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A57B00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7777777" w:rsidR="00897A8D" w:rsidRPr="00A57B00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12E50" w:rsidRPr="00A57B00">
              <w:rPr>
                <w:rFonts w:asciiTheme="majorBidi" w:hAnsiTheme="majorBidi" w:cstheme="majorBidi"/>
                <w:cs/>
              </w:rPr>
              <w:br w:type="page"/>
            </w:r>
            <w:r w:rsidR="00412E50" w:rsidRPr="00A57B00">
              <w:rPr>
                <w:rFonts w:asciiTheme="majorBidi" w:hAnsiTheme="majorBidi" w:cstheme="majorBidi"/>
              </w:rPr>
              <w:br w:type="page"/>
            </w:r>
            <w:r w:rsidR="00897A8D" w:rsidRPr="00A57B0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A57B00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A57B00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A57B00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A57B00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A57B00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00D665CB" w:rsidR="008F7546" w:rsidRPr="00A57B00" w:rsidRDefault="007E33BF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77777777" w:rsidR="008F7546" w:rsidRPr="00A57B00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3120F" w:rsidRPr="00A57B00" w14:paraId="216CF3C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D87271" w14:textId="26065FA1" w:rsidR="0053120F" w:rsidRDefault="0053120F" w:rsidP="00531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AB3DC2" w14:textId="2D64FC0F" w:rsidR="0053120F" w:rsidRPr="00A57B00" w:rsidRDefault="0053120F" w:rsidP="0053120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D454E6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ผลกระทบจากการแพร่ระบาดของโรคติดเชื้อไวรัสโคโรนา</w:t>
            </w:r>
            <w:r w:rsidRPr="00D454E6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454E6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>2019 (Covid-19)</w:t>
            </w:r>
          </w:p>
        </w:tc>
      </w:tr>
      <w:tr w:rsidR="00586DD1" w:rsidRPr="00A57B00" w14:paraId="73CF41E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2DF90CE" w14:textId="37546FA6" w:rsidR="00586DD1" w:rsidRDefault="0053120F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5C2F8CB" w14:textId="70575497" w:rsidR="00586DD1" w:rsidRPr="00A57B00" w:rsidRDefault="002C250C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B23964" w:rsidRPr="00A57B00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70FF1E1E" w:rsidR="00B23964" w:rsidRPr="00A57B00" w:rsidRDefault="00F4525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53ADD39D" w14:textId="77777777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B23964" w:rsidRPr="00A57B00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37E00E12" w:rsidR="00B23964" w:rsidRPr="00A57B00" w:rsidRDefault="00F4525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2F42BD75" w14:textId="149835DD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  <w:r w:rsidR="00153A2B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และ</w:t>
            </w:r>
            <w:r w:rsidR="00694ABD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B23964" w:rsidRPr="00A57B00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77EFEA3F" w:rsidR="00B23964" w:rsidRPr="00A57B00" w:rsidRDefault="00F4525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76D52AFF" w14:textId="3FBB8068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B1603" w:rsidRPr="00A57B00" w14:paraId="3C3793EC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140802" w14:textId="7CCA4908" w:rsidR="00BB1603" w:rsidRDefault="00F4525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6F842976" w14:textId="080C0458" w:rsidR="00BB1603" w:rsidRPr="00A57B00" w:rsidRDefault="00BB1603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  <w:r w:rsidR="001D1227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ระยะยาว</w:t>
            </w:r>
          </w:p>
        </w:tc>
      </w:tr>
      <w:tr w:rsidR="00D04902" w:rsidRPr="00A57B00" w14:paraId="71FC654E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4C18F3" w14:textId="5669A5FD" w:rsidR="00D04902" w:rsidRDefault="00F4525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A65E484" w14:textId="191B2329" w:rsidR="00D04902" w:rsidRDefault="00D04902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B23964" w:rsidRPr="00A57B00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775E8648" w:rsidR="00B23964" w:rsidRPr="00A57B00" w:rsidRDefault="00F4525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29834BB3" w14:textId="5CFB2592" w:rsidR="00B23964" w:rsidRPr="00A57B00" w:rsidRDefault="0059467F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B23964" w:rsidRPr="00A57B00" w14:paraId="0CE8BAC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04E74C" w14:textId="27BE5453" w:rsidR="00B23964" w:rsidRPr="00A57B00" w:rsidRDefault="00F4525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152A2561" w14:textId="3B30B9F8" w:rsidR="00B23964" w:rsidRPr="00B95DEE" w:rsidRDefault="006A76B0" w:rsidP="00B95DEE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="Angsana New"/>
                <w:sz w:val="30"/>
                <w:szCs w:val="30"/>
                <w:rtl/>
                <w:cs/>
                <w:lang w:bidi="th-TH"/>
              </w:rPr>
            </w:pPr>
            <w:r w:rsidRPr="006A76B0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6A76B0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6A76B0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6A76B0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95DEE" w:rsidRPr="00B95DEE">
              <w:rPr>
                <w:rFonts w:asciiTheme="majorBidi" w:eastAsia="Tahoma" w:hAnsiTheme="majorBidi" w:cstheme="majorBidi"/>
                <w:sz w:val="30"/>
                <w:szCs w:val="30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</w:tr>
      <w:tr w:rsidR="00B952A8" w:rsidRPr="00A57B00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18CED965" w:rsidR="00B952A8" w:rsidRPr="00E00098" w:rsidRDefault="00B952A8" w:rsidP="00B9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 w:rsidRPr="00B04BE0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CA71131" w14:textId="3C19BC29" w:rsidR="00B952A8" w:rsidRPr="00A57B00" w:rsidRDefault="00B952A8" w:rsidP="00B952A8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B952A8" w:rsidRPr="00A57B00" w14:paraId="5E231B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5140A6" w14:textId="5D615407" w:rsidR="00B952A8" w:rsidRPr="00A57B00" w:rsidRDefault="00B952A8" w:rsidP="00B9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32A0588" w14:textId="35904DCF" w:rsidR="00B952A8" w:rsidRPr="002E1DA5" w:rsidRDefault="00B952A8" w:rsidP="00B952A8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B952A8" w:rsidRPr="00A57B00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5C2D500F" w:rsidR="00B952A8" w:rsidRPr="00A57B00" w:rsidRDefault="00B952A8" w:rsidP="00B9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60F0007E" w14:textId="04440B94" w:rsidR="00B952A8" w:rsidRPr="00A57B00" w:rsidRDefault="00B952A8" w:rsidP="00B952A8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B952A8" w:rsidRPr="00A57B00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3388AF8D" w:rsidR="00B952A8" w:rsidRPr="00A57B00" w:rsidRDefault="00B952A8" w:rsidP="00B9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6F3AA524" w14:textId="71541DEE" w:rsidR="00B952A8" w:rsidRPr="00A57B00" w:rsidRDefault="00B952A8" w:rsidP="00B952A8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952A8" w:rsidRPr="00A57B00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728F8916" w:rsidR="00B952A8" w:rsidRPr="00A57B00" w:rsidRDefault="00B952A8" w:rsidP="00B9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7BB87D34" w14:textId="6BA95C55" w:rsidR="00B952A8" w:rsidRPr="00A57B00" w:rsidRDefault="00B952A8" w:rsidP="00B952A8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B952A8" w:rsidRPr="00A57B00" w14:paraId="07311196" w14:textId="77777777" w:rsidTr="00D465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91DC99A" w14:textId="794E28E1" w:rsidR="00B952A8" w:rsidRPr="00A57B00" w:rsidRDefault="00B952A8" w:rsidP="00B9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76CBE585" w14:textId="7688A88C" w:rsidR="00B952A8" w:rsidRPr="00A57B00" w:rsidRDefault="00B952A8" w:rsidP="00B952A8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เรื่องอื่น</w:t>
            </w:r>
          </w:p>
        </w:tc>
      </w:tr>
      <w:tr w:rsidR="00B952A8" w:rsidRPr="00A57B00" w14:paraId="457BCC43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ECD0E5" w14:textId="327586AE" w:rsidR="00B952A8" w:rsidRPr="00904B74" w:rsidRDefault="00B952A8" w:rsidP="00B9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4B16D1CF" w14:textId="4EE36FCC" w:rsidR="00B952A8" w:rsidRPr="00A57B00" w:rsidRDefault="00B952A8" w:rsidP="00B952A8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การเปิดเผยข้อมูลเพิ่มเติม</w:t>
            </w:r>
          </w:p>
        </w:tc>
      </w:tr>
      <w:tr w:rsidR="00B952A8" w:rsidRPr="00A57B00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265C137C" w:rsidR="00B952A8" w:rsidRPr="00A57B00" w:rsidRDefault="00B952A8" w:rsidP="00B9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01F46067" w14:textId="0644CB3E" w:rsidR="00B952A8" w:rsidRPr="00A57B00" w:rsidRDefault="00B952A8" w:rsidP="00B952A8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D4653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302439" w:rsidRPr="00A57B00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02439" w:rsidRPr="00A57B00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A57B00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725155" w:rsidRPr="00A57B0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A57B00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7B937C2A" w:rsidR="00FA7C85" w:rsidRPr="00A57B00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A57B00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A57B0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57B00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</w:rPr>
        <w:t>1</w:t>
      </w:r>
      <w:r w:rsidR="00C33F1A">
        <w:rPr>
          <w:rFonts w:asciiTheme="majorBidi" w:hAnsiTheme="majorBidi" w:cstheme="majorBidi"/>
          <w:sz w:val="30"/>
          <w:szCs w:val="30"/>
        </w:rPr>
        <w:t>2</w:t>
      </w:r>
      <w:r w:rsidR="00614EA7">
        <w:rPr>
          <w:rFonts w:asciiTheme="majorBidi" w:hAnsiTheme="majorBidi" w:cstheme="majorBidi"/>
          <w:sz w:val="30"/>
          <w:szCs w:val="30"/>
        </w:rPr>
        <w:t xml:space="preserve"> </w:t>
      </w:r>
      <w:r w:rsidR="00C33F1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C608F" w:rsidRPr="00123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</w:rPr>
        <w:t>2564</w:t>
      </w:r>
    </w:p>
    <w:p w14:paraId="00272512" w14:textId="7F6CFE91" w:rsidR="00F568D0" w:rsidRPr="00EA468E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131F0232" w:rsidR="00C142F6" w:rsidRPr="00A57B00" w:rsidRDefault="00E60899" w:rsidP="000430E8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C142F6" w:rsidRPr="00A57B00">
        <w:rPr>
          <w:rFonts w:asciiTheme="majorBidi" w:hAnsiTheme="majorBidi" w:cstheme="majorBidi"/>
          <w:sz w:val="30"/>
          <w:szCs w:val="30"/>
        </w:rPr>
        <w:tab/>
      </w:r>
      <w:r w:rsidR="008E5B5B" w:rsidRPr="00A57B00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1C1941" w14:textId="77777777" w:rsidR="002622C8" w:rsidRPr="00EA468E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0628DB78" w:rsidR="009F5EDC" w:rsidRPr="00192E84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(“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งบการเงินระหว่างกาล</w:t>
      </w:r>
      <w:r w:rsidRPr="00192E84">
        <w:rPr>
          <w:rFonts w:asciiTheme="majorBidi" w:hAnsiTheme="majorBidi" w:cstheme="majorBidi" w:hint="eastAsia"/>
          <w:spacing w:val="2"/>
          <w:sz w:val="30"/>
          <w:szCs w:val="30"/>
          <w:cs/>
        </w:rPr>
        <w:t>”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)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ตามมาตรฐานการบัญชี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ฉบับที่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5060F" w:rsidRPr="00192E84">
        <w:rPr>
          <w:rFonts w:asciiTheme="majorBidi" w:hAnsiTheme="majorBidi" w:cstheme="majorBidi"/>
          <w:spacing w:val="2"/>
          <w:sz w:val="30"/>
          <w:szCs w:val="30"/>
          <w:cs/>
        </w:rPr>
        <w:t>34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เรื่อง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การรายงานทางการเงินระหว่างกาล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0D6213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92E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z w:val="30"/>
          <w:szCs w:val="30"/>
          <w:cs/>
        </w:rPr>
        <w:t>โดยงบการเงินระหว่า</w:t>
      </w:r>
      <w:r w:rsidR="00177958" w:rsidRPr="00192E84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กาลนี้เน้นการให้ข้อมูลที่เกี่ยวกับกิจกรรม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เหตุการณ์และสถานการณ์ใหม่ๆ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="00E359A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เจริญโภคภัณฑ์อาหาร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จำกัด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(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มหาชน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>) “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3D2B87" w:rsidRPr="00192E84">
        <w:rPr>
          <w:rFonts w:asciiTheme="majorBidi" w:hAnsiTheme="majorBidi" w:cstheme="majorBidi" w:hint="eastAsia"/>
          <w:spacing w:val="2"/>
          <w:sz w:val="30"/>
          <w:szCs w:val="30"/>
          <w:cs/>
        </w:rPr>
        <w:t>”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C02A9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6009EA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และบริษัทย่อย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(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รวมกันเรียกว่า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“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3D2B87" w:rsidRPr="00192E84">
        <w:rPr>
          <w:rFonts w:asciiTheme="majorBidi" w:hAnsiTheme="majorBidi" w:cstheme="majorBidi" w:hint="eastAsia"/>
          <w:spacing w:val="2"/>
          <w:sz w:val="30"/>
          <w:szCs w:val="30"/>
          <w:cs/>
        </w:rPr>
        <w:t>”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)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สำหรับปีสิ้นสุดวันที่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B0ECB" w:rsidRPr="00192E84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B0ECB" w:rsidRPr="00192E84">
        <w:rPr>
          <w:rFonts w:asciiTheme="majorBidi" w:hAnsiTheme="majorBidi" w:cstheme="majorBidi"/>
          <w:spacing w:val="2"/>
          <w:sz w:val="30"/>
          <w:szCs w:val="30"/>
        </w:rPr>
        <w:t>2563</w:t>
      </w:r>
    </w:p>
    <w:p w14:paraId="04960283" w14:textId="20F4169E" w:rsidR="003928F1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="Angsana New"/>
          <w:sz w:val="30"/>
          <w:szCs w:val="30"/>
        </w:rPr>
      </w:pPr>
    </w:p>
    <w:p w14:paraId="1312EE2F" w14:textId="5147DE06" w:rsidR="001A1B59" w:rsidRPr="00360206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ในการจัดทำงบการเงินระหว่างกาล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ทั้งนี้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นโยบายการบัญชี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B0EC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B0ECB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739345A5" w14:textId="77777777" w:rsidR="00E60899" w:rsidRDefault="00E60899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283F8F" w14:textId="2E8D8A80" w:rsidR="00750A4F" w:rsidRPr="00A57B00" w:rsidRDefault="00750A4F" w:rsidP="00750A4F">
      <w:pPr>
        <w:pStyle w:val="Heading8"/>
        <w:tabs>
          <w:tab w:val="left" w:pos="558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6B34B4">
        <w:rPr>
          <w:rFonts w:asciiTheme="majorBidi" w:hAnsiTheme="majorBidi" w:cs="Angsana New" w:hint="cs"/>
          <w:sz w:val="30"/>
          <w:szCs w:val="30"/>
          <w:cs/>
        </w:rPr>
        <w:t>ผลกระทบจากการแพร่ระบาดของโรคติดเชื้อไวรัสโคโรน</w:t>
      </w:r>
      <w:r>
        <w:rPr>
          <w:rFonts w:asciiTheme="majorBidi" w:hAnsiTheme="majorBidi" w:cs="Angsana New" w:hint="cs"/>
          <w:sz w:val="30"/>
          <w:szCs w:val="30"/>
          <w:cs/>
        </w:rPr>
        <w:t>า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165DC">
        <w:rPr>
          <w:rFonts w:asciiTheme="majorBidi" w:hAnsiTheme="majorBidi" w:cs="Angsana New"/>
          <w:sz w:val="30"/>
          <w:szCs w:val="30"/>
        </w:rPr>
        <w:t>2</w:t>
      </w:r>
      <w:r w:rsidR="00D16792">
        <w:rPr>
          <w:rFonts w:asciiTheme="majorBidi" w:hAnsiTheme="majorBidi" w:cs="Angsana New"/>
          <w:sz w:val="30"/>
          <w:szCs w:val="30"/>
        </w:rPr>
        <w:t xml:space="preserve">019 </w:t>
      </w:r>
      <w:r w:rsidRPr="006B34B4">
        <w:rPr>
          <w:rFonts w:asciiTheme="majorBidi" w:hAnsiTheme="majorBidi" w:cs="Angsana New"/>
          <w:sz w:val="30"/>
          <w:szCs w:val="30"/>
          <w:cs/>
        </w:rPr>
        <w:t>(</w:t>
      </w:r>
      <w:r w:rsidRPr="006B34B4">
        <w:rPr>
          <w:rFonts w:asciiTheme="majorBidi" w:hAnsiTheme="majorBidi" w:cstheme="majorBidi"/>
          <w:sz w:val="30"/>
          <w:szCs w:val="30"/>
        </w:rPr>
        <w:t>Covid-</w:t>
      </w:r>
      <w:r w:rsidRPr="006B34B4">
        <w:rPr>
          <w:rFonts w:asciiTheme="majorBidi" w:hAnsiTheme="majorBidi" w:cs="Angsana New"/>
          <w:sz w:val="30"/>
          <w:szCs w:val="30"/>
          <w:cs/>
        </w:rPr>
        <w:t>19)</w:t>
      </w:r>
    </w:p>
    <w:p w14:paraId="65277E61" w14:textId="77777777" w:rsidR="00750A4F" w:rsidRPr="00602DF6" w:rsidRDefault="00750A4F" w:rsidP="00750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28"/>
          <w:szCs w:val="28"/>
        </w:rPr>
      </w:pPr>
    </w:p>
    <w:p w14:paraId="5EA22347" w14:textId="16832CE4" w:rsidR="00DC1B64" w:rsidRDefault="00DC1B64" w:rsidP="00D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="Angsana New"/>
          <w:sz w:val="30"/>
          <w:szCs w:val="30"/>
        </w:rPr>
      </w:pPr>
      <w:r w:rsidRPr="00DC1B64">
        <w:rPr>
          <w:rFonts w:asciiTheme="majorBidi" w:hAnsiTheme="majorBidi" w:cs="Angsana New" w:hint="cs"/>
          <w:sz w:val="30"/>
          <w:szCs w:val="30"/>
          <w:cs/>
        </w:rPr>
        <w:t>การแพร่ระบาดของโรคติดเชื้อไวรัสโคโรนา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2019 (</w:t>
      </w:r>
      <w:r w:rsidR="008024BD">
        <w:rPr>
          <w:rFonts w:asciiTheme="majorBidi" w:hAnsiTheme="majorBidi" w:cs="Angsana New"/>
          <w:sz w:val="30"/>
          <w:szCs w:val="30"/>
        </w:rPr>
        <w:t>“</w:t>
      </w:r>
      <w:r w:rsidRPr="00DC1B64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 w:cstheme="majorBidi"/>
          <w:sz w:val="30"/>
          <w:szCs w:val="30"/>
          <w:cs/>
        </w:rPr>
        <w:t>19</w:t>
      </w:r>
      <w:r w:rsidR="008024BD">
        <w:rPr>
          <w:rFonts w:asciiTheme="majorBidi" w:hAnsiTheme="majorBidi" w:cstheme="majorBidi"/>
          <w:sz w:val="30"/>
          <w:szCs w:val="30"/>
        </w:rPr>
        <w:t>”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ทำให้ประเทศไทยและหลายประเทศได้ประกาศมาตรการต่างๆ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เพื่อป้องกันการแพร่ระบาดของโรค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การห้ามเดินทางเข้าประเทศ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การลดและจำกัดการเคลื่อนย้ายเดินทาง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การปิดสถานที่เสี่ยง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กำหนดเงื่อนไขและเงื่อนเวลาสำหรับกิจการบางประเภท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การให้มีระยะห่างทางสังคม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เป็นต้น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ซึ่งส่งผลกระทบต่อห่วงโซ่อุปทานและการค้าระหว่างประเทศทั่วโลก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อีกทั้งภาคอุตสาหกรรมได้ประสบปัญหาขาดแคลนแรงงานอันมาเนื่องจากพบการติดเชื้อในโรงงานและกิจกรรมการผลิตหยุดชะงักจนส่งผลทำให้ไม่สามารถผลิตได้เต็มกำลังการผลิต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รวมทั้งเกิดอุปสรรคด้านระบบการขนส่งทั้งภายในประเทศและระหว่างประเทศ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ตลอดจนการกระจายสินค้าไปสู่ช่องทางการขายต่างๆ</w:t>
      </w:r>
    </w:p>
    <w:p w14:paraId="1E45FC8B" w14:textId="77777777" w:rsidR="00DC1B64" w:rsidRPr="00DC1B64" w:rsidRDefault="00DC1B64" w:rsidP="00D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117CBBE9" w14:textId="77777777" w:rsidR="00DD3ACA" w:rsidRDefault="00DD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36DC386" w14:textId="7D02F791" w:rsidR="00853C2A" w:rsidRPr="00602DF6" w:rsidRDefault="00DC1B64" w:rsidP="00750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sz w:val="28"/>
          <w:szCs w:val="28"/>
        </w:rPr>
      </w:pPr>
      <w:r w:rsidRPr="00DC1B64">
        <w:rPr>
          <w:rFonts w:asciiTheme="majorBidi" w:hAnsiTheme="majorBidi" w:cs="Angsana New" w:hint="cs"/>
          <w:sz w:val="30"/>
          <w:szCs w:val="30"/>
          <w:cs/>
        </w:rPr>
        <w:t>ปัจจัยทั้งหมดที่กล่าวมาข้างต้นส่งผลกระทบต่อต้นทุนการผลิตตั้งแต่ต้นน้ำจนถึงปลายน้ำ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จากราคานำเข้าวัตถุดิบอาหารสัตว์ที่ปรับเพิ่มขึ้นเป็นเหตุทำให้ต้นทุนการเลี้ยงสัตว์สูงขึ้น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รวมทั้งกลุ่มบริษัทได้ดำเนินการตามมาตรการป้องกันควบคุมการระบาดของโรค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C1B64">
        <w:rPr>
          <w:rFonts w:asciiTheme="majorBidi" w:hAnsiTheme="majorBidi" w:cstheme="majorBidi"/>
          <w:sz w:val="30"/>
          <w:szCs w:val="30"/>
        </w:rPr>
        <w:t xml:space="preserve">Bubble and Seal)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ทำให้ต้นทุนผลิตอาหารแปรรูปสูงขึ้นด้วย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ผู้บริหารได้มีการติดตามสถานการณ์ดังกล่าวอย่างใกล้ชิดและให้ความร่วมมือกับภาครัฐเพื่อให้อาหารเพียงพอต่อการบริโภคของประชาชน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พร้อมทั้งสร้างความมั่นใจว่าพนักงานของกลุ่มบริษัทปลอดภัย</w:t>
      </w:r>
      <w:r w:rsidRPr="00DC1B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C1B64">
        <w:rPr>
          <w:rFonts w:asciiTheme="majorBidi" w:hAnsiTheme="majorBidi" w:cs="Angsana New" w:hint="cs"/>
          <w:sz w:val="30"/>
          <w:szCs w:val="30"/>
          <w:cs/>
        </w:rPr>
        <w:t>และพยายามอย่างเต็มที่ในการควบคุมให้มีผลกระทบต่อธุรกิจให้น้อยที่สุดเท่าที่จะเป็นไปได้</w:t>
      </w:r>
    </w:p>
    <w:p w14:paraId="4ED82C4B" w14:textId="77777777" w:rsidR="00690972" w:rsidRDefault="00690972" w:rsidP="0060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984A6" w14:textId="36DEA95F" w:rsidR="00A3643B" w:rsidRPr="00A57B00" w:rsidRDefault="00750A4F" w:rsidP="000430E8">
      <w:pPr>
        <w:pStyle w:val="Heading8"/>
        <w:tabs>
          <w:tab w:val="left" w:pos="558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A3643B" w:rsidRPr="00A57B00">
        <w:rPr>
          <w:rFonts w:asciiTheme="majorBidi" w:hAnsiTheme="majorBidi" w:cstheme="majorBidi"/>
          <w:sz w:val="30"/>
          <w:szCs w:val="30"/>
        </w:rPr>
        <w:tab/>
      </w:r>
      <w:r w:rsidR="00E4586D" w:rsidRPr="001F78F6">
        <w:rPr>
          <w:rFonts w:asciiTheme="majorBidi" w:hAnsiTheme="majorBidi" w:cstheme="majorBidi" w:hint="cs"/>
          <w:sz w:val="30"/>
          <w:szCs w:val="30"/>
          <w:cs/>
        </w:rPr>
        <w:t>การซื้อบริษัทย่อย</w:t>
      </w:r>
    </w:p>
    <w:p w14:paraId="6013E673" w14:textId="77777777" w:rsidR="00EE6246" w:rsidRPr="003F25F1" w:rsidRDefault="00EE6246" w:rsidP="00EE6246">
      <w:pPr>
        <w:rPr>
          <w:rFonts w:asciiTheme="majorBidi" w:hAnsiTheme="majorBidi" w:cstheme="majorBidi"/>
          <w:sz w:val="30"/>
          <w:szCs w:val="30"/>
          <w:cs/>
        </w:rPr>
      </w:pPr>
    </w:p>
    <w:p w14:paraId="1C30DBEF" w14:textId="3F530847" w:rsidR="00EE6246" w:rsidRPr="00C71679" w:rsidRDefault="00EE6246" w:rsidP="000430E8">
      <w:pPr>
        <w:tabs>
          <w:tab w:val="clear" w:pos="454"/>
          <w:tab w:val="clear" w:pos="680"/>
        </w:tabs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6707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การซื้อหุ้นใน </w:t>
      </w:r>
      <w:r w:rsidR="009C510D" w:rsidRPr="006707D9">
        <w:rPr>
          <w:rFonts w:asciiTheme="majorBidi" w:hAnsiTheme="majorBidi" w:cstheme="majorBidi"/>
          <w:b/>
          <w:bCs/>
          <w:spacing w:val="-4"/>
          <w:sz w:val="30"/>
          <w:szCs w:val="30"/>
        </w:rPr>
        <w:t>C.P. Aquaculture (India) Private Limited (“CPA”)</w:t>
      </w:r>
    </w:p>
    <w:p w14:paraId="19722EBA" w14:textId="77777777" w:rsidR="00EE6246" w:rsidRPr="003F25F1" w:rsidRDefault="00EE6246" w:rsidP="000430E8">
      <w:pPr>
        <w:pStyle w:val="BodyText2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</w:pPr>
    </w:p>
    <w:p w14:paraId="6AE23964" w14:textId="39B90A22" w:rsidR="00C75921" w:rsidRPr="00E371B8" w:rsidRDefault="00F81045" w:rsidP="00E37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ในระหว่างไตรมาส</w:t>
      </w:r>
      <w:r w:rsidR="0078797C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ที่</w:t>
      </w:r>
      <w:r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E62222">
        <w:rPr>
          <w:rFonts w:asciiTheme="majorBidi" w:hAnsiTheme="majorBidi" w:cstheme="majorBidi"/>
          <w:spacing w:val="2"/>
          <w:sz w:val="30"/>
          <w:szCs w:val="30"/>
        </w:rPr>
        <w:t>2</w:t>
      </w:r>
      <w:r w:rsidR="00E37B1E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ปี 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BD07AB" w:rsidRPr="00E371B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477C18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265CCA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C70CE8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70CE8" w:rsidRPr="00E371B8">
        <w:rPr>
          <w:rFonts w:asciiTheme="majorBidi" w:hAnsiTheme="majorBidi" w:cstheme="majorBidi"/>
          <w:spacing w:val="2"/>
          <w:sz w:val="30"/>
          <w:szCs w:val="30"/>
        </w:rPr>
        <w:t>CPF (India) Private Limited</w:t>
      </w:r>
      <w:r w:rsidR="00C70CE8" w:rsidRPr="00E371B8">
        <w:rPr>
          <w:rFonts w:asciiTheme="majorBidi" w:hAnsiTheme="majorBidi" w:cstheme="majorBidi" w:hint="cs"/>
          <w:spacing w:val="2"/>
          <w:sz w:val="30"/>
          <w:szCs w:val="30"/>
        </w:rPr>
        <w:t xml:space="preserve"> </w:t>
      </w:r>
      <w:r w:rsidR="00EF3060" w:rsidRPr="00E371B8">
        <w:rPr>
          <w:rFonts w:asciiTheme="majorBidi" w:hAnsiTheme="majorBidi" w:cstheme="majorBidi"/>
          <w:spacing w:val="2"/>
          <w:sz w:val="30"/>
          <w:szCs w:val="30"/>
        </w:rPr>
        <w:t>(“CPF India”)</w:t>
      </w:r>
      <w:r w:rsidR="00C70CE8" w:rsidRPr="00E371B8">
        <w:rPr>
          <w:rFonts w:asciiTheme="majorBidi" w:hAnsiTheme="majorBidi" w:cstheme="majorBidi" w:hint="cs"/>
          <w:spacing w:val="2"/>
          <w:sz w:val="30"/>
          <w:szCs w:val="30"/>
        </w:rPr>
        <w:t xml:space="preserve">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เข้าซื้อหุ้นสามัญใน 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 xml:space="preserve">CPA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จากบริษัท เครือเจริญโภคภัณฑ์ จำกัด (“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 xml:space="preserve">CPG”)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ซึ่งเป็นบริษัทที่มีอิทธิพลอย่างมีนัยสำคัญของบริษัท และ 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>C.T. Progressive (Investment) L</w:t>
      </w:r>
      <w:r w:rsidR="00A20E3C" w:rsidRPr="00E371B8">
        <w:rPr>
          <w:rFonts w:asciiTheme="majorBidi" w:hAnsiTheme="majorBidi" w:cstheme="majorBidi"/>
          <w:spacing w:val="2"/>
          <w:sz w:val="30"/>
          <w:szCs w:val="30"/>
        </w:rPr>
        <w:t>imited</w:t>
      </w:r>
      <w:r w:rsidR="00967EDB" w:rsidRPr="00E371B8">
        <w:rPr>
          <w:rFonts w:asciiTheme="majorBidi" w:hAnsiTheme="majorBidi" w:cstheme="majorBidi" w:hint="cs"/>
          <w:spacing w:val="2"/>
          <w:sz w:val="30"/>
          <w:szCs w:val="30"/>
        </w:rPr>
        <w:t xml:space="preserve"> </w:t>
      </w:r>
      <w:r w:rsidR="00967EDB" w:rsidRPr="00E371B8">
        <w:rPr>
          <w:rFonts w:asciiTheme="majorBidi" w:hAnsiTheme="majorBidi" w:cstheme="majorBidi"/>
          <w:spacing w:val="2"/>
          <w:sz w:val="30"/>
          <w:szCs w:val="30"/>
        </w:rPr>
        <w:t>(“C.T. Progressive”)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>ซึ่งเป็นบริษัทที่</w:t>
      </w:r>
      <w:r w:rsidR="006F4FB6">
        <w:rPr>
          <w:rFonts w:asciiTheme="majorBidi" w:hAnsiTheme="majorBidi" w:cstheme="majorBidi" w:hint="cs"/>
          <w:spacing w:val="2"/>
          <w:sz w:val="30"/>
          <w:szCs w:val="30"/>
          <w:cs/>
        </w:rPr>
        <w:t>เกี่ยวข้องกันกับบริษัท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คิดเป็นสัดส่วนรวมร้อยละ 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43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ของหุ้นที่ออกและชำระแล้วของ 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</w:rPr>
        <w:t xml:space="preserve">CPA 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ในราคารวมทั้งสิ้น 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1</w:t>
      </w:r>
      <w:r w:rsidR="00C75921" w:rsidRPr="00E371B8">
        <w:rPr>
          <w:rFonts w:asciiTheme="majorBidi" w:hAnsiTheme="majorBidi" w:cstheme="majorBidi"/>
          <w:spacing w:val="2"/>
          <w:sz w:val="30"/>
          <w:szCs w:val="30"/>
          <w:cs/>
        </w:rPr>
        <w:t>,</w:t>
      </w:r>
      <w:r w:rsidR="001E6452">
        <w:rPr>
          <w:rFonts w:asciiTheme="majorBidi" w:hAnsiTheme="majorBidi" w:cstheme="majorBidi"/>
          <w:spacing w:val="2"/>
          <w:sz w:val="30"/>
          <w:szCs w:val="30"/>
        </w:rPr>
        <w:t>469</w:t>
      </w:r>
      <w:r w:rsidR="00C75921" w:rsidRPr="00E371B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</w:t>
      </w:r>
    </w:p>
    <w:p w14:paraId="0BFBFEEF" w14:textId="38E58CB1" w:rsidR="00D15C26" w:rsidRPr="003F25F1" w:rsidRDefault="00D1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4DF49E" w14:textId="0249ADA0" w:rsidR="00EE6246" w:rsidRPr="00EF3060" w:rsidRDefault="00704C96" w:rsidP="00F5614A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F3060">
        <w:rPr>
          <w:rFonts w:asciiTheme="majorBidi" w:hAnsiTheme="majorBidi" w:cstheme="majorBidi"/>
          <w:sz w:val="30"/>
          <w:szCs w:val="30"/>
        </w:rPr>
        <w:t xml:space="preserve">CPA </w:t>
      </w:r>
      <w:r w:rsidRPr="00EF3060">
        <w:rPr>
          <w:rFonts w:asciiTheme="majorBidi" w:hAnsiTheme="majorBidi" w:cstheme="majorBidi"/>
          <w:sz w:val="30"/>
          <w:szCs w:val="30"/>
          <w:cs/>
        </w:rPr>
        <w:t>เป็นบริษัทที่จดทะเบียนจัดตั้งในประเทศอินเดีย โดยประกอบธุรกิจหลักคือ ผลิตและจำหน่ายอาหารกุ้ง</w:t>
      </w:r>
      <w:r w:rsidR="008B1F7D">
        <w:rPr>
          <w:rFonts w:asciiTheme="majorBidi" w:hAnsiTheme="majorBidi" w:cstheme="majorBidi"/>
          <w:sz w:val="30"/>
          <w:szCs w:val="30"/>
        </w:rPr>
        <w:br/>
      </w:r>
      <w:r w:rsidRPr="00EF3060">
        <w:rPr>
          <w:rFonts w:asciiTheme="majorBidi" w:hAnsiTheme="majorBidi" w:cstheme="majorBidi"/>
          <w:sz w:val="30"/>
          <w:szCs w:val="30"/>
          <w:cs/>
        </w:rPr>
        <w:t>ฟาร์มเพาะฟักลูกกุ้ง และจำหน่ายกุ้งแปรรูปขั้นต้น</w:t>
      </w:r>
    </w:p>
    <w:p w14:paraId="2960350B" w14:textId="77777777" w:rsidR="00D15C26" w:rsidRPr="003F25F1" w:rsidRDefault="00D15C26" w:rsidP="00D15C26">
      <w:pPr>
        <w:tabs>
          <w:tab w:val="clear" w:pos="454"/>
          <w:tab w:val="clear" w:pos="680"/>
        </w:tabs>
        <w:ind w:left="648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4FFA137B" w14:textId="7375BA86" w:rsidR="0057737F" w:rsidRDefault="009A1848" w:rsidP="00F5614A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กลุ่มบริษัทได้มาซึ่งอำนาจควบคุมใน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CPA 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2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เมษายน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2564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(“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วันที่ซื้อ</w:t>
      </w:r>
      <w:r w:rsidRPr="009A1848">
        <w:rPr>
          <w:rFonts w:asciiTheme="majorBidi" w:hAnsiTheme="majorBidi" w:cs="Angsana New" w:hint="eastAsia"/>
          <w:spacing w:val="-2"/>
          <w:sz w:val="30"/>
          <w:szCs w:val="30"/>
          <w:cs/>
        </w:rPr>
        <w:t>”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)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จากการที่บริษัทได้ชำระะค่าหุ้นให้แก่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CPG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เป็นจำนวนเงิน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1,041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และได้รับโอนหุ้นสามัญคิดเป็นสัดส่วนร้อยละ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30.80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เมื่อรวมกับสัดส่วนเดิมที่ถือหุ้นในอัตราร้อยละ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31.70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ทำให้บริษัทถือหุ้นในอัตราร้อยละ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62.50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ของหุ้นที่ออกและชำระแล้วของ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CPA 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และเมื่อวันที่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06D1F">
        <w:rPr>
          <w:rFonts w:asciiTheme="majorBidi" w:hAnsiTheme="majorBidi" w:cs="Angsana New"/>
          <w:spacing w:val="-2"/>
          <w:sz w:val="30"/>
          <w:szCs w:val="30"/>
        </w:rPr>
        <w:t>24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A065A">
        <w:rPr>
          <w:rFonts w:asciiTheme="majorBidi" w:hAnsiTheme="majorBidi" w:cs="Angsana New"/>
          <w:spacing w:val="-2"/>
          <w:sz w:val="30"/>
          <w:szCs w:val="30"/>
        </w:rPr>
        <w:t>2564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CPF India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ได้ชำระค่าหุ้นให้แก่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C.T. Progressive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เป็นจำนวนเงิน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A065A">
        <w:rPr>
          <w:rFonts w:asciiTheme="majorBidi" w:hAnsiTheme="majorBidi" w:cs="Angsana New"/>
          <w:spacing w:val="-2"/>
          <w:sz w:val="30"/>
          <w:szCs w:val="30"/>
        </w:rPr>
        <w:t>428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โดยได้รับโอนหุ้นสามัญคิดเป็นสัดส่วนร้อยละ</w:t>
      </w:r>
      <w:r w:rsidR="009A065A">
        <w:rPr>
          <w:rFonts w:asciiTheme="majorBidi" w:hAnsiTheme="majorBidi" w:cs="Angsana New"/>
          <w:spacing w:val="-2"/>
          <w:sz w:val="30"/>
          <w:szCs w:val="30"/>
        </w:rPr>
        <w:t>12.50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ทำให้กลุ่มบริษัทถือหุ้นใน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 xml:space="preserve">CPA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ในอัตราร้อยละ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A065A">
        <w:rPr>
          <w:rFonts w:asciiTheme="majorBidi" w:hAnsiTheme="majorBidi" w:cs="Angsana New"/>
          <w:spacing w:val="-2"/>
          <w:sz w:val="30"/>
          <w:szCs w:val="30"/>
        </w:rPr>
        <w:t>75.00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 w:hint="cs"/>
          <w:spacing w:val="-2"/>
          <w:sz w:val="30"/>
          <w:szCs w:val="30"/>
          <w:cs/>
        </w:rPr>
        <w:t>ของหุ้นที่ออกและชำระแล้วของ</w:t>
      </w:r>
      <w:r w:rsidRPr="009A184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A1848">
        <w:rPr>
          <w:rFonts w:asciiTheme="majorBidi" w:hAnsiTheme="majorBidi" w:cs="Angsana New"/>
          <w:spacing w:val="-2"/>
          <w:sz w:val="30"/>
          <w:szCs w:val="30"/>
        </w:rPr>
        <w:t>CPA</w:t>
      </w:r>
    </w:p>
    <w:p w14:paraId="02451DD8" w14:textId="77777777" w:rsidR="009A1848" w:rsidRPr="003F25F1" w:rsidRDefault="009A1848" w:rsidP="001B0BB9">
      <w:pPr>
        <w:tabs>
          <w:tab w:val="clear" w:pos="454"/>
          <w:tab w:val="clear" w:pos="680"/>
        </w:tabs>
        <w:ind w:left="513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7029BF93" w14:textId="26145110" w:rsidR="00EE6246" w:rsidRPr="00BD35D2" w:rsidRDefault="00EE6246" w:rsidP="00F5614A">
      <w:pPr>
        <w:tabs>
          <w:tab w:val="clear" w:pos="454"/>
          <w:tab w:val="clear" w:pos="68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35D2">
        <w:rPr>
          <w:rFonts w:asciiTheme="majorBidi" w:hAnsiTheme="majorBidi" w:cstheme="majorBidi"/>
          <w:sz w:val="30"/>
          <w:szCs w:val="30"/>
          <w:cs/>
        </w:rPr>
        <w:t>กลุ่มบริษัทได้รับรู้รายการซื้อธุรกิจให้เป็นไปตามมาตรฐานการรายงานทางการเงินฉบับที่</w:t>
      </w:r>
      <w:r w:rsidR="003A3166">
        <w:rPr>
          <w:rFonts w:asciiTheme="majorBidi" w:hAnsiTheme="majorBidi" w:cstheme="majorBidi"/>
          <w:sz w:val="30"/>
          <w:szCs w:val="30"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</w:rPr>
        <w:t>3</w:t>
      </w:r>
      <w:r w:rsidRPr="00BD35D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BD35D2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BD35D2">
        <w:rPr>
          <w:rFonts w:asciiTheme="majorBidi" w:hAnsiTheme="majorBidi" w:cstheme="majorBidi"/>
          <w:sz w:val="30"/>
          <w:szCs w:val="30"/>
          <w:cs/>
        </w:rPr>
        <w:t xml:space="preserve"> 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3E185FB2" w14:textId="09996459" w:rsidR="00690972" w:rsidRDefault="00690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07ABB9E9" w14:textId="77777777" w:rsidR="000A083F" w:rsidRDefault="000A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6408"/>
        <w:gridCol w:w="810"/>
        <w:gridCol w:w="450"/>
        <w:gridCol w:w="1692"/>
      </w:tblGrid>
      <w:tr w:rsidR="00EE6246" w:rsidRPr="00E9508B" w14:paraId="4EE822BE" w14:textId="77777777" w:rsidTr="00F5614A">
        <w:trPr>
          <w:trHeight w:hRule="exact" w:val="407"/>
        </w:trPr>
        <w:tc>
          <w:tcPr>
            <w:tcW w:w="6408" w:type="dxa"/>
          </w:tcPr>
          <w:p w14:paraId="20E36C8A" w14:textId="77777777" w:rsidR="00EE6246" w:rsidRPr="00E9508B" w:rsidRDefault="00EE6246" w:rsidP="00AC0F9D">
            <w:pPr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C7B07D" w14:textId="77777777" w:rsidR="00EE6246" w:rsidRPr="00E9508B" w:rsidRDefault="00EE6246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ACA9AC1" w14:textId="77777777" w:rsidR="00EE6246" w:rsidRPr="00E9508B" w:rsidRDefault="00EE6246" w:rsidP="00AC0F9D">
            <w:pPr>
              <w:tabs>
                <w:tab w:val="clear" w:pos="227"/>
                <w:tab w:val="left" w:pos="54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hideMark/>
          </w:tcPr>
          <w:p w14:paraId="099FB4CF" w14:textId="77777777" w:rsidR="00EE6246" w:rsidRPr="00E9508B" w:rsidRDefault="00EE6246" w:rsidP="00904DF2">
            <w:pPr>
              <w:spacing w:line="240" w:lineRule="auto"/>
              <w:ind w:left="-2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6246" w:rsidRPr="00E9508B" w14:paraId="323EB897" w14:textId="77777777" w:rsidTr="00F5614A">
        <w:tc>
          <w:tcPr>
            <w:tcW w:w="6408" w:type="dxa"/>
          </w:tcPr>
          <w:p w14:paraId="3A89C00B" w14:textId="77777777" w:rsidR="00EE6246" w:rsidRPr="00E9508B" w:rsidRDefault="00EE6246" w:rsidP="00AC0F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994AD9" w14:textId="77777777" w:rsidR="00EE6246" w:rsidRPr="00E9508B" w:rsidRDefault="00EE6246" w:rsidP="00AC0F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0D95368" w14:textId="77777777" w:rsidR="00EE6246" w:rsidRPr="00E9508B" w:rsidRDefault="00EE6246" w:rsidP="00AC0F9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177D4" w14:textId="77777777" w:rsidR="00EE6246" w:rsidRPr="00E9508B" w:rsidRDefault="00EE6246" w:rsidP="00AC0F9D">
            <w:pPr>
              <w:tabs>
                <w:tab w:val="left" w:pos="13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F0F7D" w:rsidRPr="00E9508B" w14:paraId="7D18A706" w14:textId="77777777" w:rsidTr="005F0F7D">
        <w:tc>
          <w:tcPr>
            <w:tcW w:w="6408" w:type="dxa"/>
          </w:tcPr>
          <w:p w14:paraId="3C70E3C7" w14:textId="45FD4847" w:rsidR="005F0F7D" w:rsidRPr="00E9508B" w:rsidRDefault="001E0C02" w:rsidP="00AC0F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0C0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สิ่งตอบแทนในการซื้อ</w:t>
            </w:r>
            <w:r w:rsidRPr="001E0C0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83046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1E0C0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E0C02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810" w:type="dxa"/>
          </w:tcPr>
          <w:p w14:paraId="51DF0FCD" w14:textId="77777777" w:rsidR="005F0F7D" w:rsidRPr="00E9508B" w:rsidRDefault="005F0F7D" w:rsidP="00AC0F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56E0263" w14:textId="77777777" w:rsidR="005F0F7D" w:rsidRPr="00E9508B" w:rsidRDefault="005F0F7D" w:rsidP="00AC0F9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185E84C8" w14:textId="15DE25BD" w:rsidR="005F0F7D" w:rsidRPr="00A27BB0" w:rsidRDefault="00A27BB0" w:rsidP="008E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92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</w:tr>
      <w:tr w:rsidR="002D159B" w:rsidRPr="00E9508B" w14:paraId="56F82356" w14:textId="77777777" w:rsidTr="005F0F7D">
        <w:tc>
          <w:tcPr>
            <w:tcW w:w="6408" w:type="dxa"/>
          </w:tcPr>
          <w:p w14:paraId="1B96429D" w14:textId="2C46DB5A" w:rsidR="002D159B" w:rsidRPr="00E9508B" w:rsidRDefault="00C744CF" w:rsidP="00AC0F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4C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744C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  <w:r w:rsidRPr="00C744C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สินทรัพย์สุทธิที่ได้มาตามสัดส่วนของการลงทุน</w:t>
            </w:r>
            <w:r w:rsidR="00C2634B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810" w:type="dxa"/>
          </w:tcPr>
          <w:p w14:paraId="6E863209" w14:textId="77777777" w:rsidR="002D159B" w:rsidRPr="00E9508B" w:rsidRDefault="002D159B" w:rsidP="00AC0F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D3A7B88" w14:textId="77777777" w:rsidR="002D159B" w:rsidRPr="00E9508B" w:rsidRDefault="002D159B" w:rsidP="00AC0F9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1D86A" w14:textId="54C1C541" w:rsidR="002D159B" w:rsidRPr="00A27BB0" w:rsidRDefault="00A27BB0" w:rsidP="008E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04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(1,191)</w:t>
            </w:r>
          </w:p>
        </w:tc>
      </w:tr>
      <w:tr w:rsidR="00EE6246" w:rsidRPr="00934DBD" w14:paraId="11EFE340" w14:textId="77777777" w:rsidTr="005F0F7D">
        <w:trPr>
          <w:trHeight w:val="379"/>
        </w:trPr>
        <w:tc>
          <w:tcPr>
            <w:tcW w:w="6408" w:type="dxa"/>
            <w:hideMark/>
          </w:tcPr>
          <w:p w14:paraId="2B3C3D27" w14:textId="26E3F94F" w:rsidR="00EE6246" w:rsidRPr="00A27BB0" w:rsidRDefault="00A27BB0" w:rsidP="003E0EC0">
            <w:pPr>
              <w:tabs>
                <w:tab w:val="clear" w:pos="227"/>
                <w:tab w:val="left" w:pos="-113"/>
              </w:tabs>
              <w:spacing w:line="240" w:lineRule="auto"/>
              <w:ind w:left="-96" w:firstLine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B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810" w:type="dxa"/>
          </w:tcPr>
          <w:p w14:paraId="4102DD84" w14:textId="77777777" w:rsidR="00EE6246" w:rsidRPr="00E9508B" w:rsidRDefault="00EE6246" w:rsidP="00AC0F9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5F8F911" w14:textId="77777777" w:rsidR="00EE6246" w:rsidRPr="00E9508B" w:rsidRDefault="00EE6246" w:rsidP="00AC0F9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762180" w14:textId="44383FB3" w:rsidR="00EE6246" w:rsidRPr="008E510B" w:rsidRDefault="00A27BB0" w:rsidP="008E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92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</w:tr>
    </w:tbl>
    <w:p w14:paraId="59A4EDD8" w14:textId="0EB55723" w:rsidR="00690972" w:rsidRDefault="00690972" w:rsidP="000E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EFCC4EE" w14:textId="09CCC63D" w:rsidR="00EE6246" w:rsidRDefault="00EE6246" w:rsidP="000E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E12AB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</w:t>
      </w:r>
      <w:r w:rsidR="005E12AB" w:rsidRPr="005E12AB">
        <w:rPr>
          <w:rFonts w:asciiTheme="majorBidi" w:hAnsiTheme="majorBidi" w:cstheme="majorBidi" w:hint="cs"/>
          <w:i/>
          <w:iCs/>
          <w:sz w:val="30"/>
          <w:szCs w:val="30"/>
          <w:cs/>
        </w:rPr>
        <w:t>ที่ได้มา</w:t>
      </w:r>
      <w:r w:rsidRPr="005E12AB">
        <w:rPr>
          <w:rFonts w:asciiTheme="majorBidi" w:hAnsiTheme="majorBidi" w:cstheme="majorBidi"/>
          <w:i/>
          <w:iCs/>
          <w:sz w:val="30"/>
          <w:szCs w:val="30"/>
          <w:cs/>
        </w:rPr>
        <w:t>และหนี้สินที่</w:t>
      </w:r>
      <w:r w:rsidR="005E12AB" w:rsidRPr="005E12AB">
        <w:rPr>
          <w:rFonts w:asciiTheme="majorBidi" w:hAnsiTheme="majorBidi" w:cstheme="majorBidi" w:hint="cs"/>
          <w:i/>
          <w:iCs/>
          <w:sz w:val="30"/>
          <w:szCs w:val="30"/>
          <w:cs/>
        </w:rPr>
        <w:t>รับมา</w:t>
      </w:r>
      <w:r w:rsidRPr="004D58E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132A99B" w14:textId="77777777" w:rsidR="00931B05" w:rsidRPr="004D58E6" w:rsidRDefault="00931B05" w:rsidP="000E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360" w:type="dxa"/>
        <w:tblLook w:val="01E0" w:firstRow="1" w:lastRow="1" w:firstColumn="1" w:lastColumn="1" w:noHBand="0" w:noVBand="0"/>
      </w:tblPr>
      <w:tblGrid>
        <w:gridCol w:w="7276"/>
        <w:gridCol w:w="449"/>
        <w:gridCol w:w="1716"/>
      </w:tblGrid>
      <w:tr w:rsidR="00EE6246" w:rsidRPr="004349F6" w14:paraId="2CB328BA" w14:textId="77777777" w:rsidTr="000B0ECB">
        <w:trPr>
          <w:trHeight w:val="109"/>
        </w:trPr>
        <w:tc>
          <w:tcPr>
            <w:tcW w:w="7276" w:type="dxa"/>
          </w:tcPr>
          <w:p w14:paraId="39EC5692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spacing w:line="240" w:lineRule="auto"/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49" w:type="dxa"/>
            <w:vMerge w:val="restart"/>
            <w:vAlign w:val="center"/>
            <w:hideMark/>
          </w:tcPr>
          <w:p w14:paraId="3AC1E014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3ABE2C38" w14:textId="013422C5" w:rsidR="00EE6246" w:rsidRPr="00883004" w:rsidRDefault="00EC29CF" w:rsidP="000D0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92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266B1" w:rsidRPr="008830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E6246" w:rsidRPr="004349F6" w14:paraId="780BB317" w14:textId="77777777" w:rsidTr="000B0ECB">
        <w:trPr>
          <w:trHeight w:val="109"/>
        </w:trPr>
        <w:tc>
          <w:tcPr>
            <w:tcW w:w="7276" w:type="dxa"/>
            <w:vAlign w:val="bottom"/>
          </w:tcPr>
          <w:p w14:paraId="702E2CE0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spacing w:line="240" w:lineRule="auto"/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  <w:r w:rsidRPr="00E771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49" w:type="dxa"/>
            <w:vMerge/>
            <w:vAlign w:val="center"/>
          </w:tcPr>
          <w:p w14:paraId="367C8E41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636A1746" w14:textId="2F893C1E" w:rsidR="00EE6246" w:rsidRPr="00883004" w:rsidRDefault="00ED19D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EE6246" w:rsidRPr="004349F6" w14:paraId="70ED26D9" w14:textId="77777777" w:rsidTr="000B0ECB">
        <w:tc>
          <w:tcPr>
            <w:tcW w:w="7276" w:type="dxa"/>
            <w:vAlign w:val="bottom"/>
            <w:hideMark/>
          </w:tcPr>
          <w:p w14:paraId="73E27150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49" w:type="dxa"/>
            <w:vMerge/>
            <w:vAlign w:val="center"/>
            <w:hideMark/>
          </w:tcPr>
          <w:p w14:paraId="512202EC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20D6F120" w14:textId="5B76C9B4" w:rsidR="00EE6246" w:rsidRPr="00883004" w:rsidRDefault="00ED19D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83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568</w:t>
            </w:r>
          </w:p>
        </w:tc>
      </w:tr>
      <w:tr w:rsidR="00EE6246" w:rsidRPr="004349F6" w14:paraId="450086E8" w14:textId="77777777" w:rsidTr="000B0ECB">
        <w:tc>
          <w:tcPr>
            <w:tcW w:w="7276" w:type="dxa"/>
            <w:hideMark/>
          </w:tcPr>
          <w:p w14:paraId="4B46DEE0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449" w:type="dxa"/>
            <w:vMerge/>
            <w:vAlign w:val="center"/>
            <w:hideMark/>
          </w:tcPr>
          <w:p w14:paraId="78E1254B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706099FE" w14:textId="555ABD6A" w:rsidR="00EE6246" w:rsidRPr="00883004" w:rsidRDefault="00ED19DB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89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46480A" w:rsidRPr="00883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EE6246" w:rsidRPr="004349F6" w14:paraId="07A48EF5" w14:textId="77777777" w:rsidTr="000B0ECB">
        <w:tc>
          <w:tcPr>
            <w:tcW w:w="7276" w:type="dxa"/>
          </w:tcPr>
          <w:p w14:paraId="40443FD5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49" w:type="dxa"/>
            <w:vAlign w:val="center"/>
            <w:hideMark/>
          </w:tcPr>
          <w:p w14:paraId="1551A825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78AC5E24" w14:textId="3CC9BE0C" w:rsidR="00EE6246" w:rsidRPr="00883004" w:rsidRDefault="00B515D8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83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3,76</w:t>
            </w:r>
            <w:r w:rsidR="00117027" w:rsidRPr="00883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EE6246" w:rsidRPr="004349F6" w14:paraId="37469FE5" w14:textId="77777777" w:rsidTr="000B0ECB">
        <w:tc>
          <w:tcPr>
            <w:tcW w:w="7276" w:type="dxa"/>
            <w:vAlign w:val="bottom"/>
          </w:tcPr>
          <w:p w14:paraId="01114618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49" w:type="dxa"/>
            <w:vAlign w:val="center"/>
            <w:hideMark/>
          </w:tcPr>
          <w:p w14:paraId="0EBAADAF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vAlign w:val="bottom"/>
          </w:tcPr>
          <w:p w14:paraId="2AA5D770" w14:textId="221375FD" w:rsidR="00EE6246" w:rsidRPr="00883004" w:rsidRDefault="00C80A57" w:rsidP="0029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EE6246" w:rsidRPr="004349F6" w14:paraId="4D5CD56B" w14:textId="77777777" w:rsidTr="000B0ECB">
        <w:tc>
          <w:tcPr>
            <w:tcW w:w="7276" w:type="dxa"/>
          </w:tcPr>
          <w:p w14:paraId="2B70D8DD" w14:textId="31FDAC7A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449" w:type="dxa"/>
            <w:vAlign w:val="center"/>
            <w:hideMark/>
          </w:tcPr>
          <w:p w14:paraId="233C6F27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  <w:vAlign w:val="bottom"/>
          </w:tcPr>
          <w:p w14:paraId="6080EEFA" w14:textId="3520128B" w:rsidR="00EE6246" w:rsidRPr="00883004" w:rsidRDefault="00DB362B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04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6DDD" w:rsidRPr="00883004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5C2D5C" w:rsidRPr="008830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386BF92E" w14:textId="77777777" w:rsidTr="000B0ECB">
        <w:tc>
          <w:tcPr>
            <w:tcW w:w="7276" w:type="dxa"/>
          </w:tcPr>
          <w:p w14:paraId="7D745996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49" w:type="dxa"/>
            <w:vAlign w:val="center"/>
          </w:tcPr>
          <w:p w14:paraId="739DC906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nil"/>
              <w:right w:val="nil"/>
            </w:tcBorders>
            <w:vAlign w:val="bottom"/>
          </w:tcPr>
          <w:p w14:paraId="0735DD00" w14:textId="0BAE2B8A" w:rsidR="00EE6246" w:rsidRPr="00883004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6DDD" w:rsidRPr="00883004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5C2D5C" w:rsidRPr="008830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06F5536C" w14:textId="77777777" w:rsidTr="000B0ECB">
        <w:tc>
          <w:tcPr>
            <w:tcW w:w="7276" w:type="dxa"/>
          </w:tcPr>
          <w:p w14:paraId="0DB7E755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49" w:type="dxa"/>
            <w:vAlign w:val="center"/>
          </w:tcPr>
          <w:p w14:paraId="63325A9B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nil"/>
              <w:right w:val="nil"/>
            </w:tcBorders>
            <w:vAlign w:val="bottom"/>
          </w:tcPr>
          <w:p w14:paraId="1DCAC507" w14:textId="6930D3BF" w:rsidR="00EE6246" w:rsidRPr="00883004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4139" w:rsidRPr="0088300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8830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716F6296" w14:textId="77777777" w:rsidTr="000B0ECB">
        <w:tc>
          <w:tcPr>
            <w:tcW w:w="7276" w:type="dxa"/>
            <w:vAlign w:val="bottom"/>
          </w:tcPr>
          <w:p w14:paraId="0C8DFA5A" w14:textId="77777777" w:rsidR="00EE6246" w:rsidRPr="00E7714E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1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449" w:type="dxa"/>
            <w:vAlign w:val="center"/>
          </w:tcPr>
          <w:p w14:paraId="3DCA174D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nil"/>
              <w:right w:val="nil"/>
            </w:tcBorders>
            <w:vAlign w:val="bottom"/>
          </w:tcPr>
          <w:p w14:paraId="0CECBF31" w14:textId="479C0CB3" w:rsidR="00EE6246" w:rsidRPr="00883004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046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4139" w:rsidRPr="0088300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566C8" w:rsidRPr="00883004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8830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57677EEC" w14:textId="77777777" w:rsidTr="000B0ECB">
        <w:tc>
          <w:tcPr>
            <w:tcW w:w="7276" w:type="dxa"/>
            <w:vAlign w:val="bottom"/>
          </w:tcPr>
          <w:p w14:paraId="1A0B0BBD" w14:textId="3F8CF319" w:rsidR="00EE6246" w:rsidRPr="004D5005" w:rsidRDefault="004D5005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00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449" w:type="dxa"/>
            <w:vAlign w:val="center"/>
          </w:tcPr>
          <w:p w14:paraId="34CE13D3" w14:textId="77777777" w:rsidR="00EE6246" w:rsidRPr="00E7714E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</w:tcPr>
          <w:p w14:paraId="60DB480A" w14:textId="3F0CCAA8" w:rsidR="00EE6246" w:rsidRPr="00883004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190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0BC1" w:rsidRPr="00883004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Pr="008830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4269" w:rsidRPr="004349F6" w14:paraId="5176D6A6" w14:textId="77777777" w:rsidTr="000B0ECB">
        <w:tc>
          <w:tcPr>
            <w:tcW w:w="7276" w:type="dxa"/>
            <w:vAlign w:val="bottom"/>
          </w:tcPr>
          <w:p w14:paraId="63E9F28F" w14:textId="355468B2" w:rsidR="00D34269" w:rsidRPr="00E7714E" w:rsidRDefault="00BC7428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E7714E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ประมาณการหนี้สินและอื่นๆ</w:t>
            </w:r>
          </w:p>
        </w:tc>
        <w:tc>
          <w:tcPr>
            <w:tcW w:w="449" w:type="dxa"/>
            <w:vAlign w:val="center"/>
          </w:tcPr>
          <w:p w14:paraId="210B554E" w14:textId="77777777" w:rsidR="00D34269" w:rsidRPr="00E7714E" w:rsidRDefault="00D34269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</w:tcPr>
          <w:p w14:paraId="4AD466C1" w14:textId="43F05776" w:rsidR="00D34269" w:rsidRPr="00883004" w:rsidRDefault="005638C7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CEF" w:rsidRPr="00883004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8830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246" w:rsidRPr="004349F6" w14:paraId="033016F1" w14:textId="77777777" w:rsidTr="000B0ECB">
        <w:tc>
          <w:tcPr>
            <w:tcW w:w="7276" w:type="dxa"/>
          </w:tcPr>
          <w:p w14:paraId="387D1507" w14:textId="77777777" w:rsidR="00EE6246" w:rsidRPr="00670F6C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449" w:type="dxa"/>
            <w:vAlign w:val="center"/>
          </w:tcPr>
          <w:p w14:paraId="319C7999" w14:textId="77777777" w:rsidR="00EE6246" w:rsidRPr="00670F6C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right w:val="nil"/>
            </w:tcBorders>
          </w:tcPr>
          <w:p w14:paraId="5AF1A411" w14:textId="30447292" w:rsidR="00EE6246" w:rsidRPr="00883004" w:rsidRDefault="00EF7A62" w:rsidP="000B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</w:t>
            </w:r>
            <w:r w:rsidR="006C63B5" w:rsidRPr="008830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91440B" w:rsidRPr="004349F6" w14:paraId="36FC85AA" w14:textId="77777777" w:rsidTr="000B0ECB">
        <w:tc>
          <w:tcPr>
            <w:tcW w:w="7276" w:type="dxa"/>
          </w:tcPr>
          <w:p w14:paraId="3B606F44" w14:textId="1B8FC24C" w:rsidR="0091440B" w:rsidRPr="00D3262D" w:rsidRDefault="00D3262D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D326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449" w:type="dxa"/>
            <w:vAlign w:val="center"/>
          </w:tcPr>
          <w:p w14:paraId="7D9959B8" w14:textId="77777777" w:rsidR="0091440B" w:rsidRPr="00670F6C" w:rsidRDefault="0091440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</w:tcPr>
          <w:p w14:paraId="7F13D5C3" w14:textId="679DF30C" w:rsidR="0091440B" w:rsidRPr="00883004" w:rsidRDefault="00916936" w:rsidP="001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(75</w:t>
            </w:r>
            <w:r w:rsidR="00855DE5" w:rsidRPr="0088300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830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440B" w:rsidRPr="004349F6" w14:paraId="43A8DA1E" w14:textId="77777777" w:rsidTr="00CF7562">
        <w:tc>
          <w:tcPr>
            <w:tcW w:w="7276" w:type="dxa"/>
          </w:tcPr>
          <w:p w14:paraId="1E46E499" w14:textId="64063EAF" w:rsidR="0091440B" w:rsidRPr="00670F6C" w:rsidRDefault="00914527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รวมสินทรัพย์สุทธิที่ได้</w:t>
            </w:r>
            <w:r w:rsidR="00ED4C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มา</w:t>
            </w:r>
          </w:p>
        </w:tc>
        <w:tc>
          <w:tcPr>
            <w:tcW w:w="449" w:type="dxa"/>
            <w:vAlign w:val="center"/>
          </w:tcPr>
          <w:p w14:paraId="20BC7150" w14:textId="77777777" w:rsidR="0091440B" w:rsidRPr="00670F6C" w:rsidRDefault="0091440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right w:val="nil"/>
            </w:tcBorders>
          </w:tcPr>
          <w:p w14:paraId="7853D896" w14:textId="62137C93" w:rsidR="0091440B" w:rsidRPr="00883004" w:rsidRDefault="008702E9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</w:t>
            </w:r>
            <w:r w:rsidR="006D3B6C" w:rsidRPr="008830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F7562" w:rsidRPr="004349F6" w14:paraId="2C8E3CB2" w14:textId="77777777" w:rsidTr="00CF7562">
        <w:tc>
          <w:tcPr>
            <w:tcW w:w="7276" w:type="dxa"/>
          </w:tcPr>
          <w:p w14:paraId="66ECCB34" w14:textId="510498F5" w:rsidR="00CF7562" w:rsidRPr="004F3E48" w:rsidRDefault="00CF7562" w:rsidP="00CF7562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CPA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ที่มีอยู่</w:t>
            </w:r>
            <w:r w:rsidRPr="00CF756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เดิม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49" w:type="dxa"/>
            <w:vAlign w:val="center"/>
          </w:tcPr>
          <w:p w14:paraId="253C77D1" w14:textId="77777777" w:rsidR="00CF7562" w:rsidRPr="004F3E48" w:rsidRDefault="00CF7562" w:rsidP="00CF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CD42F4" w14:textId="4241E28B" w:rsidR="00CF7562" w:rsidRPr="00883004" w:rsidRDefault="00CF7562" w:rsidP="00CF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(1,076)</w:t>
            </w:r>
          </w:p>
        </w:tc>
      </w:tr>
      <w:tr w:rsidR="00CF7562" w:rsidRPr="004349F6" w14:paraId="60431B2D" w14:textId="77777777" w:rsidTr="00CF7562">
        <w:tc>
          <w:tcPr>
            <w:tcW w:w="7276" w:type="dxa"/>
          </w:tcPr>
          <w:p w14:paraId="67BB3906" w14:textId="5AA98982" w:rsidR="00CF7562" w:rsidRPr="004F3E48" w:rsidRDefault="00CF7562" w:rsidP="00CF7562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สินทรัพย์สุทธิที่ได้มาตามสัดส่วนของการลงทุน</w:t>
            </w:r>
            <w:r w:rsidR="00C2634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9" w:type="dxa"/>
            <w:vAlign w:val="center"/>
          </w:tcPr>
          <w:p w14:paraId="14879C82" w14:textId="77777777" w:rsidR="00CF7562" w:rsidRPr="004F3E48" w:rsidRDefault="00CF7562" w:rsidP="00CF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EE56" w14:textId="13190A39" w:rsidR="00CF7562" w:rsidRPr="00883004" w:rsidRDefault="00CF7562" w:rsidP="00CF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1,191</w:t>
            </w:r>
          </w:p>
        </w:tc>
      </w:tr>
      <w:tr w:rsidR="00EE6246" w:rsidRPr="004349F6" w14:paraId="63721722" w14:textId="77777777" w:rsidTr="00CF7562">
        <w:tc>
          <w:tcPr>
            <w:tcW w:w="7276" w:type="dxa"/>
          </w:tcPr>
          <w:p w14:paraId="0976878F" w14:textId="36DBF816" w:rsidR="00EE6246" w:rsidRPr="004F3E48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14:paraId="233B363E" w14:textId="77777777" w:rsidR="00EE6246" w:rsidRPr="004F3E48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9CB254" w14:textId="2EC7823C" w:rsidR="00EE6246" w:rsidRPr="00883004" w:rsidRDefault="00EE6246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97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246" w:rsidRPr="004349F6" w14:paraId="1CF24320" w14:textId="77777777" w:rsidTr="00CF7562">
        <w:tc>
          <w:tcPr>
            <w:tcW w:w="7276" w:type="dxa"/>
          </w:tcPr>
          <w:p w14:paraId="2AEE4C4B" w14:textId="5575B023" w:rsidR="00EE6246" w:rsidRPr="004F3E48" w:rsidRDefault="00EE6246" w:rsidP="001F20B0">
            <w:pPr>
              <w:tabs>
                <w:tab w:val="clear" w:pos="227"/>
                <w:tab w:val="left" w:pos="156"/>
              </w:tabs>
              <w:ind w:left="156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9" w:type="dxa"/>
            <w:vAlign w:val="center"/>
          </w:tcPr>
          <w:p w14:paraId="12F1A407" w14:textId="77777777" w:rsidR="00EE6246" w:rsidRPr="004F3E48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  <w:vAlign w:val="bottom"/>
          </w:tcPr>
          <w:p w14:paraId="5B2E5EA8" w14:textId="2FC937FD" w:rsidR="00EE6246" w:rsidRPr="00883004" w:rsidRDefault="00EE6246" w:rsidP="004A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246" w:rsidRPr="004349F6" w14:paraId="56128659" w14:textId="77777777" w:rsidTr="00CF7562">
        <w:tc>
          <w:tcPr>
            <w:tcW w:w="7276" w:type="dxa"/>
          </w:tcPr>
          <w:p w14:paraId="1505F247" w14:textId="6EB868F1" w:rsidR="00EE6246" w:rsidRPr="004F3E48" w:rsidRDefault="00EE6246" w:rsidP="001F20B0">
            <w:pPr>
              <w:pStyle w:val="BodyText2"/>
              <w:tabs>
                <w:tab w:val="left" w:pos="156"/>
                <w:tab w:val="left" w:pos="1800"/>
              </w:tabs>
              <w:ind w:left="156" w:right="-86" w:hanging="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14:paraId="202C447E" w14:textId="77777777" w:rsidR="00EE6246" w:rsidRPr="004F3E48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</w:tcPr>
          <w:p w14:paraId="5D4C602D" w14:textId="1EF316A5" w:rsidR="00EE6246" w:rsidRPr="00883004" w:rsidRDefault="00EE6246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6D1DF1A" w14:textId="38527BB2" w:rsidR="00550554" w:rsidRDefault="00550554" w:rsidP="001B0BB9">
      <w:pPr>
        <w:tabs>
          <w:tab w:val="clear" w:pos="454"/>
          <w:tab w:val="clear" w:pos="680"/>
          <w:tab w:val="left" w:pos="630"/>
        </w:tabs>
        <w:ind w:left="513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>
        <w:rPr>
          <w:rFonts w:asciiTheme="majorBidi" w:hAnsiTheme="majorBidi" w:cstheme="majorBidi"/>
          <w:sz w:val="30"/>
          <w:szCs w:val="30"/>
          <w:lang w:eastAsia="en-GB"/>
        </w:rPr>
        <w:br w:type="page"/>
      </w:r>
    </w:p>
    <w:p w14:paraId="4F1D83F6" w14:textId="30026AF7" w:rsidR="00EE6246" w:rsidRPr="00591A57" w:rsidRDefault="00EE6246" w:rsidP="0079451F">
      <w:pPr>
        <w:tabs>
          <w:tab w:val="clear" w:pos="454"/>
          <w:tab w:val="clear" w:pos="680"/>
          <w:tab w:val="left" w:pos="630"/>
        </w:tabs>
        <w:ind w:left="513" w:right="-81"/>
        <w:contextualSpacing/>
        <w:jc w:val="thaiDistribute"/>
        <w:rPr>
          <w:rFonts w:asciiTheme="majorBidi" w:hAnsiTheme="majorBidi" w:cstheme="majorBidi"/>
          <w:sz w:val="30"/>
          <w:szCs w:val="30"/>
          <w:highlight w:val="cyan"/>
          <w:lang w:eastAsia="en-GB"/>
        </w:rPr>
      </w:pP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ณ วันที่ซื้อ กลุ่มบริษัทต้องวัดมูลค่ายุติธรรมของส่วนได้เสียใน </w:t>
      </w:r>
      <w:r w:rsidRPr="00821DDF">
        <w:rPr>
          <w:rFonts w:asciiTheme="majorBidi" w:hAnsiTheme="majorBidi" w:cstheme="majorBidi"/>
          <w:sz w:val="30"/>
          <w:szCs w:val="30"/>
          <w:lang w:eastAsia="en-GB"/>
        </w:rPr>
        <w:t>CP</w:t>
      </w:r>
      <w:r w:rsidR="00AF73F2" w:rsidRPr="00821DDF">
        <w:rPr>
          <w:rFonts w:asciiTheme="majorBidi" w:hAnsiTheme="majorBidi" w:cstheme="majorBidi"/>
          <w:sz w:val="30"/>
          <w:szCs w:val="30"/>
          <w:lang w:eastAsia="en-GB"/>
        </w:rPr>
        <w:t>A</w:t>
      </w:r>
      <w:r w:rsidRPr="00821DDF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>ที่มีอยู่ก่อนการซื้อธุรกิจ และมีผลให้เกิด</w:t>
      </w:r>
      <w:r w:rsidR="00BA6F2F" w:rsidRPr="00821DDF">
        <w:rPr>
          <w:rFonts w:asciiTheme="majorBidi" w:hAnsiTheme="majorBidi" w:cstheme="majorBidi" w:hint="cs"/>
          <w:sz w:val="30"/>
          <w:szCs w:val="30"/>
          <w:cs/>
          <w:lang w:eastAsia="en-GB"/>
        </w:rPr>
        <w:t>กำไร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>จากการเปลี่ยนแปลงมูลค่ายุติธรรม ซึ่งได้รับรู้ในบัญชี “</w:t>
      </w:r>
      <w:r w:rsidR="00BA6F2F" w:rsidRPr="00821DDF">
        <w:rPr>
          <w:rFonts w:asciiTheme="majorBidi" w:hAnsiTheme="majorBidi" w:cstheme="majorBidi" w:hint="cs"/>
          <w:sz w:val="30"/>
          <w:szCs w:val="30"/>
          <w:cs/>
          <w:lang w:eastAsia="en-GB"/>
        </w:rPr>
        <w:t>กำไร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จากการเปลี่ยนแปลงมูลค่ายุติธรรมของเงินลงทุนในบริษัทร่วม” ในงบกำไรขาดทุนรวมสำหรับงวดสิ้นสุดวันที่ </w:t>
      </w:r>
      <w:r w:rsidR="001440D8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B65933">
        <w:rPr>
          <w:rFonts w:asciiTheme="majorBidi" w:hAnsiTheme="majorBidi" w:cstheme="majorBidi" w:hint="cs"/>
          <w:sz w:val="30"/>
          <w:szCs w:val="30"/>
          <w:cs/>
          <w:lang w:eastAsia="en-GB"/>
        </w:rPr>
        <w:t>กันยายน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1440D8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821DDF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โดยมีรายละเอียดดังนี้</w:t>
      </w:r>
    </w:p>
    <w:p w14:paraId="3A5C4225" w14:textId="77777777" w:rsidR="00EE6246" w:rsidRPr="00E1335B" w:rsidRDefault="00EE6246" w:rsidP="00EE6246">
      <w:pPr>
        <w:tabs>
          <w:tab w:val="clear" w:pos="454"/>
        </w:tabs>
        <w:ind w:left="1080"/>
        <w:contextualSpacing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tbl>
      <w:tblPr>
        <w:tblW w:w="9441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7767"/>
        <w:gridCol w:w="1674"/>
      </w:tblGrid>
      <w:tr w:rsidR="00EE6246" w:rsidRPr="00D60273" w14:paraId="564D7D17" w14:textId="77777777" w:rsidTr="001B0BB9">
        <w:tc>
          <w:tcPr>
            <w:tcW w:w="9441" w:type="dxa"/>
            <w:gridSpan w:val="2"/>
          </w:tcPr>
          <w:p w14:paraId="00624DC0" w14:textId="77777777" w:rsidR="00EE6246" w:rsidRPr="00D60273" w:rsidRDefault="00EE6246" w:rsidP="00A14F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6246" w:rsidRPr="00D60273" w14:paraId="451D1B74" w14:textId="77777777" w:rsidTr="001B0BB9">
        <w:tc>
          <w:tcPr>
            <w:tcW w:w="7767" w:type="dxa"/>
          </w:tcPr>
          <w:p w14:paraId="75C4B9FD" w14:textId="77777777" w:rsidR="00EE6246" w:rsidRPr="00D60273" w:rsidRDefault="00EE6246" w:rsidP="00AC0F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72016F3" w14:textId="77777777" w:rsidR="00EE6246" w:rsidRPr="00D60273" w:rsidRDefault="00EE6246" w:rsidP="00AC0F9D">
            <w:pPr>
              <w:tabs>
                <w:tab w:val="decimal" w:pos="10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246" w:rsidRPr="00D60273" w14:paraId="4C4F4D8F" w14:textId="77777777" w:rsidTr="001B0BB9">
        <w:tc>
          <w:tcPr>
            <w:tcW w:w="7767" w:type="dxa"/>
          </w:tcPr>
          <w:p w14:paraId="08B30D4E" w14:textId="0BF120C0" w:rsidR="00EE6246" w:rsidRPr="00D60273" w:rsidRDefault="00EE6246" w:rsidP="001F1CA0">
            <w:pPr>
              <w:ind w:left="156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>CP</w:t>
            </w:r>
            <w:r w:rsidR="00E506B6" w:rsidRPr="00D60273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027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ที่มีอยู่</w:t>
            </w:r>
            <w:r w:rsidR="00FC20AE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เดิม</w:t>
            </w:r>
          </w:p>
        </w:tc>
        <w:tc>
          <w:tcPr>
            <w:tcW w:w="1674" w:type="dxa"/>
          </w:tcPr>
          <w:p w14:paraId="58122CD8" w14:textId="6F6F6129" w:rsidR="00EE6246" w:rsidRPr="00883004" w:rsidRDefault="00382098" w:rsidP="0089382F">
            <w:pPr>
              <w:pStyle w:val="BodyText2"/>
              <w:tabs>
                <w:tab w:val="decimal" w:pos="1404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1,07</w:t>
            </w:r>
            <w:r w:rsidR="00F758DC" w:rsidRPr="0088300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E6246" w:rsidRPr="00D60273" w14:paraId="5D298D79" w14:textId="77777777" w:rsidTr="001B0BB9">
        <w:trPr>
          <w:trHeight w:val="371"/>
        </w:trPr>
        <w:tc>
          <w:tcPr>
            <w:tcW w:w="7767" w:type="dxa"/>
          </w:tcPr>
          <w:p w14:paraId="195F40CA" w14:textId="1B9057E0" w:rsidR="00EE6246" w:rsidRPr="00D60273" w:rsidRDefault="00EE6246" w:rsidP="001B0BB9">
            <w:pPr>
              <w:ind w:left="156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D6027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 xml:space="preserve"> CP</w:t>
            </w:r>
            <w:r w:rsidR="00E506B6" w:rsidRPr="00D60273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0273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</w:t>
            </w:r>
            <w:r w:rsidR="00D60273" w:rsidRPr="00D6027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602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027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วันที่ซื้อ</w:t>
            </w:r>
          </w:p>
        </w:tc>
        <w:tc>
          <w:tcPr>
            <w:tcW w:w="1674" w:type="dxa"/>
          </w:tcPr>
          <w:p w14:paraId="7645570D" w14:textId="53835BD0" w:rsidR="00EE6246" w:rsidRPr="00883004" w:rsidRDefault="00F758DC" w:rsidP="0089382F">
            <w:pPr>
              <w:pStyle w:val="BodyText2"/>
              <w:tabs>
                <w:tab w:val="decimal" w:pos="1404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sz w:val="30"/>
                <w:szCs w:val="30"/>
              </w:rPr>
              <w:t>(589)</w:t>
            </w:r>
          </w:p>
        </w:tc>
      </w:tr>
      <w:tr w:rsidR="00EE6246" w:rsidRPr="004349F6" w14:paraId="0FB1B1E8" w14:textId="77777777" w:rsidTr="001B0BB9">
        <w:tc>
          <w:tcPr>
            <w:tcW w:w="7767" w:type="dxa"/>
          </w:tcPr>
          <w:p w14:paraId="1E254F9F" w14:textId="284A1CFD" w:rsidR="00EE6246" w:rsidRPr="00D60273" w:rsidRDefault="003A05D9" w:rsidP="001B0BB9">
            <w:pPr>
              <w:ind w:left="156" w:hanging="9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EE6246" w:rsidRPr="00D602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จากการเปลี่ยนแปลงมูลค่ายุติธรรมของเงินลงทุนในบริษัทร่วม</w:t>
            </w: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86C597C" w14:textId="4982442A" w:rsidR="00EE6246" w:rsidRPr="00883004" w:rsidRDefault="00AF4395" w:rsidP="0089382F">
            <w:pPr>
              <w:pStyle w:val="BodyText2"/>
              <w:tabs>
                <w:tab w:val="decimal" w:pos="1404"/>
              </w:tabs>
              <w:spacing w:line="240" w:lineRule="atLeast"/>
              <w:ind w:left="-108" w:right="-108" w:firstLine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0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</w:tr>
    </w:tbl>
    <w:p w14:paraId="79087A7D" w14:textId="77777777" w:rsidR="000C4AB6" w:rsidRPr="00E1335B" w:rsidRDefault="000C4AB6" w:rsidP="00EE6246">
      <w:pPr>
        <w:tabs>
          <w:tab w:val="clear" w:pos="454"/>
        </w:tabs>
        <w:ind w:left="828"/>
        <w:contextualSpacing/>
        <w:jc w:val="thaiDistribute"/>
        <w:rPr>
          <w:rFonts w:asciiTheme="majorBidi" w:hAnsiTheme="majorBidi" w:cstheme="majorBidi"/>
          <w:sz w:val="24"/>
          <w:szCs w:val="24"/>
          <w:highlight w:val="cyan"/>
          <w:cs/>
          <w:lang w:eastAsia="en-GB"/>
        </w:rPr>
      </w:pPr>
    </w:p>
    <w:p w14:paraId="195FAB59" w14:textId="610BE565" w:rsidR="00EE6246" w:rsidRDefault="00EE6246" w:rsidP="00204284">
      <w:pPr>
        <w:tabs>
          <w:tab w:val="clear" w:pos="680"/>
        </w:tabs>
        <w:ind w:left="549" w:right="-79" w:hanging="9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ณ วันที่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3D766A">
        <w:rPr>
          <w:rFonts w:asciiTheme="majorBidi" w:hAnsiTheme="majorBidi" w:cstheme="majorBidi" w:hint="cs"/>
          <w:sz w:val="30"/>
          <w:szCs w:val="30"/>
          <w:cs/>
          <w:lang w:eastAsia="en-GB"/>
        </w:rPr>
        <w:t>กันยายน</w:t>
      </w: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กลุ่มบริษัทอยู่ระหว่างการประเมินสรุปมูลค่ายุติธรรมของสินทรัพย์สุทธิที่ซื้อตามมาตรฐานการรายงานทางการเงินฉบับที่</w:t>
      </w:r>
      <w:r w:rsidR="00CF7DE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3</w:t>
      </w:r>
      <w:r w:rsidRPr="0069161C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ทั้งนี้ กลุ่มบริษัทได้ประมาณมูลค่ายุติธรรมของสินทรัพย์ที่ได้มาที่ระบุได้และหนี้สินที่รับมาจากการซื้อธุรกิจครั้งนี้เพื่อใช้ในการบันทึกบัญชี 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กลุ่มบริษัทจะทำการปรับปรุงมูลค่ายุติธรรมดังกล่าว หรือรับรู้สินทรัพย์หรือหนี้สินซึ่งมีอยู่แล้ว ณ วันที่ซื้อธุรกิจเป็นการเพิ่มเติม กรณีดังกล่าวการบันทึกบัญชีเกี่ยวกับการซื้อธุรกิจจะถูกปรับปรุงใหม่</w:t>
      </w:r>
    </w:p>
    <w:p w14:paraId="409BDDD0" w14:textId="77777777" w:rsidR="0017467D" w:rsidRPr="00E1335B" w:rsidRDefault="0017467D" w:rsidP="00204284">
      <w:pPr>
        <w:tabs>
          <w:tab w:val="clear" w:pos="680"/>
        </w:tabs>
        <w:ind w:left="549" w:right="-79" w:hanging="9"/>
        <w:contextualSpacing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04AFDCFC" w14:textId="69EB04E8" w:rsidR="0017467D" w:rsidRPr="0069161C" w:rsidRDefault="0017467D" w:rsidP="0017467D">
      <w:pPr>
        <w:tabs>
          <w:tab w:val="clear" w:pos="454"/>
          <w:tab w:val="clear" w:pos="680"/>
          <w:tab w:val="left" w:pos="540"/>
        </w:tabs>
        <w:ind w:left="540" w:right="-79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17467D">
        <w:rPr>
          <w:rFonts w:asciiTheme="majorBidi" w:hAnsiTheme="majorBidi" w:cstheme="majorBidi"/>
          <w:sz w:val="30"/>
          <w:szCs w:val="30"/>
          <w:cs/>
          <w:lang w:eastAsia="en-GB"/>
        </w:rPr>
        <w:t>เงินสดจ่ายสุทธิจากการซื้อบริษัทย่อยในงบกระแสเงินสดสำหรับงวดเก้าเดือนสิ้นสุดวันที่</w:t>
      </w:r>
      <w:r w:rsidRPr="0017467D">
        <w:rPr>
          <w:rFonts w:asciiTheme="majorBidi" w:hAnsiTheme="majorBidi" w:cstheme="majorBidi"/>
          <w:sz w:val="30"/>
          <w:szCs w:val="30"/>
          <w:lang w:eastAsia="en-GB"/>
        </w:rPr>
        <w:t xml:space="preserve"> 30 </w:t>
      </w:r>
      <w:r w:rsidRPr="0017467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กันยายน </w:t>
      </w:r>
      <w:r w:rsidRPr="0017467D">
        <w:rPr>
          <w:rFonts w:asciiTheme="majorBidi" w:hAnsiTheme="majorBidi" w:cstheme="majorBidi"/>
          <w:sz w:val="30"/>
          <w:szCs w:val="30"/>
          <w:lang w:eastAsia="en-GB"/>
        </w:rPr>
        <w:t>2564</w:t>
      </w:r>
    </w:p>
    <w:p w14:paraId="063D3660" w14:textId="77777777" w:rsidR="00EE6246" w:rsidRPr="00E1335B" w:rsidRDefault="00EE6246" w:rsidP="0017467D">
      <w:pPr>
        <w:tabs>
          <w:tab w:val="clear" w:pos="454"/>
          <w:tab w:val="clear" w:pos="680"/>
          <w:tab w:val="left" w:pos="540"/>
        </w:tabs>
        <w:ind w:left="540" w:right="-79"/>
        <w:contextualSpacing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6392"/>
        <w:gridCol w:w="808"/>
        <w:gridCol w:w="449"/>
        <w:gridCol w:w="1711"/>
      </w:tblGrid>
      <w:tr w:rsidR="000545E7" w:rsidRPr="00E9508B" w14:paraId="64B886E7" w14:textId="77777777" w:rsidTr="00FE53B1">
        <w:trPr>
          <w:trHeight w:hRule="exact" w:val="407"/>
        </w:trPr>
        <w:tc>
          <w:tcPr>
            <w:tcW w:w="6408" w:type="dxa"/>
          </w:tcPr>
          <w:p w14:paraId="0651A595" w14:textId="77777777" w:rsidR="000545E7" w:rsidRPr="00E9508B" w:rsidRDefault="000545E7" w:rsidP="00FE53B1">
            <w:pPr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49EFD8" w14:textId="77777777" w:rsidR="000545E7" w:rsidRPr="00E9508B" w:rsidRDefault="000545E7" w:rsidP="00FE53B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082D31E" w14:textId="77777777" w:rsidR="000545E7" w:rsidRPr="00E9508B" w:rsidRDefault="000545E7" w:rsidP="00FE53B1">
            <w:pPr>
              <w:tabs>
                <w:tab w:val="clear" w:pos="227"/>
                <w:tab w:val="left" w:pos="54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hideMark/>
          </w:tcPr>
          <w:p w14:paraId="35E9C85E" w14:textId="77777777" w:rsidR="000545E7" w:rsidRPr="00E9508B" w:rsidRDefault="000545E7" w:rsidP="00FE53B1">
            <w:pPr>
              <w:spacing w:line="240" w:lineRule="auto"/>
              <w:ind w:left="-2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E950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45E7" w:rsidRPr="00E9508B" w14:paraId="31E19704" w14:textId="77777777" w:rsidTr="00FE53B1">
        <w:tc>
          <w:tcPr>
            <w:tcW w:w="6408" w:type="dxa"/>
          </w:tcPr>
          <w:p w14:paraId="161C3F89" w14:textId="77777777" w:rsidR="000545E7" w:rsidRPr="00E9508B" w:rsidRDefault="000545E7" w:rsidP="00FE53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BE28A9" w14:textId="77777777" w:rsidR="000545E7" w:rsidRPr="00E9508B" w:rsidRDefault="000545E7" w:rsidP="00FE53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2AB696" w14:textId="77777777" w:rsidR="000545E7" w:rsidRPr="00E9508B" w:rsidRDefault="000545E7" w:rsidP="00FE53B1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B4E24" w14:textId="77777777" w:rsidR="000545E7" w:rsidRPr="00E9508B" w:rsidRDefault="000545E7" w:rsidP="00FE53B1">
            <w:pPr>
              <w:tabs>
                <w:tab w:val="left" w:pos="13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545E7" w:rsidRPr="00A27BB0" w14:paraId="0278B7F3" w14:textId="77777777" w:rsidTr="00FE53B1">
        <w:tc>
          <w:tcPr>
            <w:tcW w:w="6408" w:type="dxa"/>
          </w:tcPr>
          <w:p w14:paraId="366B496C" w14:textId="77777777" w:rsidR="000545E7" w:rsidRPr="00E9508B" w:rsidRDefault="000545E7" w:rsidP="00FE53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0C0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สิ่งตอบแทนในการซื้อ</w:t>
            </w:r>
            <w:r w:rsidRPr="001E0C0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1E0C0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E0C02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810" w:type="dxa"/>
          </w:tcPr>
          <w:p w14:paraId="4CEC8D53" w14:textId="77777777" w:rsidR="000545E7" w:rsidRPr="00E9508B" w:rsidRDefault="000545E7" w:rsidP="00FE53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9F681DE" w14:textId="77777777" w:rsidR="000545E7" w:rsidRPr="00E9508B" w:rsidRDefault="000545E7" w:rsidP="00FE53B1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70E0FDE2" w14:textId="77777777" w:rsidR="000545E7" w:rsidRPr="00A27BB0" w:rsidRDefault="000545E7" w:rsidP="00452935">
            <w:pPr>
              <w:pStyle w:val="BodyText2"/>
              <w:tabs>
                <w:tab w:val="decimal" w:pos="1404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</w:tr>
      <w:tr w:rsidR="000545E7" w:rsidRPr="00A27BB0" w14:paraId="5EA34175" w14:textId="77777777" w:rsidTr="00FE53B1">
        <w:tc>
          <w:tcPr>
            <w:tcW w:w="6408" w:type="dxa"/>
          </w:tcPr>
          <w:p w14:paraId="6C3587AB" w14:textId="09D7CCC4" w:rsidR="000545E7" w:rsidRPr="00E9508B" w:rsidRDefault="000545E7" w:rsidP="00FE53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4C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744C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  <w:r w:rsidR="00F011E0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</w:t>
            </w:r>
            <w:r w:rsidRPr="00C744CF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สุทธิที่ได้มา</w:t>
            </w:r>
            <w:r w:rsidR="00F011E0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จากการซื้อบริษัทย่อย</w:t>
            </w:r>
          </w:p>
        </w:tc>
        <w:tc>
          <w:tcPr>
            <w:tcW w:w="810" w:type="dxa"/>
          </w:tcPr>
          <w:p w14:paraId="5CA29346" w14:textId="77777777" w:rsidR="000545E7" w:rsidRPr="00E9508B" w:rsidRDefault="000545E7" w:rsidP="00FE53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3F8C16A" w14:textId="77777777" w:rsidR="000545E7" w:rsidRPr="00E9508B" w:rsidRDefault="000545E7" w:rsidP="00FE53B1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0E94E" w14:textId="34A96E65" w:rsidR="000545E7" w:rsidRPr="00A27BB0" w:rsidRDefault="000545E7" w:rsidP="00452935">
            <w:pPr>
              <w:pStyle w:val="BodyText2"/>
              <w:tabs>
                <w:tab w:val="decimal" w:pos="1404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</w:tr>
      <w:tr w:rsidR="000545E7" w:rsidRPr="008E510B" w14:paraId="502172D6" w14:textId="77777777" w:rsidTr="00FE53B1">
        <w:trPr>
          <w:trHeight w:val="379"/>
        </w:trPr>
        <w:tc>
          <w:tcPr>
            <w:tcW w:w="6408" w:type="dxa"/>
            <w:hideMark/>
          </w:tcPr>
          <w:p w14:paraId="38130377" w14:textId="052FA807" w:rsidR="000545E7" w:rsidRPr="00A27BB0" w:rsidRDefault="00CB3B2C" w:rsidP="00FE53B1">
            <w:pPr>
              <w:tabs>
                <w:tab w:val="clear" w:pos="227"/>
                <w:tab w:val="left" w:pos="-113"/>
              </w:tabs>
              <w:spacing w:line="240" w:lineRule="auto"/>
              <w:ind w:left="-96" w:firstLine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</w:t>
            </w:r>
            <w:r w:rsidR="00F011E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ทธิ</w:t>
            </w:r>
          </w:p>
        </w:tc>
        <w:tc>
          <w:tcPr>
            <w:tcW w:w="810" w:type="dxa"/>
          </w:tcPr>
          <w:p w14:paraId="4C78BD87" w14:textId="77777777" w:rsidR="000545E7" w:rsidRPr="00E9508B" w:rsidRDefault="000545E7" w:rsidP="00FE53B1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F0BC0F4" w14:textId="77777777" w:rsidR="000545E7" w:rsidRPr="00E9508B" w:rsidRDefault="000545E7" w:rsidP="00FE53B1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F63379" w14:textId="02073107" w:rsidR="000545E7" w:rsidRPr="00452935" w:rsidRDefault="000545E7" w:rsidP="00452935">
            <w:pPr>
              <w:pStyle w:val="BodyText2"/>
              <w:tabs>
                <w:tab w:val="decimal" w:pos="1404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1,354</w:t>
            </w:r>
          </w:p>
        </w:tc>
      </w:tr>
    </w:tbl>
    <w:p w14:paraId="4B869D69" w14:textId="77777777" w:rsidR="000545E7" w:rsidRPr="00E1335B" w:rsidRDefault="000545E7" w:rsidP="0017467D">
      <w:pPr>
        <w:tabs>
          <w:tab w:val="clear" w:pos="454"/>
          <w:tab w:val="clear" w:pos="680"/>
          <w:tab w:val="left" w:pos="540"/>
        </w:tabs>
        <w:ind w:left="540" w:right="-79"/>
        <w:contextualSpacing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755BA776" w14:textId="3A69F3BD" w:rsidR="00EE6246" w:rsidRPr="008F3528" w:rsidRDefault="00EE6246" w:rsidP="00FD498C">
      <w:pPr>
        <w:tabs>
          <w:tab w:val="clear" w:pos="454"/>
          <w:tab w:val="clear" w:pos="680"/>
          <w:tab w:val="left" w:pos="540"/>
        </w:tabs>
        <w:ind w:left="540" w:right="-79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ผลดำเนินงานของ </w:t>
      </w:r>
      <w:r w:rsidRPr="008F3528">
        <w:rPr>
          <w:rFonts w:asciiTheme="majorBidi" w:hAnsiTheme="majorBidi" w:cstheme="majorBidi"/>
          <w:sz w:val="30"/>
          <w:szCs w:val="30"/>
          <w:lang w:eastAsia="en-GB"/>
        </w:rPr>
        <w:t>CP</w:t>
      </w:r>
      <w:r w:rsidR="00A749C4" w:rsidRPr="008F3528">
        <w:rPr>
          <w:rFonts w:asciiTheme="majorBidi" w:hAnsiTheme="majorBidi" w:cstheme="majorBidi"/>
          <w:sz w:val="30"/>
          <w:szCs w:val="30"/>
          <w:lang w:eastAsia="en-GB"/>
        </w:rPr>
        <w:t>A</w:t>
      </w:r>
      <w:r w:rsidRPr="008F3528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>ตั้งแต่วันที่</w:t>
      </w:r>
      <w:r w:rsidR="00E50909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</w:t>
      </w:r>
      <w:r w:rsidR="00F763FF">
        <w:rPr>
          <w:rFonts w:asciiTheme="majorBidi" w:hAnsiTheme="majorBidi" w:cstheme="majorBidi"/>
          <w:sz w:val="30"/>
          <w:szCs w:val="30"/>
          <w:lang w:eastAsia="en-GB"/>
        </w:rPr>
        <w:t>2</w:t>
      </w:r>
      <w:r w:rsidR="008F3528" w:rsidRPr="008F3528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เมษายน</w:t>
      </w:r>
      <w:r w:rsidR="00913EAA"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FD498C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ถึงวันที่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3D766A">
        <w:rPr>
          <w:rFonts w:asciiTheme="majorBidi" w:hAnsiTheme="majorBidi" w:cstheme="majorBidi" w:hint="cs"/>
          <w:sz w:val="30"/>
          <w:szCs w:val="30"/>
          <w:cs/>
          <w:lang w:eastAsia="en-GB"/>
        </w:rPr>
        <w:t>กันยายน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="00FD498C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>ซึ่งรวมอยู่ในงบกำไรขาดทุนรวมสำหรับงวด</w:t>
      </w:r>
      <w:r w:rsidR="003D766A">
        <w:rPr>
          <w:rFonts w:asciiTheme="majorBidi" w:hAnsiTheme="majorBidi" w:cstheme="majorBidi" w:hint="cs"/>
          <w:sz w:val="30"/>
          <w:szCs w:val="30"/>
          <w:cs/>
          <w:lang w:eastAsia="en-GB"/>
        </w:rPr>
        <w:t>เก้า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เดือนสิ้นสุดวันที่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3D766A">
        <w:rPr>
          <w:rFonts w:asciiTheme="majorBidi" w:hAnsiTheme="majorBidi" w:cstheme="majorBidi" w:hint="cs"/>
          <w:sz w:val="30"/>
          <w:szCs w:val="30"/>
          <w:cs/>
          <w:lang w:eastAsia="en-GB"/>
        </w:rPr>
        <w:t>กันยายน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8F3528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มีรายละเอียดที่สำคัญ ดังนี้</w:t>
      </w:r>
    </w:p>
    <w:p w14:paraId="5834489C" w14:textId="77777777" w:rsidR="00EE6246" w:rsidRPr="00E1335B" w:rsidRDefault="00EE6246" w:rsidP="00EE6246">
      <w:pPr>
        <w:tabs>
          <w:tab w:val="clear" w:pos="454"/>
        </w:tabs>
        <w:ind w:left="1080"/>
        <w:contextualSpacing/>
        <w:jc w:val="thaiDistribute"/>
        <w:rPr>
          <w:rFonts w:asciiTheme="majorBidi" w:hAnsiTheme="majorBidi" w:cstheme="majorBidi"/>
          <w:sz w:val="24"/>
          <w:szCs w:val="24"/>
          <w:highlight w:val="cyan"/>
          <w:lang w:eastAsia="en-GB"/>
        </w:rPr>
      </w:pPr>
    </w:p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7290"/>
        <w:gridCol w:w="2160"/>
      </w:tblGrid>
      <w:tr w:rsidR="00EE6246" w:rsidRPr="004349F6" w14:paraId="667EE27D" w14:textId="77777777" w:rsidTr="001B0BB9">
        <w:tc>
          <w:tcPr>
            <w:tcW w:w="7290" w:type="dxa"/>
          </w:tcPr>
          <w:p w14:paraId="68D2747E" w14:textId="77777777" w:rsidR="00EE6246" w:rsidRPr="0029724E" w:rsidRDefault="00EE6246" w:rsidP="00AC0F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6CCBEE39" w14:textId="77777777" w:rsidR="00EE6246" w:rsidRPr="0029724E" w:rsidRDefault="00EE6246" w:rsidP="00BA6C61">
            <w:pPr>
              <w:tabs>
                <w:tab w:val="clear" w:pos="1644"/>
                <w:tab w:val="clear" w:pos="1871"/>
                <w:tab w:val="left" w:pos="1417"/>
              </w:tabs>
              <w:ind w:left="-108"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972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6246" w:rsidRPr="004349F6" w14:paraId="1987B2F1" w14:textId="77777777" w:rsidTr="001B0BB9">
        <w:tc>
          <w:tcPr>
            <w:tcW w:w="7290" w:type="dxa"/>
          </w:tcPr>
          <w:p w14:paraId="51388C4F" w14:textId="77777777" w:rsidR="00EE6246" w:rsidRPr="0029724E" w:rsidRDefault="00EE6246" w:rsidP="00AC0F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16BA438" w14:textId="6D26D95C" w:rsidR="00EE6246" w:rsidRPr="0029724E" w:rsidRDefault="008570BB" w:rsidP="00AC0F9D">
            <w:pPr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3A053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="00EE6246"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</w:p>
        </w:tc>
      </w:tr>
      <w:tr w:rsidR="00EE6246" w:rsidRPr="004349F6" w14:paraId="0530A61E" w14:textId="77777777" w:rsidTr="001B0BB9">
        <w:tc>
          <w:tcPr>
            <w:tcW w:w="7290" w:type="dxa"/>
          </w:tcPr>
          <w:p w14:paraId="05E87CAE" w14:textId="77777777" w:rsidR="00EE6246" w:rsidRPr="0029724E" w:rsidRDefault="00EE6246" w:rsidP="00AC0F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3D5DF" w14:textId="788FC308" w:rsidR="00EE6246" w:rsidRPr="0029724E" w:rsidRDefault="00EE6246" w:rsidP="00AC0F9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CF173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972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053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กันยายน</w:t>
            </w:r>
            <w:r w:rsidR="00913EAA" w:rsidRPr="002972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="00913EAA" w:rsidRPr="0029724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EE6246" w:rsidRPr="004349F6" w14:paraId="69921C87" w14:textId="77777777" w:rsidTr="006F63F6">
        <w:tc>
          <w:tcPr>
            <w:tcW w:w="7290" w:type="dxa"/>
            <w:hideMark/>
          </w:tcPr>
          <w:p w14:paraId="60DF8591" w14:textId="77777777" w:rsidR="00EE6246" w:rsidRPr="0029724E" w:rsidRDefault="00EE6246" w:rsidP="001B0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0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160" w:type="dxa"/>
            <w:shd w:val="clear" w:color="auto" w:fill="auto"/>
          </w:tcPr>
          <w:p w14:paraId="7A13EDAE" w14:textId="73380FF3" w:rsidR="00EE6246" w:rsidRPr="0029724E" w:rsidRDefault="00FD4295" w:rsidP="000D004A">
            <w:pPr>
              <w:pStyle w:val="BodyText2"/>
              <w:tabs>
                <w:tab w:val="decimal" w:pos="1120"/>
              </w:tabs>
              <w:spacing w:line="240" w:lineRule="atLeast"/>
              <w:ind w:left="-828" w:right="59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</w:tr>
      <w:tr w:rsidR="00EE6246" w:rsidRPr="00934DBD" w14:paraId="5F2CE893" w14:textId="77777777" w:rsidTr="006F63F6">
        <w:tc>
          <w:tcPr>
            <w:tcW w:w="7290" w:type="dxa"/>
          </w:tcPr>
          <w:p w14:paraId="255D4BAC" w14:textId="612403CA" w:rsidR="00EE6246" w:rsidRPr="0029724E" w:rsidRDefault="0029724E" w:rsidP="001B0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0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24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E6246" w:rsidRPr="0029724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2160" w:type="dxa"/>
            <w:shd w:val="clear" w:color="auto" w:fill="auto"/>
          </w:tcPr>
          <w:p w14:paraId="072CDD27" w14:textId="510D83AA" w:rsidR="00EE6246" w:rsidRPr="0029724E" w:rsidRDefault="006F63F6" w:rsidP="00122CD0">
            <w:pPr>
              <w:pStyle w:val="BodyText2"/>
              <w:tabs>
                <w:tab w:val="decimal" w:pos="1120"/>
              </w:tabs>
              <w:spacing w:line="240" w:lineRule="atLeast"/>
              <w:ind w:left="-82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</w:tr>
    </w:tbl>
    <w:p w14:paraId="2578A0C3" w14:textId="01FFA968" w:rsidR="00EE6246" w:rsidRPr="00237FF4" w:rsidRDefault="00EE6246" w:rsidP="00204284">
      <w:pPr>
        <w:tabs>
          <w:tab w:val="clear" w:pos="454"/>
          <w:tab w:val="clear" w:pos="907"/>
          <w:tab w:val="left" w:pos="1260"/>
        </w:tabs>
        <w:ind w:left="540" w:right="-27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ฝ่ายบริหารคาดว่าหากกลุ่มบริษัทได้มีการซื้อ </w:t>
      </w:r>
      <w:r w:rsidRPr="00237FF4">
        <w:rPr>
          <w:rFonts w:asciiTheme="majorBidi" w:hAnsiTheme="majorBidi" w:cstheme="majorBidi"/>
          <w:spacing w:val="-4"/>
          <w:sz w:val="30"/>
          <w:szCs w:val="30"/>
        </w:rPr>
        <w:t>C</w:t>
      </w:r>
      <w:r w:rsidR="0005106F" w:rsidRPr="00237FF4">
        <w:rPr>
          <w:rFonts w:asciiTheme="majorBidi" w:hAnsiTheme="majorBidi" w:cstheme="majorBidi"/>
          <w:spacing w:val="-4"/>
          <w:sz w:val="30"/>
          <w:szCs w:val="30"/>
        </w:rPr>
        <w:t>PA</w:t>
      </w:r>
      <w:r w:rsidRPr="00237FF4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ตั้งแต่วันที่ </w:t>
      </w:r>
      <w:r w:rsidR="000B0ECB">
        <w:rPr>
          <w:rFonts w:asciiTheme="majorBidi" w:hAnsiTheme="majorBidi" w:cstheme="majorBidi"/>
          <w:sz w:val="30"/>
          <w:szCs w:val="30"/>
          <w:lang w:eastAsia="en-GB"/>
        </w:rPr>
        <w:t>1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มกราคม </w:t>
      </w:r>
      <w:r w:rsidR="00CF173E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จะมีรายได้จากการขายสินค้าและกำไรในงบการเงินรวมสำหรับงวด</w:t>
      </w:r>
      <w:r w:rsidR="003A053A">
        <w:rPr>
          <w:rFonts w:asciiTheme="majorBidi" w:hAnsiTheme="majorBidi" w:cstheme="majorBidi" w:hint="cs"/>
          <w:sz w:val="30"/>
          <w:szCs w:val="30"/>
          <w:cs/>
          <w:lang w:eastAsia="en-GB"/>
        </w:rPr>
        <w:t>เก้า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เดือนสิ้นสุดวันที่ </w:t>
      </w:r>
      <w:r w:rsidR="00EE7357">
        <w:rPr>
          <w:rFonts w:asciiTheme="majorBidi" w:hAnsiTheme="majorBidi" w:cstheme="majorBidi"/>
          <w:sz w:val="30"/>
          <w:szCs w:val="30"/>
          <w:lang w:eastAsia="en-GB"/>
        </w:rPr>
        <w:t>30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3A053A">
        <w:rPr>
          <w:rFonts w:asciiTheme="majorBidi" w:hAnsiTheme="majorBidi" w:cstheme="majorBidi" w:hint="cs"/>
          <w:sz w:val="30"/>
          <w:szCs w:val="30"/>
          <w:cs/>
          <w:lang w:eastAsia="en-GB"/>
        </w:rPr>
        <w:t>กันยายน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EE7357">
        <w:rPr>
          <w:rFonts w:asciiTheme="majorBidi" w:hAnsiTheme="majorBidi" w:cstheme="majorBidi"/>
          <w:sz w:val="30"/>
          <w:szCs w:val="30"/>
          <w:lang w:eastAsia="en-GB"/>
        </w:rPr>
        <w:t>2564</w:t>
      </w:r>
      <w:r w:rsidRPr="00237FF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ดังนี้</w:t>
      </w:r>
    </w:p>
    <w:p w14:paraId="1FBC148F" w14:textId="7415714F" w:rsidR="00EE6246" w:rsidRPr="001E33F5" w:rsidRDefault="00EE6246" w:rsidP="00EE624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87" w:type="dxa"/>
        <w:tblInd w:w="360" w:type="dxa"/>
        <w:tblLook w:val="01E0" w:firstRow="1" w:lastRow="1" w:firstColumn="1" w:lastColumn="1" w:noHBand="0" w:noVBand="0"/>
      </w:tblPr>
      <w:tblGrid>
        <w:gridCol w:w="4770"/>
        <w:gridCol w:w="1620"/>
        <w:gridCol w:w="720"/>
        <w:gridCol w:w="2277"/>
      </w:tblGrid>
      <w:tr w:rsidR="00EE6246" w:rsidRPr="00237FF4" w14:paraId="3C06377D" w14:textId="77777777" w:rsidTr="0025707F">
        <w:trPr>
          <w:trHeight w:val="299"/>
        </w:trPr>
        <w:tc>
          <w:tcPr>
            <w:tcW w:w="4770" w:type="dxa"/>
          </w:tcPr>
          <w:p w14:paraId="0D6D82E0" w14:textId="77777777" w:rsidR="00EE6246" w:rsidRPr="00237FF4" w:rsidRDefault="00EE6246" w:rsidP="00AC0F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17" w:type="dxa"/>
            <w:gridSpan w:val="3"/>
          </w:tcPr>
          <w:p w14:paraId="3D428572" w14:textId="77777777" w:rsidR="00EE6246" w:rsidRPr="00237FF4" w:rsidRDefault="00EE6246" w:rsidP="0027034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37F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7FF4" w:rsidRPr="00237FF4" w14:paraId="1D576A86" w14:textId="77777777" w:rsidTr="0025707F">
        <w:trPr>
          <w:trHeight w:val="352"/>
        </w:trPr>
        <w:tc>
          <w:tcPr>
            <w:tcW w:w="4770" w:type="dxa"/>
          </w:tcPr>
          <w:p w14:paraId="09ED4C86" w14:textId="77777777" w:rsidR="00237FF4" w:rsidRPr="00237FF4" w:rsidRDefault="00237FF4" w:rsidP="00237FF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9D79BB" w14:textId="42DD9CF0" w:rsidR="00237FF4" w:rsidRPr="00237FF4" w:rsidRDefault="00237FF4" w:rsidP="00237FF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753FEF6" w14:textId="77777777" w:rsidR="00237FF4" w:rsidRPr="00237FF4" w:rsidRDefault="00237FF4" w:rsidP="00237FF4">
            <w:pPr>
              <w:tabs>
                <w:tab w:val="clear" w:pos="1871"/>
                <w:tab w:val="left" w:pos="12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7" w:type="dxa"/>
          </w:tcPr>
          <w:p w14:paraId="3C68D8F1" w14:textId="3C8C679D" w:rsidR="00237FF4" w:rsidRPr="00237FF4" w:rsidRDefault="006132ED" w:rsidP="00237FF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7F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3A053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="00237FF4" w:rsidRPr="00237FF4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</w:p>
        </w:tc>
      </w:tr>
      <w:tr w:rsidR="00EE6246" w:rsidRPr="00237FF4" w14:paraId="751F6788" w14:textId="77777777" w:rsidTr="0025707F">
        <w:trPr>
          <w:trHeight w:val="343"/>
        </w:trPr>
        <w:tc>
          <w:tcPr>
            <w:tcW w:w="4770" w:type="dxa"/>
          </w:tcPr>
          <w:p w14:paraId="3D9E4968" w14:textId="77777777" w:rsidR="00EE6246" w:rsidRPr="00237FF4" w:rsidRDefault="00EE6246" w:rsidP="00AC0F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72F37E" w14:textId="4ADA7921" w:rsidR="00EE6246" w:rsidRPr="00237FF4" w:rsidRDefault="00EE6246" w:rsidP="00AC0F9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0F42B5F" w14:textId="77777777" w:rsidR="00EE6246" w:rsidRPr="00237FF4" w:rsidRDefault="00EE6246" w:rsidP="00AC0F9D">
            <w:pPr>
              <w:tabs>
                <w:tab w:val="clear" w:pos="1871"/>
                <w:tab w:val="left" w:pos="12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30CC6F" w14:textId="0E4C9BD2" w:rsidR="00EE6246" w:rsidRPr="00237FF4" w:rsidRDefault="008B7C6D" w:rsidP="00AC0F9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</w:t>
            </w:r>
            <w:r w:rsidR="000C48A6" w:rsidRPr="00237FF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3A053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กันยายน</w:t>
            </w:r>
            <w:r w:rsidR="000C48A6" w:rsidRPr="00237FF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EE6246" w:rsidRPr="00237FF4" w14:paraId="0DF35DD0" w14:textId="77777777" w:rsidTr="0025707F">
        <w:trPr>
          <w:trHeight w:hRule="exact" w:val="176"/>
        </w:trPr>
        <w:tc>
          <w:tcPr>
            <w:tcW w:w="4770" w:type="dxa"/>
          </w:tcPr>
          <w:p w14:paraId="50D3C8DD" w14:textId="77777777" w:rsidR="00EE6246" w:rsidRPr="00237FF4" w:rsidRDefault="00EE6246" w:rsidP="00AC0F9D">
            <w:pPr>
              <w:ind w:left="7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CD94E2" w14:textId="77777777" w:rsidR="00EE6246" w:rsidRPr="00237FF4" w:rsidRDefault="00EE6246" w:rsidP="00AC0F9D">
            <w:pPr>
              <w:tabs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4D590B2" w14:textId="77777777" w:rsidR="00EE6246" w:rsidRPr="00237FF4" w:rsidRDefault="00EE6246" w:rsidP="00AC0F9D">
            <w:pPr>
              <w:tabs>
                <w:tab w:val="clear" w:pos="1871"/>
                <w:tab w:val="left" w:pos="122"/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</w:tcPr>
          <w:p w14:paraId="201CDA67" w14:textId="77777777" w:rsidR="00EE6246" w:rsidRPr="00237FF4" w:rsidRDefault="00EE6246" w:rsidP="00AC0F9D">
            <w:pPr>
              <w:tabs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246" w:rsidRPr="00237FF4" w14:paraId="7A28E9F3" w14:textId="77777777" w:rsidTr="0025707F">
        <w:trPr>
          <w:trHeight w:val="328"/>
        </w:trPr>
        <w:tc>
          <w:tcPr>
            <w:tcW w:w="4770" w:type="dxa"/>
            <w:shd w:val="clear" w:color="auto" w:fill="auto"/>
            <w:hideMark/>
          </w:tcPr>
          <w:p w14:paraId="4C62B779" w14:textId="77777777" w:rsidR="00EE6246" w:rsidRPr="00237FF4" w:rsidRDefault="00EE6246" w:rsidP="00204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237F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620" w:type="dxa"/>
          </w:tcPr>
          <w:p w14:paraId="02257EAB" w14:textId="4550B8E4" w:rsidR="00EE6246" w:rsidRPr="00237FF4" w:rsidRDefault="00EE6246" w:rsidP="00AC0F9D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791433" w14:textId="77777777" w:rsidR="00EE6246" w:rsidRPr="00237FF4" w:rsidRDefault="00EE6246" w:rsidP="00AC0F9D">
            <w:pPr>
              <w:pStyle w:val="BodyText2"/>
              <w:tabs>
                <w:tab w:val="left" w:pos="122"/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  <w:shd w:val="clear" w:color="auto" w:fill="auto"/>
          </w:tcPr>
          <w:p w14:paraId="0708DD92" w14:textId="5CFC8865" w:rsidR="00EE6246" w:rsidRPr="00237FF4" w:rsidRDefault="00C24FCD" w:rsidP="00AC0F9D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375,395</w:t>
            </w:r>
          </w:p>
        </w:tc>
      </w:tr>
      <w:tr w:rsidR="00EE6246" w:rsidRPr="00934DBD" w14:paraId="7DE55AAC" w14:textId="77777777" w:rsidTr="0025707F">
        <w:trPr>
          <w:trHeight w:val="336"/>
        </w:trPr>
        <w:tc>
          <w:tcPr>
            <w:tcW w:w="4770" w:type="dxa"/>
            <w:hideMark/>
          </w:tcPr>
          <w:p w14:paraId="0EA40D29" w14:textId="77777777" w:rsidR="00EE6246" w:rsidRPr="00934DBD" w:rsidRDefault="00EE6246" w:rsidP="00204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237FF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กำไรสำหรับงวดส่วนที่เป็นของผู้ถือหุ้นของบริษัทใหญ่</w:t>
            </w:r>
          </w:p>
        </w:tc>
        <w:tc>
          <w:tcPr>
            <w:tcW w:w="1620" w:type="dxa"/>
          </w:tcPr>
          <w:p w14:paraId="4699975D" w14:textId="115ADB78" w:rsidR="00EE6246" w:rsidRPr="00934DBD" w:rsidRDefault="00EE6246" w:rsidP="00AC0F9D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D50B0D7" w14:textId="77777777" w:rsidR="00EE6246" w:rsidRPr="00934DBD" w:rsidRDefault="00EE6246" w:rsidP="00AC0F9D">
            <w:pPr>
              <w:pStyle w:val="BodyText2"/>
              <w:tabs>
                <w:tab w:val="left" w:pos="122"/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  <w:shd w:val="clear" w:color="auto" w:fill="auto"/>
          </w:tcPr>
          <w:p w14:paraId="6B9CEAB7" w14:textId="6809E53C" w:rsidR="00EE6246" w:rsidRPr="00934DBD" w:rsidRDefault="007328B6" w:rsidP="00AC0F9D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6,268</w:t>
            </w:r>
          </w:p>
        </w:tc>
      </w:tr>
      <w:tr w:rsidR="00750A4F" w:rsidRPr="00934DBD" w14:paraId="4725382B" w14:textId="77777777" w:rsidTr="0025707F">
        <w:trPr>
          <w:trHeight w:val="336"/>
        </w:trPr>
        <w:tc>
          <w:tcPr>
            <w:tcW w:w="4770" w:type="dxa"/>
          </w:tcPr>
          <w:p w14:paraId="746DCA5B" w14:textId="77777777" w:rsidR="00750A4F" w:rsidRPr="00237FF4" w:rsidRDefault="00750A4F" w:rsidP="00204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F8F993" w14:textId="77777777" w:rsidR="00750A4F" w:rsidRPr="00934DBD" w:rsidRDefault="00750A4F" w:rsidP="00AC0F9D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48B4144" w14:textId="77777777" w:rsidR="00750A4F" w:rsidRPr="00934DBD" w:rsidRDefault="00750A4F" w:rsidP="00AC0F9D">
            <w:pPr>
              <w:pStyle w:val="BodyText2"/>
              <w:tabs>
                <w:tab w:val="left" w:pos="122"/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  <w:shd w:val="clear" w:color="auto" w:fill="auto"/>
          </w:tcPr>
          <w:p w14:paraId="3D537E68" w14:textId="77777777" w:rsidR="00750A4F" w:rsidRDefault="00750A4F" w:rsidP="00AC0F9D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69008B1" w14:textId="50100EBB" w:rsidR="00C255E9" w:rsidRPr="00A57B00" w:rsidRDefault="00D454E6" w:rsidP="00204284">
      <w:pPr>
        <w:pStyle w:val="Heading8"/>
        <w:ind w:left="513" w:hanging="48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7F1862" w:rsidRPr="00A57B00">
        <w:rPr>
          <w:rFonts w:asciiTheme="majorBidi" w:hAnsiTheme="majorBidi" w:cstheme="majorBidi"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25DA1FFF" w14:textId="77777777" w:rsidR="003845CD" w:rsidRPr="002C5917" w:rsidRDefault="003845CD" w:rsidP="000F17EB">
      <w:pPr>
        <w:spacing w:line="240" w:lineRule="auto"/>
        <w:ind w:left="684" w:right="45"/>
        <w:jc w:val="thaiDistribute"/>
        <w:rPr>
          <w:rFonts w:ascii="Angsana New" w:hAnsi="Angsana New" w:cs="Angsana New"/>
          <w:b/>
          <w:sz w:val="24"/>
          <w:szCs w:val="24"/>
          <w:highlight w:val="yellow"/>
        </w:rPr>
      </w:pPr>
    </w:p>
    <w:p w14:paraId="72912A1B" w14:textId="082B9285" w:rsidR="002A3EE7" w:rsidRPr="00A57B00" w:rsidRDefault="002A3EE7" w:rsidP="0079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3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4B44AE46">
        <w:rPr>
          <w:rFonts w:asciiTheme="majorBidi" w:hAnsiTheme="majorBidi" w:cstheme="majorBidi"/>
          <w:sz w:val="30"/>
          <w:szCs w:val="30"/>
          <w:cs/>
        </w:rPr>
        <w:t xml:space="preserve"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ซึ่งมีสิทธิออกเสียงทั้งทางตรงและทางอ้อมเท่ากับร้อยละ </w:t>
      </w:r>
      <w:r w:rsidR="00EE7357">
        <w:rPr>
          <w:rFonts w:asciiTheme="majorBidi" w:hAnsiTheme="majorBidi" w:cstheme="majorBidi"/>
          <w:sz w:val="30"/>
          <w:szCs w:val="30"/>
        </w:rPr>
        <w:t>46.49</w:t>
      </w:r>
      <w:r w:rsidRPr="4B44AE46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EE7357">
        <w:rPr>
          <w:rFonts w:asciiTheme="majorBidi" w:hAnsiTheme="majorBidi" w:cstheme="majorBidi"/>
          <w:sz w:val="30"/>
          <w:szCs w:val="30"/>
        </w:rPr>
        <w:t>31</w:t>
      </w:r>
      <w:r w:rsidRPr="00176A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765D" w:rsidRPr="00176A57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D16C5F" w:rsidRPr="00176A57">
        <w:rPr>
          <w:rFonts w:asciiTheme="majorBidi" w:hAnsiTheme="majorBidi" w:cstheme="majorBidi" w:hint="cs"/>
          <w:sz w:val="30"/>
          <w:szCs w:val="30"/>
          <w:cs/>
        </w:rPr>
        <w:t>คม</w:t>
      </w:r>
      <w:r w:rsidRPr="00176A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357">
        <w:rPr>
          <w:rFonts w:asciiTheme="majorBidi" w:hAnsiTheme="majorBidi" w:cstheme="majorBidi"/>
          <w:sz w:val="30"/>
          <w:szCs w:val="30"/>
        </w:rPr>
        <w:t>2564</w:t>
      </w:r>
    </w:p>
    <w:p w14:paraId="0AB4EADD" w14:textId="186C600C" w:rsidR="00B35D58" w:rsidRPr="001F0426" w:rsidRDefault="00B35D58" w:rsidP="0030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24"/>
          <w:szCs w:val="24"/>
        </w:rPr>
      </w:pPr>
    </w:p>
    <w:p w14:paraId="052A100C" w14:textId="764381D6" w:rsidR="00B35D58" w:rsidRPr="00C847F9" w:rsidRDefault="00B35D58" w:rsidP="00C31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 w:firstLine="51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7435F">
        <w:rPr>
          <w:rFonts w:asciiTheme="majorBidi" w:hAnsiTheme="majorBidi" w:cstheme="majorBidi"/>
          <w:sz w:val="30"/>
          <w:szCs w:val="30"/>
          <w:cs/>
        </w:rPr>
        <w:t>นโยบ</w:t>
      </w:r>
      <w:r w:rsidRPr="00C847F9">
        <w:rPr>
          <w:rFonts w:asciiTheme="majorBidi" w:hAnsiTheme="majorBidi" w:cstheme="majorBidi"/>
          <w:spacing w:val="-4"/>
          <w:sz w:val="30"/>
          <w:szCs w:val="30"/>
          <w:cs/>
        </w:rPr>
        <w:t>ายการกำหนดราคาไม่มีการเปลี่ยนแปลงอย่างมีสาระสำคัญในระหว่างงวด</w:t>
      </w:r>
      <w:r w:rsidR="003A053A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C847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C308B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CF7DE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80604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CF7DE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308B9">
        <w:rPr>
          <w:rFonts w:asciiTheme="majorBidi" w:hAnsiTheme="majorBidi" w:cstheme="majorBidi"/>
          <w:spacing w:val="-4"/>
          <w:sz w:val="30"/>
          <w:szCs w:val="30"/>
        </w:rPr>
        <w:t>2564</w:t>
      </w:r>
    </w:p>
    <w:p w14:paraId="6386C109" w14:textId="77777777" w:rsidR="000D6C48" w:rsidRPr="001E33F5" w:rsidRDefault="000D6C48" w:rsidP="0057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7608DB4C" w14:textId="72CD3D58" w:rsidR="0082004E" w:rsidRDefault="00BE0CED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980604">
        <w:rPr>
          <w:rFonts w:asciiTheme="majorBidi" w:hAnsiTheme="majorBidi" w:cstheme="majorBidi" w:hint="cs"/>
          <w:b/>
          <w:bCs/>
          <w:sz w:val="30"/>
          <w:szCs w:val="30"/>
          <w:cs/>
        </w:rPr>
        <w:t>เก้า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เดือนสิ้นสุดวันที่</w:t>
      </w:r>
      <w:r w:rsidR="007D243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2250E">
        <w:rPr>
          <w:rFonts w:asciiTheme="majorBidi" w:hAnsiTheme="majorBidi" w:cstheme="majorBidi" w:hint="cs"/>
          <w:b/>
          <w:bCs/>
          <w:sz w:val="30"/>
          <w:szCs w:val="30"/>
        </w:rPr>
        <w:t xml:space="preserve">30 </w:t>
      </w:r>
      <w:r w:rsidR="00980604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</w:p>
    <w:p w14:paraId="58ECEE07" w14:textId="14747A0E" w:rsidR="00CE47BB" w:rsidRPr="001E33F5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C85F38" w:rsidRPr="007B685F" w14:paraId="61077A52" w14:textId="77777777" w:rsidTr="007F0107">
        <w:trPr>
          <w:trHeight w:val="302"/>
        </w:trPr>
        <w:tc>
          <w:tcPr>
            <w:tcW w:w="4614" w:type="dxa"/>
            <w:vAlign w:val="center"/>
          </w:tcPr>
          <w:p w14:paraId="6B10744D" w14:textId="1F840713" w:rsidR="00C85F38" w:rsidRPr="007B685F" w:rsidRDefault="00C85F38" w:rsidP="007F010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714AB06C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5F0237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2CE4CFDF" w14:textId="77777777" w:rsidR="00C85F38" w:rsidRPr="007B685F" w:rsidRDefault="00C85F38" w:rsidP="00E83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85F38" w:rsidRPr="007B685F" w14:paraId="2F345577" w14:textId="77777777" w:rsidTr="007F0107">
        <w:tc>
          <w:tcPr>
            <w:tcW w:w="4614" w:type="dxa"/>
          </w:tcPr>
          <w:p w14:paraId="76EC9399" w14:textId="77777777" w:rsidR="00C85F38" w:rsidRPr="007B685F" w:rsidRDefault="00C85F38" w:rsidP="007F010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E73F6D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7939B2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A760AC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7B685F" w14:paraId="0B3F05AD" w14:textId="77777777" w:rsidTr="007F0107">
        <w:tc>
          <w:tcPr>
            <w:tcW w:w="4614" w:type="dxa"/>
          </w:tcPr>
          <w:p w14:paraId="05BF8BCD" w14:textId="77777777" w:rsidR="00C85F38" w:rsidRPr="007B685F" w:rsidRDefault="00C85F38" w:rsidP="007F010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62FB96" w14:textId="5DDDA68A" w:rsidR="00C85F38" w:rsidRPr="007B685F" w:rsidRDefault="00C85F38" w:rsidP="007F010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A613E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514064" w14:textId="23C2A351" w:rsidR="00C85F38" w:rsidRPr="007B685F" w:rsidRDefault="00C85F38" w:rsidP="007F010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620375D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8A827" w14:textId="095E0359" w:rsidR="00C85F38" w:rsidRPr="007B685F" w:rsidRDefault="00C85F38" w:rsidP="007F010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7B0F1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BE00D" w14:textId="514EF340" w:rsidR="00C85F38" w:rsidRPr="007B685F" w:rsidRDefault="00C85F38" w:rsidP="007F010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C85F38" w:rsidRPr="007B685F" w14:paraId="481A5D66" w14:textId="77777777" w:rsidTr="007F0107">
        <w:tc>
          <w:tcPr>
            <w:tcW w:w="4614" w:type="dxa"/>
            <w:hideMark/>
          </w:tcPr>
          <w:p w14:paraId="0BC9851C" w14:textId="7E76734F" w:rsidR="00C85F38" w:rsidRPr="007B685F" w:rsidRDefault="00C85F38" w:rsidP="00D22370">
            <w:pPr>
              <w:pStyle w:val="ListParagraph"/>
              <w:numPr>
                <w:ilvl w:val="0"/>
                <w:numId w:val="39"/>
              </w:num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894" w:type="dxa"/>
          </w:tcPr>
          <w:p w14:paraId="4D04382F" w14:textId="77777777" w:rsidR="00C85F38" w:rsidRPr="007B685F" w:rsidRDefault="00C85F38" w:rsidP="007F0107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5EC3D54" w14:textId="77777777" w:rsidR="00C85F38" w:rsidRPr="007B685F" w:rsidRDefault="00C85F38" w:rsidP="007F010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2F97E02" w14:textId="77777777" w:rsidR="00C85F38" w:rsidRPr="007B685F" w:rsidRDefault="00C85F38" w:rsidP="007F0107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863D8EE" w14:textId="77777777" w:rsidR="00C85F38" w:rsidRPr="007B685F" w:rsidRDefault="00C85F38" w:rsidP="007F010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9862A3C" w14:textId="77777777" w:rsidR="00C85F38" w:rsidRPr="007B685F" w:rsidRDefault="00C85F38" w:rsidP="007F0107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B0EF85F" w14:textId="77777777" w:rsidR="00C85F38" w:rsidRPr="007B685F" w:rsidRDefault="00C85F38" w:rsidP="007F010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85B0D4F" w14:textId="77777777" w:rsidR="00C85F38" w:rsidRPr="007B685F" w:rsidRDefault="00C85F38" w:rsidP="007F0107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C85F38" w:rsidRPr="007B685F" w14:paraId="394AD1EF" w14:textId="77777777" w:rsidTr="007F0107">
        <w:tc>
          <w:tcPr>
            <w:tcW w:w="4614" w:type="dxa"/>
            <w:hideMark/>
          </w:tcPr>
          <w:p w14:paraId="367DF9C2" w14:textId="77777777" w:rsidR="00C85F38" w:rsidRPr="007B685F" w:rsidRDefault="00C85F38" w:rsidP="007F010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19E349F1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985A73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D2B495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6AAEA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B7DDB4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0FE42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BE708D7" w14:textId="77777777" w:rsidR="00C85F38" w:rsidRPr="007B685F" w:rsidRDefault="00C85F38" w:rsidP="007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F38" w:rsidRPr="007B685F" w14:paraId="12C35579" w14:textId="77777777" w:rsidTr="00980604">
        <w:tc>
          <w:tcPr>
            <w:tcW w:w="4614" w:type="dxa"/>
            <w:hideMark/>
          </w:tcPr>
          <w:p w14:paraId="6350270E" w14:textId="77777777" w:rsidR="00C85F38" w:rsidRPr="007B685F" w:rsidRDefault="00C85F38" w:rsidP="00C85F38">
            <w:pPr>
              <w:pStyle w:val="a1"/>
              <w:tabs>
                <w:tab w:val="left" w:pos="3901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14F733BB" w14:textId="408C9857" w:rsidR="00C85F38" w:rsidRPr="007B685F" w:rsidRDefault="00955EE9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885922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BD06324" w14:textId="2FE39E4B" w:rsidR="00C85F38" w:rsidRPr="007B685F" w:rsidRDefault="00756AD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78243C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012E891" w14:textId="4D18E0D9" w:rsidR="00C85F38" w:rsidRPr="007B685F" w:rsidRDefault="0005239F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0C331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0FCF156" w14:textId="36AE0594" w:rsidR="00C85F38" w:rsidRPr="007B685F" w:rsidRDefault="0005239F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5F38" w:rsidRPr="007B685F" w14:paraId="019E6132" w14:textId="77777777" w:rsidTr="001E33F5">
        <w:trPr>
          <w:trHeight w:hRule="exact" w:val="299"/>
        </w:trPr>
        <w:tc>
          <w:tcPr>
            <w:tcW w:w="4614" w:type="dxa"/>
          </w:tcPr>
          <w:p w14:paraId="6AB2C5A4" w14:textId="77777777" w:rsidR="00C85F38" w:rsidRPr="007B685F" w:rsidRDefault="00C85F38" w:rsidP="00C85F38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675517BE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7CB4D5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321CEE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8CB039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A516BC5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A06871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4D384E7" w14:textId="77777777" w:rsidR="00C85F38" w:rsidRPr="007B685F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4579B73F" w14:textId="77777777" w:rsidTr="00456885">
        <w:tc>
          <w:tcPr>
            <w:tcW w:w="4614" w:type="dxa"/>
          </w:tcPr>
          <w:p w14:paraId="27B8320C" w14:textId="5CC5762D" w:rsidR="00F55627" w:rsidRPr="007B685F" w:rsidRDefault="000D6144" w:rsidP="00F5562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6064C1C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6C1F0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EF40E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9FDA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1A5467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DFA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DC68F7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A4D8211" w14:textId="77777777" w:rsidTr="00456885">
        <w:tc>
          <w:tcPr>
            <w:tcW w:w="4614" w:type="dxa"/>
          </w:tcPr>
          <w:p w14:paraId="6977B397" w14:textId="2C8D0EDB" w:rsidR="00F55627" w:rsidRPr="007B685F" w:rsidRDefault="00F55627" w:rsidP="00F5562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3031A18A" w14:textId="34004DF9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F045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A27972B" w14:textId="0ABC2985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DEFA6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391A96" w14:textId="0A221B24" w:rsidR="00F55627" w:rsidRPr="007B685F" w:rsidRDefault="00DE7139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5,452</w:t>
            </w:r>
          </w:p>
        </w:tc>
        <w:tc>
          <w:tcPr>
            <w:tcW w:w="270" w:type="dxa"/>
          </w:tcPr>
          <w:p w14:paraId="3DBDA5D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F8EF4AE" w14:textId="54800D99" w:rsidR="00F55627" w:rsidRPr="007B685F" w:rsidRDefault="001E4C6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5,260</w:t>
            </w:r>
          </w:p>
        </w:tc>
      </w:tr>
      <w:tr w:rsidR="00F55627" w:rsidRPr="007B685F" w14:paraId="2B0B3694" w14:textId="77777777" w:rsidTr="00456885">
        <w:tc>
          <w:tcPr>
            <w:tcW w:w="4614" w:type="dxa"/>
          </w:tcPr>
          <w:p w14:paraId="32508706" w14:textId="5E5184C6" w:rsidR="00F55627" w:rsidRPr="007B685F" w:rsidRDefault="00F55627" w:rsidP="00F5562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5658B5D0" w14:textId="6F91818B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3D51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95295BE" w14:textId="3C23B479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7715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D2FB5A" w14:textId="7B7F9AB7" w:rsidR="00F55627" w:rsidRPr="007B685F" w:rsidRDefault="001F39B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4,343</w:t>
            </w:r>
          </w:p>
        </w:tc>
        <w:tc>
          <w:tcPr>
            <w:tcW w:w="270" w:type="dxa"/>
          </w:tcPr>
          <w:p w14:paraId="3C019E1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51B8006" w14:textId="0C0A41E7" w:rsidR="00F55627" w:rsidRPr="007B685F" w:rsidRDefault="001E4C6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3,378</w:t>
            </w:r>
          </w:p>
        </w:tc>
      </w:tr>
      <w:tr w:rsidR="00F55627" w:rsidRPr="007B685F" w14:paraId="167C96CD" w14:textId="77777777" w:rsidTr="00456885">
        <w:tc>
          <w:tcPr>
            <w:tcW w:w="4614" w:type="dxa"/>
          </w:tcPr>
          <w:p w14:paraId="2A838B43" w14:textId="31D992C8" w:rsidR="00F55627" w:rsidRPr="007B685F" w:rsidRDefault="00F55627" w:rsidP="00F5562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13824EF4" w14:textId="40CF4CEA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1B904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17BB384" w14:textId="6BC6875E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284C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CBA3A0" w14:textId="07E358C7" w:rsidR="00F55627" w:rsidRPr="007B685F" w:rsidRDefault="001F39B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6951095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4E09337" w14:textId="5064427F" w:rsidR="00F55627" w:rsidRPr="007B685F" w:rsidRDefault="0044482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1,298</w:t>
            </w:r>
          </w:p>
        </w:tc>
      </w:tr>
      <w:tr w:rsidR="00F55627" w:rsidRPr="007B685F" w14:paraId="40D3EADF" w14:textId="77777777" w:rsidTr="00456885">
        <w:tc>
          <w:tcPr>
            <w:tcW w:w="4614" w:type="dxa"/>
          </w:tcPr>
          <w:p w14:paraId="061897C8" w14:textId="1DA5EE74" w:rsidR="00F55627" w:rsidRDefault="00F55627" w:rsidP="00F5562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94" w:type="dxa"/>
          </w:tcPr>
          <w:p w14:paraId="78838375" w14:textId="3A442399" w:rsidR="00F55627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71B5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C17C00" w14:textId="6316878F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BEF53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D18044" w14:textId="32C52F0C" w:rsidR="00F55627" w:rsidRDefault="00077ADF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2932894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2C8EA5F" w14:textId="5F24FA3C" w:rsidR="00F55627" w:rsidRPr="002606E5" w:rsidRDefault="0054589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804</w:t>
            </w:r>
          </w:p>
        </w:tc>
      </w:tr>
      <w:tr w:rsidR="00F55627" w:rsidRPr="007B685F" w14:paraId="579A8A9C" w14:textId="77777777" w:rsidTr="00456885">
        <w:tc>
          <w:tcPr>
            <w:tcW w:w="4614" w:type="dxa"/>
          </w:tcPr>
          <w:p w14:paraId="237B5FA8" w14:textId="67533436" w:rsidR="00F55627" w:rsidRDefault="00F55627" w:rsidP="00F5562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 และอื่นๆ</w:t>
            </w:r>
          </w:p>
        </w:tc>
        <w:tc>
          <w:tcPr>
            <w:tcW w:w="894" w:type="dxa"/>
          </w:tcPr>
          <w:p w14:paraId="4F116CB9" w14:textId="725B7720" w:rsidR="00F55627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4D3F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4C58880" w14:textId="39F60255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2461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175438" w14:textId="02686DFE" w:rsidR="00F55627" w:rsidRDefault="00692D7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06B1D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2E1B2F0" w14:textId="532E7881" w:rsidR="00F55627" w:rsidRPr="002606E5" w:rsidRDefault="0054589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55627" w:rsidRPr="007B685F" w14:paraId="4264E811" w14:textId="77777777" w:rsidTr="00456885">
        <w:tc>
          <w:tcPr>
            <w:tcW w:w="4614" w:type="dxa"/>
          </w:tcPr>
          <w:p w14:paraId="0F59F086" w14:textId="68C53302" w:rsidR="00F55627" w:rsidRDefault="00F55627" w:rsidP="00F5562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086CED12" w14:textId="2DC44C86" w:rsidR="00F55627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F7B5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3BBB477" w14:textId="5EB87BC2" w:rsidR="00F55627" w:rsidRPr="007B685F" w:rsidRDefault="00C8039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06F66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267CBE" w14:textId="62E4220F" w:rsidR="00F55627" w:rsidRDefault="00EC467B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8C63E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CE0AD4B" w14:textId="7BB08395" w:rsidR="00F55627" w:rsidRPr="002606E5" w:rsidRDefault="00E10491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3BE84F59" w14:textId="77777777" w:rsidTr="000C77BA">
        <w:trPr>
          <w:trHeight w:val="302"/>
        </w:trPr>
        <w:tc>
          <w:tcPr>
            <w:tcW w:w="4614" w:type="dxa"/>
            <w:vAlign w:val="center"/>
          </w:tcPr>
          <w:p w14:paraId="7A6CA8C9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359428A5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FE82513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57E3094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5627" w:rsidRPr="007B685F" w14:paraId="1024EF48" w14:textId="77777777" w:rsidTr="000C77BA">
        <w:tc>
          <w:tcPr>
            <w:tcW w:w="4614" w:type="dxa"/>
          </w:tcPr>
          <w:p w14:paraId="5A38DFA6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E8C6BC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1CF58F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0551EE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627" w:rsidRPr="007B685F" w14:paraId="128D1805" w14:textId="77777777" w:rsidTr="000C77BA">
        <w:tc>
          <w:tcPr>
            <w:tcW w:w="4614" w:type="dxa"/>
          </w:tcPr>
          <w:p w14:paraId="73FC4C22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1B049" w14:textId="1C5EF8E9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4A4C8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C25258" w14:textId="7AA27C1A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9DDAA99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68501" w14:textId="31BD4024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93900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5C9355" w14:textId="2A8B7E2D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F55627" w:rsidRPr="007B685F" w14:paraId="7919DF23" w14:textId="77777777" w:rsidTr="00456885">
        <w:tc>
          <w:tcPr>
            <w:tcW w:w="4614" w:type="dxa"/>
          </w:tcPr>
          <w:p w14:paraId="298A53FC" w14:textId="259B01A4" w:rsidR="00F55627" w:rsidRPr="007B685F" w:rsidRDefault="00F55627" w:rsidP="00F55627">
            <w:pPr>
              <w:ind w:left="-18" w:right="-108" w:firstLine="4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ก)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894" w:type="dxa"/>
          </w:tcPr>
          <w:p w14:paraId="3AC4C1D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4D200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ED2C55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E8C2A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A7FDDF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395D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B4820A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5F5FD872" w14:textId="77777777" w:rsidTr="007F0107">
        <w:tc>
          <w:tcPr>
            <w:tcW w:w="4614" w:type="dxa"/>
          </w:tcPr>
          <w:p w14:paraId="6905231D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0521103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76D68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A11EC9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AF138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8C3F3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1E46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484A2A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6CCFCFFD" w14:textId="77777777" w:rsidTr="007F0107">
        <w:tc>
          <w:tcPr>
            <w:tcW w:w="4614" w:type="dxa"/>
            <w:hideMark/>
          </w:tcPr>
          <w:p w14:paraId="7AFF8512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37A106D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8F3C6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0CB89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1196A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CC4CF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0AB1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D9F8C2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56FA98E3" w14:textId="77777777" w:rsidTr="00980604">
        <w:tc>
          <w:tcPr>
            <w:tcW w:w="4614" w:type="dxa"/>
            <w:hideMark/>
          </w:tcPr>
          <w:p w14:paraId="7B6AFC71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  <w:shd w:val="clear" w:color="auto" w:fill="FFFFFF"/>
          </w:tcPr>
          <w:p w14:paraId="52636BAB" w14:textId="35B1C5AE" w:rsidR="00F55627" w:rsidRPr="007B685F" w:rsidRDefault="007D1BBB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33,151</w:t>
            </w:r>
          </w:p>
        </w:tc>
        <w:tc>
          <w:tcPr>
            <w:tcW w:w="270" w:type="dxa"/>
          </w:tcPr>
          <w:p w14:paraId="4B2659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3B2686" w14:textId="12D5750A" w:rsidR="00F55627" w:rsidRPr="007B685F" w:rsidRDefault="00D77AF2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57,964</w:t>
            </w:r>
          </w:p>
        </w:tc>
        <w:tc>
          <w:tcPr>
            <w:tcW w:w="270" w:type="dxa"/>
          </w:tcPr>
          <w:p w14:paraId="0D41AB9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B606938" w14:textId="56D84E04" w:rsidR="00F55627" w:rsidRPr="007B685F" w:rsidRDefault="00C8103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51309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2CB1470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7FE0460" w14:textId="4DDD4A8F" w:rsidR="00F55627" w:rsidRPr="007B685F" w:rsidRDefault="00054C9B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1,551</w:t>
            </w:r>
          </w:p>
        </w:tc>
      </w:tr>
      <w:tr w:rsidR="00F55627" w:rsidRPr="007B685F" w14:paraId="548846DA" w14:textId="77777777" w:rsidTr="00980604">
        <w:tc>
          <w:tcPr>
            <w:tcW w:w="4614" w:type="dxa"/>
            <w:hideMark/>
          </w:tcPr>
          <w:p w14:paraId="66C81747" w14:textId="6E014238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4" w:type="dxa"/>
          </w:tcPr>
          <w:p w14:paraId="2531DE54" w14:textId="3677CB56" w:rsidR="00F55627" w:rsidRPr="007B685F" w:rsidRDefault="007D1BBB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052B06B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ACADC2" w14:textId="6EC12AAB" w:rsidR="00F55627" w:rsidRPr="007B685F" w:rsidRDefault="00D77AF2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2192D62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2F4901" w14:textId="25FAAE50" w:rsidR="00F55627" w:rsidRPr="007B685F" w:rsidRDefault="00D3025B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1057D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C07DBCD" w14:textId="554B193E" w:rsidR="00F55627" w:rsidRPr="007B685F" w:rsidRDefault="00DC7424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31DC0" w:rsidRPr="007B685F" w14:paraId="37E6F7B7" w14:textId="77777777" w:rsidTr="00980604">
        <w:tc>
          <w:tcPr>
            <w:tcW w:w="4614" w:type="dxa"/>
          </w:tcPr>
          <w:p w14:paraId="78216BE1" w14:textId="02126D31" w:rsidR="00F31DC0" w:rsidRPr="007B685F" w:rsidRDefault="00F31DC0" w:rsidP="00F31DC0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353498AA" w14:textId="0AED7483" w:rsidR="00F31DC0" w:rsidRDefault="00F31DC0" w:rsidP="00F3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DD18A66" w14:textId="77777777" w:rsidR="00F31DC0" w:rsidRPr="007B685F" w:rsidRDefault="00F31DC0" w:rsidP="00F3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AB74053" w14:textId="009C91D3" w:rsidR="00F31DC0" w:rsidRDefault="00F31DC0" w:rsidP="00F3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532B7EC0" w14:textId="77777777" w:rsidR="00F31DC0" w:rsidRPr="007B685F" w:rsidRDefault="00F31DC0" w:rsidP="00F3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AA7A58" w14:textId="6483563C" w:rsidR="00F31DC0" w:rsidRDefault="00F31DC0" w:rsidP="00F3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245FB5" w14:textId="77777777" w:rsidR="00F31DC0" w:rsidRPr="007B685F" w:rsidRDefault="00F31DC0" w:rsidP="00F3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F785F26" w14:textId="1D9024A0" w:rsidR="00F31DC0" w:rsidRDefault="00F31DC0" w:rsidP="00F3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7197ACC1" w14:textId="77777777" w:rsidTr="00980604">
        <w:tc>
          <w:tcPr>
            <w:tcW w:w="4614" w:type="dxa"/>
            <w:hideMark/>
          </w:tcPr>
          <w:p w14:paraId="0B12EAF2" w14:textId="77777777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6FCBFFE8" w14:textId="3437F38D" w:rsidR="00F55627" w:rsidRPr="007B685F" w:rsidRDefault="00F31DC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002557C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A42CF4" w14:textId="5566930E" w:rsidR="00F55627" w:rsidRPr="007B685F" w:rsidRDefault="00D77AF2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3C5D5C1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4A1CEB7" w14:textId="1B5019A5" w:rsidR="00F55627" w:rsidRPr="007B685F" w:rsidRDefault="00D3025B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2E843AD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1D132D4" w14:textId="282AECD8" w:rsidR="00F55627" w:rsidRPr="007B685F" w:rsidRDefault="003C0055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</w:tr>
      <w:tr w:rsidR="00F55627" w:rsidRPr="007B685F" w14:paraId="4B2ADF8D" w14:textId="77777777" w:rsidTr="007F0107">
        <w:tc>
          <w:tcPr>
            <w:tcW w:w="4614" w:type="dxa"/>
          </w:tcPr>
          <w:p w14:paraId="02BA1229" w14:textId="2C3C4399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37575A81" w14:textId="4C2CB9EE" w:rsidR="00F55627" w:rsidRDefault="00F31DC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D37D5C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1094F2" w14:textId="43331DE9" w:rsidR="00F55627" w:rsidRPr="007B685F" w:rsidRDefault="00D77AF2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2EF27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1187DF2" w14:textId="2520F368" w:rsidR="00F55627" w:rsidRDefault="00290A34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4880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A034996" w14:textId="15359CD2" w:rsidR="00F55627" w:rsidRPr="007B685F" w:rsidRDefault="004144A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769E" w:rsidRPr="007B685F" w14:paraId="02B6FF18" w14:textId="77777777" w:rsidTr="007F0107">
        <w:tc>
          <w:tcPr>
            <w:tcW w:w="4614" w:type="dxa"/>
          </w:tcPr>
          <w:p w14:paraId="2CF9DB70" w14:textId="6924EBC5" w:rsidR="0041769E" w:rsidRDefault="0041769E" w:rsidP="0041769E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08642159" w14:textId="1AC25C83" w:rsidR="0041769E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5FF5A7" w14:textId="77777777" w:rsidR="0041769E" w:rsidRPr="007B685F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5FC27C" w14:textId="0A55ECE6" w:rsidR="0041769E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B4FF71" w14:textId="77777777" w:rsidR="0041769E" w:rsidRPr="007B685F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B85736" w14:textId="43008C4B" w:rsidR="0041769E" w:rsidRDefault="00330682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F67F32" w14:textId="77777777" w:rsidR="0041769E" w:rsidRPr="007B685F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B7A6D11" w14:textId="1BAEAAFE" w:rsidR="0041769E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769E" w:rsidRPr="007B685F" w14:paraId="47C547AB" w14:textId="77777777" w:rsidTr="007F0107">
        <w:tc>
          <w:tcPr>
            <w:tcW w:w="4614" w:type="dxa"/>
          </w:tcPr>
          <w:p w14:paraId="22E79062" w14:textId="7CBED7F2" w:rsidR="0041769E" w:rsidRDefault="0041769E" w:rsidP="0041769E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289AC8F5" w14:textId="1B8CF7DC" w:rsidR="0041769E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1C322C" w14:textId="77777777" w:rsidR="0041769E" w:rsidRPr="007B685F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BDB3A7" w14:textId="0D783E70" w:rsidR="0041769E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1D633" w14:textId="77777777" w:rsidR="0041769E" w:rsidRPr="007B685F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0A335C5" w14:textId="5900175E" w:rsidR="0041769E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2BF33" w14:textId="77777777" w:rsidR="0041769E" w:rsidRPr="007B685F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17DF24D" w14:textId="738D5254" w:rsidR="0041769E" w:rsidRDefault="0041769E" w:rsidP="0041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60E21BBF" w14:textId="77777777" w:rsidTr="007F0107">
        <w:tc>
          <w:tcPr>
            <w:tcW w:w="4614" w:type="dxa"/>
          </w:tcPr>
          <w:p w14:paraId="716C7F05" w14:textId="5AC5B6C8" w:rsidR="00F55627" w:rsidRPr="007B685F" w:rsidRDefault="00F55627" w:rsidP="00F55627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6A51D947" w14:textId="6E01EEFF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09596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B696E2" w14:textId="35475782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C7423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0449B03" w14:textId="6AAD48EF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BAA5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BC1B24D" w14:textId="0C662FC4" w:rsidR="00F55627" w:rsidRPr="007B685F" w:rsidRDefault="00F5562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5664AFB" w14:textId="77777777" w:rsidTr="00AC0F9D">
        <w:tc>
          <w:tcPr>
            <w:tcW w:w="4614" w:type="dxa"/>
            <w:hideMark/>
          </w:tcPr>
          <w:p w14:paraId="0B5EC768" w14:textId="39C3982E" w:rsidR="00F55627" w:rsidRPr="007B685F" w:rsidRDefault="00F55627" w:rsidP="00F55627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</w:p>
        </w:tc>
        <w:tc>
          <w:tcPr>
            <w:tcW w:w="894" w:type="dxa"/>
          </w:tcPr>
          <w:p w14:paraId="4E14A1B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DE26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32230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6156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91F550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CB94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2D2C3E7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F39B0AC" w14:textId="77777777" w:rsidTr="00AC0F9D">
        <w:tc>
          <w:tcPr>
            <w:tcW w:w="4614" w:type="dxa"/>
            <w:hideMark/>
          </w:tcPr>
          <w:p w14:paraId="1057458B" w14:textId="77777777" w:rsidR="00F55627" w:rsidRPr="007B685F" w:rsidRDefault="00F55627" w:rsidP="00F55627">
            <w:pPr>
              <w:pStyle w:val="a1"/>
              <w:ind w:left="-18" w:right="-10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7F13AE7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9550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DF341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D8A8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183DC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6C1E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69488C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2601F278" w14:textId="77777777" w:rsidTr="00980604">
        <w:tc>
          <w:tcPr>
            <w:tcW w:w="4614" w:type="dxa"/>
            <w:hideMark/>
          </w:tcPr>
          <w:p w14:paraId="033B7128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1A70C7A0" w14:textId="3636130C" w:rsidR="00F55627" w:rsidRPr="007B685F" w:rsidRDefault="0041769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8,111</w:t>
            </w:r>
          </w:p>
        </w:tc>
        <w:tc>
          <w:tcPr>
            <w:tcW w:w="270" w:type="dxa"/>
          </w:tcPr>
          <w:p w14:paraId="73A7128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B7EA7DF" w14:textId="426D52E5" w:rsidR="00F55627" w:rsidRPr="007B685F" w:rsidRDefault="003437C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7,284</w:t>
            </w:r>
          </w:p>
        </w:tc>
        <w:tc>
          <w:tcPr>
            <w:tcW w:w="270" w:type="dxa"/>
          </w:tcPr>
          <w:p w14:paraId="74FB065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2EA925" w14:textId="04DB5DA3" w:rsidR="00F55627" w:rsidRPr="007B685F" w:rsidRDefault="00573D8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1,823</w:t>
            </w:r>
          </w:p>
        </w:tc>
        <w:tc>
          <w:tcPr>
            <w:tcW w:w="270" w:type="dxa"/>
          </w:tcPr>
          <w:p w14:paraId="621BC82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EDB8173" w14:textId="00390247" w:rsidR="00F55627" w:rsidRPr="007B685F" w:rsidRDefault="0008135A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1,705</w:t>
            </w:r>
          </w:p>
        </w:tc>
      </w:tr>
      <w:tr w:rsidR="00F55627" w:rsidRPr="007B685F" w14:paraId="3555BA1D" w14:textId="77777777" w:rsidTr="00980604">
        <w:tc>
          <w:tcPr>
            <w:tcW w:w="4614" w:type="dxa"/>
            <w:hideMark/>
          </w:tcPr>
          <w:p w14:paraId="33BFA954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4" w:type="dxa"/>
          </w:tcPr>
          <w:p w14:paraId="5ACFDD25" w14:textId="2A36FB90" w:rsidR="00F55627" w:rsidRPr="007B685F" w:rsidRDefault="00F2358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3,205</w:t>
            </w:r>
          </w:p>
        </w:tc>
        <w:tc>
          <w:tcPr>
            <w:tcW w:w="270" w:type="dxa"/>
          </w:tcPr>
          <w:p w14:paraId="7363C847" w14:textId="77777777" w:rsidR="00F55627" w:rsidRPr="007B685F" w:rsidRDefault="00F55627" w:rsidP="00F8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60744F3" w14:textId="332F5AC8" w:rsidR="00F55627" w:rsidRPr="007B685F" w:rsidRDefault="003437C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2,993</w:t>
            </w:r>
          </w:p>
        </w:tc>
        <w:tc>
          <w:tcPr>
            <w:tcW w:w="270" w:type="dxa"/>
          </w:tcPr>
          <w:p w14:paraId="6FED138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513793C" w14:textId="47A3FD66" w:rsidR="00F55627" w:rsidRPr="007B685F" w:rsidRDefault="00573D8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071EE66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77A2E79" w14:textId="36545DFC" w:rsidR="00F55627" w:rsidRPr="007B685F" w:rsidRDefault="0008135A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</w:tr>
      <w:tr w:rsidR="00F55627" w:rsidRPr="007B685F" w14:paraId="57FF30F6" w14:textId="77777777" w:rsidTr="00980604">
        <w:tc>
          <w:tcPr>
            <w:tcW w:w="4614" w:type="dxa"/>
            <w:hideMark/>
          </w:tcPr>
          <w:p w14:paraId="34D1C26D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4" w:type="dxa"/>
          </w:tcPr>
          <w:p w14:paraId="6E1CABE8" w14:textId="47BB68F7" w:rsidR="00F55627" w:rsidRPr="007B685F" w:rsidRDefault="00F2358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5CFBDB1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10EC47" w14:textId="263DFB34" w:rsidR="00F55627" w:rsidRPr="007B685F" w:rsidRDefault="003437C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545415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E8E034" w14:textId="4ED639FC" w:rsidR="00F55627" w:rsidRPr="007B685F" w:rsidRDefault="00573D8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E01C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1C830A6" w14:textId="6DA1A12D" w:rsidR="00F55627" w:rsidRPr="007B685F" w:rsidRDefault="00F83C67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3A60C7D6" w14:textId="77777777" w:rsidTr="008C3F94">
        <w:trPr>
          <w:trHeight w:val="331"/>
        </w:trPr>
        <w:tc>
          <w:tcPr>
            <w:tcW w:w="4614" w:type="dxa"/>
          </w:tcPr>
          <w:p w14:paraId="5A1D9C30" w14:textId="6695EF60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</w:tcPr>
          <w:p w14:paraId="3CFDC98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2A50E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6ECBF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2B98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5E4A69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6F4C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47A141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6E693A73" w14:textId="77777777" w:rsidTr="00456885">
        <w:tc>
          <w:tcPr>
            <w:tcW w:w="4614" w:type="dxa"/>
          </w:tcPr>
          <w:p w14:paraId="7560995A" w14:textId="4BA250D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15E818A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62AA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9F827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E13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9967CF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4ABC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E7DE28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2778FE9C" w14:textId="77777777" w:rsidTr="00FE1FBC">
        <w:tc>
          <w:tcPr>
            <w:tcW w:w="4614" w:type="dxa"/>
          </w:tcPr>
          <w:p w14:paraId="55F43819" w14:textId="2D042A7D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15190DB2" w14:textId="5A1A56FF" w:rsidR="00F55627" w:rsidRPr="007B685F" w:rsidRDefault="00F2358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F2DB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FAC830" w14:textId="76081512" w:rsidR="00F55627" w:rsidRPr="007B685F" w:rsidRDefault="00C2226D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E9E2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765E0F0" w14:textId="2A259643" w:rsidR="00F55627" w:rsidRPr="007B685F" w:rsidRDefault="00573D8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FE1FBC">
              <w:rPr>
                <w:rFonts w:ascii="Angsana New" w:hAnsi="Angsana New" w:cs="Angsana New"/>
                <w:sz w:val="30"/>
                <w:szCs w:val="30"/>
              </w:rPr>
              <w:t>1,37</w:t>
            </w:r>
            <w:r w:rsidR="00FE1FBC" w:rsidRPr="00FE1F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73157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5C0ADACE" w14:textId="1CF2B201" w:rsidR="00F55627" w:rsidRPr="007B685F" w:rsidRDefault="00B52EF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FE1FBC">
              <w:rPr>
                <w:rFonts w:ascii="Angsana New" w:hAnsi="Angsana New" w:cs="Angsana New"/>
                <w:sz w:val="30"/>
                <w:szCs w:val="30"/>
              </w:rPr>
              <w:t>1,426</w:t>
            </w:r>
          </w:p>
        </w:tc>
      </w:tr>
      <w:tr w:rsidR="00F55627" w:rsidRPr="007B685F" w14:paraId="1E16D96D" w14:textId="77777777" w:rsidTr="00456885">
        <w:tc>
          <w:tcPr>
            <w:tcW w:w="4614" w:type="dxa"/>
          </w:tcPr>
          <w:p w14:paraId="67CC5E1E" w14:textId="5522E561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26438EA0" w14:textId="3F886302" w:rsidR="00F55627" w:rsidRPr="007B685F" w:rsidRDefault="00F2358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C34EE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7B74917" w14:textId="2F1D511F" w:rsidR="00F55627" w:rsidRPr="007B685F" w:rsidRDefault="00C2226D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BC84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BF2C39" w14:textId="3AF4BFF1" w:rsidR="00F55627" w:rsidRPr="007B685F" w:rsidRDefault="004472F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71107E2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0C41999" w14:textId="0FC547FF" w:rsidR="00F55627" w:rsidRPr="007B685F" w:rsidRDefault="004108E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</w:tr>
      <w:tr w:rsidR="00F55627" w:rsidRPr="007B685F" w14:paraId="2F0C2E64" w14:textId="77777777" w:rsidTr="00456885">
        <w:tc>
          <w:tcPr>
            <w:tcW w:w="4614" w:type="dxa"/>
          </w:tcPr>
          <w:p w14:paraId="28226503" w14:textId="5A1E6FAA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4A89FE74" w14:textId="6E4B0C8E" w:rsidR="00F55627" w:rsidRPr="007B685F" w:rsidRDefault="00F2358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F3843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B2487F9" w14:textId="12BDD63A" w:rsidR="00F55627" w:rsidRPr="007B685F" w:rsidRDefault="00C2226D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8152A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4D4396" w14:textId="1874DC49" w:rsidR="00F55627" w:rsidRPr="007B685F" w:rsidRDefault="004472F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626A6B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3D57593" w14:textId="1D075584" w:rsidR="00F55627" w:rsidRPr="007B685F" w:rsidRDefault="00B52EF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</w:tr>
      <w:tr w:rsidR="00DD6D74" w:rsidRPr="007B685F" w14:paraId="438E45A8" w14:textId="77777777" w:rsidTr="00456885">
        <w:tc>
          <w:tcPr>
            <w:tcW w:w="4614" w:type="dxa"/>
          </w:tcPr>
          <w:p w14:paraId="175E8A41" w14:textId="5D104965" w:rsidR="00DD6D74" w:rsidRDefault="00DD6D74" w:rsidP="00DD6D7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20EAA958" w14:textId="54DC8247" w:rsidR="00DD6D74" w:rsidRDefault="00DD6D74" w:rsidP="00DD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F649E" w14:textId="77777777" w:rsidR="00DD6D74" w:rsidRPr="007B685F" w:rsidRDefault="00DD6D74" w:rsidP="00DD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73DE75" w14:textId="2A7ECEC9" w:rsidR="00DD6D74" w:rsidRDefault="00DD6D74" w:rsidP="00DD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2A1F45" w14:textId="77777777" w:rsidR="00DD6D74" w:rsidRPr="007B685F" w:rsidRDefault="00DD6D74" w:rsidP="00DD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FE8225" w14:textId="7B027944" w:rsidR="00DD6D74" w:rsidRDefault="00DD6D74" w:rsidP="00DD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9D38461" w14:textId="77777777" w:rsidR="00DD6D74" w:rsidRPr="007B685F" w:rsidRDefault="00DD6D74" w:rsidP="00DD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28A6D41" w14:textId="07C1254A" w:rsidR="00DD6D74" w:rsidRDefault="00DD6D74" w:rsidP="00DD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43506E28" w14:textId="77777777" w:rsidTr="00456885">
        <w:tc>
          <w:tcPr>
            <w:tcW w:w="4614" w:type="dxa"/>
          </w:tcPr>
          <w:p w14:paraId="0CC8530C" w14:textId="420B05BE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7C269F1D" w14:textId="502D92B4" w:rsidR="00F55627" w:rsidRPr="007B685F" w:rsidRDefault="00DD6D74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31EB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2AEEE3C" w14:textId="17D018E2" w:rsidR="00F55627" w:rsidRPr="007B685F" w:rsidRDefault="00C2226D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F648D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255402A" w14:textId="38EB2BF9" w:rsidR="00F55627" w:rsidRPr="007B685F" w:rsidRDefault="00B0599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B8B5FD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CE90ACE" w14:textId="0C680207" w:rsidR="00F55627" w:rsidRPr="007B685F" w:rsidRDefault="004108E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F55627" w:rsidRPr="007B685F" w14:paraId="421A753A" w14:textId="77777777" w:rsidTr="00456885">
        <w:tc>
          <w:tcPr>
            <w:tcW w:w="4614" w:type="dxa"/>
          </w:tcPr>
          <w:p w14:paraId="07D52EB6" w14:textId="00E7613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186DA34F" w14:textId="7F61EB9D" w:rsidR="00F55627" w:rsidRPr="007B685F" w:rsidRDefault="00DD6D74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EC11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E2CD26" w14:textId="25575737" w:rsidR="00F55627" w:rsidRPr="007B685F" w:rsidRDefault="00C2226D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5085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37CD946" w14:textId="4E82F22D" w:rsidR="00F55627" w:rsidRPr="007B685F" w:rsidRDefault="00B0599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8481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DE194E9" w14:textId="515ED231" w:rsidR="00F55627" w:rsidRPr="007B685F" w:rsidRDefault="004108E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55627" w:rsidRPr="007B685F" w14:paraId="1D0D10CD" w14:textId="77777777" w:rsidTr="00456885">
        <w:tc>
          <w:tcPr>
            <w:tcW w:w="4614" w:type="dxa"/>
          </w:tcPr>
          <w:p w14:paraId="6D9FF214" w14:textId="2710A89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4" w:type="dxa"/>
          </w:tcPr>
          <w:p w14:paraId="2C16CE0C" w14:textId="04D43A5C" w:rsidR="00F55627" w:rsidRPr="007B685F" w:rsidRDefault="00DD6D74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EB61A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0EEFFB" w14:textId="482ADE2D" w:rsidR="00F55627" w:rsidRPr="007B685F" w:rsidRDefault="00C2226D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94A9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B50AFD3" w14:textId="114CC666" w:rsidR="00F55627" w:rsidRPr="007B685F" w:rsidRDefault="00344E9D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74BA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75E10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245DBC7" w14:textId="399C3765" w:rsidR="00F55627" w:rsidRPr="007B685F" w:rsidRDefault="007743DF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874BAC" w:rsidRPr="007B685F" w14:paraId="7E14A1EF" w14:textId="77777777" w:rsidTr="00456885">
        <w:tc>
          <w:tcPr>
            <w:tcW w:w="4614" w:type="dxa"/>
          </w:tcPr>
          <w:p w14:paraId="391345DC" w14:textId="77777777" w:rsidR="00874BAC" w:rsidRPr="007B685F" w:rsidRDefault="00874BAC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336BD786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37F7E9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2E8361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302FF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346B38D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E390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EC1061E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4BAC" w:rsidRPr="007B685F" w14:paraId="45F00C5C" w14:textId="77777777" w:rsidTr="00456885">
        <w:tc>
          <w:tcPr>
            <w:tcW w:w="4614" w:type="dxa"/>
          </w:tcPr>
          <w:p w14:paraId="053269A9" w14:textId="77777777" w:rsidR="00874BAC" w:rsidRPr="007B685F" w:rsidRDefault="00874BAC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7A0C30F6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BF52E4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DBC2AF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85C7C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C90E1A2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CBC7E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8483A44" w14:textId="77777777" w:rsidR="00874BAC" w:rsidRPr="007B685F" w:rsidRDefault="00874BAC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642CB181" w14:textId="77777777" w:rsidTr="00456885">
        <w:tc>
          <w:tcPr>
            <w:tcW w:w="4614" w:type="dxa"/>
          </w:tcPr>
          <w:p w14:paraId="6D11916B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5604B89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2B844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67D78F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5B2C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F783F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E32C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33F08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2231913E" w14:textId="77777777" w:rsidTr="00456885">
        <w:tc>
          <w:tcPr>
            <w:tcW w:w="4614" w:type="dxa"/>
          </w:tcPr>
          <w:p w14:paraId="3EE94347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15C6DED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5F0AF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E335B3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E8E5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1E77F2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5524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C31811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4D0913A8" w14:textId="77777777" w:rsidTr="000C77BA">
        <w:trPr>
          <w:trHeight w:val="302"/>
        </w:trPr>
        <w:tc>
          <w:tcPr>
            <w:tcW w:w="4614" w:type="dxa"/>
            <w:vAlign w:val="center"/>
          </w:tcPr>
          <w:p w14:paraId="5B92C8B0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2929FC14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AB85392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1C6AECB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5627" w:rsidRPr="007B685F" w14:paraId="14B90761" w14:textId="77777777" w:rsidTr="000C77BA">
        <w:tc>
          <w:tcPr>
            <w:tcW w:w="4614" w:type="dxa"/>
          </w:tcPr>
          <w:p w14:paraId="7043FDAD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7DA64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323AF8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0D13AF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627" w:rsidRPr="007B685F" w14:paraId="65438C76" w14:textId="77777777" w:rsidTr="000C77BA">
        <w:tc>
          <w:tcPr>
            <w:tcW w:w="4614" w:type="dxa"/>
          </w:tcPr>
          <w:p w14:paraId="195CCFCF" w14:textId="77777777" w:rsidR="00F55627" w:rsidRPr="007B685F" w:rsidRDefault="00F55627" w:rsidP="00F5562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9CFB30" w14:textId="032CD508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D22BF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0AF012" w14:textId="7FA3E496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FA8D7F3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717752" w14:textId="0CE9C2B2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B49F4" w14:textId="77777777" w:rsidR="00F55627" w:rsidRPr="007B685F" w:rsidRDefault="00F55627" w:rsidP="00F5562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50BBDA" w14:textId="45E20E92" w:rsidR="00F55627" w:rsidRPr="007B685F" w:rsidRDefault="00F55627" w:rsidP="00F5562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F55627" w:rsidRPr="007B685F" w14:paraId="5C85D243" w14:textId="77777777" w:rsidTr="000C77BA">
        <w:tc>
          <w:tcPr>
            <w:tcW w:w="4614" w:type="dxa"/>
            <w:hideMark/>
          </w:tcPr>
          <w:p w14:paraId="4E8F6705" w14:textId="109C3E07" w:rsidR="00F55627" w:rsidRPr="007B685F" w:rsidRDefault="00F55627" w:rsidP="00F55627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94" w:type="dxa"/>
          </w:tcPr>
          <w:p w14:paraId="6E6FFFB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1BB3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68F00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BE57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302D8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E64B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087A727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461E3C4B" w14:textId="77777777" w:rsidTr="007F0107">
        <w:tc>
          <w:tcPr>
            <w:tcW w:w="4614" w:type="dxa"/>
          </w:tcPr>
          <w:p w14:paraId="0B0DE493" w14:textId="77777777" w:rsidR="00F55627" w:rsidRPr="007B685F" w:rsidRDefault="00F55627" w:rsidP="00F55627">
            <w:pPr>
              <w:pStyle w:val="a1"/>
              <w:ind w:left="-1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2F068D6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6AA20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AD592B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A89F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83AA80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3D4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0D6A90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30292CEE" w14:textId="77777777" w:rsidTr="007F0107">
        <w:tc>
          <w:tcPr>
            <w:tcW w:w="4614" w:type="dxa"/>
            <w:hideMark/>
          </w:tcPr>
          <w:p w14:paraId="10FBD42E" w14:textId="77777777" w:rsidR="00F55627" w:rsidRPr="007B685F" w:rsidRDefault="00F55627" w:rsidP="00F55627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280799D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A6931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F66CBF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B1241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EE80D8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B933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F2B6E0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C9DDAAD" w14:textId="77777777" w:rsidTr="00980604">
        <w:tc>
          <w:tcPr>
            <w:tcW w:w="4614" w:type="dxa"/>
            <w:hideMark/>
          </w:tcPr>
          <w:p w14:paraId="36AD8240" w14:textId="77777777" w:rsidR="00F55627" w:rsidRPr="00D71891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396A9848" w14:textId="37727B36" w:rsidR="00F55627" w:rsidRPr="007B685F" w:rsidRDefault="00350A6A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36,504</w:t>
            </w:r>
          </w:p>
        </w:tc>
        <w:tc>
          <w:tcPr>
            <w:tcW w:w="270" w:type="dxa"/>
          </w:tcPr>
          <w:p w14:paraId="4960E37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040A61" w14:textId="677DDBD4" w:rsidR="00F55627" w:rsidRPr="007B685F" w:rsidRDefault="00D72249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58,391</w:t>
            </w:r>
          </w:p>
        </w:tc>
        <w:tc>
          <w:tcPr>
            <w:tcW w:w="270" w:type="dxa"/>
          </w:tcPr>
          <w:p w14:paraId="270EE82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1ED13DD" w14:textId="3005A64E" w:rsidR="00F55627" w:rsidRPr="007B685F" w:rsidRDefault="00DD6D74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06E40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7F1FA3C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BDB06B9" w14:textId="4CD3DD6E" w:rsidR="00F55627" w:rsidRPr="007B685F" w:rsidRDefault="00244370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429</w:t>
            </w:r>
          </w:p>
        </w:tc>
      </w:tr>
      <w:tr w:rsidR="00F55627" w:rsidRPr="007B685F" w14:paraId="1248C7ED" w14:textId="77777777" w:rsidTr="007F0107">
        <w:tc>
          <w:tcPr>
            <w:tcW w:w="4614" w:type="dxa"/>
            <w:hideMark/>
          </w:tcPr>
          <w:p w14:paraId="6EDACEE0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894" w:type="dxa"/>
          </w:tcPr>
          <w:p w14:paraId="5B3F51C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30F013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B76C5E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92B67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6F9A2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97B4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079F8C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627" w:rsidRPr="007B685F" w14:paraId="1DE7A6D9" w14:textId="77777777" w:rsidTr="00980604">
        <w:tc>
          <w:tcPr>
            <w:tcW w:w="4614" w:type="dxa"/>
            <w:hideMark/>
          </w:tcPr>
          <w:p w14:paraId="0D2A916A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4" w:type="dxa"/>
          </w:tcPr>
          <w:p w14:paraId="35193978" w14:textId="5FEC7D47" w:rsidR="00F55627" w:rsidRPr="007B685F" w:rsidRDefault="00775E99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1,206</w:t>
            </w:r>
          </w:p>
        </w:tc>
        <w:tc>
          <w:tcPr>
            <w:tcW w:w="270" w:type="dxa"/>
          </w:tcPr>
          <w:p w14:paraId="23BE7FA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33A89E" w14:textId="70FB38BC" w:rsidR="00F55627" w:rsidRPr="007B685F" w:rsidRDefault="00C016AD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1,894</w:t>
            </w:r>
          </w:p>
        </w:tc>
        <w:tc>
          <w:tcPr>
            <w:tcW w:w="270" w:type="dxa"/>
          </w:tcPr>
          <w:p w14:paraId="7ED8A0C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9C8A92" w14:textId="742E0BB9" w:rsidR="00F55627" w:rsidRPr="007B685F" w:rsidRDefault="00F63DA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7CD72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F57FF3C" w14:textId="13D1BD6F" w:rsidR="00F55627" w:rsidRPr="007B685F" w:rsidRDefault="003E1C6A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F55627" w:rsidRPr="007B685F" w14:paraId="7103D952" w14:textId="77777777" w:rsidTr="00980604">
        <w:tc>
          <w:tcPr>
            <w:tcW w:w="4614" w:type="dxa"/>
            <w:hideMark/>
          </w:tcPr>
          <w:p w14:paraId="2BF83ECB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6D8DB81A" w14:textId="1DC7369B" w:rsidR="00F55627" w:rsidRPr="007B685F" w:rsidRDefault="00775E99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0B83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70DCBB2C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057F64" w14:textId="75069AE4" w:rsidR="00F55627" w:rsidRPr="007B685F" w:rsidRDefault="004A610B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651B1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70F51BA2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31FCCF" w14:textId="6F59C562" w:rsidR="00F55627" w:rsidRPr="007B685F" w:rsidRDefault="00F63DA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46BC347E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D368E74" w14:textId="3ABECF1C" w:rsidR="00F55627" w:rsidRPr="007B685F" w:rsidRDefault="00A7013A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F55627" w:rsidRPr="007B685F" w14:paraId="2F1C94B7" w14:textId="77777777" w:rsidTr="007F0107">
        <w:tc>
          <w:tcPr>
            <w:tcW w:w="4614" w:type="dxa"/>
          </w:tcPr>
          <w:p w14:paraId="3BB50F2F" w14:textId="1E7CE8A8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2C14433C" w14:textId="3C946DDE" w:rsidR="00F55627" w:rsidRPr="007B685F" w:rsidRDefault="00570AC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32ACE"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20642160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612BC7" w14:textId="2976E49A" w:rsidR="00F55627" w:rsidRPr="007B685F" w:rsidRDefault="00902EAB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76D94B34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2708E6" w14:textId="0D43E7F5" w:rsidR="00F55627" w:rsidRPr="007B685F" w:rsidRDefault="0027091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398D0E8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3737356" w14:textId="625E797B" w:rsidR="00F55627" w:rsidRPr="007B685F" w:rsidRDefault="00A7013A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</w:tr>
      <w:tr w:rsidR="0057498B" w:rsidRPr="007B685F" w14:paraId="21580EB1" w14:textId="77777777" w:rsidTr="00593325">
        <w:tc>
          <w:tcPr>
            <w:tcW w:w="4614" w:type="dxa"/>
          </w:tcPr>
          <w:p w14:paraId="40F7B26D" w14:textId="77777777" w:rsidR="0057498B" w:rsidRPr="007B685F" w:rsidRDefault="0057498B" w:rsidP="00593325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94" w:type="dxa"/>
          </w:tcPr>
          <w:p w14:paraId="7984DFA7" w14:textId="686D9EF7" w:rsidR="0057498B" w:rsidRPr="00C76DCA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7985049F" w14:textId="77777777" w:rsidR="0057498B" w:rsidRPr="007B685F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F0F4ACF" w14:textId="45F81016" w:rsidR="0057498B" w:rsidRPr="002606E5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08B5DB91" w14:textId="77777777" w:rsidR="0057498B" w:rsidRPr="007B685F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3B50099" w14:textId="77777777" w:rsidR="0057498B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4CCE5" w14:textId="77777777" w:rsidR="0057498B" w:rsidRPr="007B685F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1952278" w14:textId="77777777" w:rsidR="0057498B" w:rsidRPr="002606E5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79FE2EFA" w14:textId="77777777" w:rsidTr="00C87F76">
        <w:tc>
          <w:tcPr>
            <w:tcW w:w="4614" w:type="dxa"/>
          </w:tcPr>
          <w:p w14:paraId="131EE7DA" w14:textId="1745E7C7" w:rsidR="00F55627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94" w:type="dxa"/>
            <w:shd w:val="clear" w:color="auto" w:fill="auto"/>
          </w:tcPr>
          <w:p w14:paraId="23B156DC" w14:textId="34B31C73" w:rsidR="00F55627" w:rsidRDefault="00570AC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7F76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655E0665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3282DAD" w14:textId="41F7DDA7" w:rsidR="00F55627" w:rsidRPr="002606E5" w:rsidRDefault="003A039A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176D2FA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C9B910" w14:textId="41AC2BA2" w:rsidR="00F55627" w:rsidRDefault="00E9687A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FCD78C6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89F153B" w14:textId="373CBAC3" w:rsidR="00F55627" w:rsidRPr="002606E5" w:rsidRDefault="005E09B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57498B" w:rsidRPr="007B685F" w14:paraId="09FDAF0F" w14:textId="77777777" w:rsidTr="00593325">
        <w:tc>
          <w:tcPr>
            <w:tcW w:w="4614" w:type="dxa"/>
            <w:shd w:val="clear" w:color="auto" w:fill="auto"/>
            <w:hideMark/>
          </w:tcPr>
          <w:p w14:paraId="1627C51B" w14:textId="77777777" w:rsidR="0057498B" w:rsidRPr="007B685F" w:rsidRDefault="0057498B" w:rsidP="00593325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  <w:shd w:val="clear" w:color="auto" w:fill="auto"/>
          </w:tcPr>
          <w:p w14:paraId="0EC14799" w14:textId="3D6A42CA" w:rsidR="0057498B" w:rsidRPr="007B685F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27E46132" w14:textId="77777777" w:rsidR="0057498B" w:rsidRPr="007B685F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F717FDF" w14:textId="6B2AE7E8" w:rsidR="0057498B" w:rsidRPr="007B685F" w:rsidRDefault="00C651B1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40437D81" w14:textId="77777777" w:rsidR="0057498B" w:rsidRPr="007B685F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832A27D" w14:textId="77777777" w:rsidR="0057498B" w:rsidRPr="007B685F" w:rsidRDefault="0057498B" w:rsidP="0059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09370" w14:textId="77777777" w:rsidR="0057498B" w:rsidRPr="007B685F" w:rsidRDefault="0057498B" w:rsidP="0059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4A751D9B" w14:textId="77777777" w:rsidR="0057498B" w:rsidRPr="007B685F" w:rsidRDefault="0057498B" w:rsidP="0059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007CC52E" w14:textId="77777777" w:rsidTr="007F0107">
        <w:tc>
          <w:tcPr>
            <w:tcW w:w="4614" w:type="dxa"/>
          </w:tcPr>
          <w:p w14:paraId="76820EAA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767975F5" w14:textId="4856BBA6" w:rsidR="00F55627" w:rsidRDefault="00570ACE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2CAF2EE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A7AB09" w14:textId="386FE31B" w:rsidR="00F55627" w:rsidRPr="007B685F" w:rsidRDefault="00E41EE3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565964EA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814D62" w14:textId="3DAE0960" w:rsidR="00F55627" w:rsidRDefault="001D07A4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82836B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6F8590C" w14:textId="35FFA8C9" w:rsidR="00F55627" w:rsidRPr="007B685F" w:rsidRDefault="00EE4F62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55627" w:rsidRPr="007B685F" w14:paraId="3E5FE701" w14:textId="77777777" w:rsidTr="00980604">
        <w:tc>
          <w:tcPr>
            <w:tcW w:w="4614" w:type="dxa"/>
            <w:hideMark/>
          </w:tcPr>
          <w:p w14:paraId="30A0191B" w14:textId="77777777" w:rsidR="00F55627" w:rsidRPr="007B685F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08EFEA77" w14:textId="54BF07BA" w:rsidR="00F55627" w:rsidRPr="007B685F" w:rsidRDefault="00E86589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7029FE8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ABD8ED4" w14:textId="33637072" w:rsidR="00F55627" w:rsidRPr="007B685F" w:rsidRDefault="00F214E6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51D251F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25E264" w14:textId="7F4CC7A1" w:rsidR="00F55627" w:rsidRPr="007B685F" w:rsidRDefault="001D07A4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ADEC9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0F1914C" w14:textId="3E62D5A3" w:rsidR="00F55627" w:rsidRPr="007B685F" w:rsidRDefault="000F77C5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7C817D07" w14:textId="77777777" w:rsidTr="007F0107">
        <w:tc>
          <w:tcPr>
            <w:tcW w:w="4614" w:type="dxa"/>
          </w:tcPr>
          <w:p w14:paraId="67B81B33" w14:textId="0D5B0529" w:rsidR="00F55627" w:rsidRDefault="00F55627" w:rsidP="00F5562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894" w:type="dxa"/>
          </w:tcPr>
          <w:p w14:paraId="1CF85F5A" w14:textId="008974DC" w:rsidR="00F55627" w:rsidRDefault="00E86589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EC1C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0CF770" w14:textId="4F9F20A7" w:rsidR="00F55627" w:rsidRPr="002606E5" w:rsidRDefault="004E0224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277D5F2D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FB912DF" w14:textId="702A2A79" w:rsidR="00F55627" w:rsidRDefault="0065060E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5C077" w14:textId="77777777" w:rsidR="00F55627" w:rsidRPr="007B685F" w:rsidRDefault="00F55627" w:rsidP="00F5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F856BB3" w14:textId="0B81EA23" w:rsidR="00F55627" w:rsidRDefault="000F77C5" w:rsidP="00F5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627" w:rsidRPr="007B685F" w14:paraId="758C86FE" w14:textId="77777777" w:rsidTr="00980604">
        <w:tc>
          <w:tcPr>
            <w:tcW w:w="4614" w:type="dxa"/>
            <w:shd w:val="clear" w:color="auto" w:fill="FFFFFF"/>
            <w:hideMark/>
          </w:tcPr>
          <w:p w14:paraId="002DD567" w14:textId="77777777" w:rsidR="00F55627" w:rsidRPr="007B685F" w:rsidRDefault="00F55627" w:rsidP="00F55627">
            <w:pPr>
              <w:pStyle w:val="a1"/>
              <w:shd w:val="clear" w:color="auto" w:fill="FFFFFF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  <w:shd w:val="clear" w:color="auto" w:fill="FFFFFF"/>
          </w:tcPr>
          <w:p w14:paraId="79608131" w14:textId="21365008" w:rsidR="00F55627" w:rsidRPr="007B685F" w:rsidRDefault="00065B9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1,524</w:t>
            </w:r>
          </w:p>
        </w:tc>
        <w:tc>
          <w:tcPr>
            <w:tcW w:w="270" w:type="dxa"/>
          </w:tcPr>
          <w:p w14:paraId="06493E86" w14:textId="77777777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2F056FF" w14:textId="75D26B79" w:rsidR="00F55627" w:rsidRPr="007B685F" w:rsidRDefault="004F7878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1,297</w:t>
            </w:r>
          </w:p>
        </w:tc>
        <w:tc>
          <w:tcPr>
            <w:tcW w:w="270" w:type="dxa"/>
            <w:shd w:val="clear" w:color="auto" w:fill="auto"/>
          </w:tcPr>
          <w:p w14:paraId="194656F2" w14:textId="77777777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A824161" w14:textId="68FC446B" w:rsidR="00F55627" w:rsidRPr="007B685F" w:rsidRDefault="0065060E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3212FA4F" w14:textId="77777777" w:rsidR="00F55627" w:rsidRPr="007B685F" w:rsidRDefault="00F55627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1D197AE6" w14:textId="4386C05F" w:rsidR="00F55627" w:rsidRPr="007B685F" w:rsidRDefault="00D72249" w:rsidP="00F556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</w:tbl>
    <w:p w14:paraId="47DD61C2" w14:textId="77777777" w:rsidR="006771CC" w:rsidRDefault="006771CC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47EA3FBB" w14:textId="0405A1B3" w:rsidR="0080549B" w:rsidRPr="00A57B00" w:rsidRDefault="00BE0CED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t>4</w:t>
      </w:r>
      <w:r w:rsidR="00EB7616"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C85F38">
        <w:rPr>
          <w:rFonts w:asciiTheme="majorBidi" w:hAnsiTheme="majorBidi" w:cstheme="majorBidi"/>
          <w:b/>
          <w:bCs/>
          <w:sz w:val="30"/>
          <w:szCs w:val="30"/>
        </w:rPr>
        <w:t xml:space="preserve">30 </w:t>
      </w:r>
      <w:r w:rsidR="00980604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  <w:r w:rsidR="002E08E3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>56</w:t>
      </w:r>
      <w:r w:rsidR="00C8233C" w:rsidRPr="00A57B0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F022AE" w:rsidRPr="00A57B00">
        <w:rPr>
          <w:rFonts w:asciiTheme="majorBidi" w:hAnsiTheme="majorBidi" w:cstheme="majorBidi"/>
          <w:b/>
          <w:bCs/>
          <w:sz w:val="30"/>
          <w:szCs w:val="30"/>
          <w:cs/>
        </w:rPr>
        <w:t>6</w:t>
      </w:r>
      <w:r w:rsidR="00C8233C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09BC181" w14:textId="77777777" w:rsidR="0080549B" w:rsidRPr="00C66E63" w:rsidRDefault="0080549B" w:rsidP="000429AC">
      <w:pPr>
        <w:pStyle w:val="BodyText2"/>
        <w:spacing w:line="18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B19CC" w14:textId="47490AC8" w:rsidR="00F022AE" w:rsidRPr="00A57B00" w:rsidRDefault="00BE0CED" w:rsidP="00805C7C">
      <w:pPr>
        <w:pStyle w:val="BodyText2"/>
        <w:tabs>
          <w:tab w:val="left" w:pos="1710"/>
        </w:tabs>
        <w:spacing w:line="18" w:lineRule="atLeast"/>
        <w:ind w:left="1620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7777777" w:rsidR="00E62EBA" w:rsidRPr="00C66E63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7"/>
        <w:gridCol w:w="1090"/>
        <w:gridCol w:w="280"/>
        <w:gridCol w:w="1047"/>
        <w:gridCol w:w="254"/>
        <w:gridCol w:w="13"/>
        <w:gridCol w:w="1058"/>
        <w:gridCol w:w="11"/>
      </w:tblGrid>
      <w:tr w:rsidR="00255BF1" w:rsidRPr="00A57B00" w14:paraId="118954C9" w14:textId="77777777" w:rsidTr="00BD1FE9">
        <w:trPr>
          <w:trHeight w:hRule="exact" w:val="374"/>
        </w:trPr>
        <w:tc>
          <w:tcPr>
            <w:tcW w:w="2267" w:type="pct"/>
          </w:tcPr>
          <w:p w14:paraId="22837190" w14:textId="77777777" w:rsidR="00255BF1" w:rsidRPr="00A57B00" w:rsidRDefault="00255BF1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7A85B29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0BDF011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pct"/>
            <w:gridSpan w:val="5"/>
            <w:vAlign w:val="center"/>
          </w:tcPr>
          <w:p w14:paraId="11AF6A2F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022AE" w:rsidRPr="00A57B00" w14:paraId="1E192C5E" w14:textId="77777777" w:rsidTr="00BD1FE9">
        <w:trPr>
          <w:trHeight w:hRule="exact" w:val="374"/>
        </w:trPr>
        <w:tc>
          <w:tcPr>
            <w:tcW w:w="2267" w:type="pct"/>
          </w:tcPr>
          <w:p w14:paraId="5C865B7A" w14:textId="77777777" w:rsidR="00F022AE" w:rsidRPr="00A57B00" w:rsidRDefault="00F022AE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29703F36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235BB5B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pct"/>
            <w:gridSpan w:val="5"/>
            <w:tcBorders>
              <w:bottom w:val="single" w:sz="4" w:space="0" w:color="auto"/>
            </w:tcBorders>
          </w:tcPr>
          <w:p w14:paraId="7261697F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038A4732" w14:textId="77777777" w:rsidTr="00BD1FE9">
        <w:trPr>
          <w:gridAfter w:val="1"/>
          <w:wAfter w:w="7" w:type="pct"/>
          <w:trHeight w:hRule="exact" w:val="374"/>
        </w:trPr>
        <w:tc>
          <w:tcPr>
            <w:tcW w:w="2267" w:type="pct"/>
          </w:tcPr>
          <w:p w14:paraId="46C7D61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B6DC058" w14:textId="2F1F2791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C78D772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EE046A" w14:textId="4A386ECD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02BFB60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32575371" w14:textId="30FFFB97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5B28DE0D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</w:tcPr>
          <w:p w14:paraId="49DB77A8" w14:textId="5BD9664E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5F38" w:rsidRPr="00A57B00" w14:paraId="54879C51" w14:textId="77777777" w:rsidTr="00BD1FE9">
        <w:trPr>
          <w:gridAfter w:val="1"/>
          <w:wAfter w:w="7" w:type="pct"/>
          <w:trHeight w:hRule="exact" w:val="374"/>
        </w:trPr>
        <w:tc>
          <w:tcPr>
            <w:tcW w:w="2267" w:type="pct"/>
          </w:tcPr>
          <w:p w14:paraId="6AD9F080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5EC4633" w14:textId="574C339C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44DFB5B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EB089F5" w14:textId="358DE02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25A942D0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974F1FD" w14:textId="2230E69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46745B3D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14:paraId="78DD1550" w14:textId="4462887A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5F38" w:rsidRPr="00A57B00" w14:paraId="12451D52" w14:textId="77777777" w:rsidTr="00BD1FE9">
        <w:trPr>
          <w:trHeight w:hRule="exact" w:val="374"/>
        </w:trPr>
        <w:tc>
          <w:tcPr>
            <w:tcW w:w="2267" w:type="pct"/>
          </w:tcPr>
          <w:p w14:paraId="7184ABCF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9C022FB" w14:textId="14BA0410" w:rsidR="00C85F38" w:rsidRPr="00A57B00" w:rsidRDefault="00732BC0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2B0AB78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3050D2" w14:textId="245D4179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399975C3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F477BC7" w14:textId="15F1FC1F" w:rsidR="00C85F38" w:rsidRPr="00A57B00" w:rsidRDefault="00922697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4645524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1823035F" w14:textId="08810D52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5F38" w:rsidRPr="00A57B00" w14:paraId="53E84EF7" w14:textId="77777777" w:rsidTr="00BD1FE9">
        <w:trPr>
          <w:trHeight w:hRule="exact" w:val="374"/>
        </w:trPr>
        <w:tc>
          <w:tcPr>
            <w:tcW w:w="2267" w:type="pct"/>
          </w:tcPr>
          <w:p w14:paraId="0082830C" w14:textId="77777777" w:rsidR="00C85F38" w:rsidRPr="00A57B00" w:rsidRDefault="00C85F38" w:rsidP="00C85F38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9EA15F0" w14:textId="200694AB" w:rsidR="00C85F38" w:rsidRPr="00A57B00" w:rsidRDefault="00082760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5862F8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D98DB7" w14:textId="6405338A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E1E577F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</w:tcPr>
          <w:p w14:paraId="2D0F7333" w14:textId="0713443A" w:rsidR="00C85F38" w:rsidRPr="00A57B00" w:rsidRDefault="006F4609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43" w:type="pct"/>
            <w:gridSpan w:val="2"/>
          </w:tcPr>
          <w:p w14:paraId="44C33568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0FE4B45F" w14:textId="11404048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5F38" w:rsidRPr="00A57B00" w14:paraId="6CEC4E43" w14:textId="77777777" w:rsidTr="00BD1FE9">
        <w:trPr>
          <w:trHeight w:hRule="exact" w:val="374"/>
        </w:trPr>
        <w:tc>
          <w:tcPr>
            <w:tcW w:w="2267" w:type="pct"/>
          </w:tcPr>
          <w:p w14:paraId="122A4B40" w14:textId="77777777" w:rsidR="00C85F38" w:rsidRPr="00A57B00" w:rsidRDefault="00C85F38" w:rsidP="00C85F38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A57B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7B9590D7" w14:textId="7E435119" w:rsidR="00C85F38" w:rsidRPr="00A57B00" w:rsidRDefault="000F69DD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4,878</w:t>
            </w:r>
          </w:p>
        </w:tc>
        <w:tc>
          <w:tcPr>
            <w:tcW w:w="143" w:type="pct"/>
          </w:tcPr>
          <w:p w14:paraId="33E289F5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D34D9B" w14:textId="762F9ACC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4,68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14:paraId="0954DF5F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</w:tcPr>
          <w:p w14:paraId="42950D5D" w14:textId="28725299" w:rsidR="00C85F38" w:rsidRDefault="006125C0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  <w:p w14:paraId="1809EB7F" w14:textId="33E06525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F9C3284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364AC174" w14:textId="738DF345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C85F38" w:rsidRPr="00A57B00" w14:paraId="67AC442C" w14:textId="77777777" w:rsidTr="00BD1FE9">
        <w:trPr>
          <w:trHeight w:hRule="exact" w:val="374"/>
        </w:trPr>
        <w:tc>
          <w:tcPr>
            <w:tcW w:w="2267" w:type="pct"/>
          </w:tcPr>
          <w:p w14:paraId="40835959" w14:textId="77777777" w:rsidR="00C85F38" w:rsidRPr="00A57B00" w:rsidRDefault="00C85F38" w:rsidP="00C85F38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A0792A9" w14:textId="182A2500" w:rsidR="00C85F38" w:rsidRPr="00A57B00" w:rsidRDefault="00732BC0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4,521</w:t>
            </w:r>
          </w:p>
        </w:tc>
        <w:tc>
          <w:tcPr>
            <w:tcW w:w="143" w:type="pct"/>
          </w:tcPr>
          <w:p w14:paraId="5F922360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4640CBE" w14:textId="36761FF9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3,77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0D4999F6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BA42A0A" w14:textId="47154989" w:rsidR="00C85F38" w:rsidRPr="00A57B00" w:rsidRDefault="00D319B0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1,140</w:t>
            </w:r>
          </w:p>
        </w:tc>
        <w:tc>
          <w:tcPr>
            <w:tcW w:w="143" w:type="pct"/>
            <w:gridSpan w:val="2"/>
          </w:tcPr>
          <w:p w14:paraId="43ED99E6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14:paraId="0D35E559" w14:textId="24160D62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C85F38" w:rsidRPr="00A57B00" w14:paraId="4EE61B61" w14:textId="77777777" w:rsidTr="00BD1FE9">
        <w:trPr>
          <w:trHeight w:hRule="exact" w:val="374"/>
        </w:trPr>
        <w:tc>
          <w:tcPr>
            <w:tcW w:w="2267" w:type="pct"/>
          </w:tcPr>
          <w:p w14:paraId="56C038B4" w14:textId="77777777" w:rsidR="00C85F38" w:rsidRPr="00A57B00" w:rsidRDefault="00C85F38" w:rsidP="00C85F38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74C40BC" w14:textId="66DE7082" w:rsidR="00C85F38" w:rsidRPr="00A57B00" w:rsidRDefault="00732BC0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9,403</w:t>
            </w:r>
          </w:p>
        </w:tc>
        <w:tc>
          <w:tcPr>
            <w:tcW w:w="143" w:type="pct"/>
          </w:tcPr>
          <w:p w14:paraId="335C42FD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582C3D1" w14:textId="6B5D7E2D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8,453</w:t>
            </w:r>
          </w:p>
        </w:tc>
        <w:tc>
          <w:tcPr>
            <w:tcW w:w="150" w:type="pct"/>
          </w:tcPr>
          <w:p w14:paraId="349F15F3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619C9D7" w14:textId="326338D1" w:rsidR="00C85F38" w:rsidRPr="00A57B00" w:rsidRDefault="00620482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1,874</w:t>
            </w:r>
          </w:p>
        </w:tc>
        <w:tc>
          <w:tcPr>
            <w:tcW w:w="143" w:type="pct"/>
            <w:gridSpan w:val="2"/>
          </w:tcPr>
          <w:p w14:paraId="366130A5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94073A" w14:textId="1F69AE07" w:rsidR="00C85F38" w:rsidRPr="00A57B00" w:rsidRDefault="00C85F38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</w:tbl>
    <w:p w14:paraId="7E93F7D5" w14:textId="31F38286" w:rsidR="0080549B" w:rsidRPr="00A57B00" w:rsidRDefault="00BE0CED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bookmarkStart w:id="0" w:name="_Hlk77013165"/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0"/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77777777" w:rsidR="00D00B4F" w:rsidRPr="00C66E63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A57B00" w:rsidRPr="00A57B00" w14:paraId="6BEFDDC0" w14:textId="77777777" w:rsidTr="00963EB6">
        <w:tc>
          <w:tcPr>
            <w:tcW w:w="5418" w:type="dxa"/>
          </w:tcPr>
          <w:p w14:paraId="1BFCDA66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4E5347A1" w14:textId="77777777" w:rsidR="00A57B00" w:rsidRPr="00A57B00" w:rsidRDefault="00A57B00" w:rsidP="00D4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57B00" w:rsidRPr="00A57B00" w14:paraId="0B6FD86C" w14:textId="77777777" w:rsidTr="00C4785D">
        <w:tc>
          <w:tcPr>
            <w:tcW w:w="5418" w:type="dxa"/>
          </w:tcPr>
          <w:p w14:paraId="6C1B0F06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51C582E" w14:textId="77777777" w:rsidR="00A57B00" w:rsidRPr="00A57B00" w:rsidRDefault="00A57B00" w:rsidP="00A57B0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B00" w:rsidRPr="00A57B00" w14:paraId="333BA341" w14:textId="77777777" w:rsidTr="00C4785D">
        <w:tc>
          <w:tcPr>
            <w:tcW w:w="5418" w:type="dxa"/>
          </w:tcPr>
          <w:p w14:paraId="5CCE5670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6F12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EE9001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7559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33BE36E2" w14:textId="77777777" w:rsidTr="00881AF9">
        <w:tc>
          <w:tcPr>
            <w:tcW w:w="5418" w:type="dxa"/>
          </w:tcPr>
          <w:p w14:paraId="11F2B1FC" w14:textId="77777777" w:rsidR="00C85F38" w:rsidRPr="00A57B00" w:rsidRDefault="00C85F38" w:rsidP="00C85F38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2BAF5" w14:textId="5226734D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B1B80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8AD6D1" w14:textId="0FEF6D34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5FD730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CEF5F3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B00" w:rsidRPr="00A57B00" w14:paraId="65842D5E" w14:textId="77777777" w:rsidTr="00C4785D">
        <w:tc>
          <w:tcPr>
            <w:tcW w:w="5418" w:type="dxa"/>
          </w:tcPr>
          <w:p w14:paraId="234C3A25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F6034" w14:textId="20A5C812" w:rsidR="00A57B00" w:rsidRPr="00A57B00" w:rsidRDefault="00E57F9F" w:rsidP="00E57F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BFA7EA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9F616" w14:textId="7C138DA6" w:rsidR="00A57B00" w:rsidRPr="00A57B00" w:rsidRDefault="00E00098" w:rsidP="00A57B0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C251A1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C26AB3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A57B00" w:rsidRPr="00A57B00" w14:paraId="1805053B" w14:textId="77777777" w:rsidTr="00C4785D">
        <w:trPr>
          <w:trHeight w:hRule="exact" w:val="432"/>
        </w:trPr>
        <w:tc>
          <w:tcPr>
            <w:tcW w:w="5418" w:type="dxa"/>
          </w:tcPr>
          <w:p w14:paraId="1ACD4EE9" w14:textId="77777777" w:rsidR="00A57B00" w:rsidRPr="00A57B00" w:rsidRDefault="00A57B00" w:rsidP="003B30E7">
            <w:pPr>
              <w:tabs>
                <w:tab w:val="left" w:pos="342"/>
              </w:tabs>
              <w:ind w:firstLine="984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58F95D" w14:textId="5435DDF0" w:rsidR="00A57B00" w:rsidRPr="00A57B00" w:rsidRDefault="006A5764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  <w:tc>
          <w:tcPr>
            <w:tcW w:w="270" w:type="dxa"/>
          </w:tcPr>
          <w:p w14:paraId="5D6351E1" w14:textId="77777777" w:rsidR="00A57B00" w:rsidRPr="00A57B00" w:rsidRDefault="00A57B00" w:rsidP="00A57B0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9108F" w14:textId="126C1D05" w:rsidR="00A57B00" w:rsidRPr="00A57B00" w:rsidRDefault="00E00098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C0D2665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86F8D7" w14:textId="5C2CFA54" w:rsidR="00A57B00" w:rsidRPr="00A57B00" w:rsidRDefault="00B2784D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16,063</w:t>
            </w:r>
          </w:p>
        </w:tc>
      </w:tr>
      <w:tr w:rsidR="00A57B00" w:rsidRPr="00A57B00" w14:paraId="6E2C5A3B" w14:textId="77777777" w:rsidTr="00C4785D">
        <w:trPr>
          <w:trHeight w:hRule="exact" w:val="432"/>
        </w:trPr>
        <w:tc>
          <w:tcPr>
            <w:tcW w:w="5418" w:type="dxa"/>
          </w:tcPr>
          <w:p w14:paraId="13A679F5" w14:textId="77777777" w:rsidR="00A57B00" w:rsidRPr="00A57B00" w:rsidRDefault="00A57B00" w:rsidP="003B30E7">
            <w:pPr>
              <w:ind w:firstLine="9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17774" w14:textId="7EFB9EF4" w:rsidR="00A57B00" w:rsidRPr="00A57B00" w:rsidRDefault="00D44F4E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4,575</w:t>
            </w:r>
          </w:p>
        </w:tc>
        <w:tc>
          <w:tcPr>
            <w:tcW w:w="270" w:type="dxa"/>
          </w:tcPr>
          <w:p w14:paraId="717099F8" w14:textId="77777777" w:rsidR="00A57B00" w:rsidRPr="00A57B00" w:rsidRDefault="00A57B00" w:rsidP="00A57B0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CFB09D" w14:textId="2B3D76DD" w:rsidR="00A57B00" w:rsidRPr="00A57B00" w:rsidRDefault="00E00098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57B00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A57B00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5B731B4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FFAA8D9" w14:textId="28033D2F" w:rsidR="00A57B00" w:rsidRPr="00A57B00" w:rsidRDefault="00B2784D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16,063</w:t>
            </w:r>
          </w:p>
        </w:tc>
      </w:tr>
    </w:tbl>
    <w:p w14:paraId="5BAF4013" w14:textId="77777777" w:rsidR="007060F5" w:rsidRPr="007B2D32" w:rsidRDefault="007060F5" w:rsidP="000429AC">
      <w:pPr>
        <w:spacing w:line="18" w:lineRule="atLeast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99B4D" w14:textId="52B0D4DD" w:rsidR="005A6EB0" w:rsidRPr="00A57B00" w:rsidRDefault="00BE0CED" w:rsidP="00805C7C">
      <w:pPr>
        <w:pStyle w:val="BodyText2"/>
        <w:spacing w:line="18" w:lineRule="atLeast"/>
        <w:ind w:left="107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B6673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5205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90F05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77777777" w:rsidR="00090F05" w:rsidRPr="00C66E63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1"/>
        <w:gridCol w:w="1084"/>
        <w:gridCol w:w="271"/>
        <w:gridCol w:w="1076"/>
        <w:gridCol w:w="271"/>
        <w:gridCol w:w="1084"/>
        <w:gridCol w:w="288"/>
        <w:gridCol w:w="1147"/>
      </w:tblGrid>
      <w:tr w:rsidR="005A6EB0" w:rsidRPr="00A57B00" w14:paraId="3AE669A2" w14:textId="77777777" w:rsidTr="004B6409">
        <w:trPr>
          <w:tblHeader/>
        </w:trPr>
        <w:tc>
          <w:tcPr>
            <w:tcW w:w="2206" w:type="pct"/>
          </w:tcPr>
          <w:p w14:paraId="7A75EFC4" w14:textId="77777777" w:rsidR="005A6EB0" w:rsidRPr="00A57B00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197C3568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198C5B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vAlign w:val="center"/>
          </w:tcPr>
          <w:p w14:paraId="682A5406" w14:textId="77777777" w:rsidR="005A6EB0" w:rsidRPr="00A57B00" w:rsidRDefault="000E6837" w:rsidP="00893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6EB0" w:rsidRPr="00A57B00" w14:paraId="7769CCAA" w14:textId="77777777" w:rsidTr="004B6409">
        <w:trPr>
          <w:tblHeader/>
        </w:trPr>
        <w:tc>
          <w:tcPr>
            <w:tcW w:w="2206" w:type="pct"/>
          </w:tcPr>
          <w:p w14:paraId="346F4491" w14:textId="77777777" w:rsidR="005A6EB0" w:rsidRPr="00A57B00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2BA64AEA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594BD7D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tcBorders>
              <w:bottom w:val="single" w:sz="4" w:space="0" w:color="auto"/>
            </w:tcBorders>
          </w:tcPr>
          <w:p w14:paraId="56362D04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B06" w:rsidRPr="00A57B00" w14:paraId="6D2DB27C" w14:textId="77777777" w:rsidTr="004B6409">
        <w:trPr>
          <w:tblHeader/>
        </w:trPr>
        <w:tc>
          <w:tcPr>
            <w:tcW w:w="2206" w:type="pct"/>
          </w:tcPr>
          <w:p w14:paraId="30DD8A46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E0E644A" w14:textId="31D9551A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492A41F3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530E3A9" w14:textId="1666014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6F9AC92C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2483B7" w14:textId="6D1A3724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33DDB828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5BEEA49B" w14:textId="39DD8894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C7B06" w:rsidRPr="00A57B00" w14:paraId="2827829A" w14:textId="77777777" w:rsidTr="004B6409">
        <w:trPr>
          <w:tblHeader/>
        </w:trPr>
        <w:tc>
          <w:tcPr>
            <w:tcW w:w="2206" w:type="pct"/>
          </w:tcPr>
          <w:p w14:paraId="0D2539A2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820B59F" w14:textId="7840B7FF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9E47053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BB5F8A4" w14:textId="50E7602A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F109945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AD4E945" w14:textId="3F80881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4" w:type="pct"/>
          </w:tcPr>
          <w:p w14:paraId="0505E9FD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EEE545E" w14:textId="150D8328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C7B06" w:rsidRPr="00A57B00" w14:paraId="7E7BB727" w14:textId="77777777" w:rsidTr="004B6409">
        <w:trPr>
          <w:trHeight w:hRule="exact" w:val="374"/>
        </w:trPr>
        <w:tc>
          <w:tcPr>
            <w:tcW w:w="2206" w:type="pct"/>
          </w:tcPr>
          <w:p w14:paraId="585490F5" w14:textId="63E0CEFF" w:rsidR="001C7B06" w:rsidRPr="00A57B00" w:rsidRDefault="000C5875" w:rsidP="008746DA">
            <w:pPr>
              <w:tabs>
                <w:tab w:val="left" w:pos="342"/>
              </w:tabs>
              <w:ind w:firstLine="9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8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0" w:type="pct"/>
            <w:shd w:val="clear" w:color="auto" w:fill="auto"/>
          </w:tcPr>
          <w:p w14:paraId="3F49EBB5" w14:textId="0EBF77E5" w:rsidR="001C7B06" w:rsidRPr="00A57B00" w:rsidRDefault="00AA1A84" w:rsidP="00E6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51</w:t>
            </w:r>
          </w:p>
        </w:tc>
        <w:tc>
          <w:tcPr>
            <w:tcW w:w="145" w:type="pct"/>
          </w:tcPr>
          <w:p w14:paraId="11E45D64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DF889E" w14:textId="15BC6ADF" w:rsidR="001C7B06" w:rsidRPr="00A57B00" w:rsidRDefault="001C7B06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A88CD39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35C38D" w14:textId="367E8712" w:rsidR="001C7B06" w:rsidRPr="0017288D" w:rsidRDefault="001359A4" w:rsidP="00A05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29BADE8" w14:textId="77777777" w:rsidR="001C7B06" w:rsidRPr="00A57B00" w:rsidRDefault="001C7B06" w:rsidP="001C7B0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5" w:type="pct"/>
          </w:tcPr>
          <w:p w14:paraId="096B8FE3" w14:textId="77777777" w:rsidR="001C7B06" w:rsidRPr="00A57B00" w:rsidRDefault="001C7B06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C7B06" w:rsidRPr="00A57B00" w14:paraId="2F3282EC" w14:textId="77777777" w:rsidTr="004B6409">
        <w:trPr>
          <w:trHeight w:hRule="exact" w:val="374"/>
        </w:trPr>
        <w:tc>
          <w:tcPr>
            <w:tcW w:w="2206" w:type="pct"/>
          </w:tcPr>
          <w:p w14:paraId="6B2E3C24" w14:textId="77777777" w:rsidR="001C7B06" w:rsidRPr="00A57B00" w:rsidRDefault="001C7B06" w:rsidP="008746DA">
            <w:pPr>
              <w:tabs>
                <w:tab w:val="left" w:pos="342"/>
              </w:tabs>
              <w:ind w:firstLine="9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0" w:type="pct"/>
            <w:shd w:val="clear" w:color="auto" w:fill="auto"/>
          </w:tcPr>
          <w:p w14:paraId="67C61D59" w14:textId="2C4A9415" w:rsidR="001C7B06" w:rsidRPr="00A57B00" w:rsidRDefault="00AA1A84" w:rsidP="00E6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="00DA0599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351</w:t>
            </w:r>
          </w:p>
        </w:tc>
        <w:tc>
          <w:tcPr>
            <w:tcW w:w="145" w:type="pct"/>
          </w:tcPr>
          <w:p w14:paraId="3660CB4E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643F5C" w14:textId="321C7EB3" w:rsidR="001C7B06" w:rsidRPr="00A57B00" w:rsidRDefault="001C7B06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2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2DF85F6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230A87" w14:textId="2BC2A7F2" w:rsidR="001C7B06" w:rsidRPr="0017288D" w:rsidRDefault="001359A4" w:rsidP="0017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F57C6EC" w14:textId="77777777" w:rsidR="001C7B06" w:rsidRPr="00A57B00" w:rsidRDefault="001C7B06" w:rsidP="001C7B0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5" w:type="pct"/>
          </w:tcPr>
          <w:p w14:paraId="3576F219" w14:textId="77777777" w:rsidR="001C7B06" w:rsidRPr="00A57B00" w:rsidRDefault="001C7B06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C7B06" w:rsidRPr="00A57B00" w14:paraId="1B410251" w14:textId="77777777" w:rsidTr="004B6409">
        <w:trPr>
          <w:trHeight w:hRule="exact" w:val="374"/>
        </w:trPr>
        <w:tc>
          <w:tcPr>
            <w:tcW w:w="2206" w:type="pct"/>
          </w:tcPr>
          <w:p w14:paraId="3FD56968" w14:textId="77777777" w:rsidR="001C7B06" w:rsidRPr="00A57B00" w:rsidRDefault="001C7B06" w:rsidP="008746DA">
            <w:pPr>
              <w:tabs>
                <w:tab w:val="left" w:pos="176"/>
              </w:tabs>
              <w:ind w:right="-102" w:firstLine="94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942B" w14:textId="3573A441" w:rsidR="001C7B06" w:rsidRPr="00A57B00" w:rsidRDefault="00CC67B0" w:rsidP="00E60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2,402</w:t>
            </w:r>
          </w:p>
        </w:tc>
        <w:tc>
          <w:tcPr>
            <w:tcW w:w="145" w:type="pct"/>
          </w:tcPr>
          <w:p w14:paraId="30F62A36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BE255E" w14:textId="3B5FD00B" w:rsidR="001C7B06" w:rsidRPr="00A57B00" w:rsidRDefault="001C7B06" w:rsidP="001C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766</w:t>
            </w:r>
          </w:p>
        </w:tc>
        <w:tc>
          <w:tcPr>
            <w:tcW w:w="145" w:type="pct"/>
          </w:tcPr>
          <w:p w14:paraId="0FAC797E" w14:textId="77777777" w:rsidR="001C7B06" w:rsidRPr="00A57B00" w:rsidRDefault="001C7B06" w:rsidP="001C7B0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6BD9171" w14:textId="6CE8CE64" w:rsidR="001C7B06" w:rsidRPr="0017288D" w:rsidRDefault="001359A4" w:rsidP="0017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1817E82" w14:textId="77777777" w:rsidR="001C7B06" w:rsidRPr="00A57B00" w:rsidRDefault="001C7B06" w:rsidP="001C7B0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FDF0EA1" w14:textId="77777777" w:rsidR="001C7B06" w:rsidRPr="00A57B00" w:rsidRDefault="001C7B06" w:rsidP="005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49B7D98F" w14:textId="77777777" w:rsidR="008457C3" w:rsidRDefault="008457C3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350947" w14:textId="747337D6" w:rsidR="000E6837" w:rsidRPr="00A57B00" w:rsidRDefault="00BE0CED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.4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77777777" w:rsidR="00F8324E" w:rsidRPr="00C66E63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1"/>
        <w:gridCol w:w="1084"/>
        <w:gridCol w:w="277"/>
        <w:gridCol w:w="1061"/>
        <w:gridCol w:w="237"/>
        <w:gridCol w:w="1145"/>
        <w:gridCol w:w="277"/>
        <w:gridCol w:w="1140"/>
      </w:tblGrid>
      <w:tr w:rsidR="000E6837" w:rsidRPr="00A57B00" w14:paraId="051ACCCE" w14:textId="77777777" w:rsidTr="0089382F">
        <w:trPr>
          <w:tblHeader/>
        </w:trPr>
        <w:tc>
          <w:tcPr>
            <w:tcW w:w="2206" w:type="pct"/>
          </w:tcPr>
          <w:p w14:paraId="4B071D46" w14:textId="77777777" w:rsidR="000E6837" w:rsidRPr="00A57B00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AFAE343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5ED8391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vAlign w:val="center"/>
          </w:tcPr>
          <w:p w14:paraId="73DD1FD3" w14:textId="77777777" w:rsidR="000E6837" w:rsidRPr="00A57B00" w:rsidRDefault="000E6837" w:rsidP="00893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A57B00" w14:paraId="6487D26E" w14:textId="77777777" w:rsidTr="0089382F">
        <w:trPr>
          <w:tblHeader/>
        </w:trPr>
        <w:tc>
          <w:tcPr>
            <w:tcW w:w="2206" w:type="pct"/>
          </w:tcPr>
          <w:p w14:paraId="702FA4B8" w14:textId="77777777" w:rsidR="000E6837" w:rsidRPr="00A57B00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</w:tcPr>
          <w:p w14:paraId="6ECF1549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97087D6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tcBorders>
              <w:bottom w:val="single" w:sz="4" w:space="0" w:color="auto"/>
            </w:tcBorders>
          </w:tcPr>
          <w:p w14:paraId="0D17C907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4C0B7937" w14:textId="77777777" w:rsidTr="0089382F">
        <w:trPr>
          <w:tblHeader/>
        </w:trPr>
        <w:tc>
          <w:tcPr>
            <w:tcW w:w="2206" w:type="pct"/>
          </w:tcPr>
          <w:p w14:paraId="49A0AB57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3D9F93B" w14:textId="7ECE07A1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4C3B10F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107C1D5" w14:textId="40142D98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71A3CEE2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444B162" w14:textId="5FF34438" w:rsidR="00C85F38" w:rsidRPr="00A57B00" w:rsidRDefault="007C6841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4A55CB0D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585B9261" w14:textId="3A3095EA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5F38" w:rsidRPr="00A57B00" w14:paraId="377E9C9D" w14:textId="77777777" w:rsidTr="0089382F">
        <w:trPr>
          <w:tblHeader/>
        </w:trPr>
        <w:tc>
          <w:tcPr>
            <w:tcW w:w="2206" w:type="pct"/>
          </w:tcPr>
          <w:p w14:paraId="6F3614F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8CFF7DE" w14:textId="3245869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D64BDEA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CD691AD" w14:textId="7E890A6A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1E9F6142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362D86C" w14:textId="39F0AEA8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21590F5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066EC28" w14:textId="1B0F42AE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B2231" w:rsidRPr="00A57B00" w14:paraId="1E2B2A99" w14:textId="77777777" w:rsidTr="0089382F">
        <w:trPr>
          <w:trHeight w:hRule="exact" w:val="432"/>
        </w:trPr>
        <w:tc>
          <w:tcPr>
            <w:tcW w:w="2206" w:type="pct"/>
            <w:vAlign w:val="center"/>
          </w:tcPr>
          <w:p w14:paraId="1129CCD8" w14:textId="77777777" w:rsidR="007B2231" w:rsidRPr="00A57B00" w:rsidRDefault="007B2231" w:rsidP="007B2231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vAlign w:val="center"/>
          </w:tcPr>
          <w:p w14:paraId="0BA43C1C" w14:textId="1EF04F1E" w:rsidR="007B2231" w:rsidRPr="00A57B00" w:rsidRDefault="001A4C2F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173</w:t>
            </w:r>
          </w:p>
        </w:tc>
        <w:tc>
          <w:tcPr>
            <w:tcW w:w="148" w:type="pct"/>
            <w:vAlign w:val="center"/>
          </w:tcPr>
          <w:p w14:paraId="36A2B625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1B327738" w14:textId="54CE26BD" w:rsidR="007B2231" w:rsidRPr="00A57B00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  <w:r w:rsidR="002B43EE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,729</w:t>
            </w:r>
          </w:p>
        </w:tc>
        <w:tc>
          <w:tcPr>
            <w:tcW w:w="127" w:type="pct"/>
            <w:vAlign w:val="center"/>
          </w:tcPr>
          <w:p w14:paraId="7A1467A5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BD93001" w14:textId="5BFB491D" w:rsidR="007B2231" w:rsidRPr="00A57B00" w:rsidRDefault="00BE1B5B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56139B5C" w14:textId="77777777" w:rsidR="007B2231" w:rsidRPr="00A57B00" w:rsidRDefault="007B2231" w:rsidP="007B2231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493C0225" w14:textId="66D8C797" w:rsidR="007B2231" w:rsidRPr="00A57B00" w:rsidRDefault="007B2231" w:rsidP="00434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firstLine="6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7B2231" w:rsidRPr="00A57B00" w14:paraId="007CF6A0" w14:textId="77777777" w:rsidTr="0089382F">
        <w:trPr>
          <w:trHeight w:hRule="exact" w:val="432"/>
        </w:trPr>
        <w:tc>
          <w:tcPr>
            <w:tcW w:w="2206" w:type="pct"/>
            <w:vAlign w:val="center"/>
          </w:tcPr>
          <w:p w14:paraId="790DEB4C" w14:textId="77777777" w:rsidR="007B2231" w:rsidRPr="00A57B00" w:rsidRDefault="007B2231" w:rsidP="007B2231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0" w:type="pct"/>
            <w:vAlign w:val="center"/>
          </w:tcPr>
          <w:p w14:paraId="2608B9E6" w14:textId="44FBC053" w:rsidR="007B2231" w:rsidRPr="00A57B00" w:rsidRDefault="001A4C2F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  <w:r w:rsidR="00321BFB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148" w:type="pct"/>
            <w:vAlign w:val="center"/>
          </w:tcPr>
          <w:p w14:paraId="37D066A0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0FDD932" w14:textId="20D10823" w:rsidR="007B2231" w:rsidRPr="00A57B00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38</w:t>
            </w:r>
          </w:p>
        </w:tc>
        <w:tc>
          <w:tcPr>
            <w:tcW w:w="127" w:type="pct"/>
            <w:vAlign w:val="center"/>
          </w:tcPr>
          <w:p w14:paraId="35824189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6118ED99" w14:textId="5230CC6E" w:rsidR="007B2231" w:rsidRPr="00A57B00" w:rsidRDefault="00BE1B5B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8"/>
              </w:rPr>
              <w:t>-</w:t>
            </w:r>
          </w:p>
        </w:tc>
        <w:tc>
          <w:tcPr>
            <w:tcW w:w="148" w:type="pct"/>
            <w:vAlign w:val="center"/>
          </w:tcPr>
          <w:p w14:paraId="145FF5B4" w14:textId="77777777" w:rsidR="007B2231" w:rsidRPr="00A57B00" w:rsidRDefault="007B2231" w:rsidP="007B2231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4061BC2E" w14:textId="28C70C63" w:rsidR="007B2231" w:rsidRPr="00A57B00" w:rsidRDefault="007B2231" w:rsidP="00434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firstLine="6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7B2231" w:rsidRPr="00A57B00" w14:paraId="394394B2" w14:textId="77777777" w:rsidTr="0089382F">
        <w:trPr>
          <w:trHeight w:hRule="exact" w:val="432"/>
        </w:trPr>
        <w:tc>
          <w:tcPr>
            <w:tcW w:w="2206" w:type="pct"/>
          </w:tcPr>
          <w:p w14:paraId="550DF74B" w14:textId="77777777" w:rsidR="007B2231" w:rsidRPr="00A57B00" w:rsidRDefault="007B2231" w:rsidP="007B2231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3D4E7AB" w14:textId="7DABAB32" w:rsidR="007B2231" w:rsidRPr="00A57B00" w:rsidRDefault="004C2B37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216</w:t>
            </w:r>
          </w:p>
        </w:tc>
        <w:tc>
          <w:tcPr>
            <w:tcW w:w="148" w:type="pct"/>
          </w:tcPr>
          <w:p w14:paraId="69C84DE1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460AADF" w14:textId="3AA37FCC" w:rsidR="007B2231" w:rsidRPr="00121E5D" w:rsidRDefault="007B2231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in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</w:t>
            </w:r>
            <w:r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767</w:t>
            </w:r>
          </w:p>
        </w:tc>
        <w:tc>
          <w:tcPr>
            <w:tcW w:w="127" w:type="pct"/>
          </w:tcPr>
          <w:p w14:paraId="4B8809B3" w14:textId="77777777" w:rsidR="007B2231" w:rsidRPr="00A57B00" w:rsidRDefault="007B2231" w:rsidP="007B2231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CE8E5F4" w14:textId="351F6B35" w:rsidR="007B2231" w:rsidRPr="00A57B00" w:rsidRDefault="00BE1B5B" w:rsidP="007B2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CA97E2" w14:textId="77777777" w:rsidR="007B2231" w:rsidRPr="00A57B00" w:rsidRDefault="007B2231" w:rsidP="007B2231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031958F" w14:textId="7732EE94" w:rsidR="007B2231" w:rsidRPr="00A57B00" w:rsidRDefault="007B2231" w:rsidP="00434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70AC5358" w14:textId="757F8977" w:rsidR="000E6837" w:rsidRPr="007B2D32" w:rsidRDefault="009E3D6D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br w:type="page"/>
      </w:r>
    </w:p>
    <w:p w14:paraId="1838477D" w14:textId="2F33739A" w:rsidR="002F5AAA" w:rsidRPr="00A57B00" w:rsidRDefault="00BE0CED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77777777" w:rsidR="00F6614E" w:rsidRPr="002C5917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07"/>
        <w:gridCol w:w="270"/>
        <w:gridCol w:w="1143"/>
        <w:gridCol w:w="270"/>
        <w:gridCol w:w="1152"/>
      </w:tblGrid>
      <w:tr w:rsidR="00881AF9" w:rsidRPr="00A57B00" w14:paraId="6B87FF93" w14:textId="77777777" w:rsidTr="005143A8">
        <w:trPr>
          <w:trHeight w:val="173"/>
        </w:trPr>
        <w:tc>
          <w:tcPr>
            <w:tcW w:w="5310" w:type="dxa"/>
          </w:tcPr>
          <w:p w14:paraId="2A1E046A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C9C196B" w14:textId="77777777" w:rsidR="00881AF9" w:rsidRPr="00A57B00" w:rsidRDefault="00881AF9" w:rsidP="00307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1AF9" w:rsidRPr="00A57B00" w14:paraId="36AD0751" w14:textId="77777777" w:rsidTr="005143A8">
        <w:tc>
          <w:tcPr>
            <w:tcW w:w="5310" w:type="dxa"/>
          </w:tcPr>
          <w:p w14:paraId="5B64A535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3F22D75E" w14:textId="77777777" w:rsidR="00881AF9" w:rsidRPr="00A57B00" w:rsidRDefault="00881AF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1AF9" w:rsidRPr="00A57B00" w14:paraId="69041ECF" w14:textId="77777777" w:rsidTr="005143A8">
        <w:tc>
          <w:tcPr>
            <w:tcW w:w="5310" w:type="dxa"/>
          </w:tcPr>
          <w:p w14:paraId="26FE83EC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7B1E1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0FC09B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5CD92B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6AF264DA" w14:textId="77777777" w:rsidTr="005143A8">
        <w:tc>
          <w:tcPr>
            <w:tcW w:w="5310" w:type="dxa"/>
          </w:tcPr>
          <w:p w14:paraId="5E1EE362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060DED" w14:textId="46924B75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512972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DAFC6EA" w14:textId="739EB9D9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B6EEA4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1F9060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3E9C3382" w14:textId="77777777" w:rsidTr="005143A8">
        <w:tc>
          <w:tcPr>
            <w:tcW w:w="5310" w:type="dxa"/>
          </w:tcPr>
          <w:p w14:paraId="7013DEF3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55D15E0" w14:textId="65190B16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1D071F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7A6F473" w14:textId="68B56C86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400A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FC9E7F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5922E2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85F38" w:rsidRPr="00A57B00" w14:paraId="133B6278" w14:textId="77777777" w:rsidTr="005143A8">
        <w:trPr>
          <w:trHeight w:hRule="exact" w:val="432"/>
        </w:trPr>
        <w:tc>
          <w:tcPr>
            <w:tcW w:w="5310" w:type="dxa"/>
          </w:tcPr>
          <w:p w14:paraId="0970E24A" w14:textId="77777777" w:rsidR="00C85F38" w:rsidRPr="00A57B00" w:rsidRDefault="00C85F38" w:rsidP="00C85F38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AA5DF1D" w14:textId="36789E54" w:rsidR="00C85F38" w:rsidRPr="00A57B00" w:rsidRDefault="007F7741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586D3825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0FD0C2" w14:textId="6DD0AD0A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06C8A335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DE20" w14:textId="6D9D4C5F" w:rsidR="00C85F38" w:rsidRPr="00A57B00" w:rsidRDefault="007F7741" w:rsidP="0048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C85F38" w:rsidRPr="00A57B00" w14:paraId="0866566F" w14:textId="77777777" w:rsidTr="005143A8">
        <w:trPr>
          <w:trHeight w:hRule="exact" w:val="432"/>
        </w:trPr>
        <w:tc>
          <w:tcPr>
            <w:tcW w:w="5310" w:type="dxa"/>
          </w:tcPr>
          <w:p w14:paraId="683D5E32" w14:textId="77777777" w:rsidR="00C85F38" w:rsidRPr="00A57B00" w:rsidRDefault="00C85F38" w:rsidP="00C85F38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3A4BE" w14:textId="634A04F8" w:rsidR="00C85F38" w:rsidRPr="00A57B00" w:rsidRDefault="007F7741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44E3DB2C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45C1221" w14:textId="014321F4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0B307274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3865C" w14:textId="78BF0675" w:rsidR="00C85F38" w:rsidRPr="00A57B00" w:rsidRDefault="007F7741" w:rsidP="0048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</w:tbl>
    <w:p w14:paraId="7365C66C" w14:textId="77777777" w:rsidR="003D3212" w:rsidRPr="002C5917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10"/>
        <w:gridCol w:w="266"/>
        <w:gridCol w:w="1156"/>
        <w:gridCol w:w="266"/>
        <w:gridCol w:w="1139"/>
      </w:tblGrid>
      <w:tr w:rsidR="000E6837" w:rsidRPr="00A57B00" w14:paraId="01C8A7DD" w14:textId="77777777" w:rsidTr="005143A8">
        <w:trPr>
          <w:trHeight w:val="401"/>
        </w:trPr>
        <w:tc>
          <w:tcPr>
            <w:tcW w:w="5310" w:type="dxa"/>
          </w:tcPr>
          <w:p w14:paraId="21205BF0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7" w:type="dxa"/>
            <w:gridSpan w:val="5"/>
            <w:vAlign w:val="center"/>
          </w:tcPr>
          <w:p w14:paraId="7173C7E6" w14:textId="77777777" w:rsidR="000E6837" w:rsidRPr="00A57B00" w:rsidRDefault="000E6837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A57B00" w14:paraId="35223797" w14:textId="77777777" w:rsidTr="005143A8">
        <w:trPr>
          <w:trHeight w:val="426"/>
        </w:trPr>
        <w:tc>
          <w:tcPr>
            <w:tcW w:w="5310" w:type="dxa"/>
          </w:tcPr>
          <w:p w14:paraId="09DC6C94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7" w:type="dxa"/>
            <w:gridSpan w:val="5"/>
            <w:tcBorders>
              <w:bottom w:val="single" w:sz="4" w:space="0" w:color="auto"/>
            </w:tcBorders>
          </w:tcPr>
          <w:p w14:paraId="683E3272" w14:textId="77777777" w:rsidR="000E6837" w:rsidRPr="00A57B00" w:rsidRDefault="000E6837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37" w:rsidRPr="00A57B00" w14:paraId="5E72A5F1" w14:textId="77777777" w:rsidTr="005143A8">
        <w:trPr>
          <w:trHeight w:val="401"/>
        </w:trPr>
        <w:tc>
          <w:tcPr>
            <w:tcW w:w="5310" w:type="dxa"/>
          </w:tcPr>
          <w:p w14:paraId="7CBB73E5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A0271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E1C7268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45DD2F4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144ABCC9" w14:textId="77777777" w:rsidTr="005143A8">
        <w:trPr>
          <w:trHeight w:val="401"/>
        </w:trPr>
        <w:tc>
          <w:tcPr>
            <w:tcW w:w="5310" w:type="dxa"/>
          </w:tcPr>
          <w:p w14:paraId="6F54FD71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A8BD1A9" w14:textId="58C5C94D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0F712BD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196CE67" w14:textId="2E1A608F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017914EC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D244A7F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02F97DC7" w14:textId="77777777" w:rsidTr="005143A8">
        <w:trPr>
          <w:trHeight w:val="401"/>
        </w:trPr>
        <w:tc>
          <w:tcPr>
            <w:tcW w:w="5310" w:type="dxa"/>
          </w:tcPr>
          <w:p w14:paraId="12393769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80F84CF" w14:textId="15E952DC" w:rsidR="00C85F38" w:rsidRPr="00A57B00" w:rsidRDefault="00F77B6E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4666CA3C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693776" w14:textId="683A9FEB" w:rsidR="00C85F38" w:rsidRPr="00A57B00" w:rsidRDefault="00C85F38" w:rsidP="00C85F38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0F8197A4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9A32619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85F38" w:rsidRPr="00A57B00" w14:paraId="31B7BE98" w14:textId="77777777" w:rsidTr="005143A8">
        <w:trPr>
          <w:trHeight w:hRule="exact" w:val="432"/>
        </w:trPr>
        <w:tc>
          <w:tcPr>
            <w:tcW w:w="5310" w:type="dxa"/>
          </w:tcPr>
          <w:p w14:paraId="385AF5F6" w14:textId="77777777" w:rsidR="00C85F38" w:rsidRPr="00A57B00" w:rsidRDefault="00C85F38" w:rsidP="00C85F38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0" w:type="dxa"/>
            <w:vAlign w:val="bottom"/>
          </w:tcPr>
          <w:p w14:paraId="149AC0D4" w14:textId="42F0B3A5" w:rsidR="00C85F38" w:rsidRPr="00A57B00" w:rsidRDefault="00EF1229" w:rsidP="008A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0FE4430F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2ED5936" w14:textId="5DF4633D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  <w:vAlign w:val="bottom"/>
          </w:tcPr>
          <w:p w14:paraId="26844064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AA6F2A7" w14:textId="459148D8" w:rsidR="00C85F38" w:rsidRPr="00A57B00" w:rsidRDefault="009035D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C85F38" w:rsidRPr="00A57B00" w14:paraId="27073009" w14:textId="77777777" w:rsidTr="005143A8">
        <w:trPr>
          <w:trHeight w:hRule="exact" w:val="432"/>
        </w:trPr>
        <w:tc>
          <w:tcPr>
            <w:tcW w:w="5310" w:type="dxa"/>
          </w:tcPr>
          <w:p w14:paraId="7117A375" w14:textId="77777777" w:rsidR="00C85F38" w:rsidRPr="00A57B00" w:rsidRDefault="00C85F38" w:rsidP="00C85F38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6C254" w14:textId="490CD403" w:rsidR="00C85F38" w:rsidRPr="00A57B00" w:rsidRDefault="00EF1229" w:rsidP="0083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59B9F00C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AECE7" w14:textId="65E9A2E4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  <w:vAlign w:val="bottom"/>
          </w:tcPr>
          <w:p w14:paraId="689F2D03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6CA" w14:textId="5A019C8F" w:rsidR="00C85F38" w:rsidRPr="00A57B00" w:rsidRDefault="009035D8" w:rsidP="00E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</w:tr>
    </w:tbl>
    <w:p w14:paraId="7B5641DE" w14:textId="77777777" w:rsidR="00CE0193" w:rsidRPr="002C5917" w:rsidRDefault="00CE0193" w:rsidP="00A17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6"/>
          <w:szCs w:val="26"/>
        </w:rPr>
      </w:pPr>
    </w:p>
    <w:p w14:paraId="5B63D32A" w14:textId="5121A9CE" w:rsidR="00993DA9" w:rsidRPr="00B61135" w:rsidRDefault="006D6120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98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61135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C6664D" w:rsidRPr="00B61135">
        <w:rPr>
          <w:rFonts w:asciiTheme="majorBidi" w:hAnsiTheme="majorBidi" w:cs="Angsana New"/>
          <w:sz w:val="30"/>
          <w:szCs w:val="30"/>
        </w:rPr>
        <w:t>30</w:t>
      </w:r>
      <w:r w:rsidR="00C85F38" w:rsidRPr="00B61135">
        <w:rPr>
          <w:rFonts w:asciiTheme="majorBidi" w:hAnsiTheme="majorBidi" w:cs="Angsana New"/>
          <w:sz w:val="30"/>
          <w:szCs w:val="30"/>
        </w:rPr>
        <w:t xml:space="preserve"> </w:t>
      </w:r>
      <w:r w:rsidR="00980604" w:rsidRPr="00B6113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B6113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6664D" w:rsidRPr="00B61135">
        <w:rPr>
          <w:rFonts w:asciiTheme="majorBidi" w:hAnsiTheme="majorBidi" w:cs="Angsana New"/>
          <w:sz w:val="30"/>
          <w:szCs w:val="30"/>
        </w:rPr>
        <w:t>2564</w:t>
      </w:r>
      <w:r w:rsidRPr="00B611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5469" w:rsidRPr="00B61135">
        <w:rPr>
          <w:rFonts w:asciiTheme="majorBidi" w:hAnsiTheme="majorBidi" w:cs="Angsana New"/>
          <w:sz w:val="30"/>
          <w:szCs w:val="30"/>
          <w:cs/>
        </w:rPr>
        <w:t>เงินให้กู้ยืม</w:t>
      </w:r>
      <w:r w:rsidR="004F72BB" w:rsidRPr="00B61135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A55469" w:rsidRPr="00B61135">
        <w:rPr>
          <w:rFonts w:asciiTheme="majorBidi" w:hAnsiTheme="majorBidi" w:cs="Angsana New"/>
          <w:sz w:val="30"/>
          <w:szCs w:val="30"/>
          <w:cs/>
        </w:rPr>
        <w:t xml:space="preserve">มีอัตราดอกเบี้ยร้อยละ </w:t>
      </w:r>
      <w:r w:rsidR="00511686" w:rsidRPr="00B61135">
        <w:rPr>
          <w:rFonts w:asciiTheme="majorBidi" w:hAnsiTheme="majorBidi" w:cs="Angsana New"/>
          <w:sz w:val="30"/>
          <w:szCs w:val="30"/>
        </w:rPr>
        <w:t>2.81</w:t>
      </w:r>
      <w:r w:rsidR="00A55469" w:rsidRPr="00B611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72BB" w:rsidRPr="00B61135">
        <w:rPr>
          <w:rFonts w:asciiTheme="majorBidi" w:hAnsiTheme="majorBidi" w:cs="Angsana New"/>
          <w:sz w:val="30"/>
          <w:szCs w:val="30"/>
          <w:cs/>
        </w:rPr>
        <w:t xml:space="preserve">ถึง </w:t>
      </w:r>
      <w:r w:rsidR="00D2069D" w:rsidRPr="00B61135">
        <w:rPr>
          <w:rFonts w:asciiTheme="majorBidi" w:hAnsiTheme="majorBidi" w:cs="Angsana New"/>
          <w:sz w:val="30"/>
          <w:szCs w:val="30"/>
        </w:rPr>
        <w:t>5.88</w:t>
      </w:r>
      <w:r w:rsidR="004F72BB" w:rsidRPr="00B611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5469" w:rsidRPr="00B61135">
        <w:rPr>
          <w:rFonts w:asciiTheme="majorBidi" w:hAnsiTheme="majorBidi" w:cs="Angsana New"/>
          <w:sz w:val="30"/>
          <w:szCs w:val="30"/>
          <w:cs/>
        </w:rPr>
        <w:t xml:space="preserve">ต่อปี </w:t>
      </w:r>
      <w:r w:rsidR="00A55469" w:rsidRPr="00B61135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837DF1" w:rsidRPr="00B61135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2628FB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628FB" w:rsidRPr="00B61135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7A401D" w:rsidRPr="00B61135">
        <w:rPr>
          <w:rFonts w:asciiTheme="majorBidi" w:hAnsiTheme="majorBidi" w:cs="Angsana New"/>
          <w:i/>
          <w:iCs/>
          <w:sz w:val="30"/>
          <w:szCs w:val="30"/>
        </w:rPr>
        <w:t>2563</w:t>
      </w:r>
      <w:r w:rsidR="00A55469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: ร้อยละ </w:t>
      </w:r>
      <w:r w:rsidR="00393320" w:rsidRPr="00B61135">
        <w:rPr>
          <w:rFonts w:asciiTheme="majorBidi" w:hAnsiTheme="majorBidi" w:cs="Angsana New"/>
          <w:i/>
          <w:iCs/>
          <w:sz w:val="30"/>
          <w:szCs w:val="30"/>
        </w:rPr>
        <w:t>2.81</w:t>
      </w:r>
      <w:r w:rsidR="00A55469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F72BB" w:rsidRPr="00B61135">
        <w:rPr>
          <w:rFonts w:asciiTheme="majorBidi" w:hAnsiTheme="majorBidi" w:cs="Angsana New" w:hint="cs"/>
          <w:i/>
          <w:iCs/>
          <w:sz w:val="30"/>
          <w:szCs w:val="30"/>
          <w:cs/>
        </w:rPr>
        <w:t>ถึง</w:t>
      </w:r>
      <w:r w:rsidR="004F72BB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37DF1" w:rsidRPr="00B61135">
        <w:rPr>
          <w:rFonts w:asciiTheme="majorBidi" w:hAnsiTheme="majorBidi" w:cs="Angsana New"/>
          <w:i/>
          <w:iCs/>
          <w:sz w:val="30"/>
          <w:szCs w:val="30"/>
        </w:rPr>
        <w:t>5.88</w:t>
      </w:r>
      <w:r w:rsidR="004F72BB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55469" w:rsidRPr="00B61135">
        <w:rPr>
          <w:rFonts w:asciiTheme="majorBidi" w:hAnsiTheme="majorBidi" w:cs="Angsana New"/>
          <w:i/>
          <w:iCs/>
          <w:sz w:val="30"/>
          <w:szCs w:val="30"/>
          <w:cs/>
        </w:rPr>
        <w:t>ต่อปี)</w:t>
      </w:r>
      <w:r w:rsidR="00A55469" w:rsidRPr="00B611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72BB" w:rsidRPr="00B61135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</w:t>
      </w:r>
      <w:r w:rsidR="00A55469" w:rsidRPr="00B61135">
        <w:rPr>
          <w:rFonts w:asciiTheme="majorBidi" w:hAnsiTheme="majorBidi" w:cs="Angsana New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5CAF4895" w14:textId="77777777" w:rsidR="008F1F17" w:rsidRPr="002C5917" w:rsidRDefault="008F1F17" w:rsidP="00A17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6"/>
          <w:szCs w:val="26"/>
        </w:rPr>
      </w:pPr>
    </w:p>
    <w:p w14:paraId="1F757F3E" w14:textId="20543E01" w:rsidR="00A1783B" w:rsidRDefault="00BE0CED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038F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FBCFAF9" w14:textId="77777777" w:rsidR="003D3212" w:rsidRPr="002C5917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5704E9" w:rsidRPr="00A57B00" w14:paraId="4D14B386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799F37C6" w14:textId="77777777" w:rsidR="005704E9" w:rsidRPr="00A57B00" w:rsidRDefault="005704E9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C2BA75B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C034C9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5B5DE0F" w14:textId="77777777" w:rsidR="005704E9" w:rsidRPr="00A57B00" w:rsidRDefault="005704E9" w:rsidP="0027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A57B00" w14:paraId="5DA05C33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2E37FFDC" w14:textId="77777777" w:rsidR="005704E9" w:rsidRPr="00A57B00" w:rsidRDefault="005704E9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355F6F24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379836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54D72B2E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33ABA8CE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6BFDFE38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A0EA78D" w14:textId="1EEF6077" w:rsidR="00C85F38" w:rsidRPr="00A57B00" w:rsidRDefault="00154C2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F3E93C7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EB8250A" w14:textId="4236D732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971D245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E9C482D" w14:textId="24669537" w:rsidR="00C85F38" w:rsidRPr="00A57B00" w:rsidRDefault="00154C2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7C89DF81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0504D20" w14:textId="74581C44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85F38" w:rsidRPr="00A57B00" w14:paraId="4ADA9663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5B77BB0E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B4FE839" w14:textId="7435D190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38C87E7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146A7C6" w14:textId="7E455894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E9F1E43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58C72F" w14:textId="2FE037F2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DDE1D8E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D20B55D" w14:textId="6D322A16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5F38" w:rsidRPr="00A57B00" w14:paraId="07CF6B72" w14:textId="77777777" w:rsidTr="00A57B00">
        <w:trPr>
          <w:trHeight w:hRule="exact" w:val="361"/>
        </w:trPr>
        <w:tc>
          <w:tcPr>
            <w:tcW w:w="2322" w:type="pct"/>
          </w:tcPr>
          <w:p w14:paraId="3EC8397E" w14:textId="77777777" w:rsidR="00C85F38" w:rsidRPr="00A57B00" w:rsidRDefault="00C85F38" w:rsidP="001223A2">
            <w:pPr>
              <w:ind w:firstLine="923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3" w:type="pct"/>
          </w:tcPr>
          <w:p w14:paraId="22527556" w14:textId="0E4767EA" w:rsidR="00C85F38" w:rsidRPr="00A57B00" w:rsidRDefault="002F3666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360</w:t>
            </w:r>
          </w:p>
        </w:tc>
        <w:tc>
          <w:tcPr>
            <w:tcW w:w="145" w:type="pct"/>
          </w:tcPr>
          <w:p w14:paraId="506C208F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29F041" w14:textId="7A096A10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67</w:t>
            </w:r>
          </w:p>
        </w:tc>
        <w:tc>
          <w:tcPr>
            <w:tcW w:w="145" w:type="pct"/>
          </w:tcPr>
          <w:p w14:paraId="66F2D370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CA66A20" w14:textId="5844FE60" w:rsidR="00C85F38" w:rsidRPr="00A57B00" w:rsidRDefault="00697FF0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14:paraId="6741F975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690BE14E" w14:textId="10FD0F65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</w:p>
        </w:tc>
      </w:tr>
      <w:tr w:rsidR="00C85F38" w:rsidRPr="00A57B00" w14:paraId="35020EE6" w14:textId="77777777" w:rsidTr="00A57B00">
        <w:trPr>
          <w:trHeight w:hRule="exact" w:val="361"/>
        </w:trPr>
        <w:tc>
          <w:tcPr>
            <w:tcW w:w="2322" w:type="pct"/>
          </w:tcPr>
          <w:p w14:paraId="3B599C6D" w14:textId="77777777" w:rsidR="00C85F38" w:rsidRPr="00A57B00" w:rsidRDefault="00C85F38" w:rsidP="001223A2">
            <w:pPr>
              <w:ind w:right="-102" w:firstLine="923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7D2DB49" w14:textId="0092EFCF" w:rsidR="00C85F38" w:rsidRPr="00A57B00" w:rsidRDefault="00082760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33699E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67B408" w14:textId="4B94A38E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726474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84B644" w14:textId="3DD1C1B9" w:rsidR="00C85F38" w:rsidRPr="00A57B00" w:rsidRDefault="00082760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101</w:t>
            </w:r>
          </w:p>
        </w:tc>
        <w:tc>
          <w:tcPr>
            <w:tcW w:w="143" w:type="pct"/>
          </w:tcPr>
          <w:p w14:paraId="18513FE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00E05D3" w14:textId="44008B18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2</w:t>
            </w:r>
          </w:p>
        </w:tc>
      </w:tr>
      <w:tr w:rsidR="00C85F38" w:rsidRPr="00A57B00" w14:paraId="14835B70" w14:textId="77777777" w:rsidTr="00A57B00">
        <w:trPr>
          <w:trHeight w:hRule="exact" w:val="361"/>
        </w:trPr>
        <w:tc>
          <w:tcPr>
            <w:tcW w:w="2322" w:type="pct"/>
          </w:tcPr>
          <w:p w14:paraId="2B025D95" w14:textId="77777777" w:rsidR="00C85F38" w:rsidRPr="00A57B00" w:rsidRDefault="00C85F38" w:rsidP="001223A2">
            <w:pPr>
              <w:tabs>
                <w:tab w:val="left" w:pos="176"/>
              </w:tabs>
              <w:ind w:right="-102" w:firstLine="9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A57B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3" w:type="pct"/>
          </w:tcPr>
          <w:p w14:paraId="14CCDDF2" w14:textId="626F922B" w:rsidR="00C85F38" w:rsidRPr="00A57B00" w:rsidRDefault="00EE706E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7,048</w:t>
            </w:r>
          </w:p>
        </w:tc>
        <w:tc>
          <w:tcPr>
            <w:tcW w:w="145" w:type="pct"/>
          </w:tcPr>
          <w:p w14:paraId="126B44F7" w14:textId="77777777" w:rsidR="00C85F38" w:rsidRPr="00A57B00" w:rsidRDefault="00C85F38" w:rsidP="00C85F38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41661D" w14:textId="16D78EA0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573</w:t>
            </w:r>
          </w:p>
        </w:tc>
        <w:tc>
          <w:tcPr>
            <w:tcW w:w="145" w:type="pct"/>
          </w:tcPr>
          <w:p w14:paraId="3FF72AB8" w14:textId="77777777" w:rsidR="00C85F38" w:rsidRPr="00A57B00" w:rsidRDefault="00C85F38" w:rsidP="00C85F38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2EB9ED" w14:textId="5E704B03" w:rsidR="00C85F38" w:rsidRPr="00A57B00" w:rsidRDefault="00A74D64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39F6DDA" w14:textId="77777777" w:rsidR="00C85F38" w:rsidRPr="00A57B00" w:rsidRDefault="00C85F38" w:rsidP="00C85F38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1645F2E1" w14:textId="7052C46E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</w:p>
        </w:tc>
      </w:tr>
      <w:tr w:rsidR="00C85F38" w:rsidRPr="00A57B00" w14:paraId="1EB7E3FE" w14:textId="77777777" w:rsidTr="00A57B00">
        <w:trPr>
          <w:trHeight w:hRule="exact" w:val="361"/>
        </w:trPr>
        <w:tc>
          <w:tcPr>
            <w:tcW w:w="2322" w:type="pct"/>
          </w:tcPr>
          <w:p w14:paraId="0E5785EC" w14:textId="77777777" w:rsidR="00C85F38" w:rsidRPr="00A57B00" w:rsidRDefault="00C85F38" w:rsidP="001223A2">
            <w:pPr>
              <w:tabs>
                <w:tab w:val="left" w:pos="176"/>
              </w:tabs>
              <w:ind w:right="-102" w:firstLine="9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EB964FB" w14:textId="6C2D0BBE" w:rsidR="00C85F38" w:rsidRPr="00A57B00" w:rsidRDefault="00EE706E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4,536</w:t>
            </w:r>
          </w:p>
        </w:tc>
        <w:tc>
          <w:tcPr>
            <w:tcW w:w="145" w:type="pct"/>
          </w:tcPr>
          <w:p w14:paraId="3963DE81" w14:textId="77777777" w:rsidR="00C85F38" w:rsidRPr="00A57B00" w:rsidRDefault="00C85F38" w:rsidP="00C85F38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75BD53A" w14:textId="795F6235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0A400A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46</w:t>
            </w:r>
          </w:p>
        </w:tc>
        <w:tc>
          <w:tcPr>
            <w:tcW w:w="145" w:type="pct"/>
          </w:tcPr>
          <w:p w14:paraId="290FEE29" w14:textId="77777777" w:rsidR="00C85F38" w:rsidRPr="00A57B00" w:rsidRDefault="00C85F38" w:rsidP="00C85F38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330576F" w14:textId="6067F426" w:rsidR="00C85F38" w:rsidRPr="00A57B00" w:rsidRDefault="00E30CDB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64</w:t>
            </w:r>
          </w:p>
        </w:tc>
        <w:tc>
          <w:tcPr>
            <w:tcW w:w="143" w:type="pct"/>
          </w:tcPr>
          <w:p w14:paraId="50973489" w14:textId="77777777" w:rsidR="00C85F38" w:rsidRPr="00A57B00" w:rsidRDefault="00C85F38" w:rsidP="00C85F38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3C7453C" w14:textId="711DF1B3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59</w:t>
            </w:r>
          </w:p>
        </w:tc>
      </w:tr>
      <w:tr w:rsidR="00C85F38" w:rsidRPr="00A57B00" w14:paraId="75112ECA" w14:textId="77777777" w:rsidTr="00A57B00">
        <w:trPr>
          <w:trHeight w:hRule="exact" w:val="361"/>
        </w:trPr>
        <w:tc>
          <w:tcPr>
            <w:tcW w:w="2322" w:type="pct"/>
          </w:tcPr>
          <w:p w14:paraId="0FB24EE8" w14:textId="77777777" w:rsidR="00C85F38" w:rsidRPr="00A57B00" w:rsidRDefault="00C85F38" w:rsidP="001223A2">
            <w:pPr>
              <w:tabs>
                <w:tab w:val="left" w:pos="176"/>
              </w:tabs>
              <w:ind w:right="-102" w:firstLine="9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689E6A2" w14:textId="1B125769" w:rsidR="00C85F38" w:rsidRPr="00A57B00" w:rsidRDefault="00EE706E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11,944</w:t>
            </w:r>
          </w:p>
        </w:tc>
        <w:tc>
          <w:tcPr>
            <w:tcW w:w="145" w:type="pct"/>
          </w:tcPr>
          <w:p w14:paraId="3361B237" w14:textId="77777777" w:rsidR="00C85F38" w:rsidRPr="00A57B00" w:rsidRDefault="00C85F38" w:rsidP="00C85F38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5FEA7E5" w14:textId="12E92C23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0A400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11</w:t>
            </w:r>
            <w:r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886</w:t>
            </w:r>
          </w:p>
        </w:tc>
        <w:tc>
          <w:tcPr>
            <w:tcW w:w="145" w:type="pct"/>
          </w:tcPr>
          <w:p w14:paraId="557BD3B5" w14:textId="77777777" w:rsidR="00C85F38" w:rsidRPr="00A57B00" w:rsidRDefault="00C85F38" w:rsidP="00C85F38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A75A697" w14:textId="1B127727" w:rsidR="00C85F38" w:rsidRPr="00A57B00" w:rsidRDefault="00A870F1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261</w:t>
            </w:r>
          </w:p>
        </w:tc>
        <w:tc>
          <w:tcPr>
            <w:tcW w:w="143" w:type="pct"/>
          </w:tcPr>
          <w:p w14:paraId="5E84AE8B" w14:textId="77777777" w:rsidR="00C85F38" w:rsidRPr="00A57B00" w:rsidRDefault="00C85F38" w:rsidP="00C85F38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328F379" w14:textId="4CE07749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0A400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</w:t>
            </w: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99</w:t>
            </w:r>
          </w:p>
        </w:tc>
      </w:tr>
    </w:tbl>
    <w:p w14:paraId="0951B59E" w14:textId="3011E916" w:rsidR="00F94C6E" w:rsidRDefault="00BE0CED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A7D1A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410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266C701E" w14:textId="77777777" w:rsidR="003D3212" w:rsidRPr="007B39AF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35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270"/>
        <w:gridCol w:w="990"/>
        <w:gridCol w:w="270"/>
        <w:gridCol w:w="720"/>
        <w:gridCol w:w="270"/>
        <w:gridCol w:w="1116"/>
        <w:gridCol w:w="270"/>
        <w:gridCol w:w="1143"/>
        <w:gridCol w:w="270"/>
        <w:gridCol w:w="1152"/>
      </w:tblGrid>
      <w:tr w:rsidR="005704E9" w:rsidRPr="00A57B00" w14:paraId="59048494" w14:textId="77777777" w:rsidTr="00133F9A">
        <w:tc>
          <w:tcPr>
            <w:tcW w:w="2880" w:type="dxa"/>
          </w:tcPr>
          <w:p w14:paraId="1EB1240D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82A13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D45125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8209DE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06E5FB6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96BBD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5"/>
          </w:tcPr>
          <w:p w14:paraId="0CC0BC4D" w14:textId="30C049BC" w:rsidR="005704E9" w:rsidRPr="00A57B00" w:rsidRDefault="005704E9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A57B00" w14:paraId="760E65AA" w14:textId="77777777" w:rsidTr="00133F9A">
        <w:trPr>
          <w:trHeight w:val="182"/>
        </w:trPr>
        <w:tc>
          <w:tcPr>
            <w:tcW w:w="2880" w:type="dxa"/>
          </w:tcPr>
          <w:p w14:paraId="1D5EFADC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5FDB8" w14:textId="77777777" w:rsidR="0051680A" w:rsidRPr="00A57B00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B5F5018" w14:textId="18275A59" w:rsidR="0051680A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97BAB" w14:textId="77777777" w:rsidR="0051680A" w:rsidRPr="00A57B00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5"/>
            <w:tcBorders>
              <w:bottom w:val="single" w:sz="4" w:space="0" w:color="auto"/>
            </w:tcBorders>
          </w:tcPr>
          <w:p w14:paraId="5FCA7C46" w14:textId="02120654" w:rsidR="005704E9" w:rsidRPr="00A57B00" w:rsidRDefault="005704E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04E9" w:rsidRPr="00A57B00" w14:paraId="4ADB854B" w14:textId="77777777" w:rsidTr="00133F9A">
        <w:tc>
          <w:tcPr>
            <w:tcW w:w="2880" w:type="dxa"/>
          </w:tcPr>
          <w:p w14:paraId="215F1B9A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B7ABF" w14:textId="77777777" w:rsidR="00BF3CBA" w:rsidRPr="00A57B00" w:rsidRDefault="00BF3CBA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D5C8798" w14:textId="38C1C34D" w:rsidR="00E87763" w:rsidRPr="00E87763" w:rsidRDefault="00E87763" w:rsidP="000429A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83B54" w14:textId="77777777" w:rsidR="00BF3CBA" w:rsidRPr="00A57B00" w:rsidRDefault="00BF3CBA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2ABB3" w14:textId="5A0279D1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71DA2D" w14:textId="77777777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CBDC9E" w14:textId="77777777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43C23EE1" w14:textId="77777777" w:rsidTr="00133F9A">
        <w:tc>
          <w:tcPr>
            <w:tcW w:w="2880" w:type="dxa"/>
          </w:tcPr>
          <w:p w14:paraId="62957DAA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FA5C2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91DE16" w14:textId="2B8B3278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B909B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58416A3" w14:textId="7C6E38EF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9FEEC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C02C06C" w14:textId="67190558" w:rsidR="00C85F38" w:rsidRPr="00A57B00" w:rsidRDefault="007A5432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CA4A9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465AE6E" w14:textId="6AB3D5CF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BE16CE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1CBE6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71133BE7" w14:textId="77777777" w:rsidTr="00133F9A">
        <w:tc>
          <w:tcPr>
            <w:tcW w:w="2880" w:type="dxa"/>
          </w:tcPr>
          <w:p w14:paraId="0DF30B11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D20E0" w14:textId="77777777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90" w:type="dxa"/>
            <w:shd w:val="clear" w:color="auto" w:fill="auto"/>
          </w:tcPr>
          <w:p w14:paraId="3348A935" w14:textId="4945EC77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270" w:type="dxa"/>
            <w:shd w:val="clear" w:color="auto" w:fill="auto"/>
          </w:tcPr>
          <w:p w14:paraId="0F906FA0" w14:textId="77777777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720" w:type="dxa"/>
            <w:shd w:val="clear" w:color="auto" w:fill="auto"/>
          </w:tcPr>
          <w:p w14:paraId="3FCDC901" w14:textId="161BF2FF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270" w:type="dxa"/>
          </w:tcPr>
          <w:p w14:paraId="720D208E" w14:textId="77777777" w:rsidR="00C85F38" w:rsidRPr="00E00098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FC5009" w14:textId="60AFF92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974056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E8BFFA1" w14:textId="5368A7B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DA9BE8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9BD3A5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85F38" w:rsidRPr="00A57B00" w14:paraId="1F38E4EA" w14:textId="77777777" w:rsidTr="00133F9A">
        <w:trPr>
          <w:trHeight w:hRule="exact" w:val="432"/>
        </w:trPr>
        <w:tc>
          <w:tcPr>
            <w:tcW w:w="3150" w:type="dxa"/>
            <w:gridSpan w:val="2"/>
          </w:tcPr>
          <w:p w14:paraId="37236D7B" w14:textId="4EE01BA8" w:rsidR="00C85F38" w:rsidRDefault="00C85F38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 w:firstLine="10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128044B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FF4562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04CDDBA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E750F5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ECAD49" w14:textId="7019DCAE" w:rsidR="00C85F38" w:rsidRPr="00A57B00" w:rsidRDefault="00621075" w:rsidP="005F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0" w:type="dxa"/>
            <w:vAlign w:val="bottom"/>
          </w:tcPr>
          <w:p w14:paraId="4AC09592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5936E9E3" w14:textId="256D33A5" w:rsidR="00C85F38" w:rsidRDefault="008E7B1B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70" w:type="dxa"/>
            <w:vAlign w:val="bottom"/>
          </w:tcPr>
          <w:p w14:paraId="2AB7A03A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8AA716" w14:textId="7A94631B" w:rsidR="00C85F38" w:rsidRPr="00A57B00" w:rsidRDefault="00BB5E5D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C85F38" w:rsidRPr="00A57B00" w14:paraId="29FFD47C" w14:textId="77777777" w:rsidTr="00133F9A">
        <w:trPr>
          <w:trHeight w:hRule="exact" w:val="432"/>
        </w:trPr>
        <w:tc>
          <w:tcPr>
            <w:tcW w:w="2880" w:type="dxa"/>
          </w:tcPr>
          <w:p w14:paraId="3826FDA1" w14:textId="77777777" w:rsidR="00C85F38" w:rsidRPr="00A57B00" w:rsidRDefault="00C85F38" w:rsidP="00C85F38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1B58009A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33979A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EF2363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36F8512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74DE1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ADCD457" w14:textId="05617141" w:rsidR="00C85F38" w:rsidRPr="00A57B00" w:rsidRDefault="00C02A2A" w:rsidP="005F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70" w:type="dxa"/>
            <w:vAlign w:val="bottom"/>
          </w:tcPr>
          <w:p w14:paraId="14CAF90E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9C153B2" w14:textId="5968B9DC" w:rsidR="00C85F38" w:rsidRDefault="008E7B1B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8B4A3B1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F8707A" w14:textId="41A995FB" w:rsidR="00C85F38" w:rsidRPr="00A57B00" w:rsidRDefault="00CC1C88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C85F38" w:rsidRPr="00A57B00" w14:paraId="1D2545DC" w14:textId="77777777" w:rsidTr="00133F9A">
        <w:trPr>
          <w:trHeight w:hRule="exact" w:val="432"/>
        </w:trPr>
        <w:tc>
          <w:tcPr>
            <w:tcW w:w="2880" w:type="dxa"/>
          </w:tcPr>
          <w:p w14:paraId="31568743" w14:textId="77777777" w:rsidR="00C85F38" w:rsidRPr="00A57B00" w:rsidRDefault="00C85F38" w:rsidP="00C85F38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C53CBA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3E1540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329538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7F1ED2B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1774B" w14:textId="77777777" w:rsidR="00C85F38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FD088" w14:textId="64EDB394" w:rsidR="00C85F38" w:rsidRPr="00A57B00" w:rsidRDefault="00CA1734" w:rsidP="005F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1,323</w:t>
            </w:r>
          </w:p>
        </w:tc>
        <w:tc>
          <w:tcPr>
            <w:tcW w:w="270" w:type="dxa"/>
            <w:vAlign w:val="bottom"/>
          </w:tcPr>
          <w:p w14:paraId="2B3FDE47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C3F20B6" w14:textId="54BE5A9D" w:rsidR="00C85F38" w:rsidRPr="00A57B00" w:rsidRDefault="008E7B1B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  <w:vAlign w:val="bottom"/>
          </w:tcPr>
          <w:p w14:paraId="2CD6B492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9FF55" w14:textId="1E71B4EE" w:rsidR="00C85F38" w:rsidRPr="00A57B00" w:rsidRDefault="00241F67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1,038</w:t>
            </w:r>
          </w:p>
        </w:tc>
      </w:tr>
    </w:tbl>
    <w:p w14:paraId="46DE29AE" w14:textId="2FF84E14" w:rsidR="00074261" w:rsidRPr="007B39AF" w:rsidRDefault="0007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E50F3E" w:rsidRPr="00A57B00" w14:paraId="7A028975" w14:textId="77777777" w:rsidTr="004A7D1A">
        <w:trPr>
          <w:trHeight w:hRule="exact" w:val="432"/>
        </w:trPr>
        <w:tc>
          <w:tcPr>
            <w:tcW w:w="5418" w:type="dxa"/>
          </w:tcPr>
          <w:p w14:paraId="226080F1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6B3F6495" w14:textId="6B737D1B" w:rsidR="00E50F3E" w:rsidRPr="00A57B00" w:rsidRDefault="00E50F3E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50F3E" w:rsidRPr="00A57B00" w14:paraId="62F0259D" w14:textId="77777777" w:rsidTr="004A7D1A">
        <w:trPr>
          <w:trHeight w:hRule="exact" w:val="432"/>
        </w:trPr>
        <w:tc>
          <w:tcPr>
            <w:tcW w:w="5418" w:type="dxa"/>
          </w:tcPr>
          <w:p w14:paraId="6CA6C5FA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50604BA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F3E" w:rsidRPr="00A57B00" w14:paraId="73E1ED04" w14:textId="77777777" w:rsidTr="004A7D1A">
        <w:trPr>
          <w:trHeight w:hRule="exact" w:val="432"/>
        </w:trPr>
        <w:tc>
          <w:tcPr>
            <w:tcW w:w="5418" w:type="dxa"/>
          </w:tcPr>
          <w:p w14:paraId="31DFF444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7AAB4AF" w14:textId="77777777" w:rsidR="00E50F3E" w:rsidRPr="00A57B00" w:rsidRDefault="00E50F3E" w:rsidP="00E50F3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E29190" w14:textId="77777777" w:rsidR="00E50F3E" w:rsidRPr="00A57B00" w:rsidRDefault="00E50F3E" w:rsidP="00E50F3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220C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5F38" w:rsidRPr="00A57B00" w14:paraId="4D6FF1FA" w14:textId="77777777" w:rsidTr="004A7D1A">
        <w:trPr>
          <w:trHeight w:hRule="exact" w:val="432"/>
        </w:trPr>
        <w:tc>
          <w:tcPr>
            <w:tcW w:w="5418" w:type="dxa"/>
          </w:tcPr>
          <w:p w14:paraId="3D4E974F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0F780F" w14:textId="4EC94536" w:rsidR="00C85F38" w:rsidRPr="00A57B00" w:rsidRDefault="00C6664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06C7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7DA06D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072A7" w14:textId="3913BB45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3BB50A6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411E44B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484C6523" w14:textId="77777777" w:rsidTr="004A7D1A">
        <w:trPr>
          <w:trHeight w:hRule="exact" w:val="432"/>
        </w:trPr>
        <w:tc>
          <w:tcPr>
            <w:tcW w:w="5418" w:type="dxa"/>
          </w:tcPr>
          <w:p w14:paraId="5AA2F0C4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B6D17" w14:textId="574316C6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94D5AF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D67B9B" w14:textId="3DA3F57B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50CBC4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A5EB9B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85F38" w:rsidRPr="00A57B00" w14:paraId="344B090E" w14:textId="77777777" w:rsidTr="004A7D1A">
        <w:trPr>
          <w:trHeight w:hRule="exact" w:val="432"/>
        </w:trPr>
        <w:tc>
          <w:tcPr>
            <w:tcW w:w="5418" w:type="dxa"/>
          </w:tcPr>
          <w:p w14:paraId="35D0C2A9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C8AA28" w14:textId="0DD21FDC" w:rsidR="00C85F38" w:rsidRPr="00A57B00" w:rsidRDefault="00454CB1" w:rsidP="005F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4956D" w14:textId="77777777" w:rsidR="00C85F38" w:rsidRPr="00A57B00" w:rsidRDefault="00C85F38" w:rsidP="00C85F38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5548B9" w14:textId="370A3B28" w:rsidR="00C85F38" w:rsidRPr="00A57B00" w:rsidRDefault="00C85F38" w:rsidP="00852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7D397AD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ECA14" w14:textId="19C26CD0" w:rsidR="00C85F38" w:rsidRPr="00A57B00" w:rsidRDefault="003A74EF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</w:tr>
      <w:tr w:rsidR="00C85F38" w:rsidRPr="00A57B00" w14:paraId="62649B48" w14:textId="77777777" w:rsidTr="004A7D1A">
        <w:trPr>
          <w:trHeight w:hRule="exact" w:val="432"/>
        </w:trPr>
        <w:tc>
          <w:tcPr>
            <w:tcW w:w="5418" w:type="dxa"/>
          </w:tcPr>
          <w:p w14:paraId="3DA722DF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F1951C" w14:textId="60BB87A8" w:rsidR="00C85F38" w:rsidRPr="00A57B00" w:rsidRDefault="00454CB1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233AF" w14:textId="77777777" w:rsidR="00C85F38" w:rsidRPr="00A57B00" w:rsidRDefault="00C85F38" w:rsidP="00C85F38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B57240" w14:textId="7060A2F6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2ECEB81" w14:textId="77777777" w:rsidR="00C85F38" w:rsidRPr="00A57B00" w:rsidRDefault="00C85F38" w:rsidP="00C85F38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36DB4" w14:textId="541F2471" w:rsidR="00C85F38" w:rsidRPr="00A57B00" w:rsidRDefault="003A74EF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1,753</w:t>
            </w:r>
          </w:p>
        </w:tc>
      </w:tr>
    </w:tbl>
    <w:p w14:paraId="26EE2D8D" w14:textId="77777777" w:rsidR="004A7D1A" w:rsidRPr="00840C5E" w:rsidRDefault="004A7D1A" w:rsidP="00A17C8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28"/>
          <w:szCs w:val="28"/>
        </w:rPr>
      </w:pPr>
    </w:p>
    <w:p w14:paraId="2322B543" w14:textId="179C853E" w:rsidR="00993DA9" w:rsidRPr="00993DA9" w:rsidRDefault="00A6212E" w:rsidP="00993DA9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0B6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85F38">
        <w:rPr>
          <w:rFonts w:ascii="Angsana New" w:hAnsi="Angsana New" w:cs="Angsana New"/>
          <w:sz w:val="30"/>
          <w:szCs w:val="30"/>
        </w:rPr>
        <w:t xml:space="preserve">30 </w:t>
      </w:r>
      <w:r w:rsidR="002205F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AB3137">
        <w:rPr>
          <w:rFonts w:ascii="Angsana New" w:hAnsi="Angsana New" w:cs="Angsana New"/>
          <w:sz w:val="30"/>
          <w:szCs w:val="30"/>
        </w:rPr>
        <w:t>2564</w:t>
      </w:r>
      <w:r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AA2E4D" w:rsidRPr="00870B69">
        <w:rPr>
          <w:rFonts w:ascii="Angsana New" w:hAnsi="Angsana New" w:cs="Angsana New" w:hint="cs"/>
          <w:sz w:val="30"/>
          <w:szCs w:val="30"/>
          <w:cs/>
        </w:rPr>
        <w:t>ดังกล่าวมีอัตราดอกเบี้ยร้อยละ</w:t>
      </w:r>
      <w:r w:rsidR="00AA2E4D"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D14791" w:rsidRPr="007533B3">
        <w:rPr>
          <w:rFonts w:ascii="Angsana New" w:hAnsi="Angsana New" w:cs="Angsana New"/>
          <w:sz w:val="30"/>
          <w:szCs w:val="30"/>
        </w:rPr>
        <w:t>4.</w:t>
      </w:r>
      <w:r w:rsidR="001850FE" w:rsidRPr="007533B3">
        <w:rPr>
          <w:rFonts w:ascii="Angsana New" w:hAnsi="Angsana New" w:cs="Angsana New"/>
          <w:sz w:val="30"/>
          <w:szCs w:val="30"/>
        </w:rPr>
        <w:t>02</w:t>
      </w:r>
      <w:r w:rsidR="00AA2E4D" w:rsidRPr="007533B3">
        <w:rPr>
          <w:rFonts w:ascii="Angsana New" w:hAnsi="Angsana New" w:cs="Angsana New"/>
          <w:sz w:val="30"/>
          <w:szCs w:val="30"/>
          <w:cs/>
        </w:rPr>
        <w:t xml:space="preserve"> </w:t>
      </w:r>
      <w:r w:rsidR="00A600AD" w:rsidRPr="000A257D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964449">
        <w:rPr>
          <w:rFonts w:ascii="Angsana New" w:hAnsi="Angsana New" w:cs="Angsana New"/>
          <w:sz w:val="30"/>
          <w:szCs w:val="30"/>
        </w:rPr>
        <w:t>5.07</w:t>
      </w:r>
      <w:r w:rsidR="002205F7">
        <w:rPr>
          <w:rFonts w:ascii="Angsana New" w:hAnsi="Angsana New" w:cs="Angsana New"/>
          <w:sz w:val="30"/>
          <w:szCs w:val="30"/>
        </w:rPr>
        <w:t xml:space="preserve"> 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12908">
        <w:rPr>
          <w:rFonts w:ascii="Angsana New" w:hAnsi="Angsana New" w:cs="Angsana New"/>
          <w:i/>
          <w:iCs/>
          <w:sz w:val="30"/>
          <w:szCs w:val="30"/>
        </w:rPr>
        <w:t>31</w:t>
      </w:r>
      <w:r w:rsidR="00E12CA0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12CA0" w:rsidRPr="00870B6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12908">
        <w:rPr>
          <w:rFonts w:ascii="Angsana New" w:hAnsi="Angsana New" w:cs="Angsana New"/>
          <w:i/>
          <w:iCs/>
          <w:sz w:val="30"/>
          <w:szCs w:val="30"/>
        </w:rPr>
        <w:t>2563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: ร้อยละ </w:t>
      </w:r>
      <w:r w:rsidR="00112908">
        <w:rPr>
          <w:rFonts w:ascii="Angsana New" w:hAnsi="Angsana New" w:cs="Angsana New"/>
          <w:i/>
          <w:iCs/>
          <w:sz w:val="30"/>
          <w:szCs w:val="30"/>
        </w:rPr>
        <w:t>3.52</w:t>
      </w:r>
      <w:r w:rsidR="00AA2E4D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04B98" w:rsidRPr="00870B69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="00112908">
        <w:rPr>
          <w:rFonts w:ascii="Angsana New" w:hAnsi="Angsana New" w:cs="Angsana New"/>
          <w:i/>
          <w:iCs/>
          <w:sz w:val="30"/>
          <w:szCs w:val="30"/>
        </w:rPr>
        <w:t xml:space="preserve"> 6.50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ต่อปี)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FB5AC9A" w14:textId="77777777" w:rsidR="008F1F17" w:rsidRPr="00E20451" w:rsidRDefault="008F1F17" w:rsidP="007027E7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26"/>
          <w:szCs w:val="26"/>
        </w:rPr>
      </w:pPr>
    </w:p>
    <w:p w14:paraId="6F3CCD18" w14:textId="1FD18AC4" w:rsidR="00182D1B" w:rsidRPr="00A57B00" w:rsidRDefault="00BE0CED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11"/>
        </w:tabs>
        <w:spacing w:line="240" w:lineRule="auto"/>
        <w:ind w:left="10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105CF0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77777777" w:rsidR="00182D1B" w:rsidRPr="007B39A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182D1B" w:rsidRPr="00A57B00" w14:paraId="6162812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47B3A9C9" w14:textId="77777777" w:rsidR="00182D1B" w:rsidRPr="00A57B00" w:rsidRDefault="00182D1B" w:rsidP="00182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856FB1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41AB3D0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F711C95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82D1B" w:rsidRPr="00A57B00" w14:paraId="5437BE6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1B01AD48" w14:textId="77777777" w:rsidR="00182D1B" w:rsidRPr="00A57B00" w:rsidRDefault="00182D1B" w:rsidP="00182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A615D27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3F6B45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4003288F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91D" w:rsidRPr="00A57B00" w14:paraId="2BD02C2B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7990680E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3F4DDD8" w14:textId="0BDE81A1" w:rsidR="0069091D" w:rsidRPr="00A57B00" w:rsidRDefault="0069091D" w:rsidP="006909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05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3EF6B94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FEEAE1" w14:textId="2792F440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885729C" w14:textId="77777777" w:rsidR="0069091D" w:rsidRPr="00A57B00" w:rsidRDefault="0069091D" w:rsidP="0069091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8A9F58" w14:textId="441FAD8D" w:rsidR="0069091D" w:rsidRPr="00A57B00" w:rsidRDefault="0069091D" w:rsidP="006909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05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3B0FB030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3E6E446" w14:textId="1C1BBE2D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9091D" w:rsidRPr="00A57B00" w14:paraId="05DA136F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6C3B462F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9006DBD" w14:textId="51D6E93E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5" w:type="pct"/>
          </w:tcPr>
          <w:p w14:paraId="607EBE74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5D5D53" w14:textId="013C640F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45" w:type="pct"/>
          </w:tcPr>
          <w:p w14:paraId="0DD23CA8" w14:textId="77777777" w:rsidR="0069091D" w:rsidRPr="00A57B00" w:rsidRDefault="0069091D" w:rsidP="0069091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6DA41D" w14:textId="542A285A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3" w:type="pct"/>
          </w:tcPr>
          <w:p w14:paraId="6A3DD761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17CA530" w14:textId="6C0D3F65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69091D" w:rsidRPr="00A57B00" w14:paraId="653F723B" w14:textId="77777777" w:rsidTr="00182D1B">
        <w:trPr>
          <w:trHeight w:hRule="exact" w:val="361"/>
        </w:trPr>
        <w:tc>
          <w:tcPr>
            <w:tcW w:w="2322" w:type="pct"/>
          </w:tcPr>
          <w:p w14:paraId="10466F3A" w14:textId="77777777" w:rsidR="0069091D" w:rsidRPr="00A57B00" w:rsidRDefault="0069091D" w:rsidP="00DC3F1B">
            <w:pPr>
              <w:ind w:right="-102" w:firstLine="941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925C88D" w14:textId="6DA7CC22" w:rsidR="0069091D" w:rsidRPr="00A57B00" w:rsidRDefault="00A237A2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8BCA2D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D7EB0D" w14:textId="465E17C9" w:rsidR="0069091D" w:rsidRPr="00A57B00" w:rsidRDefault="0069091D" w:rsidP="000B6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612F3B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5DDEA5" w14:textId="3C0D259A" w:rsidR="0069091D" w:rsidRPr="00A57B00" w:rsidRDefault="00F1397E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62</w:t>
            </w:r>
          </w:p>
        </w:tc>
        <w:tc>
          <w:tcPr>
            <w:tcW w:w="143" w:type="pct"/>
          </w:tcPr>
          <w:p w14:paraId="3B3355A8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3B69CF38" w14:textId="38901426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4</w:t>
            </w:r>
            <w:r w:rsidRPr="000A400A">
              <w:rPr>
                <w:rFonts w:asciiTheme="majorBidi" w:hAnsiTheme="majorBidi"/>
                <w:position w:val="6"/>
                <w:sz w:val="30"/>
                <w:szCs w:val="30"/>
              </w:rPr>
              <w:t>2</w:t>
            </w:r>
          </w:p>
        </w:tc>
      </w:tr>
      <w:tr w:rsidR="0069091D" w:rsidRPr="00A57B00" w14:paraId="7A092793" w14:textId="77777777" w:rsidTr="00182D1B">
        <w:trPr>
          <w:trHeight w:hRule="exact" w:val="361"/>
        </w:trPr>
        <w:tc>
          <w:tcPr>
            <w:tcW w:w="2322" w:type="pct"/>
          </w:tcPr>
          <w:p w14:paraId="4E0E27EF" w14:textId="1BF54A58" w:rsidR="0069091D" w:rsidRPr="00A57B00" w:rsidRDefault="0069091D" w:rsidP="00DC3F1B">
            <w:pPr>
              <w:tabs>
                <w:tab w:val="left" w:pos="176"/>
              </w:tabs>
              <w:ind w:right="-102" w:firstLine="9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</w:tcPr>
          <w:p w14:paraId="101EE840" w14:textId="0F4E313F" w:rsidR="0069091D" w:rsidRPr="00A57B00" w:rsidRDefault="0035009A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583</w:t>
            </w:r>
          </w:p>
        </w:tc>
        <w:tc>
          <w:tcPr>
            <w:tcW w:w="145" w:type="pct"/>
          </w:tcPr>
          <w:p w14:paraId="0CC08C5C" w14:textId="77777777" w:rsidR="0069091D" w:rsidRPr="00A57B00" w:rsidRDefault="0069091D" w:rsidP="0069091D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D5663C" w14:textId="3B77D709" w:rsidR="0069091D" w:rsidRPr="00A57B00" w:rsidRDefault="0069091D" w:rsidP="000B6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553</w:t>
            </w:r>
          </w:p>
        </w:tc>
        <w:tc>
          <w:tcPr>
            <w:tcW w:w="145" w:type="pct"/>
          </w:tcPr>
          <w:p w14:paraId="02BFEA36" w14:textId="77777777" w:rsidR="0069091D" w:rsidRPr="00A57B00" w:rsidRDefault="0069091D" w:rsidP="0069091D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88C800" w14:textId="57330436" w:rsidR="0069091D" w:rsidRPr="00A57B00" w:rsidRDefault="009C4575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6D6C2F" w14:textId="77777777" w:rsidR="0069091D" w:rsidRPr="00A57B00" w:rsidRDefault="0069091D" w:rsidP="0069091D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1DC4329" w14:textId="419981E6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9091D" w:rsidRPr="00A57B00" w14:paraId="227FE33C" w14:textId="77777777" w:rsidTr="00182D1B">
        <w:trPr>
          <w:trHeight w:hRule="exact" w:val="361"/>
        </w:trPr>
        <w:tc>
          <w:tcPr>
            <w:tcW w:w="2322" w:type="pct"/>
          </w:tcPr>
          <w:p w14:paraId="4C402EA3" w14:textId="77777777" w:rsidR="0069091D" w:rsidRPr="00A57B00" w:rsidRDefault="0069091D" w:rsidP="00DC3F1B">
            <w:pPr>
              <w:tabs>
                <w:tab w:val="left" w:pos="176"/>
              </w:tabs>
              <w:ind w:right="-102" w:firstLine="9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549F3E9" w14:textId="51BA62FC" w:rsidR="0069091D" w:rsidRPr="00A57B00" w:rsidRDefault="0035009A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2,759</w:t>
            </w:r>
          </w:p>
        </w:tc>
        <w:tc>
          <w:tcPr>
            <w:tcW w:w="145" w:type="pct"/>
          </w:tcPr>
          <w:p w14:paraId="111F238A" w14:textId="77777777" w:rsidR="0069091D" w:rsidRPr="00A57B00" w:rsidRDefault="0069091D" w:rsidP="0069091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2A31C34" w14:textId="72DCCB85" w:rsidR="0069091D" w:rsidRPr="00A57B00" w:rsidRDefault="0069091D" w:rsidP="000B6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/>
                <w:position w:val="6"/>
                <w:sz w:val="30"/>
                <w:szCs w:val="30"/>
              </w:rPr>
              <w:t>0</w:t>
            </w: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48</w:t>
            </w:r>
          </w:p>
        </w:tc>
        <w:tc>
          <w:tcPr>
            <w:tcW w:w="145" w:type="pct"/>
          </w:tcPr>
          <w:p w14:paraId="767DE422" w14:textId="77777777" w:rsidR="0069091D" w:rsidRPr="00A57B00" w:rsidRDefault="0069091D" w:rsidP="0069091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A5E642" w14:textId="3579255B" w:rsidR="0069091D" w:rsidRPr="00A57B00" w:rsidRDefault="009C4575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21</w:t>
            </w:r>
            <w:r w:rsidR="005668F1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357F6032" w14:textId="77777777" w:rsidR="0069091D" w:rsidRPr="00A57B00" w:rsidRDefault="0069091D" w:rsidP="0069091D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29A3F6B" w14:textId="3EB35D1A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0A400A">
              <w:rPr>
                <w:rFonts w:asciiTheme="majorBidi" w:hAnsiTheme="majorBidi"/>
                <w:position w:val="6"/>
                <w:sz w:val="30"/>
                <w:szCs w:val="30"/>
              </w:rPr>
              <w:t>2</w:t>
            </w: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64</w:t>
            </w:r>
          </w:p>
        </w:tc>
      </w:tr>
      <w:tr w:rsidR="0069091D" w:rsidRPr="00A57B00" w14:paraId="79DD87A6" w14:textId="77777777" w:rsidTr="00182D1B">
        <w:trPr>
          <w:trHeight w:hRule="exact" w:val="361"/>
        </w:trPr>
        <w:tc>
          <w:tcPr>
            <w:tcW w:w="2322" w:type="pct"/>
          </w:tcPr>
          <w:p w14:paraId="1F3D35E9" w14:textId="77777777" w:rsidR="0069091D" w:rsidRPr="00A57B00" w:rsidRDefault="0069091D" w:rsidP="00DC3F1B">
            <w:pPr>
              <w:tabs>
                <w:tab w:val="left" w:pos="176"/>
              </w:tabs>
              <w:ind w:right="-102" w:firstLine="94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A49FF91" w14:textId="3823D7E1" w:rsidR="0069091D" w:rsidRPr="00A57B00" w:rsidRDefault="0035009A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3,342</w:t>
            </w:r>
          </w:p>
        </w:tc>
        <w:tc>
          <w:tcPr>
            <w:tcW w:w="145" w:type="pct"/>
          </w:tcPr>
          <w:p w14:paraId="53DE21EF" w14:textId="77777777" w:rsidR="0069091D" w:rsidRPr="00A57B00" w:rsidRDefault="0069091D" w:rsidP="0069091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BC8B9E0" w14:textId="7BAC06D7" w:rsidR="0069091D" w:rsidRPr="00A57B00" w:rsidRDefault="0069091D" w:rsidP="000B6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6</w:t>
            </w:r>
            <w:r w:rsidRPr="000A400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01</w:t>
            </w:r>
          </w:p>
        </w:tc>
        <w:tc>
          <w:tcPr>
            <w:tcW w:w="145" w:type="pct"/>
          </w:tcPr>
          <w:p w14:paraId="2E8F7701" w14:textId="77777777" w:rsidR="0069091D" w:rsidRPr="00A57B00" w:rsidRDefault="0069091D" w:rsidP="0069091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D536C8" w14:textId="0C7E545B" w:rsidR="0069091D" w:rsidRPr="00A57B00" w:rsidRDefault="009C4575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277</w:t>
            </w:r>
          </w:p>
        </w:tc>
        <w:tc>
          <w:tcPr>
            <w:tcW w:w="143" w:type="pct"/>
          </w:tcPr>
          <w:p w14:paraId="1EA37332" w14:textId="77777777" w:rsidR="0069091D" w:rsidRPr="00A57B00" w:rsidRDefault="0069091D" w:rsidP="0069091D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F870526" w14:textId="4677094F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0</w:t>
            </w: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6</w:t>
            </w:r>
          </w:p>
        </w:tc>
      </w:tr>
    </w:tbl>
    <w:p w14:paraId="28ACC8DB" w14:textId="5E37B539" w:rsidR="007C743A" w:rsidRPr="00165864" w:rsidRDefault="00BE0CED" w:rsidP="00D2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9" w:hanging="54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4</w:t>
      </w:r>
      <w:r w:rsidR="0080549B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EB7616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3</w:t>
      </w:r>
      <w:r w:rsidR="00FA4924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80549B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ค่าตอบแทนผู้บริหารที่สำคัญ</w:t>
      </w:r>
    </w:p>
    <w:p w14:paraId="07A24444" w14:textId="77777777" w:rsidR="007C743A" w:rsidRPr="00165864" w:rsidRDefault="007C743A" w:rsidP="000429A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7219BD9" w14:textId="77777777" w:rsidR="001D21FC" w:rsidRPr="00165864" w:rsidRDefault="009807EE" w:rsidP="00D2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9" w:right="-477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586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ค่าตอบแทน</w:t>
      </w:r>
      <w:r w:rsidRPr="001658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ผู้บริหารที่สำคัญประกอบด้วย</w:t>
      </w:r>
    </w:p>
    <w:p w14:paraId="5F64C80B" w14:textId="12341170" w:rsidR="00BC6D6D" w:rsidRPr="00165864" w:rsidRDefault="00BC6D6D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8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419"/>
        <w:gridCol w:w="999"/>
        <w:gridCol w:w="270"/>
        <w:gridCol w:w="1071"/>
        <w:gridCol w:w="270"/>
        <w:gridCol w:w="1080"/>
        <w:gridCol w:w="270"/>
        <w:gridCol w:w="1009"/>
      </w:tblGrid>
      <w:tr w:rsidR="00165864" w:rsidRPr="000E42DF" w14:paraId="3D46445B" w14:textId="77777777" w:rsidTr="00583574">
        <w:trPr>
          <w:trHeight w:hRule="exact" w:val="360"/>
        </w:trPr>
        <w:tc>
          <w:tcPr>
            <w:tcW w:w="4419" w:type="dxa"/>
          </w:tcPr>
          <w:p w14:paraId="1E2BD8C8" w14:textId="77777777" w:rsidR="00165864" w:rsidRPr="000E42DF" w:rsidRDefault="00165864" w:rsidP="007F010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3283179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EA702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hideMark/>
          </w:tcPr>
          <w:p w14:paraId="4F59A61B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65864" w:rsidRPr="000E42DF" w14:paraId="772FF5D1" w14:textId="77777777" w:rsidTr="00583574">
        <w:trPr>
          <w:trHeight w:hRule="exact" w:val="360"/>
        </w:trPr>
        <w:tc>
          <w:tcPr>
            <w:tcW w:w="4419" w:type="dxa"/>
          </w:tcPr>
          <w:p w14:paraId="4BB93C23" w14:textId="77777777" w:rsidR="00165864" w:rsidRPr="000E42DF" w:rsidRDefault="00165864" w:rsidP="007F010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4E5D5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31CB10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47DE83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864" w:rsidRPr="000E42DF" w14:paraId="447BFE62" w14:textId="77777777" w:rsidTr="00583574">
        <w:trPr>
          <w:trHeight w:hRule="exact" w:val="360"/>
        </w:trPr>
        <w:tc>
          <w:tcPr>
            <w:tcW w:w="4419" w:type="dxa"/>
          </w:tcPr>
          <w:p w14:paraId="05F655E8" w14:textId="77777777" w:rsidR="00165864" w:rsidRPr="000E42DF" w:rsidRDefault="00165864" w:rsidP="007F010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A5CF4" w14:textId="0FC7C30F" w:rsidR="00165864" w:rsidRPr="000E42DF" w:rsidRDefault="00165864" w:rsidP="007F0107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DCD4E7" w14:textId="77777777" w:rsidR="00165864" w:rsidRPr="000E42DF" w:rsidRDefault="00165864" w:rsidP="007F0107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0A113" w14:textId="0644B926" w:rsidR="00165864" w:rsidRPr="000E42DF" w:rsidRDefault="00165864" w:rsidP="007F0107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9012D2" w14:textId="77777777" w:rsidR="00165864" w:rsidRPr="000E42DF" w:rsidRDefault="00165864" w:rsidP="007F0107">
            <w:pPr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ECF9E" w14:textId="5BAA89B0" w:rsidR="00165864" w:rsidRPr="000E42DF" w:rsidRDefault="00165864" w:rsidP="007F0107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DFA542" w14:textId="77777777" w:rsidR="00165864" w:rsidRPr="000E42DF" w:rsidRDefault="00165864" w:rsidP="007F0107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D3AC0C" w14:textId="6515857E" w:rsidR="00165864" w:rsidRPr="000E42DF" w:rsidRDefault="00165864" w:rsidP="007F0107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65864" w:rsidRPr="000E42DF" w14:paraId="63A749AA" w14:textId="77777777" w:rsidTr="00583574">
        <w:trPr>
          <w:trHeight w:hRule="exact" w:val="389"/>
        </w:trPr>
        <w:tc>
          <w:tcPr>
            <w:tcW w:w="4419" w:type="dxa"/>
            <w:hideMark/>
          </w:tcPr>
          <w:p w14:paraId="36D356D9" w14:textId="0A2097A0" w:rsidR="00165864" w:rsidRPr="000E42DF" w:rsidRDefault="00165864" w:rsidP="00165864">
            <w:pPr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2205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05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9" w:type="dxa"/>
          </w:tcPr>
          <w:p w14:paraId="64B795B3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6F02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69141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4881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2DC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801F1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6FDF46A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65864" w:rsidRPr="000E42DF" w14:paraId="69AC69BA" w14:textId="77777777" w:rsidTr="002205F7">
        <w:trPr>
          <w:trHeight w:hRule="exact" w:val="360"/>
        </w:trPr>
        <w:tc>
          <w:tcPr>
            <w:tcW w:w="4419" w:type="dxa"/>
            <w:hideMark/>
          </w:tcPr>
          <w:p w14:paraId="23C1F17A" w14:textId="77777777" w:rsidR="00165864" w:rsidRPr="000E42DF" w:rsidRDefault="00165864" w:rsidP="0016586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62598C51" w14:textId="071C90C3" w:rsidR="00165864" w:rsidRPr="000E42DF" w:rsidRDefault="00231C6C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</w:t>
            </w:r>
            <w:r w:rsidR="00C6403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68E5B5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34101E7" w14:textId="677454FC" w:rsidR="00165864" w:rsidRPr="000E42DF" w:rsidRDefault="007E1116" w:rsidP="00F0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1,149</w:t>
            </w:r>
          </w:p>
        </w:tc>
        <w:tc>
          <w:tcPr>
            <w:tcW w:w="270" w:type="dxa"/>
          </w:tcPr>
          <w:p w14:paraId="1FF3011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E9BAA" w14:textId="4E46BF07" w:rsidR="00165864" w:rsidRPr="000E42DF" w:rsidRDefault="00852F1D" w:rsidP="00F0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C26925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EC8D552" w14:textId="1D7C367E" w:rsidR="00165864" w:rsidRPr="000E42DF" w:rsidRDefault="007E1116" w:rsidP="00F0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</w:tr>
      <w:tr w:rsidR="00165864" w:rsidRPr="000E42DF" w14:paraId="599F39E3" w14:textId="77777777" w:rsidTr="00583574">
        <w:trPr>
          <w:trHeight w:hRule="exact" w:val="360"/>
        </w:trPr>
        <w:tc>
          <w:tcPr>
            <w:tcW w:w="4419" w:type="dxa"/>
            <w:hideMark/>
          </w:tcPr>
          <w:p w14:paraId="1660F497" w14:textId="77777777" w:rsidR="00165864" w:rsidRPr="000E42DF" w:rsidRDefault="00165864" w:rsidP="0016586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20940D8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821F3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09B57A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F26A4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A5485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949AF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5DC9078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64" w:rsidRPr="000E42DF" w14:paraId="127791AA" w14:textId="77777777" w:rsidTr="00583574">
        <w:trPr>
          <w:trHeight w:hRule="exact" w:val="360"/>
        </w:trPr>
        <w:tc>
          <w:tcPr>
            <w:tcW w:w="4419" w:type="dxa"/>
            <w:hideMark/>
          </w:tcPr>
          <w:p w14:paraId="4C7CA1B1" w14:textId="77777777" w:rsidR="00165864" w:rsidRPr="000E42DF" w:rsidRDefault="00165864" w:rsidP="0016586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</w:tcPr>
          <w:p w14:paraId="6453D02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6361F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37330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E7A3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3CA40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2E884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25F060B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64" w:rsidRPr="000E42DF" w14:paraId="196F52CF" w14:textId="77777777" w:rsidTr="002205F7">
        <w:trPr>
          <w:trHeight w:hRule="exact" w:val="360"/>
        </w:trPr>
        <w:tc>
          <w:tcPr>
            <w:tcW w:w="4419" w:type="dxa"/>
            <w:hideMark/>
          </w:tcPr>
          <w:p w14:paraId="101BED0C" w14:textId="77777777" w:rsidR="00165864" w:rsidRPr="000E42DF" w:rsidRDefault="00165864" w:rsidP="00165864">
            <w:pPr>
              <w:tabs>
                <w:tab w:val="left" w:pos="1152"/>
              </w:tabs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</w:tcPr>
          <w:p w14:paraId="1A619803" w14:textId="326D742B" w:rsidR="00165864" w:rsidRPr="000E42DF" w:rsidRDefault="00482120" w:rsidP="00F0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117CD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EEFE1A" w14:textId="488E1FFB" w:rsidR="00165864" w:rsidRPr="000E42DF" w:rsidRDefault="007E1116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596F58C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6EE5A" w14:textId="043FFA95" w:rsidR="00165864" w:rsidRPr="000E42DF" w:rsidRDefault="00BB4A47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02BB2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0D29372" w14:textId="40C92B96" w:rsidR="00165864" w:rsidRPr="000E42DF" w:rsidRDefault="00D8021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165864" w:rsidRPr="000E42DF" w14:paraId="21BE4C8C" w14:textId="77777777" w:rsidTr="002205F7">
        <w:trPr>
          <w:trHeight w:hRule="exact" w:val="360"/>
        </w:trPr>
        <w:tc>
          <w:tcPr>
            <w:tcW w:w="4419" w:type="dxa"/>
            <w:hideMark/>
          </w:tcPr>
          <w:p w14:paraId="5EC8933C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53BF0" w14:textId="174A15B2" w:rsidR="00165864" w:rsidRPr="000E42DF" w:rsidRDefault="00482120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1E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1,401</w:t>
            </w:r>
          </w:p>
        </w:tc>
        <w:tc>
          <w:tcPr>
            <w:tcW w:w="270" w:type="dxa"/>
          </w:tcPr>
          <w:p w14:paraId="5C99498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72DC9" w14:textId="408C16E7" w:rsidR="00165864" w:rsidRPr="000E42DF" w:rsidRDefault="007E1116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1,168</w:t>
            </w:r>
          </w:p>
        </w:tc>
        <w:tc>
          <w:tcPr>
            <w:tcW w:w="270" w:type="dxa"/>
          </w:tcPr>
          <w:p w14:paraId="4B94857C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1BD7E" w14:textId="003E4194" w:rsidR="00165864" w:rsidRPr="000E42DF" w:rsidRDefault="00BB4A47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585F3D46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E909A" w14:textId="76F52C1E" w:rsidR="00165864" w:rsidRPr="000E42DF" w:rsidRDefault="00D8021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</w:t>
            </w:r>
          </w:p>
        </w:tc>
      </w:tr>
      <w:tr w:rsidR="00165864" w:rsidRPr="000E42DF" w14:paraId="6CD5207F" w14:textId="77777777" w:rsidTr="00583574">
        <w:trPr>
          <w:trHeight w:hRule="exact" w:val="144"/>
        </w:trPr>
        <w:tc>
          <w:tcPr>
            <w:tcW w:w="4419" w:type="dxa"/>
          </w:tcPr>
          <w:p w14:paraId="1C8B6037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9" w:type="dxa"/>
          </w:tcPr>
          <w:p w14:paraId="29F6F12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8E307A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6E65A7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2A40A9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F4AC5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423F6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24445748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5864" w:rsidRPr="000E42DF" w14:paraId="7378169E" w14:textId="77777777" w:rsidTr="00583574">
        <w:tc>
          <w:tcPr>
            <w:tcW w:w="4419" w:type="dxa"/>
            <w:hideMark/>
          </w:tcPr>
          <w:p w14:paraId="474CA2F2" w14:textId="433EDD44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2205F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999" w:type="dxa"/>
          </w:tcPr>
          <w:p w14:paraId="6213ECA9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B0BE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B5589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47C5D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B7A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9608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5458F33C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5864" w:rsidRPr="000E42DF" w14:paraId="4D0BFF8F" w14:textId="77777777" w:rsidTr="00583574">
        <w:tc>
          <w:tcPr>
            <w:tcW w:w="4419" w:type="dxa"/>
          </w:tcPr>
          <w:p w14:paraId="610892B9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E42DF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9" w:type="dxa"/>
          </w:tcPr>
          <w:p w14:paraId="20F1AFA1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B86F5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A54C2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85F31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8DCE0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E63C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19A79501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5864" w:rsidRPr="000E42DF" w14:paraId="047BC99C" w14:textId="77777777" w:rsidTr="002205F7">
        <w:tc>
          <w:tcPr>
            <w:tcW w:w="4419" w:type="dxa"/>
            <w:hideMark/>
          </w:tcPr>
          <w:p w14:paraId="6057F3A1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cs/>
                <w:lang w:val="en-US"/>
              </w:rPr>
              <w:t xml:space="preserve">  ผลประโยชน์พนักงาน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A49CC" w14:textId="2B7D21E9" w:rsidR="00165864" w:rsidRPr="000E42DF" w:rsidRDefault="00231C6C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565DD693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D9978" w14:textId="1E6501AF" w:rsidR="00165864" w:rsidRPr="000E42DF" w:rsidRDefault="00D8021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63F58927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80F9" w14:textId="4AAC9AB2" w:rsidR="00165864" w:rsidRPr="000E42DF" w:rsidRDefault="00BB4A47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31AFA833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47AE7" w14:textId="4C5A35BE" w:rsidR="00165864" w:rsidRPr="000E42DF" w:rsidRDefault="00D8021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165864" w:rsidRPr="000E42DF" w14:paraId="4C1A46D2" w14:textId="77777777" w:rsidTr="002205F7">
        <w:tc>
          <w:tcPr>
            <w:tcW w:w="4419" w:type="dxa"/>
            <w:hideMark/>
          </w:tcPr>
          <w:p w14:paraId="1BF22969" w14:textId="77777777" w:rsidR="00165864" w:rsidRPr="000E42DF" w:rsidRDefault="00165864" w:rsidP="0016586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B5C6A" w14:textId="563B51BB" w:rsidR="00165864" w:rsidRPr="000E42DF" w:rsidRDefault="00231C6C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7E851BFB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F6557" w14:textId="6CED2C15" w:rsidR="00165864" w:rsidRPr="000E42DF" w:rsidRDefault="00D8021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3F2FAFD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ABBC1" w14:textId="307FABE9" w:rsidR="00165864" w:rsidRPr="000E42DF" w:rsidRDefault="00BB4A47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3681A85E" w14:textId="77777777" w:rsidR="00165864" w:rsidRPr="000E42DF" w:rsidRDefault="0016586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4DC0B" w14:textId="798D0611" w:rsidR="00165864" w:rsidRPr="000E42DF" w:rsidRDefault="00D80214" w:rsidP="001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</w:p>
        </w:tc>
      </w:tr>
    </w:tbl>
    <w:p w14:paraId="728ABDED" w14:textId="65FA620F" w:rsidR="00FB6665" w:rsidRDefault="00FB6665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47E8D1D2" w:rsidR="0080549B" w:rsidRPr="00A57B00" w:rsidRDefault="00BE0CED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F63602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76659B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2C21F1" w14:textId="77BFDECF" w:rsidR="00C65DB3" w:rsidRPr="00A57B00" w:rsidRDefault="0080549B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ind w:left="810" w:right="-477" w:firstLine="198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กลุ่มบริษัทมีภาระผูกพันกับบุคคลหรือกิจการ</w:t>
      </w:r>
      <w:r w:rsidR="00A04549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ที่เกี่ยวข้องกัน ณ วันที่ </w:t>
      </w:r>
      <w:r w:rsidR="00C6664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6586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205F7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2E08E3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8045A4" w:rsidRPr="00A57B00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27433E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C6664D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E00098" w:rsidRPr="000A400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DF6CEC" w:rsidRPr="00A57B00">
        <w:rPr>
          <w:rFonts w:asciiTheme="majorBidi" w:hAnsiTheme="majorBidi" w:cstheme="majorBidi"/>
          <w:spacing w:val="-2"/>
          <w:sz w:val="30"/>
          <w:szCs w:val="30"/>
          <w:cs/>
        </w:rPr>
        <w:t>6</w:t>
      </w:r>
      <w:r w:rsidR="0027433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569B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9FADC71" w14:textId="3EFCD201" w:rsidR="00936551" w:rsidRDefault="00936551" w:rsidP="00A072DB">
      <w:pPr>
        <w:tabs>
          <w:tab w:val="left" w:pos="540"/>
          <w:tab w:val="left" w:pos="1008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C34FCD" w14:textId="52B80108" w:rsidR="0080549B" w:rsidRPr="00A57B00" w:rsidRDefault="0080549B" w:rsidP="00A072DB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77777777" w:rsidR="00075854" w:rsidRPr="0076659B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018"/>
        <w:gridCol w:w="270"/>
        <w:gridCol w:w="1080"/>
        <w:gridCol w:w="270"/>
        <w:gridCol w:w="990"/>
        <w:gridCol w:w="270"/>
        <w:gridCol w:w="1034"/>
      </w:tblGrid>
      <w:tr w:rsidR="0080549B" w:rsidRPr="00A57B00" w14:paraId="3C18417A" w14:textId="77777777" w:rsidTr="00ED477F">
        <w:trPr>
          <w:trHeight w:hRule="exact" w:val="374"/>
        </w:trPr>
        <w:tc>
          <w:tcPr>
            <w:tcW w:w="4392" w:type="dxa"/>
          </w:tcPr>
          <w:p w14:paraId="6B338C00" w14:textId="77777777" w:rsidR="0080549B" w:rsidRPr="006B0A65" w:rsidRDefault="0080549B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338ED5E9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381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vAlign w:val="center"/>
          </w:tcPr>
          <w:p w14:paraId="6945F6C1" w14:textId="77777777" w:rsidR="0080549B" w:rsidRPr="006B0A65" w:rsidRDefault="0080549B" w:rsidP="00BC3396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A57B00" w14:paraId="0B576709" w14:textId="77777777" w:rsidTr="00ED477F">
        <w:trPr>
          <w:trHeight w:hRule="exact" w:val="374"/>
        </w:trPr>
        <w:tc>
          <w:tcPr>
            <w:tcW w:w="4392" w:type="dxa"/>
          </w:tcPr>
          <w:p w14:paraId="0994A65D" w14:textId="77777777" w:rsidR="0080549B" w:rsidRPr="006B0A65" w:rsidRDefault="0080549B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14:paraId="26BEE460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BFF42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728C4C48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864" w:rsidRPr="00A57B00" w14:paraId="06401FE1" w14:textId="77777777" w:rsidTr="00ED477F">
        <w:trPr>
          <w:trHeight w:hRule="exact" w:val="407"/>
        </w:trPr>
        <w:tc>
          <w:tcPr>
            <w:tcW w:w="4392" w:type="dxa"/>
          </w:tcPr>
          <w:p w14:paraId="331887EE" w14:textId="77777777" w:rsidR="00165864" w:rsidRPr="006B0A65" w:rsidRDefault="00165864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4F239020" w14:textId="51C23BD2" w:rsidR="00165864" w:rsidRPr="006B0A65" w:rsidRDefault="00C6664D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65864"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05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25CED39" w14:textId="77777777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7620" w14:textId="7D6D3891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A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691A257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0D889F" w14:textId="2CF3634E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05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E3F0B43" w14:textId="77777777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39FD876" w14:textId="35CACA3A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A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65864" w:rsidRPr="00A57B00" w14:paraId="5D7D6AE6" w14:textId="77777777" w:rsidTr="00ED477F">
        <w:trPr>
          <w:trHeight w:hRule="exact" w:val="407"/>
        </w:trPr>
        <w:tc>
          <w:tcPr>
            <w:tcW w:w="4392" w:type="dxa"/>
          </w:tcPr>
          <w:p w14:paraId="6513BBA0" w14:textId="77777777" w:rsidR="00165864" w:rsidRPr="006B0A65" w:rsidRDefault="00165864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11CE81" w14:textId="1BA9FFF2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32BFB7C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BAEF9" w14:textId="3BE9D8E3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3D5441A7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676A2C" w14:textId="479B9AB5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E611743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DC65A28" w14:textId="6518B36F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165864" w:rsidRPr="00A57B00" w14:paraId="5F2EBF8E" w14:textId="77777777" w:rsidTr="00ED477F">
        <w:trPr>
          <w:trHeight w:hRule="exact" w:val="374"/>
        </w:trPr>
        <w:tc>
          <w:tcPr>
            <w:tcW w:w="4392" w:type="dxa"/>
          </w:tcPr>
          <w:p w14:paraId="2F7AE680" w14:textId="77777777" w:rsidR="00165864" w:rsidRPr="006B0A65" w:rsidRDefault="00165864" w:rsidP="00793002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right="-43" w:firstLine="350"/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B0A65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สัญญาที่ยังไม่ได้รับรู้ </w:t>
            </w:r>
          </w:p>
        </w:tc>
        <w:tc>
          <w:tcPr>
            <w:tcW w:w="1018" w:type="dxa"/>
          </w:tcPr>
          <w:p w14:paraId="18E99A63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924B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D2846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F0E3F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27ACC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DE451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6ECA2D0" w14:textId="77777777" w:rsidR="00165864" w:rsidRPr="006B0A65" w:rsidRDefault="00165864" w:rsidP="006B0A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FDC" w:rsidRPr="00A57B00" w14:paraId="0DB96C20" w14:textId="77777777" w:rsidTr="00ED477F">
        <w:trPr>
          <w:trHeight w:hRule="exact" w:val="374"/>
        </w:trPr>
        <w:tc>
          <w:tcPr>
            <w:tcW w:w="4392" w:type="dxa"/>
          </w:tcPr>
          <w:p w14:paraId="1F779B0E" w14:textId="041A36D5" w:rsidR="004A3FDC" w:rsidRPr="006B0A65" w:rsidRDefault="004A3FDC" w:rsidP="004A3FDC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right="-43" w:firstLine="364"/>
              <w:jc w:val="both"/>
              <w:rPr>
                <w:rFonts w:asciiTheme="majorBidi" w:hAnsiTheme="majorBidi" w:cstheme="majorBidi"/>
                <w:lang w:val="en-US"/>
              </w:rPr>
            </w:pPr>
            <w:r w:rsidRPr="006B0A65">
              <w:rPr>
                <w:rFonts w:asciiTheme="majorBidi" w:hAnsiTheme="majorBidi" w:cstheme="majorBidi"/>
                <w:cs/>
                <w:lang w:val="en-US"/>
              </w:rPr>
              <w:t>ส่วนใหญ่เป็นสัญญาก่อสร้างอาคารและ</w:t>
            </w:r>
            <w:r w:rsidRPr="006B0A65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4A843436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EA70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96F6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D5820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A87BC" w14:textId="77777777" w:rsidR="004A3FDC" w:rsidRPr="006B0A65" w:rsidRDefault="004A3FDC" w:rsidP="004A3FDC">
            <w:pPr>
              <w:tabs>
                <w:tab w:val="decimal" w:pos="864"/>
              </w:tabs>
              <w:ind w:left="3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61568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76E01603" w14:textId="77777777" w:rsidR="004A3FDC" w:rsidRPr="006B0A65" w:rsidRDefault="004A3FDC" w:rsidP="004A3FD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FDC" w:rsidRPr="00A57B00" w14:paraId="423ABE65" w14:textId="77777777" w:rsidTr="00ED477F">
        <w:trPr>
          <w:trHeight w:hRule="exact" w:val="374"/>
        </w:trPr>
        <w:tc>
          <w:tcPr>
            <w:tcW w:w="4392" w:type="dxa"/>
          </w:tcPr>
          <w:p w14:paraId="1CA58F21" w14:textId="3C1A57D4" w:rsidR="004A3FDC" w:rsidRPr="006B0A65" w:rsidRDefault="004A3FDC" w:rsidP="004A3FDC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left="499" w:right="-43" w:hanging="8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0A65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6B0A65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shd w:val="clear" w:color="auto" w:fill="auto"/>
          </w:tcPr>
          <w:p w14:paraId="16709B50" w14:textId="6D61E745" w:rsidR="004A3FDC" w:rsidRPr="006B0A65" w:rsidRDefault="00B05566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1,720</w:t>
            </w:r>
          </w:p>
        </w:tc>
        <w:tc>
          <w:tcPr>
            <w:tcW w:w="270" w:type="dxa"/>
          </w:tcPr>
          <w:p w14:paraId="790319FC" w14:textId="77777777" w:rsidR="004A3FDC" w:rsidRPr="006B0A65" w:rsidRDefault="004A3FDC" w:rsidP="004A3FDC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08D528" w14:textId="47980D02" w:rsidR="004A3FDC" w:rsidRPr="006B0A65" w:rsidRDefault="004A3FDC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E615B4" w14:textId="77777777" w:rsidR="004A3FDC" w:rsidRPr="006B0A65" w:rsidRDefault="004A3FDC" w:rsidP="004A3FDC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DB80BE" w14:textId="68FDC555" w:rsidR="004A3FDC" w:rsidRPr="006B0A65" w:rsidRDefault="00ED4B12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E6D7A8" w14:textId="77777777" w:rsidR="004A3FDC" w:rsidRPr="006B0A65" w:rsidRDefault="004A3FDC" w:rsidP="004A3FDC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2AEC31AF" w14:textId="06D293B7" w:rsidR="004A3FDC" w:rsidRPr="006B0A65" w:rsidRDefault="004A3FDC" w:rsidP="004A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968723C" w14:textId="2F524CBB" w:rsidR="002D772D" w:rsidRDefault="002D772D" w:rsidP="000476DF">
      <w:pPr>
        <w:tabs>
          <w:tab w:val="left" w:pos="540"/>
          <w:tab w:val="left" w:pos="1080"/>
        </w:tabs>
        <w:ind w:firstLine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E07CDFD" w14:textId="77777777" w:rsidR="008F1F17" w:rsidRDefault="008F1F17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spacing w:line="240" w:lineRule="auto"/>
        <w:ind w:left="1053" w:hanging="504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BE2627E" w14:textId="53993BDE" w:rsidR="00947C7B" w:rsidRDefault="00BE0CED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spacing w:line="240" w:lineRule="auto"/>
        <w:ind w:left="1053" w:hanging="504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A91486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91486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A91486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067BB3" w:rsidRPr="00E34404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สัญญาที่สำคัญ</w:t>
      </w:r>
    </w:p>
    <w:p w14:paraId="6BECCE37" w14:textId="77777777" w:rsidR="00117746" w:rsidRDefault="00117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441FC3DC" w14:textId="79F88863" w:rsidR="00067BB3" w:rsidRPr="00067BB3" w:rsidRDefault="008C4B59" w:rsidP="00724839">
      <w:pPr>
        <w:tabs>
          <w:tab w:val="left" w:pos="540"/>
          <w:tab w:val="left" w:pos="1008"/>
        </w:tabs>
        <w:ind w:left="909" w:right="-297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68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</w:t>
      </w:r>
      <w:r w:rsidR="00067BB3" w:rsidRPr="00706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ขายทรัพย์สิน</w:t>
      </w:r>
    </w:p>
    <w:p w14:paraId="55148583" w14:textId="2E494005" w:rsidR="00A91486" w:rsidRDefault="005E1450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right="-297" w:hanging="27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5AAEC189" w14:textId="1E50940D" w:rsidR="00575218" w:rsidRPr="007068A3" w:rsidRDefault="00024E98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53" w:right="-189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ในระหว่าง</w:t>
      </w:r>
      <w:r w:rsidR="000648EA">
        <w:rPr>
          <w:rFonts w:asciiTheme="majorBidi" w:eastAsia="Calibri" w:hAnsiTheme="majorBidi" w:cstheme="majorBidi" w:hint="cs"/>
          <w:sz w:val="30"/>
          <w:szCs w:val="30"/>
          <w:cs/>
        </w:rPr>
        <w:t xml:space="preserve">ไตรมาสที่ </w:t>
      </w:r>
      <w:r w:rsidR="002D4E6D">
        <w:rPr>
          <w:rFonts w:asciiTheme="majorBidi" w:eastAsia="Calibri" w:hAnsiTheme="majorBidi" w:cstheme="majorBidi"/>
          <w:sz w:val="30"/>
          <w:szCs w:val="30"/>
        </w:rPr>
        <w:t>2</w:t>
      </w:r>
      <w:r w:rsidR="000648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648EA">
        <w:rPr>
          <w:rFonts w:asciiTheme="majorBidi" w:eastAsia="Calibri" w:hAnsiTheme="majorBidi" w:cstheme="majorBidi" w:hint="cs"/>
          <w:sz w:val="30"/>
          <w:szCs w:val="30"/>
          <w:cs/>
        </w:rPr>
        <w:t>ปี</w:t>
      </w:r>
      <w:r w:rsidR="00B9540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B95406">
        <w:rPr>
          <w:rFonts w:asciiTheme="majorBidi" w:eastAsia="Calibri" w:hAnsiTheme="majorBidi" w:cstheme="majorBidi"/>
          <w:sz w:val="30"/>
          <w:szCs w:val="30"/>
        </w:rPr>
        <w:t>2564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บริษัท ซีพีเอฟ เทรดดิ้ง จำกัด ซึ่งเป็นบริษัทย่อยที่บริษัทถือหุ้นทางอ้อมในสัดส่วนร้อยละ </w:t>
      </w:r>
      <w:r w:rsidR="00575218" w:rsidRPr="007068A3">
        <w:rPr>
          <w:rFonts w:asciiTheme="majorBidi" w:eastAsia="Calibri" w:hAnsiTheme="majorBidi" w:cstheme="majorBidi"/>
          <w:sz w:val="30"/>
          <w:szCs w:val="30"/>
        </w:rPr>
        <w:t xml:space="preserve">99.99 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ของหุ้นที่ออกและชำระ</w:t>
      </w:r>
      <w:r w:rsidR="00575218" w:rsidRPr="007068A3">
        <w:rPr>
          <w:rFonts w:asciiTheme="majorBidi" w:eastAsia="Calibri" w:hAnsiTheme="majorBidi" w:cstheme="majorBidi"/>
          <w:sz w:val="30"/>
          <w:szCs w:val="30"/>
          <w:cs/>
        </w:rPr>
        <w:t>แล้ว</w:t>
      </w:r>
      <w:r w:rsidR="00534A1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ได้เข้าทำสัญญาขายทรัพย์สินบางส่วนที่เกี่ยวข้องกับการ</w:t>
      </w:r>
      <w:r w:rsidR="002F1345">
        <w:rPr>
          <w:rFonts w:asciiTheme="majorBidi" w:eastAsia="Calibri" w:hAnsiTheme="majorBidi" w:cstheme="majorBidi"/>
          <w:sz w:val="30"/>
          <w:szCs w:val="30"/>
        </w:rPr>
        <w:br/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จัดจำหน่ายสินค้าเนื้อสัตว์และผลิตภัณฑ์อาหารให้กับลูกค้าทั่วไป ร้านอาหารขนาดเล็ก</w:t>
      </w:r>
      <w:r w:rsidR="008F271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และโรงแรมขนาดเล็กกับบริษัท เอก</w:t>
      </w:r>
      <w:r w:rsidR="00575218" w:rsidRPr="007068A3">
        <w:rPr>
          <w:rFonts w:asciiTheme="majorBidi" w:eastAsia="Calibri" w:hAnsiTheme="majorBidi" w:cstheme="majorBidi"/>
          <w:sz w:val="30"/>
          <w:szCs w:val="30"/>
        </w:rPr>
        <w:t>-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ชัย ด</w:t>
      </w:r>
      <w:r w:rsidR="00444082">
        <w:rPr>
          <w:rFonts w:asciiTheme="majorBidi" w:eastAsia="Calibri" w:hAnsiTheme="majorBidi" w:cstheme="majorBidi" w:hint="cs"/>
          <w:sz w:val="30"/>
          <w:szCs w:val="30"/>
          <w:cs/>
        </w:rPr>
        <w:t>ี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สทริบิวชั่น ซิสเทม จำกัด</w:t>
      </w:r>
      <w:r w:rsidR="00575218" w:rsidRPr="007068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700AF4">
        <w:rPr>
          <w:rFonts w:asciiTheme="majorBidi" w:eastAsia="Calibri" w:hAnsiTheme="majorBidi" w:cstheme="majorBidi" w:hint="cs"/>
          <w:sz w:val="30"/>
          <w:szCs w:val="30"/>
          <w:cs/>
        </w:rPr>
        <w:t>เป็น</w:t>
      </w:r>
      <w:r w:rsidR="00575218" w:rsidRPr="007068A3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700AF4">
        <w:rPr>
          <w:rFonts w:asciiTheme="majorBidi" w:eastAsia="Calibri" w:hAnsiTheme="majorBidi" w:cstheme="majorBidi" w:hint="cs"/>
          <w:sz w:val="30"/>
          <w:szCs w:val="30"/>
          <w:cs/>
        </w:rPr>
        <w:t>ร่วมทางอ้อมของกลุ่มบริษัท</w:t>
      </w:r>
      <w:r w:rsidR="00CF5E70" w:rsidRPr="007068A3"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เป็นจำนวนเงินรวม</w:t>
      </w:r>
      <w:r w:rsidR="0097605A">
        <w:rPr>
          <w:rFonts w:asciiTheme="majorBidi" w:eastAsia="Calibri" w:hAnsiTheme="majorBidi" w:cstheme="majorBidi" w:hint="cs"/>
          <w:sz w:val="30"/>
          <w:szCs w:val="30"/>
          <w:cs/>
        </w:rPr>
        <w:t>ประมาณ</w:t>
      </w:r>
      <w:r w:rsidR="00CF5E70" w:rsidRPr="007068A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CF5E70" w:rsidRPr="007068A3">
        <w:rPr>
          <w:rFonts w:asciiTheme="majorBidi" w:eastAsia="Calibri" w:hAnsiTheme="majorBidi" w:cstheme="majorBidi"/>
          <w:sz w:val="30"/>
          <w:szCs w:val="30"/>
        </w:rPr>
        <w:t>86</w:t>
      </w:r>
      <w:r w:rsidR="00CF5E70">
        <w:rPr>
          <w:rFonts w:asciiTheme="majorBidi" w:eastAsia="Calibri" w:hAnsiTheme="majorBidi" w:cstheme="majorBidi"/>
          <w:sz w:val="30"/>
          <w:szCs w:val="30"/>
        </w:rPr>
        <w:t>2</w:t>
      </w:r>
      <w:r w:rsidR="00CF5E70" w:rsidRPr="007068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F5E70" w:rsidRPr="007068A3">
        <w:rPr>
          <w:rFonts w:asciiTheme="majorBidi" w:eastAsia="Calibri" w:hAnsiTheme="majorBidi" w:cstheme="majorBidi" w:hint="cs"/>
          <w:sz w:val="30"/>
          <w:szCs w:val="30"/>
          <w:cs/>
        </w:rPr>
        <w:t>ล้านบาท</w:t>
      </w:r>
    </w:p>
    <w:p w14:paraId="7D437D68" w14:textId="77777777" w:rsidR="00575218" w:rsidRPr="007068A3" w:rsidRDefault="00575218" w:rsidP="00575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12EFA6A" w14:textId="1C5B6D56" w:rsidR="00575218" w:rsidRPr="007068A3" w:rsidRDefault="00575218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2" w:right="-171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068A3">
        <w:rPr>
          <w:rFonts w:asciiTheme="majorBidi" w:eastAsia="Calibri" w:hAnsiTheme="majorBidi" w:cstheme="majorBidi"/>
          <w:sz w:val="30"/>
          <w:szCs w:val="30"/>
          <w:cs/>
        </w:rPr>
        <w:t>ทั้งนี้ ในส่วนของทรัพย์สินถาวรและทรัพย์สินที่มีตัวตนจะมีการตรวจนับและปรับปรุงราคาโดยคิดมูลค่า ณ วันที่ชำระราคาและโอนกรรมสิทธิ์ทรัพย์สิน</w:t>
      </w:r>
      <w:r w:rsidR="005F5223">
        <w:rPr>
          <w:rFonts w:asciiTheme="majorBidi" w:eastAsia="Calibri" w:hAnsiTheme="majorBidi" w:cstheme="majorBidi" w:hint="cs"/>
          <w:sz w:val="30"/>
          <w:szCs w:val="30"/>
          <w:cs/>
        </w:rPr>
        <w:t>ดังกล่าว</w:t>
      </w:r>
    </w:p>
    <w:p w14:paraId="22498342" w14:textId="77777777" w:rsidR="00575218" w:rsidRPr="007068A3" w:rsidRDefault="00575218" w:rsidP="00575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ACF331" w14:textId="6AB75077" w:rsidR="00ED466A" w:rsidRDefault="00575218" w:rsidP="00332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53" w:right="-19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2568C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BB6D1B" w:rsidRPr="00D2568C">
        <w:rPr>
          <w:rFonts w:asciiTheme="majorBidi" w:eastAsia="Calibri" w:hAnsiTheme="majorBidi" w:cstheme="majorBidi"/>
          <w:sz w:val="30"/>
          <w:szCs w:val="30"/>
        </w:rPr>
        <w:t>30</w:t>
      </w:r>
      <w:r w:rsidRPr="00D2568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A67D0" w:rsidRPr="00D2568C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D2568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2568C">
        <w:rPr>
          <w:rFonts w:asciiTheme="majorBidi" w:eastAsia="Calibri" w:hAnsiTheme="majorBidi" w:cstheme="majorBidi"/>
          <w:sz w:val="30"/>
          <w:szCs w:val="30"/>
        </w:rPr>
        <w:t xml:space="preserve">2564 </w:t>
      </w:r>
      <w:r w:rsidRPr="00D2568C">
        <w:rPr>
          <w:rFonts w:asciiTheme="majorBidi" w:eastAsia="Calibri" w:hAnsiTheme="majorBidi" w:cstheme="majorBidi" w:hint="cs"/>
          <w:sz w:val="30"/>
          <w:szCs w:val="30"/>
          <w:cs/>
        </w:rPr>
        <w:t>รายการขายทรัพย์สินดังกล่าวยังไม่เสร็จสิ้น</w:t>
      </w:r>
      <w:r w:rsidR="000B6D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B6D38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="005B3B5C">
        <w:rPr>
          <w:rFonts w:asciiTheme="majorBidi" w:eastAsia="Calibri" w:hAnsiTheme="majorBidi" w:cstheme="majorBidi" w:hint="cs"/>
          <w:sz w:val="30"/>
          <w:szCs w:val="30"/>
          <w:cs/>
        </w:rPr>
        <w:t>ได้จัดประเภท</w:t>
      </w:r>
      <w:r w:rsidR="0028633B" w:rsidRPr="0028633B">
        <w:rPr>
          <w:rFonts w:asciiTheme="majorBidi" w:eastAsia="Calibri" w:hAnsiTheme="majorBidi" w:cs="Angsana New" w:hint="cs"/>
          <w:sz w:val="30"/>
          <w:szCs w:val="30"/>
          <w:cs/>
        </w:rPr>
        <w:t>ทรัพย์สินดังกล่าวเป็นสินทรัพย์ไม่หมุนเวียนที่จัดประเภทเป็นสินทรัพย์ที่ถือไว้เพื่อขายและหนี้สินที่รวมในกลุ่มสินทรัพย์ที่จะจำหน่ายที่จัดประเภทเป็นสินทรัพย์ที่ถือไว้เพื่อขาย</w:t>
      </w:r>
      <w:r w:rsidR="000E6C98">
        <w:rPr>
          <w:rFonts w:asciiTheme="majorBidi" w:eastAsia="Calibri" w:hAnsiTheme="majorBidi" w:cstheme="majorBidi" w:hint="cs"/>
          <w:sz w:val="30"/>
          <w:szCs w:val="30"/>
          <w:cs/>
        </w:rPr>
        <w:t>ในงบแสดงฐานะ</w:t>
      </w:r>
      <w:r w:rsidR="00E23754">
        <w:rPr>
          <w:rFonts w:asciiTheme="majorBidi" w:eastAsia="Calibri" w:hAnsiTheme="majorBidi" w:cstheme="majorBidi" w:hint="cs"/>
          <w:sz w:val="30"/>
          <w:szCs w:val="30"/>
          <w:cs/>
        </w:rPr>
        <w:t>การเงินรวม</w:t>
      </w:r>
    </w:p>
    <w:p w14:paraId="05ECCD45" w14:textId="5A9CB481" w:rsidR="00724839" w:rsidRDefault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14163D" w14:textId="1FADDDFE" w:rsidR="00C142F6" w:rsidRPr="006B0A65" w:rsidRDefault="00BE0CED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F21309" w:rsidRPr="006B0A65">
        <w:rPr>
          <w:rFonts w:asciiTheme="majorBidi" w:hAnsiTheme="majorBidi" w:cstheme="majorBidi"/>
          <w:sz w:val="30"/>
          <w:szCs w:val="30"/>
        </w:rPr>
        <w:tab/>
      </w:r>
      <w:r w:rsidR="00EE3618" w:rsidRPr="00EE3618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  <w:r w:rsidR="008F0D0F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EE3618" w:rsidRPr="00EE3618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</w:p>
    <w:p w14:paraId="10A5D0B2" w14:textId="101D864B" w:rsidR="00DC5B51" w:rsidRPr="00A72A1A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56CD5D70" w:rsidR="00242380" w:rsidRPr="00242380" w:rsidRDefault="006B0A65" w:rsidP="00507574">
      <w:pPr>
        <w:pStyle w:val="BodyText2"/>
        <w:ind w:left="547" w:right="-43" w:hanging="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742C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="00C94FB8" w:rsidRPr="00C94FB8">
        <w:rPr>
          <w:rFonts w:ascii="Angsana New" w:hAnsi="Angsana New" w:cs="Angsana New" w:hint="cs"/>
          <w:sz w:val="30"/>
          <w:szCs w:val="30"/>
          <w:cs/>
        </w:rPr>
        <w:t>ที่มีสาระสำคัญสำหรับ</w:t>
      </w:r>
      <w:r w:rsidRPr="00C94FB8">
        <w:rPr>
          <w:rFonts w:ascii="Angsana New" w:hAnsi="Angsana New" w:cs="Angsana New"/>
          <w:sz w:val="30"/>
          <w:szCs w:val="30"/>
          <w:cs/>
        </w:rPr>
        <w:t>งวด</w:t>
      </w:r>
      <w:r w:rsidR="002205F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94FB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E3821">
        <w:rPr>
          <w:rFonts w:ascii="Angsana New" w:hAnsi="Angsana New" w:cs="Angsana New"/>
          <w:sz w:val="30"/>
          <w:szCs w:val="30"/>
        </w:rPr>
        <w:t xml:space="preserve">30 </w:t>
      </w:r>
      <w:r w:rsidR="002205F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E3821">
        <w:rPr>
          <w:rFonts w:ascii="Angsana New" w:hAnsi="Angsana New" w:cs="Angsana New"/>
          <w:sz w:val="30"/>
          <w:szCs w:val="30"/>
        </w:rPr>
        <w:t xml:space="preserve"> 2564</w:t>
      </w:r>
    </w:p>
    <w:p w14:paraId="4D69EA3A" w14:textId="77777777" w:rsidR="00C94FB8" w:rsidRPr="002205F7" w:rsidRDefault="00C94FB8" w:rsidP="00C94FB8">
      <w:pPr>
        <w:pStyle w:val="BodyText2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37"/>
        <w:gridCol w:w="2283"/>
        <w:gridCol w:w="270"/>
        <w:gridCol w:w="2124"/>
      </w:tblGrid>
      <w:tr w:rsidR="00B447EF" w:rsidRPr="00514726" w14:paraId="0ED2C812" w14:textId="77777777" w:rsidTr="00897CCC">
        <w:tc>
          <w:tcPr>
            <w:tcW w:w="4770" w:type="dxa"/>
            <w:vAlign w:val="bottom"/>
          </w:tcPr>
          <w:p w14:paraId="3F6112D2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237" w:type="dxa"/>
          </w:tcPr>
          <w:p w14:paraId="6BB5DA31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0F92D3C4" w14:textId="54C94553" w:rsidR="00B447EF" w:rsidRPr="00954E7A" w:rsidRDefault="00B447EF" w:rsidP="00B447EF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4E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4E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B447EF" w:rsidRPr="00514726" w14:paraId="6FF4D1D8" w14:textId="77777777" w:rsidTr="00897CCC">
        <w:tc>
          <w:tcPr>
            <w:tcW w:w="4770" w:type="dxa"/>
            <w:vAlign w:val="bottom"/>
          </w:tcPr>
          <w:p w14:paraId="12F114F7" w14:textId="1C25DF69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237" w:type="dxa"/>
          </w:tcPr>
          <w:p w14:paraId="27F2C88B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  <w:vAlign w:val="bottom"/>
          </w:tcPr>
          <w:p w14:paraId="28044780" w14:textId="7C751BFB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54E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54E7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737CC85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25921322" w14:textId="0AF2E348" w:rsidR="00B447EF" w:rsidRPr="00954E7A" w:rsidRDefault="00B447E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4E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4E7A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B447EF" w:rsidRPr="00514726" w14:paraId="2BB1668A" w14:textId="77777777" w:rsidTr="00897CCC">
        <w:trPr>
          <w:trHeight w:hRule="exact" w:val="144"/>
        </w:trPr>
        <w:tc>
          <w:tcPr>
            <w:tcW w:w="4770" w:type="dxa"/>
            <w:shd w:val="clear" w:color="auto" w:fill="auto"/>
            <w:vAlign w:val="bottom"/>
          </w:tcPr>
          <w:p w14:paraId="1E234B26" w14:textId="6994E2A9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7" w:type="dxa"/>
          </w:tcPr>
          <w:p w14:paraId="5BD00DAF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7" w:type="dxa"/>
            <w:gridSpan w:val="3"/>
          </w:tcPr>
          <w:p w14:paraId="57A9E48A" w14:textId="72F41675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B447EF" w:rsidRPr="00514726" w14:paraId="6000CDFD" w14:textId="77777777" w:rsidTr="00897CCC">
        <w:tc>
          <w:tcPr>
            <w:tcW w:w="4770" w:type="dxa"/>
            <w:vAlign w:val="bottom"/>
          </w:tcPr>
          <w:p w14:paraId="4FB77EE5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C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0BC1BC0F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</w:tcPr>
          <w:p w14:paraId="22583303" w14:textId="77777777" w:rsidR="00B447EF" w:rsidRPr="00954E7A" w:rsidRDefault="00B447EF" w:rsidP="001B4997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A9D055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4" w:type="dxa"/>
          </w:tcPr>
          <w:p w14:paraId="09AA2958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A60" w:rsidRPr="00514726" w14:paraId="5A94BEDC" w14:textId="77777777" w:rsidTr="00897CCC">
        <w:tc>
          <w:tcPr>
            <w:tcW w:w="4770" w:type="dxa"/>
            <w:vAlign w:val="bottom"/>
          </w:tcPr>
          <w:p w14:paraId="227EBC3E" w14:textId="4FE5C18E" w:rsidR="00D13A60" w:rsidRPr="00FA7C69" w:rsidRDefault="00301054" w:rsidP="0022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6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</w:t>
            </w:r>
            <w:r w:rsidR="00F37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A018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2340">
              <w:rPr>
                <w:rFonts w:asciiTheme="majorBidi" w:hAnsiTheme="majorBidi" w:cstheme="majorBidi"/>
                <w:sz w:val="30"/>
                <w:szCs w:val="30"/>
              </w:rPr>
              <w:t>C.P. Aquaculture</w:t>
            </w:r>
            <w:r w:rsidR="00DB59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5985" w:rsidRPr="00EE2340">
              <w:rPr>
                <w:rFonts w:asciiTheme="majorBidi" w:hAnsiTheme="majorBidi" w:cstheme="majorBidi"/>
                <w:sz w:val="30"/>
                <w:szCs w:val="30"/>
              </w:rPr>
              <w:t>(India)</w:t>
            </w:r>
            <w:r w:rsidR="00F377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3773C" w:rsidRPr="00EE2340">
              <w:rPr>
                <w:rFonts w:asciiTheme="majorBidi" w:hAnsiTheme="majorBidi" w:cstheme="majorBidi"/>
                <w:sz w:val="30"/>
                <w:szCs w:val="30"/>
              </w:rPr>
              <w:t xml:space="preserve">Private </w:t>
            </w:r>
            <w:r w:rsidR="00897CCC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237" w:type="dxa"/>
          </w:tcPr>
          <w:p w14:paraId="73086D96" w14:textId="77777777" w:rsidR="00D13A60" w:rsidRPr="00954E7A" w:rsidRDefault="00D13A60" w:rsidP="002256F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</w:tcPr>
          <w:p w14:paraId="2561163E" w14:textId="627B9A48" w:rsidR="00D13A60" w:rsidRPr="00954E7A" w:rsidRDefault="00897CCC" w:rsidP="001B4997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9F2104" w14:textId="77777777" w:rsidR="00D13A60" w:rsidRPr="00954E7A" w:rsidRDefault="00D13A60" w:rsidP="0022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4" w:type="dxa"/>
          </w:tcPr>
          <w:p w14:paraId="2BC25DC9" w14:textId="04843873" w:rsidR="00D13A60" w:rsidRPr="00680A57" w:rsidRDefault="00897CCC" w:rsidP="00186D0A">
            <w:pPr>
              <w:pStyle w:val="acctfourfigures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B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B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</w:tr>
      <w:tr w:rsidR="00AF5EA4" w:rsidRPr="00514726" w14:paraId="3C4778C8" w14:textId="77777777" w:rsidTr="00897CCC">
        <w:tc>
          <w:tcPr>
            <w:tcW w:w="4770" w:type="dxa"/>
            <w:vAlign w:val="bottom"/>
          </w:tcPr>
          <w:p w14:paraId="59099753" w14:textId="5A956677" w:rsidR="00AF5EA4" w:rsidRPr="00A0186C" w:rsidRDefault="00BF372C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AF5EA4" w:rsidRPr="00A0186C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="00AF5EA4" w:rsidRPr="00A018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EA4">
              <w:rPr>
                <w:rFonts w:asciiTheme="majorBidi" w:hAnsiTheme="majorBidi" w:cstheme="majorBidi"/>
                <w:sz w:val="30"/>
                <w:szCs w:val="30"/>
              </w:rPr>
              <w:t>Homegrown</w:t>
            </w:r>
            <w:r w:rsidR="00DB5985" w:rsidRPr="00DB5985">
              <w:rPr>
                <w:rFonts w:asciiTheme="majorBidi" w:hAnsiTheme="majorBidi" w:cstheme="majorBidi"/>
                <w:sz w:val="30"/>
                <w:szCs w:val="30"/>
              </w:rPr>
              <w:t xml:space="preserve"> Shrimp (USA) LLC</w:t>
            </w:r>
          </w:p>
        </w:tc>
        <w:tc>
          <w:tcPr>
            <w:tcW w:w="237" w:type="dxa"/>
          </w:tcPr>
          <w:p w14:paraId="5C31FF50" w14:textId="77777777" w:rsidR="00AF5EA4" w:rsidRPr="00954E7A" w:rsidRDefault="00AF5EA4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</w:tcPr>
          <w:p w14:paraId="051C812C" w14:textId="49E63BEA" w:rsidR="00AF5EA4" w:rsidRDefault="00523C88" w:rsidP="00844A7D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94380C" w14:textId="77777777" w:rsidR="00AF5EA4" w:rsidRPr="00954E7A" w:rsidRDefault="00AF5EA4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4" w:type="dxa"/>
          </w:tcPr>
          <w:p w14:paraId="1E36EDA4" w14:textId="577E7B73" w:rsidR="00AF5EA4" w:rsidRPr="00954E7A" w:rsidRDefault="00523C88" w:rsidP="00BD2A80">
            <w:pPr>
              <w:pStyle w:val="acctfourfigures"/>
              <w:tabs>
                <w:tab w:val="clear" w:pos="765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B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</w:tr>
      <w:tr w:rsidR="00E129EC" w:rsidRPr="00514726" w14:paraId="06D2466E" w14:textId="77777777" w:rsidTr="00897CCC">
        <w:tc>
          <w:tcPr>
            <w:tcW w:w="4770" w:type="dxa"/>
            <w:vAlign w:val="bottom"/>
          </w:tcPr>
          <w:p w14:paraId="0BC377B4" w14:textId="2E574B6F" w:rsidR="00E129EC" w:rsidRDefault="00AA4CB9" w:rsidP="00E1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E129EC" w:rsidRPr="00A0186C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="00E129EC" w:rsidRPr="00A018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129EC">
              <w:rPr>
                <w:rFonts w:asciiTheme="majorBidi" w:hAnsiTheme="majorBidi" w:cstheme="majorBidi"/>
                <w:sz w:val="30"/>
                <w:szCs w:val="30"/>
              </w:rPr>
              <w:t>CPF Poland S.A.</w:t>
            </w:r>
          </w:p>
        </w:tc>
        <w:tc>
          <w:tcPr>
            <w:tcW w:w="237" w:type="dxa"/>
          </w:tcPr>
          <w:p w14:paraId="64D3E996" w14:textId="77777777" w:rsidR="00E129EC" w:rsidRPr="00954E7A" w:rsidRDefault="00E129EC" w:rsidP="00E129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</w:tcPr>
          <w:p w14:paraId="30B51E59" w14:textId="3AF7C929" w:rsidR="00E129EC" w:rsidRDefault="00E129EC" w:rsidP="00E129EC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5A03AA" w14:textId="77777777" w:rsidR="00E129EC" w:rsidRPr="00954E7A" w:rsidRDefault="00E129EC" w:rsidP="00E1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4" w:type="dxa"/>
          </w:tcPr>
          <w:p w14:paraId="2B4B679A" w14:textId="573DF079" w:rsidR="00E129EC" w:rsidRDefault="00E129EC" w:rsidP="00E129EC">
            <w:pPr>
              <w:pStyle w:val="acctfourfigures"/>
              <w:tabs>
                <w:tab w:val="clear" w:pos="765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B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  <w:tr w:rsidR="00B447EF" w:rsidRPr="00514726" w14:paraId="41FB406E" w14:textId="77777777" w:rsidTr="00897CCC">
        <w:tc>
          <w:tcPr>
            <w:tcW w:w="4770" w:type="dxa"/>
            <w:vAlign w:val="bottom"/>
          </w:tcPr>
          <w:p w14:paraId="6C259CDC" w14:textId="0785AB8D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936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ขายเงินลงทุนใน </w:t>
            </w:r>
            <w:r w:rsidR="00037514" w:rsidRPr="00037514">
              <w:rPr>
                <w:rFonts w:asciiTheme="majorBidi" w:hAnsiTheme="majorBidi" w:cstheme="majorBidi"/>
                <w:sz w:val="30"/>
                <w:szCs w:val="30"/>
              </w:rPr>
              <w:t>CP Foods Singapore Pte Ltd.</w:t>
            </w:r>
          </w:p>
        </w:tc>
        <w:tc>
          <w:tcPr>
            <w:tcW w:w="237" w:type="dxa"/>
          </w:tcPr>
          <w:p w14:paraId="5B9C3B96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</w:tcPr>
          <w:p w14:paraId="13A6C7D4" w14:textId="20955461" w:rsidR="00B447EF" w:rsidRPr="00954E7A" w:rsidRDefault="00523C88" w:rsidP="00844A7D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4CDDCC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4" w:type="dxa"/>
          </w:tcPr>
          <w:p w14:paraId="1FE57D0E" w14:textId="70DE56FD" w:rsidR="00B447EF" w:rsidRPr="00954E7A" w:rsidRDefault="00523C88" w:rsidP="00186D0A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4B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6AAF" w:rsidRPr="002062AA" w14:paraId="092374C3" w14:textId="77777777" w:rsidTr="00897CCC">
        <w:tc>
          <w:tcPr>
            <w:tcW w:w="4770" w:type="dxa"/>
            <w:vAlign w:val="bottom"/>
          </w:tcPr>
          <w:p w14:paraId="331936A2" w14:textId="77777777" w:rsidR="008B6AAF" w:rsidRPr="00FA7C69" w:rsidRDefault="008B6AA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951C3C9" w14:textId="77777777" w:rsidR="008B6AAF" w:rsidRPr="00954E7A" w:rsidRDefault="008B6AA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3" w:type="dxa"/>
            <w:vAlign w:val="bottom"/>
          </w:tcPr>
          <w:p w14:paraId="00D0D52F" w14:textId="77777777" w:rsidR="008B6AAF" w:rsidRPr="00523C88" w:rsidRDefault="008B6AA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8F1369" w14:textId="77777777" w:rsidR="008B6AAF" w:rsidRPr="00523C88" w:rsidRDefault="008B6AA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24" w:type="dxa"/>
            <w:vAlign w:val="bottom"/>
          </w:tcPr>
          <w:p w14:paraId="19E88AD9" w14:textId="77777777" w:rsidR="008B6AAF" w:rsidRPr="00523C88" w:rsidRDefault="008B6AA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5F68" w:rsidRPr="002062AA" w14:paraId="5B49C365" w14:textId="77777777" w:rsidTr="00897CCC">
        <w:tc>
          <w:tcPr>
            <w:tcW w:w="4770" w:type="dxa"/>
            <w:vAlign w:val="bottom"/>
          </w:tcPr>
          <w:p w14:paraId="62B90013" w14:textId="77777777" w:rsidR="002E5F68" w:rsidRPr="00FA7C69" w:rsidRDefault="002E5F68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E44C1B9" w14:textId="77777777" w:rsidR="002E5F68" w:rsidRPr="00954E7A" w:rsidRDefault="002E5F68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3" w:type="dxa"/>
            <w:vAlign w:val="bottom"/>
          </w:tcPr>
          <w:p w14:paraId="5EC8DAD4" w14:textId="77777777" w:rsidR="002E5F68" w:rsidRPr="00523C88" w:rsidRDefault="002E5F68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7FE456" w14:textId="77777777" w:rsidR="002E5F68" w:rsidRPr="00523C88" w:rsidRDefault="002E5F68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24" w:type="dxa"/>
            <w:vAlign w:val="bottom"/>
          </w:tcPr>
          <w:p w14:paraId="7767919A" w14:textId="77777777" w:rsidR="002E5F68" w:rsidRPr="00523C88" w:rsidRDefault="002E5F68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CCC" w:rsidRPr="002062AA" w14:paraId="782DEF94" w14:textId="77777777" w:rsidTr="00897CCC">
        <w:tc>
          <w:tcPr>
            <w:tcW w:w="4770" w:type="dxa"/>
            <w:vAlign w:val="bottom"/>
          </w:tcPr>
          <w:p w14:paraId="02065823" w14:textId="77777777" w:rsidR="00897CCC" w:rsidRPr="00FA7C69" w:rsidRDefault="00897CCC" w:rsidP="00897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86FF43B" w14:textId="77777777" w:rsidR="00897CCC" w:rsidRPr="00954E7A" w:rsidRDefault="00897CCC" w:rsidP="00897C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3" w:type="dxa"/>
            <w:vAlign w:val="bottom"/>
          </w:tcPr>
          <w:p w14:paraId="09F95A26" w14:textId="77777777" w:rsidR="00897CCC" w:rsidRPr="00523C88" w:rsidRDefault="00897CCC" w:rsidP="00897C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041EB3" w14:textId="77777777" w:rsidR="00897CCC" w:rsidRPr="00523C88" w:rsidRDefault="00897CCC" w:rsidP="00897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24" w:type="dxa"/>
            <w:vAlign w:val="bottom"/>
          </w:tcPr>
          <w:p w14:paraId="3F1A8A06" w14:textId="77777777" w:rsidR="00897CCC" w:rsidRPr="00523C88" w:rsidRDefault="00897CCC" w:rsidP="00897C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5F68" w:rsidRPr="002062AA" w14:paraId="08007051" w14:textId="77777777" w:rsidTr="00897CCC">
        <w:tc>
          <w:tcPr>
            <w:tcW w:w="9684" w:type="dxa"/>
            <w:gridSpan w:val="5"/>
            <w:vAlign w:val="bottom"/>
          </w:tcPr>
          <w:p w14:paraId="64AAD028" w14:textId="440B960B" w:rsidR="002E5F68" w:rsidRPr="002E5F68" w:rsidRDefault="002E5F68" w:rsidP="002E5F68">
            <w:pPr>
              <w:pStyle w:val="BodyText2"/>
              <w:ind w:left="12" w:right="-43" w:hanging="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742C">
              <w:rPr>
                <w:rFonts w:ascii="Angsana New" w:hAnsi="Angsana New" w:cs="Angsana New"/>
                <w:sz w:val="30"/>
                <w:szCs w:val="30"/>
                <w:cs/>
              </w:rPr>
              <w:t>รายการเคลื่อนไหว</w:t>
            </w:r>
            <w:r w:rsidRPr="00C94FB8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ที่มีสาระสำคัญสำหรับ</w:t>
            </w:r>
            <w:r w:rsidRPr="00C94FB8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C94FB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5F68" w:rsidRPr="002062AA" w14:paraId="7020A338" w14:textId="77777777" w:rsidTr="00897CCC">
        <w:tc>
          <w:tcPr>
            <w:tcW w:w="9684" w:type="dxa"/>
            <w:gridSpan w:val="5"/>
            <w:vAlign w:val="bottom"/>
          </w:tcPr>
          <w:p w14:paraId="43069F78" w14:textId="77777777" w:rsidR="002E5F68" w:rsidRPr="004F742C" w:rsidRDefault="002E5F68" w:rsidP="002E5F68">
            <w:pPr>
              <w:pStyle w:val="BodyText2"/>
              <w:ind w:left="547" w:right="-43" w:hanging="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6AAF" w:rsidRPr="00514726" w14:paraId="57CE7E52" w14:textId="77777777" w:rsidTr="00897CCC">
        <w:tc>
          <w:tcPr>
            <w:tcW w:w="4770" w:type="dxa"/>
            <w:vAlign w:val="bottom"/>
          </w:tcPr>
          <w:p w14:paraId="447DE104" w14:textId="77777777" w:rsidR="008B6AAF" w:rsidRPr="00954E7A" w:rsidRDefault="008B6AAF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237" w:type="dxa"/>
          </w:tcPr>
          <w:p w14:paraId="2C2E3098" w14:textId="77777777" w:rsidR="008B6AAF" w:rsidRPr="00954E7A" w:rsidRDefault="008B6AAF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030AFE68" w14:textId="77777777" w:rsidR="008B6AAF" w:rsidRPr="00954E7A" w:rsidRDefault="008B6AAF" w:rsidP="00434DAF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4E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4E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8B6AAF" w:rsidRPr="00514726" w14:paraId="633F4910" w14:textId="77777777" w:rsidTr="00897CCC">
        <w:tc>
          <w:tcPr>
            <w:tcW w:w="4770" w:type="dxa"/>
            <w:vAlign w:val="bottom"/>
          </w:tcPr>
          <w:p w14:paraId="27D105E1" w14:textId="77777777" w:rsidR="008B6AAF" w:rsidRPr="00954E7A" w:rsidRDefault="008B6AAF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237" w:type="dxa"/>
          </w:tcPr>
          <w:p w14:paraId="18DB5D69" w14:textId="77777777" w:rsidR="008B6AAF" w:rsidRPr="00954E7A" w:rsidRDefault="008B6AAF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  <w:vAlign w:val="bottom"/>
          </w:tcPr>
          <w:p w14:paraId="329B425D" w14:textId="09EA39E7" w:rsidR="008B6AAF" w:rsidRPr="00954E7A" w:rsidRDefault="008B6AAF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54E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94DACA0" w14:textId="77777777" w:rsidR="008B6AAF" w:rsidRPr="00954E7A" w:rsidRDefault="008B6AAF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03E42A81" w14:textId="77777777" w:rsidR="008B6AAF" w:rsidRPr="00954E7A" w:rsidRDefault="008B6AA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4E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4E7A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8B6AAF" w:rsidRPr="002062AA" w14:paraId="0E192EC5" w14:textId="77777777" w:rsidTr="00897CCC">
        <w:trPr>
          <w:trHeight w:hRule="exact" w:val="101"/>
        </w:trPr>
        <w:tc>
          <w:tcPr>
            <w:tcW w:w="4770" w:type="dxa"/>
            <w:vAlign w:val="bottom"/>
          </w:tcPr>
          <w:p w14:paraId="604F007B" w14:textId="77777777" w:rsidR="008B6AAF" w:rsidRPr="00FA7C69" w:rsidRDefault="008B6AA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1D268BE" w14:textId="77777777" w:rsidR="008B6AAF" w:rsidRPr="00954E7A" w:rsidRDefault="008B6AA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3" w:type="dxa"/>
            <w:vAlign w:val="bottom"/>
          </w:tcPr>
          <w:p w14:paraId="100916BF" w14:textId="77777777" w:rsidR="008B6AAF" w:rsidRPr="00523C88" w:rsidRDefault="008B6AA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BA4912" w14:textId="77777777" w:rsidR="008B6AAF" w:rsidRPr="00523C88" w:rsidRDefault="008B6AA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24" w:type="dxa"/>
            <w:vAlign w:val="bottom"/>
          </w:tcPr>
          <w:p w14:paraId="50920D68" w14:textId="77777777" w:rsidR="008B6AAF" w:rsidRPr="00523C88" w:rsidRDefault="008B6AA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7EF" w:rsidRPr="002062AA" w14:paraId="21903B48" w14:textId="77777777" w:rsidTr="00897CCC">
        <w:tc>
          <w:tcPr>
            <w:tcW w:w="4770" w:type="dxa"/>
            <w:vAlign w:val="bottom"/>
          </w:tcPr>
          <w:p w14:paraId="685F992A" w14:textId="77777777" w:rsidR="00B447EF" w:rsidRPr="00954E7A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A7C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7" w:type="dxa"/>
          </w:tcPr>
          <w:p w14:paraId="76E609F2" w14:textId="77777777" w:rsidR="00B447EF" w:rsidRPr="00954E7A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3" w:type="dxa"/>
            <w:vAlign w:val="bottom"/>
          </w:tcPr>
          <w:p w14:paraId="7218921B" w14:textId="77777777" w:rsidR="00B447EF" w:rsidRPr="00523C88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AA0621" w14:textId="77777777" w:rsidR="00B447EF" w:rsidRPr="00523C88" w:rsidRDefault="00B447E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24" w:type="dxa"/>
            <w:vAlign w:val="bottom"/>
          </w:tcPr>
          <w:p w14:paraId="1CB9DE42" w14:textId="77777777" w:rsidR="00B447EF" w:rsidRPr="00523C88" w:rsidRDefault="00B447EF" w:rsidP="00B90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248" w:rsidRPr="002062AA" w14:paraId="473CEAB0" w14:textId="77777777" w:rsidTr="00897CCC">
        <w:tc>
          <w:tcPr>
            <w:tcW w:w="4770" w:type="dxa"/>
            <w:vAlign w:val="bottom"/>
          </w:tcPr>
          <w:p w14:paraId="1679CF43" w14:textId="2C9063B6" w:rsidR="00C33248" w:rsidRPr="00FA7C69" w:rsidRDefault="00C33248" w:rsidP="00C3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6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ซีพี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ออลล์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="00507574" w:rsidRPr="00507574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="00507574" w:rsidRPr="0050757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5935199A" w14:textId="77777777" w:rsidR="00C33248" w:rsidRPr="00954E7A" w:rsidRDefault="00C33248" w:rsidP="00C332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3" w:type="dxa"/>
          </w:tcPr>
          <w:p w14:paraId="652411FE" w14:textId="7DC54E05" w:rsidR="00C33248" w:rsidRPr="00523C88" w:rsidRDefault="00A940E1" w:rsidP="00523C88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2,021</w:t>
            </w:r>
          </w:p>
        </w:tc>
        <w:tc>
          <w:tcPr>
            <w:tcW w:w="270" w:type="dxa"/>
            <w:vAlign w:val="bottom"/>
          </w:tcPr>
          <w:p w14:paraId="33D33070" w14:textId="77777777" w:rsidR="00C33248" w:rsidRPr="00523C88" w:rsidRDefault="00C33248" w:rsidP="0052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4" w:type="dxa"/>
          </w:tcPr>
          <w:p w14:paraId="47F6197F" w14:textId="47D0ED2F" w:rsidR="00C33248" w:rsidRPr="00523C88" w:rsidRDefault="00523C88" w:rsidP="00523C88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33248" w:rsidRPr="00424668" w14:paraId="6ADA277A" w14:textId="77777777" w:rsidTr="00897CCC">
        <w:tc>
          <w:tcPr>
            <w:tcW w:w="5007" w:type="dxa"/>
            <w:gridSpan w:val="2"/>
            <w:vAlign w:val="bottom"/>
          </w:tcPr>
          <w:p w14:paraId="033645FB" w14:textId="5874E5DF" w:rsidR="00C33248" w:rsidRPr="00954E7A" w:rsidRDefault="00507574" w:rsidP="00507574">
            <w:pPr>
              <w:pStyle w:val="acctfourfigures"/>
              <w:tabs>
                <w:tab w:val="clear" w:pos="765"/>
              </w:tabs>
              <w:spacing w:line="240" w:lineRule="auto"/>
              <w:ind w:left="26"/>
              <w:rPr>
                <w:rFonts w:asciiTheme="majorBidi" w:hAnsiTheme="majorBidi" w:cstheme="majorBidi"/>
                <w:sz w:val="30"/>
                <w:szCs w:val="30"/>
              </w:rPr>
            </w:pPr>
            <w:r w:rsidRPr="000936DE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</w:t>
            </w:r>
            <w:r w:rsidRPr="005075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ซีพี</w:t>
            </w:r>
            <w:r w:rsidRPr="005075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7574">
              <w:rPr>
                <w:rFonts w:asciiTheme="majorBidi" w:hAnsiTheme="majorBidi" w:cstheme="majorBidi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2283" w:type="dxa"/>
            <w:vAlign w:val="bottom"/>
          </w:tcPr>
          <w:p w14:paraId="54276EB2" w14:textId="7AB301B1" w:rsidR="00C33248" w:rsidRPr="00954E7A" w:rsidRDefault="00523C88" w:rsidP="00523C88">
            <w:pPr>
              <w:pStyle w:val="acctfourfigures"/>
              <w:tabs>
                <w:tab w:val="clear" w:pos="765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12C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CE8B92" w14:textId="77777777" w:rsidR="00C33248" w:rsidRPr="00523C88" w:rsidRDefault="00C33248" w:rsidP="0052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4" w:type="dxa"/>
            <w:vAlign w:val="bottom"/>
          </w:tcPr>
          <w:p w14:paraId="19CD0F8C" w14:textId="626E6AA0" w:rsidR="00C33248" w:rsidRPr="00523C88" w:rsidRDefault="00523C88" w:rsidP="00523C8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445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</w:t>
            </w:r>
            <w:r w:rsidRPr="00523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917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23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F1556D1" w14:textId="77777777" w:rsidR="004D4620" w:rsidRDefault="004D4620" w:rsidP="00C85D73">
      <w:pPr>
        <w:pStyle w:val="BodyText2"/>
        <w:ind w:left="0" w:right="-17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F2618C" w14:textId="3BFE8723" w:rsidR="00527A6F" w:rsidRDefault="003E56AD" w:rsidP="00186D0A">
      <w:pPr>
        <w:pStyle w:val="BodyText2"/>
        <w:ind w:left="558" w:right="-216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51FF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กลุ่มบริษัทได้แสดงเงินลงทุนในหุ้นสามัญของบริษัทร่วมแห่งหนึ่งคือ บริษัท ซีพี ออลล์ จำกัด (มหาชน) ซึ่งเป็นบริษัทจดทะเบียนในตลาดหลักทรัพย์แห่งประเทศไทยตามวิธีส่วนได้เสียในงบการเงินรวมระหว่างกาล มูลค่ายุติธรรมของเงินลงทุนดังกล่าว ณ วันที่ </w:t>
      </w:r>
      <w:r w:rsidR="00CF0C20">
        <w:rPr>
          <w:rFonts w:asciiTheme="majorBidi" w:hAnsiTheme="majorBidi" w:cstheme="majorBidi"/>
          <w:sz w:val="30"/>
          <w:szCs w:val="30"/>
        </w:rPr>
        <w:t>30</w:t>
      </w:r>
      <w:r w:rsidR="006A2F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7F8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A2F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0C20">
        <w:rPr>
          <w:rFonts w:asciiTheme="majorBidi" w:hAnsiTheme="majorBidi" w:cstheme="majorBidi"/>
          <w:sz w:val="30"/>
          <w:szCs w:val="30"/>
        </w:rPr>
        <w:t>2564</w:t>
      </w:r>
      <w:r w:rsidRPr="00CB51FF">
        <w:rPr>
          <w:rFonts w:asciiTheme="majorBidi" w:hAnsiTheme="majorBidi" w:cstheme="majorBidi"/>
          <w:sz w:val="30"/>
          <w:szCs w:val="30"/>
          <w:cs/>
        </w:rPr>
        <w:t xml:space="preserve"> มีจำนวนเงิน</w:t>
      </w:r>
      <w:r w:rsidR="006A2F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3FB1">
        <w:rPr>
          <w:rFonts w:asciiTheme="majorBidi" w:hAnsiTheme="majorBidi" w:cstheme="majorBidi"/>
          <w:sz w:val="30"/>
          <w:szCs w:val="30"/>
        </w:rPr>
        <w:t>191,464</w:t>
      </w:r>
      <w:r w:rsidRPr="00CB51F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CB51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9500F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8945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B51FF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6A2F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500F5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6A2F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500F5">
        <w:rPr>
          <w:rFonts w:asciiTheme="majorBidi" w:hAnsiTheme="majorBidi" w:cstheme="majorBidi"/>
          <w:i/>
          <w:iCs/>
          <w:sz w:val="30"/>
          <w:szCs w:val="30"/>
        </w:rPr>
        <w:t>178</w:t>
      </w:r>
      <w:r w:rsidR="006A2F4D">
        <w:rPr>
          <w:rFonts w:asciiTheme="majorBidi" w:hAnsiTheme="majorBidi" w:cstheme="majorBidi"/>
          <w:i/>
          <w:iCs/>
          <w:sz w:val="30"/>
          <w:szCs w:val="30"/>
          <w:cs/>
        </w:rPr>
        <w:t>,</w:t>
      </w:r>
      <w:r w:rsidR="009500F5">
        <w:rPr>
          <w:rFonts w:asciiTheme="majorBidi" w:hAnsiTheme="majorBidi" w:cstheme="majorBidi"/>
          <w:i/>
          <w:iCs/>
          <w:sz w:val="30"/>
          <w:szCs w:val="30"/>
        </w:rPr>
        <w:t>476</w:t>
      </w:r>
      <w:r w:rsidRPr="00CB51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5915848" w14:textId="77777777" w:rsidR="00527A6F" w:rsidRPr="005863F0" w:rsidRDefault="00527A6F" w:rsidP="00236E49">
      <w:pPr>
        <w:pStyle w:val="BodyText2"/>
        <w:ind w:left="558" w:right="-178" w:firstLine="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33DDC1C0" w14:textId="67B309E3" w:rsidR="005A4B1D" w:rsidRPr="00A57B00" w:rsidRDefault="005A4B1D" w:rsidP="00186D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22" w:right="-234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รายละเอียดบริษัทย่อย</w:t>
      </w:r>
      <w:r w:rsidR="007C5FC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0D6C4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9500F5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05F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00F5" w:rsidRPr="00B04BE0">
        <w:rPr>
          <w:rFonts w:asciiTheme="majorBidi" w:hAnsiTheme="majorBidi" w:cstheme="majorBidi"/>
          <w:sz w:val="30"/>
          <w:szCs w:val="30"/>
        </w:rPr>
        <w:t>2564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500F5">
        <w:rPr>
          <w:rFonts w:asciiTheme="majorBidi" w:hAnsiTheme="majorBidi" w:cstheme="majorBidi"/>
          <w:sz w:val="30"/>
          <w:szCs w:val="30"/>
        </w:rPr>
        <w:t>31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500F5" w:rsidRPr="00B04BE0">
        <w:rPr>
          <w:rFonts w:asciiTheme="majorBidi" w:hAnsiTheme="majorBidi" w:cstheme="majorBidi"/>
          <w:sz w:val="30"/>
          <w:szCs w:val="30"/>
        </w:rPr>
        <w:t>2563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2205F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500F5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05F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500F5">
        <w:rPr>
          <w:rFonts w:asciiTheme="majorBidi" w:hAnsiTheme="majorBidi" w:cstheme="majorBidi"/>
          <w:sz w:val="30"/>
          <w:szCs w:val="30"/>
        </w:rPr>
        <w:t>2564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D5EB851" w14:textId="77777777" w:rsidR="005A4B1D" w:rsidRPr="00D97BD9" w:rsidRDefault="005A4B1D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2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172"/>
        <w:gridCol w:w="245"/>
        <w:gridCol w:w="2211"/>
        <w:gridCol w:w="249"/>
        <w:gridCol w:w="1246"/>
        <w:gridCol w:w="270"/>
        <w:gridCol w:w="989"/>
        <w:gridCol w:w="270"/>
        <w:gridCol w:w="969"/>
      </w:tblGrid>
      <w:tr w:rsidR="005A4B1D" w:rsidRPr="004D74D7" w14:paraId="41683A0C" w14:textId="77777777" w:rsidTr="00B765FD">
        <w:trPr>
          <w:trHeight w:val="20"/>
          <w:tblHeader/>
        </w:trPr>
        <w:tc>
          <w:tcPr>
            <w:tcW w:w="3172" w:type="dxa"/>
          </w:tcPr>
          <w:p w14:paraId="15D1E5E7" w14:textId="77777777" w:rsidR="005A4B1D" w:rsidRPr="004D74D7" w:rsidRDefault="005A4B1D" w:rsidP="00C71468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06D86AA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1" w:type="dxa"/>
          </w:tcPr>
          <w:p w14:paraId="74D406FD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051D12F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hideMark/>
          </w:tcPr>
          <w:p w14:paraId="476C8B48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70" w:type="dxa"/>
          </w:tcPr>
          <w:p w14:paraId="2A2819EE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5F7791F5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</w:tcPr>
          <w:p w14:paraId="09273D5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63E4" w:rsidRPr="004D74D7" w14:paraId="1A452FD2" w14:textId="77777777" w:rsidTr="00B765FD">
        <w:trPr>
          <w:trHeight w:val="20"/>
          <w:tblHeader/>
        </w:trPr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87AE3B" w14:textId="77777777" w:rsidR="005A4B1D" w:rsidRPr="004D74D7" w:rsidRDefault="005A4B1D" w:rsidP="00C71468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5" w:type="dxa"/>
          </w:tcPr>
          <w:p w14:paraId="2E33FF67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9D076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49" w:type="dxa"/>
          </w:tcPr>
          <w:p w14:paraId="0E1F01A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E514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70" w:type="dxa"/>
          </w:tcPr>
          <w:p w14:paraId="2CD02DAA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4A0AF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A4B1D" w:rsidRPr="004D74D7" w14:paraId="1131FBF2" w14:textId="77777777" w:rsidTr="00B765FD">
        <w:trPr>
          <w:trHeight w:val="20"/>
          <w:tblHeader/>
        </w:trPr>
        <w:tc>
          <w:tcPr>
            <w:tcW w:w="3172" w:type="dxa"/>
          </w:tcPr>
          <w:p w14:paraId="6B484163" w14:textId="77777777" w:rsidR="005A4B1D" w:rsidRPr="004D74D7" w:rsidRDefault="005A4B1D" w:rsidP="00C71468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E015259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1" w:type="dxa"/>
          </w:tcPr>
          <w:p w14:paraId="23C10304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3E9D6C65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</w:tcPr>
          <w:p w14:paraId="38544485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D57664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</w:tcPr>
          <w:p w14:paraId="7F2B8628" w14:textId="444F4AB6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205F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6B6B3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</w:tcPr>
          <w:p w14:paraId="395BC8C5" w14:textId="4348E398" w:rsidR="005A4B1D" w:rsidRPr="004D74D7" w:rsidRDefault="005A4B1D" w:rsidP="00CE59A3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A4B1D" w:rsidRPr="004D74D7" w14:paraId="32549AB5" w14:textId="77777777" w:rsidTr="00B765FD">
        <w:trPr>
          <w:trHeight w:val="20"/>
          <w:tblHeader/>
        </w:trPr>
        <w:tc>
          <w:tcPr>
            <w:tcW w:w="3172" w:type="dxa"/>
          </w:tcPr>
          <w:p w14:paraId="459B263D" w14:textId="77777777" w:rsidR="005A4B1D" w:rsidRPr="004D74D7" w:rsidRDefault="005A4B1D" w:rsidP="00C71468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C16DC4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1" w:type="dxa"/>
          </w:tcPr>
          <w:p w14:paraId="440CB19C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36067B39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</w:tcPr>
          <w:p w14:paraId="31B21379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1D3AA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3641D7E8" w14:textId="19575274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704AD22" w14:textId="77777777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</w:tcPr>
          <w:p w14:paraId="2972C0A1" w14:textId="78B97183" w:rsidR="005A4B1D" w:rsidRPr="004D74D7" w:rsidRDefault="005A4B1D" w:rsidP="00C7146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A4B1D" w:rsidRPr="004D74D7" w14:paraId="488C679F" w14:textId="77777777" w:rsidTr="00B765FD">
        <w:tc>
          <w:tcPr>
            <w:tcW w:w="3172" w:type="dxa"/>
          </w:tcPr>
          <w:p w14:paraId="72BFF0C3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ที่จัดตั้งขึ้นใหม่</w:t>
            </w:r>
          </w:p>
        </w:tc>
        <w:tc>
          <w:tcPr>
            <w:tcW w:w="245" w:type="dxa"/>
          </w:tcPr>
          <w:p w14:paraId="48844EF8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16D649C0" w14:textId="77777777" w:rsidR="005A4B1D" w:rsidRPr="004D74D7" w:rsidRDefault="005A4B1D" w:rsidP="00C7146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35D8136E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3D6E4425" w14:textId="77777777" w:rsidR="005A4B1D" w:rsidRPr="004D74D7" w:rsidRDefault="005A4B1D" w:rsidP="00C7146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A390978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092D2C1F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502477A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37CDF39" w14:textId="77777777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7D30BB" w:rsidRPr="004D74D7" w14:paraId="1D5120C6" w14:textId="77777777" w:rsidTr="00B765FD">
        <w:tc>
          <w:tcPr>
            <w:tcW w:w="3172" w:type="dxa"/>
          </w:tcPr>
          <w:p w14:paraId="4B49D799" w14:textId="3FBDBB2F" w:rsidR="007D30BB" w:rsidRPr="004D74D7" w:rsidRDefault="007D30BB" w:rsidP="00C3713E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) </w:t>
            </w:r>
            <w:r w:rsidR="006E01E7" w:rsidRPr="006E01E7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Chia Tai Biopharmaceutical (Fujian) </w:t>
            </w:r>
          </w:p>
        </w:tc>
        <w:tc>
          <w:tcPr>
            <w:tcW w:w="245" w:type="dxa"/>
          </w:tcPr>
          <w:p w14:paraId="6AE0E8B6" w14:textId="77777777" w:rsidR="007D30BB" w:rsidRPr="004D74D7" w:rsidRDefault="007D30BB" w:rsidP="00C3713E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center"/>
          </w:tcPr>
          <w:p w14:paraId="013ECEA4" w14:textId="09AF42C4" w:rsidR="007D30BB" w:rsidRPr="004D74D7" w:rsidRDefault="009E3916" w:rsidP="009E3916">
            <w:pPr>
              <w:ind w:left="-108" w:right="-198" w:firstLine="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ผลิตและจำหน่ายผลิตภัณฑ์</w:t>
            </w: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ยา</w:t>
            </w:r>
          </w:p>
        </w:tc>
        <w:tc>
          <w:tcPr>
            <w:tcW w:w="1246" w:type="dxa"/>
            <w:vAlign w:val="center"/>
          </w:tcPr>
          <w:p w14:paraId="618A187B" w14:textId="77777777" w:rsidR="007D30BB" w:rsidRPr="004D74D7" w:rsidRDefault="007D30BB" w:rsidP="00C3713E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09DA1BA7" w14:textId="77777777" w:rsidR="007D30BB" w:rsidRPr="004D74D7" w:rsidRDefault="007D30BB" w:rsidP="00C3713E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0F638301" w14:textId="1606900E" w:rsidR="007D30BB" w:rsidRPr="004D74D7" w:rsidRDefault="00812615" w:rsidP="00C37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35.17</w:t>
            </w:r>
          </w:p>
        </w:tc>
        <w:tc>
          <w:tcPr>
            <w:tcW w:w="270" w:type="dxa"/>
            <w:vAlign w:val="center"/>
          </w:tcPr>
          <w:p w14:paraId="77A56CB7" w14:textId="77777777" w:rsidR="007D30BB" w:rsidRPr="004D74D7" w:rsidRDefault="007D30BB" w:rsidP="00C3713E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048A0E4" w14:textId="77777777" w:rsidR="007D30BB" w:rsidRPr="004D74D7" w:rsidRDefault="007D30BB" w:rsidP="004D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6E01E7" w:rsidRPr="004D74D7" w14:paraId="697FA3D7" w14:textId="77777777" w:rsidTr="00B765FD">
        <w:tc>
          <w:tcPr>
            <w:tcW w:w="3172" w:type="dxa"/>
          </w:tcPr>
          <w:p w14:paraId="53174284" w14:textId="211F53EE" w:rsidR="006E01E7" w:rsidRPr="004D74D7" w:rsidRDefault="006E01E7" w:rsidP="007F7C8A">
            <w:pPr>
              <w:tabs>
                <w:tab w:val="clear" w:pos="227"/>
              </w:tabs>
              <w:spacing w:line="350" w:lineRule="exact"/>
              <w:ind w:left="22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Co., Ltd.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(1)</w:t>
            </w:r>
          </w:p>
        </w:tc>
        <w:tc>
          <w:tcPr>
            <w:tcW w:w="245" w:type="dxa"/>
          </w:tcPr>
          <w:p w14:paraId="3E5FA383" w14:textId="77777777" w:rsidR="006E01E7" w:rsidRPr="004D74D7" w:rsidRDefault="006E01E7" w:rsidP="00C3713E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76109F18" w14:textId="192D4807" w:rsidR="006E01E7" w:rsidRPr="004D74D7" w:rsidRDefault="006E01E7" w:rsidP="00C3713E">
            <w:pPr>
              <w:tabs>
                <w:tab w:val="left" w:pos="107"/>
              </w:tabs>
              <w:spacing w:line="350" w:lineRule="exact"/>
              <w:ind w:left="107" w:right="-198" w:hanging="3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76B458FF" w14:textId="77777777" w:rsidR="006E01E7" w:rsidRPr="004D74D7" w:rsidRDefault="006E01E7" w:rsidP="00C3713E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FC72372" w14:textId="77777777" w:rsidR="006E01E7" w:rsidRPr="004D74D7" w:rsidRDefault="006E01E7" w:rsidP="00C3713E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5A7D383" w14:textId="77777777" w:rsidR="006E01E7" w:rsidRPr="004D74D7" w:rsidRDefault="006E01E7" w:rsidP="00C3713E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626A0F3F" w14:textId="77777777" w:rsidR="006E01E7" w:rsidRPr="004D74D7" w:rsidRDefault="006E01E7" w:rsidP="00C37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9D7C8BE" w14:textId="77777777" w:rsidR="006E01E7" w:rsidRPr="004D74D7" w:rsidRDefault="006E01E7" w:rsidP="00C3713E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63CE73C" w14:textId="77777777" w:rsidR="006E01E7" w:rsidRPr="004D74D7" w:rsidRDefault="006E01E7" w:rsidP="004D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A4B1D" w:rsidRPr="004D74D7" w14:paraId="1AD70044" w14:textId="77777777" w:rsidTr="00B765FD">
        <w:tc>
          <w:tcPr>
            <w:tcW w:w="3172" w:type="dxa"/>
          </w:tcPr>
          <w:p w14:paraId="4D701767" w14:textId="5C23B154" w:rsidR="005A4B1D" w:rsidRPr="004D74D7" w:rsidRDefault="00232DE5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4B1D"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) Chia Tai Food Industry (</w:t>
            </w:r>
            <w:proofErr w:type="spellStart"/>
            <w:r w:rsidR="005A4B1D"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Suqian</w:t>
            </w:r>
            <w:proofErr w:type="spellEnd"/>
            <w:r w:rsidR="005A4B1D"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)</w:t>
            </w:r>
            <w:r w:rsidR="00F313F3"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</w:p>
        </w:tc>
        <w:tc>
          <w:tcPr>
            <w:tcW w:w="245" w:type="dxa"/>
          </w:tcPr>
          <w:p w14:paraId="603E9FAF" w14:textId="77777777" w:rsidR="005A4B1D" w:rsidRPr="004D74D7" w:rsidRDefault="005A4B1D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5D80F189" w14:textId="44B4BEAF" w:rsidR="005A4B1D" w:rsidRPr="004D74D7" w:rsidRDefault="005A4B1D" w:rsidP="00C71468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7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ผลิตและจำหน่ายอาหาร </w:t>
            </w:r>
          </w:p>
        </w:tc>
        <w:tc>
          <w:tcPr>
            <w:tcW w:w="249" w:type="dxa"/>
            <w:vAlign w:val="center"/>
          </w:tcPr>
          <w:p w14:paraId="36BF035D" w14:textId="77777777" w:rsidR="005A4B1D" w:rsidRPr="004D74D7" w:rsidRDefault="005A4B1D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8F0E485" w14:textId="77777777" w:rsidR="005A4B1D" w:rsidRPr="004D74D7" w:rsidRDefault="005A4B1D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2C7BA513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E788CD1" w14:textId="37EF9D6A" w:rsidR="005A4B1D" w:rsidRPr="004D74D7" w:rsidRDefault="005A4B1D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52.25</w:t>
            </w:r>
          </w:p>
        </w:tc>
        <w:tc>
          <w:tcPr>
            <w:tcW w:w="270" w:type="dxa"/>
            <w:vAlign w:val="center"/>
          </w:tcPr>
          <w:p w14:paraId="11BEE946" w14:textId="77777777" w:rsidR="005A4B1D" w:rsidRPr="004D74D7" w:rsidRDefault="005A4B1D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407D082" w14:textId="77777777" w:rsidR="005A4B1D" w:rsidRPr="004D74D7" w:rsidRDefault="005A4B1D" w:rsidP="004D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077107" w:rsidRPr="004D74D7" w14:paraId="30FB942B" w14:textId="77777777" w:rsidTr="00B765FD">
        <w:tc>
          <w:tcPr>
            <w:tcW w:w="3172" w:type="dxa"/>
          </w:tcPr>
          <w:p w14:paraId="4A937157" w14:textId="38D73834" w:rsidR="00077107" w:rsidRPr="004D74D7" w:rsidRDefault="0094140C" w:rsidP="007F7C8A">
            <w:pPr>
              <w:tabs>
                <w:tab w:val="clear" w:pos="227"/>
              </w:tabs>
              <w:spacing w:line="350" w:lineRule="exact"/>
              <w:ind w:left="22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Co., Ltd.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(1)</w:t>
            </w:r>
          </w:p>
        </w:tc>
        <w:tc>
          <w:tcPr>
            <w:tcW w:w="245" w:type="dxa"/>
          </w:tcPr>
          <w:p w14:paraId="156FE5F5" w14:textId="77777777" w:rsidR="00077107" w:rsidRPr="004D74D7" w:rsidRDefault="00077107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00D5A932" w14:textId="2B1B1E7C" w:rsidR="00077107" w:rsidRPr="004D74D7" w:rsidRDefault="0094140C" w:rsidP="007F7C8A">
            <w:pPr>
              <w:tabs>
                <w:tab w:val="left" w:pos="79"/>
              </w:tabs>
              <w:spacing w:line="350" w:lineRule="exact"/>
              <w:ind w:left="107" w:right="-198" w:hanging="3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แปรรูป</w:t>
            </w: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82333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อาหารสำเร็จ</w:t>
            </w:r>
            <w:r w:rsidR="004D74D7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รูป</w:t>
            </w:r>
          </w:p>
        </w:tc>
        <w:tc>
          <w:tcPr>
            <w:tcW w:w="249" w:type="dxa"/>
            <w:vAlign w:val="center"/>
          </w:tcPr>
          <w:p w14:paraId="1FC897B1" w14:textId="77777777" w:rsidR="00077107" w:rsidRPr="004D74D7" w:rsidRDefault="00077107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D702170" w14:textId="77777777" w:rsidR="00077107" w:rsidRPr="004D74D7" w:rsidRDefault="00077107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1BFBD9D" w14:textId="77777777" w:rsidR="00077107" w:rsidRPr="004D74D7" w:rsidRDefault="00077107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33D9EBE7" w14:textId="77777777" w:rsidR="00077107" w:rsidRPr="004D74D7" w:rsidRDefault="00077107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4A3BDBC7" w14:textId="77777777" w:rsidR="00077107" w:rsidRPr="004D74D7" w:rsidRDefault="00077107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56B507C" w14:textId="77777777" w:rsidR="00077107" w:rsidRPr="004D74D7" w:rsidRDefault="00077107" w:rsidP="004D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077107" w:rsidRPr="004D74D7" w14:paraId="19AAD4FD" w14:textId="77777777" w:rsidTr="00B765FD">
        <w:tc>
          <w:tcPr>
            <w:tcW w:w="3172" w:type="dxa"/>
          </w:tcPr>
          <w:p w14:paraId="4D120034" w14:textId="77777777" w:rsidR="00077107" w:rsidRPr="004D74D7" w:rsidRDefault="00077107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</w:tcPr>
          <w:p w14:paraId="469E9884" w14:textId="77777777" w:rsidR="00077107" w:rsidRPr="004D74D7" w:rsidRDefault="00077107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4D4DE0AF" w14:textId="287CEAEE" w:rsidR="00077107" w:rsidRPr="004D74D7" w:rsidRDefault="0094140C" w:rsidP="004D74D7">
            <w:pPr>
              <w:tabs>
                <w:tab w:val="left" w:pos="84"/>
              </w:tabs>
              <w:spacing w:line="350" w:lineRule="exact"/>
              <w:ind w:left="107" w:right="-198" w:hanging="4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จากเนื้อสัตว์</w:t>
            </w:r>
            <w:r w:rsidR="00982333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และ</w:t>
            </w:r>
            <w:r w:rsidR="004D74D7"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อาหาร</w:t>
            </w:r>
          </w:p>
        </w:tc>
        <w:tc>
          <w:tcPr>
            <w:tcW w:w="249" w:type="dxa"/>
            <w:vAlign w:val="center"/>
          </w:tcPr>
          <w:p w14:paraId="3FB18685" w14:textId="77777777" w:rsidR="00077107" w:rsidRPr="004D74D7" w:rsidRDefault="00077107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18827A34" w14:textId="77777777" w:rsidR="00077107" w:rsidRPr="004D74D7" w:rsidRDefault="00077107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096E738" w14:textId="77777777" w:rsidR="00077107" w:rsidRPr="004D74D7" w:rsidRDefault="00077107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8313061" w14:textId="77777777" w:rsidR="00077107" w:rsidRPr="004D74D7" w:rsidRDefault="00077107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3219B555" w14:textId="77777777" w:rsidR="00077107" w:rsidRPr="004D74D7" w:rsidRDefault="00077107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F4E4B48" w14:textId="77777777" w:rsidR="00077107" w:rsidRPr="004D74D7" w:rsidRDefault="00077107" w:rsidP="004D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83612" w:rsidRPr="004D74D7" w14:paraId="28F61366" w14:textId="77777777" w:rsidTr="00B765FD">
        <w:trPr>
          <w:trHeight w:val="288"/>
        </w:trPr>
        <w:tc>
          <w:tcPr>
            <w:tcW w:w="3172" w:type="dxa"/>
          </w:tcPr>
          <w:p w14:paraId="5CC7003B" w14:textId="77777777" w:rsidR="00683612" w:rsidRPr="004D74D7" w:rsidRDefault="00683612" w:rsidP="00C7146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</w:tcPr>
          <w:p w14:paraId="5960CE7E" w14:textId="77777777" w:rsidR="00683612" w:rsidRPr="004D74D7" w:rsidRDefault="00683612" w:rsidP="00C7146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71DEA9A9" w14:textId="73AF55D6" w:rsidR="00683612" w:rsidRPr="004D74D7" w:rsidRDefault="0094140C" w:rsidP="004D74D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69" w:right="-198" w:hanging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พร้อมรับประทาน</w:t>
            </w:r>
          </w:p>
        </w:tc>
        <w:tc>
          <w:tcPr>
            <w:tcW w:w="249" w:type="dxa"/>
            <w:vAlign w:val="center"/>
          </w:tcPr>
          <w:p w14:paraId="061FBC32" w14:textId="77777777" w:rsidR="00683612" w:rsidRPr="004D74D7" w:rsidRDefault="00683612" w:rsidP="00C7146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A839120" w14:textId="77777777" w:rsidR="00683612" w:rsidRPr="004D74D7" w:rsidRDefault="00683612" w:rsidP="00C7146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4632C9F" w14:textId="77777777" w:rsidR="00683612" w:rsidRPr="004D74D7" w:rsidRDefault="00683612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BB3D237" w14:textId="77777777" w:rsidR="00683612" w:rsidRPr="004D74D7" w:rsidRDefault="00683612" w:rsidP="00C7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C944499" w14:textId="77777777" w:rsidR="00683612" w:rsidRPr="004D74D7" w:rsidRDefault="00683612" w:rsidP="00C7146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F187966" w14:textId="77777777" w:rsidR="00683612" w:rsidRPr="004D74D7" w:rsidRDefault="00683612" w:rsidP="004D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960592" w:rsidRPr="004D74D7" w14:paraId="25A206D9" w14:textId="77777777" w:rsidTr="00B765FD">
        <w:trPr>
          <w:trHeight w:val="288"/>
        </w:trPr>
        <w:tc>
          <w:tcPr>
            <w:tcW w:w="3172" w:type="dxa"/>
          </w:tcPr>
          <w:p w14:paraId="020C96DC" w14:textId="092638F7" w:rsidR="00960592" w:rsidRDefault="00881D61" w:rsidP="0096059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0592" w:rsidRPr="00BE361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960592" w:rsidRPr="00F51B67">
              <w:rPr>
                <w:rFonts w:asciiTheme="majorBidi" w:hAnsiTheme="majorBidi" w:cstheme="majorBidi"/>
                <w:sz w:val="28"/>
                <w:szCs w:val="28"/>
              </w:rPr>
              <w:t>RBPI Partner East LLC</w:t>
            </w:r>
            <w:r w:rsidR="009605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0592" w:rsidRPr="0069166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744B0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96059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5" w:type="dxa"/>
          </w:tcPr>
          <w:p w14:paraId="38043550" w14:textId="77777777" w:rsidR="00960592" w:rsidRPr="0069166F" w:rsidRDefault="00960592" w:rsidP="00960592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147E0B2B" w14:textId="02889079" w:rsidR="00960592" w:rsidRDefault="00960592" w:rsidP="00960592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92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โรงชำแหละ</w:t>
            </w:r>
            <w:r w:rsidR="00386A61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สุกร</w:t>
            </w:r>
          </w:p>
        </w:tc>
        <w:tc>
          <w:tcPr>
            <w:tcW w:w="249" w:type="dxa"/>
            <w:vAlign w:val="center"/>
          </w:tcPr>
          <w:p w14:paraId="427F3794" w14:textId="77777777" w:rsidR="00960592" w:rsidRPr="004D74D7" w:rsidRDefault="00960592" w:rsidP="0096059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5840322" w14:textId="2CF45E04" w:rsidR="00960592" w:rsidRDefault="00960592" w:rsidP="0096059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รัสเซีย</w:t>
            </w:r>
          </w:p>
        </w:tc>
        <w:tc>
          <w:tcPr>
            <w:tcW w:w="270" w:type="dxa"/>
            <w:vAlign w:val="center"/>
          </w:tcPr>
          <w:p w14:paraId="5478E513" w14:textId="77777777" w:rsidR="00960592" w:rsidRPr="004D74D7" w:rsidRDefault="00960592" w:rsidP="0096059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3CF8ECCF" w14:textId="022A0699" w:rsidR="00960592" w:rsidRDefault="00960592" w:rsidP="0096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70" w:type="dxa"/>
            <w:vAlign w:val="center"/>
          </w:tcPr>
          <w:p w14:paraId="34A1920C" w14:textId="77777777" w:rsidR="00960592" w:rsidRPr="004D74D7" w:rsidRDefault="00960592" w:rsidP="0096059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56CAFD3" w14:textId="54D4E999" w:rsidR="00960592" w:rsidRDefault="00417AF8" w:rsidP="0096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E97D43" w:rsidRPr="004D74D7" w14:paraId="4C2F1E89" w14:textId="77777777" w:rsidTr="00B765FD">
        <w:trPr>
          <w:trHeight w:val="288"/>
        </w:trPr>
        <w:tc>
          <w:tcPr>
            <w:tcW w:w="3172" w:type="dxa"/>
          </w:tcPr>
          <w:p w14:paraId="58068FD4" w14:textId="1E56A604" w:rsidR="00E97D43" w:rsidRDefault="00881D61" w:rsidP="001110DA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C59F7" w:rsidRPr="00BE361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38532E" w:rsidRPr="0038532E">
              <w:rPr>
                <w:rFonts w:asciiTheme="majorBidi" w:hAnsiTheme="majorBidi" w:cstheme="majorBidi"/>
                <w:sz w:val="28"/>
                <w:szCs w:val="28"/>
              </w:rPr>
              <w:t>RBPI Voronezh LLC</w:t>
            </w:r>
            <w:r w:rsidR="00BC59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C59F7" w:rsidRPr="0069166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744B0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BC59F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5" w:type="dxa"/>
          </w:tcPr>
          <w:p w14:paraId="0EC8AD36" w14:textId="77777777" w:rsidR="00E97D43" w:rsidRPr="0069166F" w:rsidRDefault="00E97D43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43A99808" w14:textId="7A085F28" w:rsidR="00E97D43" w:rsidRPr="004D74D7" w:rsidRDefault="0038532E" w:rsidP="00FF0E5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92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9" w:type="dxa"/>
            <w:vAlign w:val="center"/>
          </w:tcPr>
          <w:p w14:paraId="5C3A3336" w14:textId="77777777" w:rsidR="00E97D43" w:rsidRPr="004D74D7" w:rsidRDefault="00E97D43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3FCB8352" w14:textId="592A38D2" w:rsidR="00E97D43" w:rsidRPr="004D74D7" w:rsidRDefault="00472A97" w:rsidP="0069166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รัสเซีย</w:t>
            </w:r>
          </w:p>
        </w:tc>
        <w:tc>
          <w:tcPr>
            <w:tcW w:w="270" w:type="dxa"/>
            <w:vAlign w:val="center"/>
          </w:tcPr>
          <w:p w14:paraId="7D79BF6C" w14:textId="77777777" w:rsidR="00E97D43" w:rsidRPr="004D74D7" w:rsidRDefault="00E97D43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2B17BE2" w14:textId="7302F340" w:rsidR="00E97D43" w:rsidRDefault="002E177B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70" w:type="dxa"/>
            <w:vAlign w:val="center"/>
          </w:tcPr>
          <w:p w14:paraId="2DEA6B70" w14:textId="77777777" w:rsidR="00E97D43" w:rsidRPr="004D74D7" w:rsidRDefault="00E97D43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5287577" w14:textId="365BFED7" w:rsidR="00E97D43" w:rsidRDefault="002E177B" w:rsidP="004D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C56EF5" w:rsidRPr="004D74D7" w14:paraId="04C25C22" w14:textId="77777777" w:rsidTr="00B765FD">
        <w:trPr>
          <w:trHeight w:val="288"/>
        </w:trPr>
        <w:tc>
          <w:tcPr>
            <w:tcW w:w="3172" w:type="dxa"/>
          </w:tcPr>
          <w:p w14:paraId="10BE6661" w14:textId="77777777" w:rsidR="00C56EF5" w:rsidRDefault="00C56EF5" w:rsidP="001110DA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36A5128" w14:textId="77777777" w:rsidR="00C56EF5" w:rsidRPr="0069166F" w:rsidRDefault="00C56EF5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50B85508" w14:textId="77777777" w:rsidR="00C56EF5" w:rsidRDefault="00C56EF5" w:rsidP="00FF0E5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92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4AA2E427" w14:textId="77777777" w:rsidR="00C56EF5" w:rsidRPr="004D74D7" w:rsidRDefault="00C56EF5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6179A9C" w14:textId="77777777" w:rsidR="00C56EF5" w:rsidRDefault="00C56EF5" w:rsidP="0069166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29348D6" w14:textId="77777777" w:rsidR="00C56EF5" w:rsidRPr="004D74D7" w:rsidRDefault="00C56EF5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575DFE60" w14:textId="77777777" w:rsidR="00C56EF5" w:rsidRDefault="00C56EF5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4BF49166" w14:textId="77777777" w:rsidR="00C56EF5" w:rsidRPr="004D74D7" w:rsidRDefault="00C56EF5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07ADECF" w14:textId="77777777" w:rsidR="00C56EF5" w:rsidRDefault="00C56EF5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41D667C8" w14:textId="77777777" w:rsidTr="00B765FD">
        <w:tc>
          <w:tcPr>
            <w:tcW w:w="3172" w:type="dxa"/>
          </w:tcPr>
          <w:p w14:paraId="7B428614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บริษัทย่อยจากการซื้อหุ้น</w:t>
            </w:r>
          </w:p>
        </w:tc>
        <w:tc>
          <w:tcPr>
            <w:tcW w:w="245" w:type="dxa"/>
          </w:tcPr>
          <w:p w14:paraId="421EA108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2C147BCF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28DE8E1D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CFEC72C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52BDE9D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0F082227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4612E1F9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5D73E2F3" w14:textId="77777777" w:rsidR="0069166F" w:rsidRPr="004D74D7" w:rsidRDefault="0069166F" w:rsidP="00A1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  <w:tab w:val="decimal" w:pos="758"/>
              </w:tabs>
              <w:ind w:left="-111" w:right="-108" w:hanging="2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6D9638EE" w14:textId="77777777" w:rsidTr="00B765FD">
        <w:tc>
          <w:tcPr>
            <w:tcW w:w="3172" w:type="dxa"/>
          </w:tcPr>
          <w:p w14:paraId="595845E3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45" w:type="dxa"/>
          </w:tcPr>
          <w:p w14:paraId="2A7DF453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</w:tcPr>
          <w:p w14:paraId="3D12EC58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1A01BDCB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FDAD5B5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9456D1A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7774AF3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6831136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D3822A6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  <w:tab w:val="decimal" w:pos="758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33026216" w14:textId="77777777" w:rsidTr="00B765FD">
        <w:tc>
          <w:tcPr>
            <w:tcW w:w="3172" w:type="dxa"/>
            <w:shd w:val="clear" w:color="auto" w:fill="auto"/>
          </w:tcPr>
          <w:p w14:paraId="371301C4" w14:textId="0D012669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1) 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สวนสมบูรณ์ จำกัด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1664D9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3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6F37870E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40450F89" w14:textId="7EC2F625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66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ปลูกพืชเพื่อการเกษตร</w:t>
            </w:r>
          </w:p>
        </w:tc>
        <w:tc>
          <w:tcPr>
            <w:tcW w:w="249" w:type="dxa"/>
          </w:tcPr>
          <w:p w14:paraId="3471C087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AF3D902" w14:textId="77777777" w:rsidR="0069166F" w:rsidRPr="004D74D7" w:rsidRDefault="0069166F" w:rsidP="0069166F">
            <w:pPr>
              <w:spacing w:line="35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47D8CCA9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63304C4E" w14:textId="19A0AFC8" w:rsidR="0069166F" w:rsidRPr="004D74D7" w:rsidRDefault="0069166F" w:rsidP="0054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4EEC2F2A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55DA4E80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3341F7" w:rsidRPr="004D74D7" w14:paraId="5C3CE09C" w14:textId="77777777" w:rsidTr="00B765FD">
        <w:tc>
          <w:tcPr>
            <w:tcW w:w="3172" w:type="dxa"/>
            <w:shd w:val="clear" w:color="auto" w:fill="auto"/>
          </w:tcPr>
          <w:p w14:paraId="75580191" w14:textId="77777777" w:rsidR="003341F7" w:rsidRPr="004D74D7" w:rsidRDefault="003341F7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C411E52" w14:textId="77777777" w:rsidR="003341F7" w:rsidRPr="004D74D7" w:rsidRDefault="003341F7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7935195C" w14:textId="77777777" w:rsidR="003341F7" w:rsidRPr="004D74D7" w:rsidRDefault="003341F7" w:rsidP="0069166F">
            <w:pPr>
              <w:tabs>
                <w:tab w:val="left" w:pos="162"/>
              </w:tabs>
              <w:spacing w:line="350" w:lineRule="exact"/>
              <w:ind w:left="-66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051ADC01" w14:textId="77777777" w:rsidR="003341F7" w:rsidRPr="004D74D7" w:rsidRDefault="003341F7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276D652" w14:textId="77777777" w:rsidR="003341F7" w:rsidRPr="004D74D7" w:rsidRDefault="003341F7" w:rsidP="0069166F">
            <w:pPr>
              <w:spacing w:line="35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408FE53" w14:textId="77777777" w:rsidR="003341F7" w:rsidRPr="004D74D7" w:rsidRDefault="003341F7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78119DC6" w14:textId="77777777" w:rsidR="003341F7" w:rsidRPr="004D74D7" w:rsidRDefault="003341F7" w:rsidP="0054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6DEBD26" w14:textId="77777777" w:rsidR="003341F7" w:rsidRPr="004D74D7" w:rsidRDefault="003341F7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A0B3D56" w14:textId="77777777" w:rsidR="003341F7" w:rsidRPr="004D74D7" w:rsidRDefault="003341F7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3341F7" w:rsidRPr="004D74D7" w14:paraId="2E0D5F71" w14:textId="77777777" w:rsidTr="00B765FD">
        <w:tc>
          <w:tcPr>
            <w:tcW w:w="3172" w:type="dxa"/>
            <w:shd w:val="clear" w:color="auto" w:fill="auto"/>
          </w:tcPr>
          <w:p w14:paraId="51F0C600" w14:textId="77777777" w:rsidR="003341F7" w:rsidRPr="004D74D7" w:rsidRDefault="003341F7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CE8C0E0" w14:textId="77777777" w:rsidR="003341F7" w:rsidRPr="004D74D7" w:rsidRDefault="003341F7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283C00CE" w14:textId="77777777" w:rsidR="003341F7" w:rsidRPr="004D74D7" w:rsidRDefault="003341F7" w:rsidP="0069166F">
            <w:pPr>
              <w:tabs>
                <w:tab w:val="left" w:pos="162"/>
              </w:tabs>
              <w:spacing w:line="350" w:lineRule="exact"/>
              <w:ind w:left="-66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0F7B7DA" w14:textId="77777777" w:rsidR="003341F7" w:rsidRPr="004D74D7" w:rsidRDefault="003341F7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A54F7F1" w14:textId="77777777" w:rsidR="003341F7" w:rsidRPr="004D74D7" w:rsidRDefault="003341F7" w:rsidP="0069166F">
            <w:pPr>
              <w:spacing w:line="35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8B8B8EA" w14:textId="77777777" w:rsidR="003341F7" w:rsidRPr="004D74D7" w:rsidRDefault="003341F7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319A8CC0" w14:textId="77777777" w:rsidR="003341F7" w:rsidRPr="004D74D7" w:rsidRDefault="003341F7" w:rsidP="0054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1166DE1" w14:textId="77777777" w:rsidR="003341F7" w:rsidRPr="004D74D7" w:rsidRDefault="003341F7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4821932" w14:textId="77777777" w:rsidR="003341F7" w:rsidRPr="004D74D7" w:rsidRDefault="003341F7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C303C7" w:rsidRPr="004D74D7" w14:paraId="7286B897" w14:textId="77777777" w:rsidTr="00EA6547">
        <w:tc>
          <w:tcPr>
            <w:tcW w:w="3172" w:type="dxa"/>
          </w:tcPr>
          <w:p w14:paraId="40F96D0A" w14:textId="77777777" w:rsidR="00C303C7" w:rsidRPr="004D74D7" w:rsidRDefault="00C303C7" w:rsidP="00EA654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บริษัทย่อยจากการซื้อหุ้น</w:t>
            </w:r>
          </w:p>
        </w:tc>
        <w:tc>
          <w:tcPr>
            <w:tcW w:w="245" w:type="dxa"/>
          </w:tcPr>
          <w:p w14:paraId="3BD8EC8E" w14:textId="77777777" w:rsidR="00C303C7" w:rsidRPr="004D74D7" w:rsidRDefault="00C303C7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0BF7C7D9" w14:textId="77777777" w:rsidR="00C303C7" w:rsidRPr="004D74D7" w:rsidRDefault="00C303C7" w:rsidP="00EA6547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3BBA9584" w14:textId="77777777" w:rsidR="00C303C7" w:rsidRPr="004D74D7" w:rsidRDefault="00C303C7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006BFF3" w14:textId="77777777" w:rsidR="00C303C7" w:rsidRPr="004D74D7" w:rsidRDefault="00C303C7" w:rsidP="00EA654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DFE7C56" w14:textId="77777777" w:rsidR="00C303C7" w:rsidRPr="004D74D7" w:rsidRDefault="00C303C7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6F4A56B" w14:textId="77777777" w:rsidR="00C303C7" w:rsidRPr="004D74D7" w:rsidRDefault="00C303C7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327AC77F" w14:textId="77777777" w:rsidR="00C303C7" w:rsidRPr="004D74D7" w:rsidRDefault="00C303C7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B4433DF" w14:textId="77777777" w:rsidR="00C303C7" w:rsidRPr="004D74D7" w:rsidRDefault="00C303C7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  <w:tab w:val="decimal" w:pos="758"/>
              </w:tabs>
              <w:ind w:left="-111" w:right="-108" w:hanging="2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1086C" w:rsidRPr="004D74D7" w14:paraId="61ED4C53" w14:textId="77777777" w:rsidTr="00EA6547">
        <w:tc>
          <w:tcPr>
            <w:tcW w:w="3172" w:type="dxa"/>
          </w:tcPr>
          <w:p w14:paraId="4981A487" w14:textId="0E9F5329" w:rsidR="0051086C" w:rsidRPr="004D74D7" w:rsidRDefault="0051086C" w:rsidP="00EA654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0D91B7CC" w14:textId="77777777" w:rsidR="0051086C" w:rsidRPr="004D74D7" w:rsidRDefault="0051086C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A44BE0A" w14:textId="77777777" w:rsidR="0051086C" w:rsidRPr="004D74D7" w:rsidRDefault="0051086C" w:rsidP="00EA6547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A3B5090" w14:textId="77777777" w:rsidR="0051086C" w:rsidRPr="004D74D7" w:rsidRDefault="0051086C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08E705D" w14:textId="77777777" w:rsidR="0051086C" w:rsidRPr="004D74D7" w:rsidRDefault="0051086C" w:rsidP="00EA654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7987A3" w14:textId="77777777" w:rsidR="0051086C" w:rsidRPr="004D74D7" w:rsidRDefault="0051086C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5855489D" w14:textId="77777777" w:rsidR="0051086C" w:rsidRPr="004D74D7" w:rsidRDefault="0051086C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ACF850D" w14:textId="77777777" w:rsidR="0051086C" w:rsidRPr="004D74D7" w:rsidRDefault="0051086C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63031A4" w14:textId="77777777" w:rsidR="0051086C" w:rsidRPr="004D74D7" w:rsidRDefault="0051086C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  <w:tab w:val="decimal" w:pos="758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981819" w:rsidRPr="004D74D7" w14:paraId="0CE4B351" w14:textId="77777777" w:rsidTr="00EA6547">
        <w:trPr>
          <w:trHeight w:val="288"/>
        </w:trPr>
        <w:tc>
          <w:tcPr>
            <w:tcW w:w="3172" w:type="dxa"/>
          </w:tcPr>
          <w:p w14:paraId="20DAF76C" w14:textId="3F32F98D" w:rsidR="00981819" w:rsidRPr="00A56219" w:rsidRDefault="000F713E" w:rsidP="00EA654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1819" w:rsidRPr="00BE3619">
              <w:rPr>
                <w:rFonts w:asciiTheme="majorBidi" w:hAnsiTheme="majorBidi" w:cstheme="majorBidi"/>
                <w:sz w:val="28"/>
                <w:szCs w:val="28"/>
              </w:rPr>
              <w:t xml:space="preserve">) Consumer Package Commerce </w:t>
            </w:r>
          </w:p>
        </w:tc>
        <w:tc>
          <w:tcPr>
            <w:tcW w:w="245" w:type="dxa"/>
          </w:tcPr>
          <w:p w14:paraId="0B52BAF0" w14:textId="77777777" w:rsidR="00981819" w:rsidRPr="004D74D7" w:rsidRDefault="00981819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7FDA2E59" w14:textId="77777777" w:rsidR="00981819" w:rsidRPr="0032500C" w:rsidRDefault="00981819" w:rsidP="00EA654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7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500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ผู้นำเข้าและจัดจำหน่าย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0311021" w14:textId="77777777" w:rsidR="00981819" w:rsidRPr="004D74D7" w:rsidRDefault="00981819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544AF50" w14:textId="77777777" w:rsidR="00981819" w:rsidRPr="008812B1" w:rsidRDefault="00981819" w:rsidP="00EA6547">
            <w:pPr>
              <w:tabs>
                <w:tab w:val="clear" w:pos="907"/>
                <w:tab w:val="left" w:pos="791"/>
              </w:tabs>
              <w:spacing w:line="350" w:lineRule="exact"/>
              <w:ind w:left="-51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เกาหลีใต้</w:t>
            </w:r>
          </w:p>
        </w:tc>
        <w:tc>
          <w:tcPr>
            <w:tcW w:w="270" w:type="dxa"/>
            <w:vAlign w:val="center"/>
          </w:tcPr>
          <w:p w14:paraId="57064423" w14:textId="77777777" w:rsidR="00981819" w:rsidRPr="008812B1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vAlign w:val="center"/>
          </w:tcPr>
          <w:p w14:paraId="2670D5C6" w14:textId="1B33C39B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51C5C55A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B30DEEB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981819" w:rsidRPr="004D74D7" w14:paraId="2BFF7D8A" w14:textId="77777777" w:rsidTr="00EA6547">
        <w:tc>
          <w:tcPr>
            <w:tcW w:w="3172" w:type="dxa"/>
          </w:tcPr>
          <w:p w14:paraId="3CBFEB04" w14:textId="111F1D61" w:rsidR="00981819" w:rsidRPr="004D74D7" w:rsidRDefault="00981819" w:rsidP="00EA6547">
            <w:pPr>
              <w:tabs>
                <w:tab w:val="clear" w:pos="227"/>
              </w:tabs>
              <w:spacing w:line="350" w:lineRule="exact"/>
              <w:ind w:left="22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E3619">
              <w:rPr>
                <w:rFonts w:asciiTheme="majorBidi" w:hAnsiTheme="majorBidi" w:cstheme="majorBidi"/>
                <w:sz w:val="28"/>
                <w:szCs w:val="28"/>
              </w:rPr>
              <w:t>Co., Ltd.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1A246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5" w:type="dxa"/>
          </w:tcPr>
          <w:p w14:paraId="29A7C1F6" w14:textId="77777777" w:rsidR="00981819" w:rsidRPr="004D74D7" w:rsidRDefault="00981819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23C8B51D" w14:textId="77777777" w:rsidR="00981819" w:rsidRPr="004D74D7" w:rsidRDefault="00981819" w:rsidP="00EA6547">
            <w:pPr>
              <w:tabs>
                <w:tab w:val="left" w:pos="84"/>
              </w:tabs>
              <w:spacing w:line="350" w:lineRule="exact"/>
              <w:ind w:left="107" w:right="-198" w:hanging="4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สินค้าประเภทอาหาร</w:t>
            </w:r>
          </w:p>
        </w:tc>
        <w:tc>
          <w:tcPr>
            <w:tcW w:w="249" w:type="dxa"/>
            <w:vAlign w:val="center"/>
          </w:tcPr>
          <w:p w14:paraId="65D8DC98" w14:textId="77777777" w:rsidR="00981819" w:rsidRPr="004D74D7" w:rsidRDefault="00981819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B93A2DD" w14:textId="77777777" w:rsidR="00981819" w:rsidRPr="004D74D7" w:rsidRDefault="00981819" w:rsidP="00EA654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9DBC47C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7F0DBED5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4D5EDFE6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BC05165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981819" w:rsidRPr="004D74D7" w14:paraId="26CCA7D5" w14:textId="77777777" w:rsidTr="00EA6547">
        <w:tc>
          <w:tcPr>
            <w:tcW w:w="3172" w:type="dxa"/>
          </w:tcPr>
          <w:p w14:paraId="037FD58D" w14:textId="77777777" w:rsidR="00981819" w:rsidRPr="004D74D7" w:rsidRDefault="00981819" w:rsidP="00EA654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</w:tcPr>
          <w:p w14:paraId="5A304176" w14:textId="77777777" w:rsidR="00981819" w:rsidRPr="004D74D7" w:rsidRDefault="00981819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084C3166" w14:textId="77777777" w:rsidR="00981819" w:rsidRPr="004D74D7" w:rsidRDefault="00981819" w:rsidP="00EA6547">
            <w:pPr>
              <w:tabs>
                <w:tab w:val="left" w:pos="84"/>
              </w:tabs>
              <w:spacing w:line="350" w:lineRule="exact"/>
              <w:ind w:left="107" w:right="-198" w:hanging="4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แปรรูปจากเนื้อสัตว์ และ</w:t>
            </w:r>
          </w:p>
        </w:tc>
        <w:tc>
          <w:tcPr>
            <w:tcW w:w="249" w:type="dxa"/>
            <w:vAlign w:val="center"/>
          </w:tcPr>
          <w:p w14:paraId="6E0FCE40" w14:textId="77777777" w:rsidR="00981819" w:rsidRPr="004D74D7" w:rsidRDefault="00981819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F684FEE" w14:textId="77777777" w:rsidR="00981819" w:rsidRPr="004D74D7" w:rsidRDefault="00981819" w:rsidP="00EA654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FCF3FD8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CD107FB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A2BD8BD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F26991D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981819" w:rsidRPr="004D74D7" w14:paraId="48D4F7D9" w14:textId="77777777" w:rsidTr="00EA6547">
        <w:tc>
          <w:tcPr>
            <w:tcW w:w="3172" w:type="dxa"/>
          </w:tcPr>
          <w:p w14:paraId="144F55FF" w14:textId="77777777" w:rsidR="00981819" w:rsidRPr="004D74D7" w:rsidRDefault="00981819" w:rsidP="00EA654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</w:tcPr>
          <w:p w14:paraId="42A2D348" w14:textId="77777777" w:rsidR="00981819" w:rsidRPr="004D74D7" w:rsidRDefault="00981819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7B903B1B" w14:textId="77777777" w:rsidR="00981819" w:rsidRPr="004D74D7" w:rsidRDefault="00981819" w:rsidP="00EA6547">
            <w:pPr>
              <w:tabs>
                <w:tab w:val="left" w:pos="84"/>
              </w:tabs>
              <w:spacing w:line="350" w:lineRule="exact"/>
              <w:ind w:left="107" w:right="-198" w:hanging="4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อาหาร</w:t>
            </w: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249" w:type="dxa"/>
            <w:vAlign w:val="center"/>
          </w:tcPr>
          <w:p w14:paraId="673885B9" w14:textId="77777777" w:rsidR="00981819" w:rsidRPr="004D74D7" w:rsidRDefault="00981819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E6F016A" w14:textId="77777777" w:rsidR="00981819" w:rsidRPr="004D74D7" w:rsidRDefault="00981819" w:rsidP="00EA654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3963F57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36089B96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03459F10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0F3ECED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981819" w:rsidRPr="004D74D7" w14:paraId="4E7CC26E" w14:textId="77777777" w:rsidTr="00EA6547">
        <w:trPr>
          <w:trHeight w:val="288"/>
        </w:trPr>
        <w:tc>
          <w:tcPr>
            <w:tcW w:w="3172" w:type="dxa"/>
          </w:tcPr>
          <w:p w14:paraId="2D350FB5" w14:textId="6D809DAB" w:rsidR="00981819" w:rsidRPr="001110DA" w:rsidRDefault="000F713E" w:rsidP="00EA654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1819" w:rsidRPr="00BE361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981819" w:rsidRPr="001110DA">
              <w:rPr>
                <w:rFonts w:asciiTheme="majorBidi" w:hAnsiTheme="majorBidi" w:cstheme="majorBidi"/>
                <w:sz w:val="28"/>
                <w:szCs w:val="28"/>
              </w:rPr>
              <w:t xml:space="preserve">CPF </w:t>
            </w:r>
            <w:proofErr w:type="spellStart"/>
            <w:r w:rsidR="00981819" w:rsidRPr="001110DA">
              <w:rPr>
                <w:rFonts w:asciiTheme="majorBidi" w:hAnsiTheme="majorBidi" w:cstheme="majorBidi"/>
                <w:sz w:val="28"/>
                <w:szCs w:val="28"/>
              </w:rPr>
              <w:t>Culinar</w:t>
            </w:r>
            <w:proofErr w:type="spellEnd"/>
            <w:r w:rsidR="00981819" w:rsidRPr="001110DA">
              <w:rPr>
                <w:rFonts w:asciiTheme="majorBidi" w:hAnsiTheme="majorBidi" w:cstheme="majorBidi"/>
                <w:sz w:val="28"/>
                <w:szCs w:val="28"/>
              </w:rPr>
              <w:t xml:space="preserve"> Sp. z </w:t>
            </w:r>
            <w:proofErr w:type="spellStart"/>
            <w:r w:rsidR="00981819" w:rsidRPr="001110DA">
              <w:rPr>
                <w:rFonts w:asciiTheme="majorBidi" w:hAnsiTheme="majorBidi" w:cstheme="majorBidi"/>
                <w:sz w:val="28"/>
                <w:szCs w:val="28"/>
              </w:rPr>
              <w:t>o.o</w:t>
            </w:r>
            <w:proofErr w:type="spellEnd"/>
            <w:r w:rsidR="00981819" w:rsidRPr="001110D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818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819" w:rsidRPr="0069166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1A246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5</w:t>
            </w:r>
            <w:r w:rsidR="0098181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5" w:type="dxa"/>
          </w:tcPr>
          <w:p w14:paraId="67A85E5B" w14:textId="77777777" w:rsidR="00981819" w:rsidRPr="0069166F" w:rsidRDefault="00981819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4138AD76" w14:textId="77777777" w:rsidR="00981819" w:rsidRPr="00E8672B" w:rsidRDefault="00981819" w:rsidP="00EA654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75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ผลิต</w:t>
            </w:r>
            <w:r w:rsidRPr="00E8672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อาหาร</w:t>
            </w: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ทะเล</w:t>
            </w:r>
          </w:p>
        </w:tc>
        <w:tc>
          <w:tcPr>
            <w:tcW w:w="249" w:type="dxa"/>
            <w:vAlign w:val="center"/>
          </w:tcPr>
          <w:p w14:paraId="366370FE" w14:textId="77777777" w:rsidR="00981819" w:rsidRPr="004D74D7" w:rsidRDefault="00981819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1FF2940C" w14:textId="77777777" w:rsidR="00981819" w:rsidRPr="004D74D7" w:rsidRDefault="00981819" w:rsidP="00EA654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70" w:type="dxa"/>
            <w:vAlign w:val="center"/>
          </w:tcPr>
          <w:p w14:paraId="382646AF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2F727580" w14:textId="77AB2E64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66.67</w:t>
            </w:r>
          </w:p>
        </w:tc>
        <w:tc>
          <w:tcPr>
            <w:tcW w:w="270" w:type="dxa"/>
            <w:vAlign w:val="center"/>
          </w:tcPr>
          <w:p w14:paraId="551285BE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2A1A67C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981819" w:rsidRPr="004D74D7" w14:paraId="35B7F766" w14:textId="77777777" w:rsidTr="00EA6547">
        <w:trPr>
          <w:trHeight w:val="288"/>
        </w:trPr>
        <w:tc>
          <w:tcPr>
            <w:tcW w:w="3172" w:type="dxa"/>
          </w:tcPr>
          <w:p w14:paraId="233BD892" w14:textId="439AB459" w:rsidR="00981819" w:rsidRPr="001110DA" w:rsidRDefault="000F713E" w:rsidP="00EA654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81819" w:rsidRPr="00BE361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981819" w:rsidRPr="00755292">
              <w:rPr>
                <w:rFonts w:asciiTheme="majorBidi" w:hAnsiTheme="majorBidi" w:cstheme="majorBidi"/>
                <w:sz w:val="28"/>
                <w:szCs w:val="28"/>
              </w:rPr>
              <w:t xml:space="preserve">Food Port Sp. z </w:t>
            </w:r>
            <w:proofErr w:type="spellStart"/>
            <w:r w:rsidR="00981819" w:rsidRPr="00755292">
              <w:rPr>
                <w:rFonts w:asciiTheme="majorBidi" w:hAnsiTheme="majorBidi" w:cstheme="majorBidi"/>
                <w:sz w:val="28"/>
                <w:szCs w:val="28"/>
              </w:rPr>
              <w:t>o.o</w:t>
            </w:r>
            <w:proofErr w:type="spellEnd"/>
            <w:r w:rsidR="00981819" w:rsidRPr="007552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818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819" w:rsidRPr="0069166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1A246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5</w:t>
            </w:r>
            <w:r w:rsidR="0098181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5" w:type="dxa"/>
          </w:tcPr>
          <w:p w14:paraId="49F00E03" w14:textId="77777777" w:rsidR="00981819" w:rsidRPr="0069166F" w:rsidRDefault="00981819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1956730B" w14:textId="77777777" w:rsidR="00981819" w:rsidRPr="004D74D7" w:rsidRDefault="00981819" w:rsidP="00EA654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75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ผู้จัดจำหน่ายสินค้าอาหาร</w:t>
            </w:r>
          </w:p>
        </w:tc>
        <w:tc>
          <w:tcPr>
            <w:tcW w:w="249" w:type="dxa"/>
            <w:vAlign w:val="center"/>
          </w:tcPr>
          <w:p w14:paraId="24881A54" w14:textId="77777777" w:rsidR="00981819" w:rsidRPr="004D74D7" w:rsidRDefault="00981819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1466DE3D" w14:textId="77777777" w:rsidR="00981819" w:rsidRPr="004D74D7" w:rsidRDefault="00981819" w:rsidP="00EA654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70" w:type="dxa"/>
            <w:vAlign w:val="center"/>
          </w:tcPr>
          <w:p w14:paraId="496875D8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77DB556" w14:textId="44EB5353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66.67</w:t>
            </w:r>
          </w:p>
        </w:tc>
        <w:tc>
          <w:tcPr>
            <w:tcW w:w="270" w:type="dxa"/>
            <w:vAlign w:val="center"/>
          </w:tcPr>
          <w:p w14:paraId="3CA2843A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1B772B2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981819" w:rsidRPr="004D74D7" w14:paraId="637B0C3C" w14:textId="77777777" w:rsidTr="00EA6547">
        <w:tc>
          <w:tcPr>
            <w:tcW w:w="3172" w:type="dxa"/>
          </w:tcPr>
          <w:p w14:paraId="6D9ACAA2" w14:textId="77777777" w:rsidR="00981819" w:rsidRPr="004D74D7" w:rsidRDefault="00981819" w:rsidP="00EA654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</w:tcPr>
          <w:p w14:paraId="665CAD19" w14:textId="77777777" w:rsidR="00981819" w:rsidRPr="004D74D7" w:rsidRDefault="00981819" w:rsidP="00EA6547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14:paraId="0C6988DA" w14:textId="77777777" w:rsidR="00981819" w:rsidRPr="004D74D7" w:rsidRDefault="00981819" w:rsidP="00EA6547">
            <w:pPr>
              <w:tabs>
                <w:tab w:val="left" w:pos="84"/>
              </w:tabs>
              <w:spacing w:line="350" w:lineRule="exact"/>
              <w:ind w:left="107" w:right="-198" w:hanging="4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ทะเล</w:t>
            </w:r>
          </w:p>
        </w:tc>
        <w:tc>
          <w:tcPr>
            <w:tcW w:w="249" w:type="dxa"/>
            <w:vAlign w:val="center"/>
          </w:tcPr>
          <w:p w14:paraId="47B3D4D5" w14:textId="77777777" w:rsidR="00981819" w:rsidRPr="004D74D7" w:rsidRDefault="00981819" w:rsidP="00EA654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8F8CDB6" w14:textId="77777777" w:rsidR="00981819" w:rsidRPr="004D74D7" w:rsidRDefault="00981819" w:rsidP="00EA654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BF8B341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6F01B348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F47B5DC" w14:textId="77777777" w:rsidR="00981819" w:rsidRPr="004D74D7" w:rsidRDefault="00981819" w:rsidP="00EA654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D18978E" w14:textId="77777777" w:rsidR="00981819" w:rsidRPr="004D74D7" w:rsidRDefault="00981819" w:rsidP="00EA6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1" w:right="-1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74D20D71" w14:textId="77777777" w:rsidTr="00B765FD">
        <w:tc>
          <w:tcPr>
            <w:tcW w:w="3172" w:type="dxa"/>
            <w:shd w:val="clear" w:color="auto" w:fill="auto"/>
          </w:tcPr>
          <w:p w14:paraId="699C4A62" w14:textId="58403256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245" w:type="dxa"/>
            <w:shd w:val="clear" w:color="auto" w:fill="auto"/>
          </w:tcPr>
          <w:p w14:paraId="2BDE6F90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0F6AB89D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66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0C391596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4FDD7F7" w14:textId="77777777" w:rsidR="0069166F" w:rsidRPr="004D74D7" w:rsidRDefault="0069166F" w:rsidP="0069166F">
            <w:pPr>
              <w:spacing w:line="35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952C240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6F2C87A" w14:textId="77777777" w:rsidR="0069166F" w:rsidRPr="004D74D7" w:rsidRDefault="0069166F" w:rsidP="0054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49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B019EC6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8350373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58"/>
              </w:tabs>
              <w:ind w:left="-131" w:right="-105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1484A599" w14:textId="77777777" w:rsidTr="00B765FD">
        <w:trPr>
          <w:trHeight w:hRule="exact" w:val="360"/>
        </w:trPr>
        <w:tc>
          <w:tcPr>
            <w:tcW w:w="3172" w:type="dxa"/>
            <w:shd w:val="clear" w:color="auto" w:fill="auto"/>
          </w:tcPr>
          <w:p w14:paraId="675B12C9" w14:textId="77777777" w:rsidR="0069166F" w:rsidRPr="004D74D7" w:rsidRDefault="0069166F" w:rsidP="0069166F">
            <w:pPr>
              <w:tabs>
                <w:tab w:val="clear" w:pos="227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บริษัทย่อยทางตรงและทางอ้อม</w:t>
            </w:r>
          </w:p>
        </w:tc>
        <w:tc>
          <w:tcPr>
            <w:tcW w:w="245" w:type="dxa"/>
            <w:shd w:val="clear" w:color="auto" w:fill="auto"/>
          </w:tcPr>
          <w:p w14:paraId="2BECA7BA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30EB43F7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69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center"/>
          </w:tcPr>
          <w:p w14:paraId="4C9B39D0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A05CDA8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BAF91DA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297B40B9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86EBB97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B1F8D83" w14:textId="77777777" w:rsidR="0069166F" w:rsidRPr="004D74D7" w:rsidRDefault="0069166F" w:rsidP="0054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58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2FEEDEBE" w14:textId="77777777" w:rsidTr="00B765FD">
        <w:tc>
          <w:tcPr>
            <w:tcW w:w="3417" w:type="dxa"/>
            <w:gridSpan w:val="2"/>
            <w:shd w:val="clear" w:color="auto" w:fill="auto"/>
          </w:tcPr>
          <w:p w14:paraId="64D786E3" w14:textId="541FAFD3" w:rsidR="0069166F" w:rsidRPr="004D74D7" w:rsidRDefault="008E0DE3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1) C.P. Aquaculture (India) Private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2211" w:type="dxa"/>
            <w:shd w:val="clear" w:color="auto" w:fill="auto"/>
          </w:tcPr>
          <w:p w14:paraId="3B5EA99A" w14:textId="53267419" w:rsidR="0069166F" w:rsidRPr="004D74D7" w:rsidRDefault="0069166F" w:rsidP="0069166F">
            <w:pPr>
              <w:spacing w:line="350" w:lineRule="exact"/>
              <w:ind w:left="-71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ผลิตและจำหน่ายอาหารกุ้ง</w:t>
            </w:r>
          </w:p>
        </w:tc>
        <w:tc>
          <w:tcPr>
            <w:tcW w:w="249" w:type="dxa"/>
          </w:tcPr>
          <w:p w14:paraId="399D4B71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264075D" w14:textId="77777777" w:rsidR="0069166F" w:rsidRPr="004D74D7" w:rsidRDefault="0069166F" w:rsidP="0069166F">
            <w:pPr>
              <w:tabs>
                <w:tab w:val="clear" w:pos="907"/>
                <w:tab w:val="left" w:pos="791"/>
              </w:tabs>
              <w:spacing w:line="350" w:lineRule="exact"/>
              <w:ind w:left="-108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270" w:type="dxa"/>
            <w:vAlign w:val="center"/>
          </w:tcPr>
          <w:p w14:paraId="327B6868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3612DA8" w14:textId="5DD27CB8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75.00</w:t>
            </w:r>
          </w:p>
        </w:tc>
        <w:tc>
          <w:tcPr>
            <w:tcW w:w="270" w:type="dxa"/>
            <w:vAlign w:val="center"/>
          </w:tcPr>
          <w:p w14:paraId="022151A3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53459841" w14:textId="107EF74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31.70</w:t>
            </w:r>
          </w:p>
        </w:tc>
      </w:tr>
      <w:tr w:rsidR="0069166F" w:rsidRPr="004D74D7" w14:paraId="0C9BDCC5" w14:textId="77777777" w:rsidTr="00B765FD">
        <w:tc>
          <w:tcPr>
            <w:tcW w:w="3172" w:type="dxa"/>
            <w:shd w:val="clear" w:color="auto" w:fill="auto"/>
          </w:tcPr>
          <w:p w14:paraId="79E3E36E" w14:textId="35EB3D6C" w:rsidR="0069166F" w:rsidRPr="004D74D7" w:rsidRDefault="0069166F" w:rsidP="0069166F">
            <w:pPr>
              <w:tabs>
                <w:tab w:val="clear" w:pos="227"/>
              </w:tabs>
              <w:spacing w:line="350" w:lineRule="exact"/>
              <w:ind w:left="253" w:right="-198" w:hanging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698ECF2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23C6CEAA" w14:textId="680A2674" w:rsidR="0069166F" w:rsidRPr="004D74D7" w:rsidRDefault="0069166F" w:rsidP="0069166F">
            <w:pPr>
              <w:tabs>
                <w:tab w:val="left" w:pos="107"/>
              </w:tabs>
              <w:spacing w:line="350" w:lineRule="exact"/>
              <w:ind w:left="107" w:right="-198" w:hanging="2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ฟาร์มเพาะฟักลูกกุ้งและ</w:t>
            </w:r>
          </w:p>
        </w:tc>
        <w:tc>
          <w:tcPr>
            <w:tcW w:w="249" w:type="dxa"/>
          </w:tcPr>
          <w:p w14:paraId="1CF325EE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3702CA97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122E65D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32EC39A7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31" w:right="9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B6C9A88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07110BD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3C848C2E" w14:textId="77777777" w:rsidTr="00B765FD">
        <w:tc>
          <w:tcPr>
            <w:tcW w:w="3172" w:type="dxa"/>
            <w:shd w:val="clear" w:color="auto" w:fill="auto"/>
          </w:tcPr>
          <w:p w14:paraId="27BCCED7" w14:textId="77777777" w:rsidR="0069166F" w:rsidRPr="004D74D7" w:rsidRDefault="0069166F" w:rsidP="0069166F">
            <w:pPr>
              <w:tabs>
                <w:tab w:val="clear" w:pos="227"/>
              </w:tabs>
              <w:spacing w:line="350" w:lineRule="exact"/>
              <w:ind w:left="253" w:right="-198" w:hanging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157CDCC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707ECDB8" w14:textId="51010995" w:rsidR="0069166F" w:rsidRPr="004D74D7" w:rsidRDefault="0069166F" w:rsidP="0069166F">
            <w:pPr>
              <w:tabs>
                <w:tab w:val="left" w:pos="107"/>
              </w:tabs>
              <w:spacing w:line="350" w:lineRule="exact"/>
              <w:ind w:left="107" w:right="-198" w:hanging="2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จำหน่ายกุ้งแปรรูปขั้นต้น</w:t>
            </w:r>
          </w:p>
        </w:tc>
        <w:tc>
          <w:tcPr>
            <w:tcW w:w="249" w:type="dxa"/>
          </w:tcPr>
          <w:p w14:paraId="4BA6F80A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F867C8F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5656D7D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5F2631B2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31" w:right="9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74D58F9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D5B2418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61895874" w14:textId="77777777" w:rsidTr="00B765FD">
        <w:trPr>
          <w:trHeight w:val="360"/>
        </w:trPr>
        <w:tc>
          <w:tcPr>
            <w:tcW w:w="3172" w:type="dxa"/>
            <w:shd w:val="clear" w:color="auto" w:fill="auto"/>
          </w:tcPr>
          <w:p w14:paraId="63D07449" w14:textId="77777777" w:rsidR="0069166F" w:rsidRPr="004D74D7" w:rsidRDefault="0069166F" w:rsidP="0069166F">
            <w:pPr>
              <w:tabs>
                <w:tab w:val="clear" w:pos="227"/>
              </w:tabs>
              <w:spacing w:line="350" w:lineRule="exact"/>
              <w:ind w:left="253" w:right="-198" w:hanging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F09FD32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4D43377D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6B48576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670CB8B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03D7EDE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3238EFBA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31" w:right="9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4D518DAF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CB5479E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40F3A141" w14:textId="77777777" w:rsidTr="00B765FD">
        <w:tc>
          <w:tcPr>
            <w:tcW w:w="5628" w:type="dxa"/>
            <w:gridSpan w:val="3"/>
            <w:shd w:val="clear" w:color="auto" w:fill="auto"/>
          </w:tcPr>
          <w:p w14:paraId="527132F1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16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ที่มีการเปลี่ยนแปลงสัดส่วน</w:t>
            </w:r>
            <w:r w:rsidRPr="004D74D7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249" w:type="dxa"/>
          </w:tcPr>
          <w:p w14:paraId="5BBC2C2E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CF7B860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66928A6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2B491FC1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F53F27A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289F11C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11A324BF" w14:textId="77777777" w:rsidTr="00B765FD">
        <w:tc>
          <w:tcPr>
            <w:tcW w:w="3172" w:type="dxa"/>
            <w:shd w:val="clear" w:color="auto" w:fill="auto"/>
          </w:tcPr>
          <w:p w14:paraId="5D7E0B89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253" w:right="-198" w:hanging="36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45" w:type="dxa"/>
            <w:shd w:val="clear" w:color="auto" w:fill="auto"/>
          </w:tcPr>
          <w:p w14:paraId="478D6734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16BD06F7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6CC0F9BC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239907E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568FA88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75FF532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74E4512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0BCAF6F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12BFB933" w14:textId="77777777" w:rsidTr="00B765FD">
        <w:tc>
          <w:tcPr>
            <w:tcW w:w="3172" w:type="dxa"/>
            <w:shd w:val="clear" w:color="auto" w:fill="auto"/>
          </w:tcPr>
          <w:p w14:paraId="3AC56AC2" w14:textId="222FC304" w:rsidR="0069166F" w:rsidRPr="004D74D7" w:rsidRDefault="005B0670" w:rsidP="005B0670">
            <w:pPr>
              <w:tabs>
                <w:tab w:val="left" w:pos="69"/>
              </w:tabs>
              <w:spacing w:line="350" w:lineRule="exact"/>
              <w:ind w:left="-111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166F"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) CP Foods Singapore Pte Ltd. </w:t>
            </w:r>
            <w:r w:rsidR="0069166F"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A16500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4</w:t>
            </w:r>
            <w:r w:rsidR="0069166F"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429D773B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2DF3FBB6" w14:textId="77777777" w:rsidR="0069166F" w:rsidRPr="004D74D7" w:rsidRDefault="0069166F" w:rsidP="008D5CCA">
            <w:pPr>
              <w:tabs>
                <w:tab w:val="left" w:pos="162"/>
              </w:tabs>
              <w:spacing w:line="350" w:lineRule="exact"/>
              <w:ind w:left="-65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ผู้นำเข้าและจัดจำหน่ายสินค้า</w:t>
            </w:r>
          </w:p>
        </w:tc>
        <w:tc>
          <w:tcPr>
            <w:tcW w:w="249" w:type="dxa"/>
          </w:tcPr>
          <w:p w14:paraId="040C3077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2ABF34F" w14:textId="77777777" w:rsidR="0069166F" w:rsidRPr="004D74D7" w:rsidRDefault="0069166F" w:rsidP="00CC2EC3">
            <w:pPr>
              <w:spacing w:line="350" w:lineRule="exact"/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70" w:type="dxa"/>
            <w:vAlign w:val="center"/>
          </w:tcPr>
          <w:p w14:paraId="79A212BC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59B5ABDC" w14:textId="296A04A6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298EF09D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BB17AC5" w14:textId="45089B6C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</w:tr>
      <w:tr w:rsidR="0069166F" w:rsidRPr="004D74D7" w14:paraId="47B95C16" w14:textId="77777777" w:rsidTr="00B765FD">
        <w:tc>
          <w:tcPr>
            <w:tcW w:w="3172" w:type="dxa"/>
            <w:shd w:val="clear" w:color="auto" w:fill="auto"/>
          </w:tcPr>
          <w:p w14:paraId="6030A714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  <w:shd w:val="clear" w:color="auto" w:fill="auto"/>
          </w:tcPr>
          <w:p w14:paraId="45868408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5483F19C" w14:textId="1F1A4C2F" w:rsidR="0069166F" w:rsidRPr="004D74D7" w:rsidRDefault="0069166F" w:rsidP="0069166F">
            <w:pPr>
              <w:tabs>
                <w:tab w:val="left" w:pos="107"/>
              </w:tabs>
              <w:spacing w:line="350" w:lineRule="exact"/>
              <w:ind w:left="107" w:right="-198" w:hanging="2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ประเภทอาหารแปรรูปจาก</w:t>
            </w:r>
          </w:p>
        </w:tc>
        <w:tc>
          <w:tcPr>
            <w:tcW w:w="249" w:type="dxa"/>
          </w:tcPr>
          <w:p w14:paraId="64D8CB2E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BF797EC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48C2E60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60DBD33E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6C43DE77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2BA7F7C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1D0762D6" w14:textId="77777777" w:rsidTr="00B765FD">
        <w:tc>
          <w:tcPr>
            <w:tcW w:w="3172" w:type="dxa"/>
            <w:shd w:val="clear" w:color="auto" w:fill="auto"/>
          </w:tcPr>
          <w:p w14:paraId="2D0E9FFF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  <w:shd w:val="clear" w:color="auto" w:fill="auto"/>
          </w:tcPr>
          <w:p w14:paraId="251CC89D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5C48F3BE" w14:textId="0BA10484" w:rsidR="0069166F" w:rsidRPr="004D74D7" w:rsidRDefault="0069166F" w:rsidP="0069166F">
            <w:pPr>
              <w:tabs>
                <w:tab w:val="left" w:pos="107"/>
              </w:tabs>
              <w:spacing w:line="350" w:lineRule="exact"/>
              <w:ind w:left="107" w:right="-198" w:hanging="1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เนื้อสัตว์และอาหาร</w:t>
            </w:r>
          </w:p>
        </w:tc>
        <w:tc>
          <w:tcPr>
            <w:tcW w:w="249" w:type="dxa"/>
          </w:tcPr>
          <w:p w14:paraId="75BBAF84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3C493F95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190EDE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95C4F64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055E62A8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10FB8AC5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697143E7" w14:textId="77777777" w:rsidTr="00B765FD">
        <w:tc>
          <w:tcPr>
            <w:tcW w:w="3172" w:type="dxa"/>
            <w:shd w:val="clear" w:color="auto" w:fill="auto"/>
          </w:tcPr>
          <w:p w14:paraId="7BCDB8BF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  <w:shd w:val="clear" w:color="auto" w:fill="auto"/>
          </w:tcPr>
          <w:p w14:paraId="1E3575CB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03F4B0B6" w14:textId="315C60F1" w:rsidR="0069166F" w:rsidRPr="004D74D7" w:rsidRDefault="00E9262A" w:rsidP="0069166F">
            <w:pPr>
              <w:tabs>
                <w:tab w:val="left" w:pos="107"/>
              </w:tabs>
              <w:spacing w:line="350" w:lineRule="exact"/>
              <w:ind w:left="107" w:right="-198" w:hanging="1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249" w:type="dxa"/>
          </w:tcPr>
          <w:p w14:paraId="5D2BDFED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73A6E92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7B0D153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755B2169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441DA531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0571FF1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464687" w:rsidRPr="004D74D7" w14:paraId="0EB5BAA8" w14:textId="77777777" w:rsidTr="00B765FD">
        <w:tc>
          <w:tcPr>
            <w:tcW w:w="3172" w:type="dxa"/>
            <w:shd w:val="clear" w:color="auto" w:fill="auto"/>
          </w:tcPr>
          <w:p w14:paraId="4DCD00EE" w14:textId="3D87B2FD" w:rsidR="00464687" w:rsidRPr="00526923" w:rsidRDefault="005B0670" w:rsidP="005B0670">
            <w:pPr>
              <w:tabs>
                <w:tab w:val="left" w:pos="162"/>
              </w:tabs>
              <w:spacing w:line="350" w:lineRule="exact"/>
              <w:ind w:left="-102" w:right="-198"/>
              <w:jc w:val="thaiDistribute"/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AU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041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0C16A9" w:rsidRPr="000C16A9">
              <w:rPr>
                <w:rFonts w:asciiTheme="majorBidi" w:hAnsiTheme="majorBidi" w:cstheme="majorBidi"/>
                <w:sz w:val="28"/>
                <w:szCs w:val="28"/>
              </w:rPr>
              <w:t xml:space="preserve">Sheng Da Foods Co., Ltd. </w:t>
            </w:r>
            <w:r w:rsidR="0052692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F249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6</w:t>
            </w:r>
            <w:r w:rsidR="0052692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4CA98B0B" w14:textId="77777777" w:rsidR="00464687" w:rsidRPr="004D74D7" w:rsidRDefault="00464687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1F480402" w14:textId="46EB0D13" w:rsidR="00464687" w:rsidRPr="004D74D7" w:rsidRDefault="00B038B3" w:rsidP="0066635D">
            <w:pPr>
              <w:tabs>
                <w:tab w:val="left" w:pos="162"/>
              </w:tabs>
              <w:spacing w:line="350" w:lineRule="exact"/>
              <w:ind w:left="-51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ธุ</w:t>
            </w:r>
            <w:r w:rsidR="007C00EC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รกิจไก่ไข่</w:t>
            </w:r>
          </w:p>
        </w:tc>
        <w:tc>
          <w:tcPr>
            <w:tcW w:w="249" w:type="dxa"/>
          </w:tcPr>
          <w:p w14:paraId="28CE807E" w14:textId="77777777" w:rsidR="00464687" w:rsidRPr="004D74D7" w:rsidRDefault="00464687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15242B5B" w14:textId="466C58D7" w:rsidR="00464687" w:rsidRPr="004D74D7" w:rsidRDefault="00A85610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5610">
              <w:rPr>
                <w:rFonts w:asciiTheme="majorBidi" w:hAnsiTheme="majorBidi" w:cs="Angsana New" w:hint="cs"/>
                <w:sz w:val="28"/>
                <w:szCs w:val="28"/>
                <w:cs/>
              </w:rPr>
              <w:t>สาธารณรัฐจีน</w:t>
            </w:r>
          </w:p>
        </w:tc>
        <w:tc>
          <w:tcPr>
            <w:tcW w:w="270" w:type="dxa"/>
            <w:vAlign w:val="center"/>
          </w:tcPr>
          <w:p w14:paraId="27A003C6" w14:textId="77777777" w:rsidR="00464687" w:rsidRPr="004D74D7" w:rsidRDefault="00464687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0BD81DF" w14:textId="5380768C" w:rsidR="00464687" w:rsidRPr="004D74D7" w:rsidRDefault="001F377C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14.92</w:t>
            </w:r>
          </w:p>
        </w:tc>
        <w:tc>
          <w:tcPr>
            <w:tcW w:w="270" w:type="dxa"/>
            <w:vAlign w:val="center"/>
          </w:tcPr>
          <w:p w14:paraId="412C11AB" w14:textId="77777777" w:rsidR="00464687" w:rsidRPr="004D74D7" w:rsidRDefault="00464687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52AE95CD" w14:textId="6F5132C3" w:rsidR="00464687" w:rsidRPr="004D74D7" w:rsidRDefault="000319CD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11.93</w:t>
            </w:r>
          </w:p>
        </w:tc>
      </w:tr>
      <w:tr w:rsidR="00464687" w:rsidRPr="004D74D7" w14:paraId="3AFBAEB7" w14:textId="77777777" w:rsidTr="00B765FD">
        <w:tc>
          <w:tcPr>
            <w:tcW w:w="3172" w:type="dxa"/>
            <w:shd w:val="clear" w:color="auto" w:fill="auto"/>
          </w:tcPr>
          <w:p w14:paraId="7898FDE1" w14:textId="77777777" w:rsidR="00464687" w:rsidRPr="004D74D7" w:rsidRDefault="00464687" w:rsidP="0069166F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  <w:shd w:val="clear" w:color="auto" w:fill="auto"/>
          </w:tcPr>
          <w:p w14:paraId="20509F38" w14:textId="77777777" w:rsidR="00464687" w:rsidRPr="004D74D7" w:rsidRDefault="00464687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4FF8F232" w14:textId="77777777" w:rsidR="00464687" w:rsidRPr="004D74D7" w:rsidRDefault="00464687" w:rsidP="0069166F">
            <w:pPr>
              <w:tabs>
                <w:tab w:val="left" w:pos="107"/>
              </w:tabs>
              <w:spacing w:line="350" w:lineRule="exact"/>
              <w:ind w:left="107" w:right="-198" w:hanging="1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1C70539D" w14:textId="77777777" w:rsidR="00464687" w:rsidRPr="004D74D7" w:rsidRDefault="00464687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1C4473A5" w14:textId="7D5CA6EB" w:rsidR="00464687" w:rsidRPr="004D74D7" w:rsidRDefault="00A85610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561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A85610">
              <w:rPr>
                <w:rFonts w:asciiTheme="majorBidi" w:hAnsiTheme="majorBidi" w:cs="Angsana New" w:hint="cs"/>
                <w:sz w:val="28"/>
                <w:szCs w:val="28"/>
                <w:cs/>
              </w:rPr>
              <w:t>ไต้หวัน</w:t>
            </w:r>
            <w:r w:rsidRPr="00A8561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091550F8" w14:textId="77777777" w:rsidR="00464687" w:rsidRPr="004D74D7" w:rsidRDefault="00464687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1CFED46" w14:textId="77777777" w:rsidR="00464687" w:rsidRPr="004D74D7" w:rsidRDefault="00464687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0CE4C3A" w14:textId="77777777" w:rsidR="00464687" w:rsidRPr="004D74D7" w:rsidRDefault="00464687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54F36F2" w14:textId="77777777" w:rsidR="00464687" w:rsidRPr="004D74D7" w:rsidRDefault="00464687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623B88B6" w14:textId="77777777" w:rsidTr="00B765FD">
        <w:trPr>
          <w:trHeight w:val="360"/>
        </w:trPr>
        <w:tc>
          <w:tcPr>
            <w:tcW w:w="3172" w:type="dxa"/>
            <w:shd w:val="clear" w:color="auto" w:fill="auto"/>
          </w:tcPr>
          <w:p w14:paraId="36DAEB1C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21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  <w:shd w:val="clear" w:color="auto" w:fill="auto"/>
          </w:tcPr>
          <w:p w14:paraId="077A5D27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7C545BAF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4B4E4375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147EB526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BF83DE2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5D6AE117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684A0EF6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C2CEAE0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6E849C9E" w14:textId="77777777" w:rsidTr="00B765FD">
        <w:tc>
          <w:tcPr>
            <w:tcW w:w="3172" w:type="dxa"/>
            <w:shd w:val="clear" w:color="auto" w:fill="auto"/>
          </w:tcPr>
          <w:p w14:paraId="51788236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16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ทางตรงและทางอ้อม</w:t>
            </w:r>
          </w:p>
        </w:tc>
        <w:tc>
          <w:tcPr>
            <w:tcW w:w="245" w:type="dxa"/>
            <w:shd w:val="clear" w:color="auto" w:fill="auto"/>
          </w:tcPr>
          <w:p w14:paraId="172820D2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797FCB89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36B05044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504002B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58745B1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5189697F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FA110F2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113C54C" w14:textId="77777777" w:rsidR="0069166F" w:rsidRPr="004D74D7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3E8742B4" w14:textId="77777777" w:rsidTr="00B765FD">
        <w:tc>
          <w:tcPr>
            <w:tcW w:w="3172" w:type="dxa"/>
            <w:shd w:val="clear" w:color="auto" w:fill="auto"/>
          </w:tcPr>
          <w:p w14:paraId="70795973" w14:textId="6B4543A5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)</w:t>
            </w: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C.P. Pokphand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Co., Ltd.</w:t>
            </w:r>
          </w:p>
        </w:tc>
        <w:tc>
          <w:tcPr>
            <w:tcW w:w="245" w:type="dxa"/>
            <w:shd w:val="clear" w:color="auto" w:fill="auto"/>
          </w:tcPr>
          <w:p w14:paraId="7A69867D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3D595109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57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กิจการลงทุนในธุรกิจเกษตร</w:t>
            </w:r>
          </w:p>
        </w:tc>
        <w:tc>
          <w:tcPr>
            <w:tcW w:w="249" w:type="dxa"/>
          </w:tcPr>
          <w:p w14:paraId="2686A834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6EF95E1" w14:textId="77777777" w:rsidR="0069166F" w:rsidRPr="004D74D7" w:rsidRDefault="0069166F" w:rsidP="0069166F">
            <w:pPr>
              <w:tabs>
                <w:tab w:val="clear" w:pos="907"/>
                <w:tab w:val="left" w:pos="979"/>
              </w:tabs>
              <w:spacing w:line="35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เบอร์มิวดา</w:t>
            </w:r>
          </w:p>
        </w:tc>
        <w:tc>
          <w:tcPr>
            <w:tcW w:w="270" w:type="dxa"/>
          </w:tcPr>
          <w:p w14:paraId="00559B0E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6F2A120B" w14:textId="1ED2DB2A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52.25</w:t>
            </w:r>
          </w:p>
        </w:tc>
        <w:tc>
          <w:tcPr>
            <w:tcW w:w="270" w:type="dxa"/>
            <w:vAlign w:val="center"/>
          </w:tcPr>
          <w:p w14:paraId="3C032569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9" w:type="dxa"/>
          </w:tcPr>
          <w:p w14:paraId="5FBF0748" w14:textId="0B86A2DB" w:rsidR="0069166F" w:rsidRPr="0098375E" w:rsidRDefault="0069166F" w:rsidP="0059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52.24</w:t>
            </w:r>
            <w:r w:rsidRPr="0098375E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69166F" w:rsidRPr="004D74D7" w14:paraId="49DA0F0B" w14:textId="77777777" w:rsidTr="00B765FD">
        <w:tc>
          <w:tcPr>
            <w:tcW w:w="3172" w:type="dxa"/>
            <w:shd w:val="clear" w:color="auto" w:fill="auto"/>
          </w:tcPr>
          <w:p w14:paraId="6616BC4B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245" w:type="dxa"/>
            <w:shd w:val="clear" w:color="auto" w:fill="auto"/>
          </w:tcPr>
          <w:p w14:paraId="11427F56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3F1BC3E9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79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อุตสาหกรรมและอาหาร</w:t>
            </w:r>
          </w:p>
        </w:tc>
        <w:tc>
          <w:tcPr>
            <w:tcW w:w="249" w:type="dxa"/>
          </w:tcPr>
          <w:p w14:paraId="273787EE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866777A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0237C6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2622601A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0FCD8FA1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9" w:type="dxa"/>
          </w:tcPr>
          <w:p w14:paraId="5C0BC038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31" w:right="155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FD4A21" w:rsidRPr="004D74D7" w14:paraId="40CB09CF" w14:textId="77777777" w:rsidTr="00B765FD">
        <w:trPr>
          <w:trHeight w:val="360"/>
        </w:trPr>
        <w:tc>
          <w:tcPr>
            <w:tcW w:w="3172" w:type="dxa"/>
            <w:shd w:val="clear" w:color="auto" w:fill="auto"/>
          </w:tcPr>
          <w:p w14:paraId="10AE2784" w14:textId="77777777" w:rsidR="00FD4A21" w:rsidRPr="004D74D7" w:rsidRDefault="00FD4A21" w:rsidP="0069166F">
            <w:pPr>
              <w:tabs>
                <w:tab w:val="left" w:pos="162"/>
              </w:tabs>
              <w:spacing w:line="350" w:lineRule="exact"/>
              <w:ind w:left="253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42EB6B1" w14:textId="77777777" w:rsidR="00FD4A21" w:rsidRPr="004D74D7" w:rsidRDefault="00FD4A21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0F235F93" w14:textId="77777777" w:rsidR="00FD4A21" w:rsidRPr="004D74D7" w:rsidRDefault="00FD4A21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5B163183" w14:textId="77777777" w:rsidR="00FD4A21" w:rsidRPr="004D74D7" w:rsidRDefault="00FD4A21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D7667BF" w14:textId="77777777" w:rsidR="00FD4A21" w:rsidRPr="004D74D7" w:rsidRDefault="00FD4A21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276FF93" w14:textId="77777777" w:rsidR="00FD4A21" w:rsidRPr="004D74D7" w:rsidRDefault="00FD4A21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6A378789" w14:textId="77777777" w:rsidR="00FD4A21" w:rsidRPr="004D74D7" w:rsidRDefault="00FD4A21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6F578A81" w14:textId="77777777" w:rsidR="00FD4A21" w:rsidRPr="004D74D7" w:rsidRDefault="00FD4A21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C695ABF" w14:textId="77777777" w:rsidR="00FD4A21" w:rsidRPr="004D74D7" w:rsidRDefault="00FD4A21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F3F29" w:rsidRPr="004D74D7" w14:paraId="73F995C4" w14:textId="77777777" w:rsidTr="00B765FD">
        <w:trPr>
          <w:trHeight w:val="360"/>
        </w:trPr>
        <w:tc>
          <w:tcPr>
            <w:tcW w:w="3172" w:type="dxa"/>
            <w:shd w:val="clear" w:color="auto" w:fill="auto"/>
          </w:tcPr>
          <w:p w14:paraId="2D79C541" w14:textId="77777777" w:rsidR="001F3F29" w:rsidRPr="004D74D7" w:rsidRDefault="001F3F29" w:rsidP="0069166F">
            <w:pPr>
              <w:tabs>
                <w:tab w:val="left" w:pos="162"/>
              </w:tabs>
              <w:spacing w:line="350" w:lineRule="exact"/>
              <w:ind w:left="253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3910EFA" w14:textId="77777777" w:rsidR="001F3F29" w:rsidRPr="004D74D7" w:rsidRDefault="001F3F29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5EF867C8" w14:textId="77777777" w:rsidR="001F3F29" w:rsidRPr="004D74D7" w:rsidRDefault="001F3F29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7AB25120" w14:textId="77777777" w:rsidR="001F3F29" w:rsidRPr="004D74D7" w:rsidRDefault="001F3F29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5DF20ED" w14:textId="77777777" w:rsidR="001F3F29" w:rsidRPr="004D74D7" w:rsidRDefault="001F3F29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BFEF7F0" w14:textId="77777777" w:rsidR="001F3F29" w:rsidRPr="004D74D7" w:rsidRDefault="001F3F29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7F7ABC34" w14:textId="77777777" w:rsidR="001F3F29" w:rsidRPr="004D74D7" w:rsidRDefault="001F3F29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2930736" w14:textId="77777777" w:rsidR="001F3F29" w:rsidRPr="004D74D7" w:rsidRDefault="001F3F29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D8860E1" w14:textId="77777777" w:rsidR="001F3F29" w:rsidRPr="004D74D7" w:rsidRDefault="001F3F29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F3F29" w:rsidRPr="004D74D7" w14:paraId="35412467" w14:textId="77777777" w:rsidTr="00B765FD">
        <w:trPr>
          <w:trHeight w:val="360"/>
        </w:trPr>
        <w:tc>
          <w:tcPr>
            <w:tcW w:w="3172" w:type="dxa"/>
            <w:shd w:val="clear" w:color="auto" w:fill="auto"/>
          </w:tcPr>
          <w:p w14:paraId="0D1D8BFE" w14:textId="77777777" w:rsidR="001F3F29" w:rsidRPr="004D74D7" w:rsidRDefault="001F3F29" w:rsidP="0069166F">
            <w:pPr>
              <w:tabs>
                <w:tab w:val="left" w:pos="162"/>
              </w:tabs>
              <w:spacing w:line="350" w:lineRule="exact"/>
              <w:ind w:left="253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1904FA3" w14:textId="77777777" w:rsidR="001F3F29" w:rsidRPr="004D74D7" w:rsidRDefault="001F3F29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584BFB2D" w14:textId="77777777" w:rsidR="001F3F29" w:rsidRPr="004D74D7" w:rsidRDefault="001F3F29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75EFDAD1" w14:textId="77777777" w:rsidR="001F3F29" w:rsidRPr="004D74D7" w:rsidRDefault="001F3F29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DAA6C3B" w14:textId="77777777" w:rsidR="001F3F29" w:rsidRPr="004D74D7" w:rsidRDefault="001F3F29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E06C0EA" w14:textId="77777777" w:rsidR="001F3F29" w:rsidRPr="004D74D7" w:rsidRDefault="001F3F29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423B4AA" w14:textId="77777777" w:rsidR="001F3F29" w:rsidRPr="004D74D7" w:rsidRDefault="001F3F29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8D6A790" w14:textId="77777777" w:rsidR="001F3F29" w:rsidRPr="004D74D7" w:rsidRDefault="001F3F29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DE715EE" w14:textId="77777777" w:rsidR="001F3F29" w:rsidRPr="004D74D7" w:rsidRDefault="001F3F29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F3F29" w:rsidRPr="004D74D7" w14:paraId="36EC580C" w14:textId="77777777" w:rsidTr="00B765FD">
        <w:trPr>
          <w:trHeight w:val="360"/>
        </w:trPr>
        <w:tc>
          <w:tcPr>
            <w:tcW w:w="3172" w:type="dxa"/>
            <w:shd w:val="clear" w:color="auto" w:fill="auto"/>
          </w:tcPr>
          <w:p w14:paraId="41055426" w14:textId="77777777" w:rsidR="001F3F29" w:rsidRPr="004D74D7" w:rsidRDefault="001F3F29" w:rsidP="0069166F">
            <w:pPr>
              <w:tabs>
                <w:tab w:val="left" w:pos="162"/>
              </w:tabs>
              <w:spacing w:line="350" w:lineRule="exact"/>
              <w:ind w:left="253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47A065B" w14:textId="77777777" w:rsidR="001F3F29" w:rsidRPr="004D74D7" w:rsidRDefault="001F3F29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58528EA6" w14:textId="77777777" w:rsidR="001F3F29" w:rsidRPr="004D74D7" w:rsidRDefault="001F3F29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72375BFB" w14:textId="77777777" w:rsidR="001F3F29" w:rsidRPr="004D74D7" w:rsidRDefault="001F3F29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0D098AE" w14:textId="77777777" w:rsidR="001F3F29" w:rsidRPr="004D74D7" w:rsidRDefault="001F3F29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D7E25A6" w14:textId="77777777" w:rsidR="001F3F29" w:rsidRPr="004D74D7" w:rsidRDefault="001F3F29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B77345D" w14:textId="77777777" w:rsidR="001F3F29" w:rsidRPr="004D74D7" w:rsidRDefault="001F3F29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47208C5B" w14:textId="77777777" w:rsidR="001F3F29" w:rsidRPr="004D74D7" w:rsidRDefault="001F3F29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6B55E38" w14:textId="77777777" w:rsidR="001F3F29" w:rsidRPr="004D74D7" w:rsidRDefault="001F3F29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4B8DB908" w14:textId="77777777" w:rsidTr="00B765FD">
        <w:tc>
          <w:tcPr>
            <w:tcW w:w="3172" w:type="dxa"/>
            <w:shd w:val="clear" w:color="auto" w:fill="auto"/>
          </w:tcPr>
          <w:p w14:paraId="4F61D587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ทางอ้อมที่เปลี่ยนชื่อบริษัท</w:t>
            </w:r>
          </w:p>
        </w:tc>
        <w:tc>
          <w:tcPr>
            <w:tcW w:w="245" w:type="dxa"/>
            <w:shd w:val="clear" w:color="auto" w:fill="auto"/>
          </w:tcPr>
          <w:p w14:paraId="77498670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5AB77431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4AF15F3B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8DF35B3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61BD0A6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42021C2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FBBE4D2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64621DC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057221A0" w14:textId="77777777" w:rsidTr="00B765FD">
        <w:tc>
          <w:tcPr>
            <w:tcW w:w="3172" w:type="dxa"/>
            <w:shd w:val="clear" w:color="auto" w:fill="auto"/>
          </w:tcPr>
          <w:p w14:paraId="5E931F67" w14:textId="6A276B04" w:rsidR="0069166F" w:rsidRPr="004D74D7" w:rsidRDefault="001E1A80" w:rsidP="0069166F">
            <w:pPr>
              <w:tabs>
                <w:tab w:val="left" w:pos="162"/>
              </w:tabs>
              <w:spacing w:line="350" w:lineRule="exact"/>
              <w:ind w:left="262" w:right="-198" w:hanging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166F"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proofErr w:type="spellStart"/>
            <w:r w:rsidR="0069166F" w:rsidRPr="004D74D7">
              <w:rPr>
                <w:rFonts w:asciiTheme="majorBidi" w:hAnsiTheme="majorBidi" w:cstheme="majorBidi"/>
                <w:sz w:val="28"/>
                <w:szCs w:val="28"/>
              </w:rPr>
              <w:t>Pravdinsk</w:t>
            </w:r>
            <w:proofErr w:type="spellEnd"/>
            <w:r w:rsidR="0069166F"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 Pig Production </w:t>
            </w:r>
            <w:r w:rsidR="0069166F"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Joint Stock</w:t>
            </w:r>
          </w:p>
        </w:tc>
        <w:tc>
          <w:tcPr>
            <w:tcW w:w="245" w:type="dxa"/>
            <w:shd w:val="clear" w:color="auto" w:fill="auto"/>
          </w:tcPr>
          <w:p w14:paraId="4D28A06A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2A9ECEDD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4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เลี้ยงสัตว์</w:t>
            </w:r>
          </w:p>
        </w:tc>
        <w:tc>
          <w:tcPr>
            <w:tcW w:w="249" w:type="dxa"/>
          </w:tcPr>
          <w:p w14:paraId="2972AB49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F21CF6F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รัสเซีย</w:t>
            </w:r>
          </w:p>
        </w:tc>
        <w:tc>
          <w:tcPr>
            <w:tcW w:w="270" w:type="dxa"/>
            <w:vAlign w:val="center"/>
          </w:tcPr>
          <w:p w14:paraId="3F1FACD7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3D3693F0" w14:textId="155ACF8B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70" w:type="dxa"/>
            <w:vAlign w:val="center"/>
          </w:tcPr>
          <w:p w14:paraId="71D6443D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404C123" w14:textId="33D9ADFB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</w:tr>
      <w:tr w:rsidR="0069166F" w:rsidRPr="004D74D7" w14:paraId="52B78CE1" w14:textId="77777777" w:rsidTr="00B765FD">
        <w:tc>
          <w:tcPr>
            <w:tcW w:w="3172" w:type="dxa"/>
            <w:shd w:val="clear" w:color="auto" w:fill="auto"/>
          </w:tcPr>
          <w:p w14:paraId="0680BCAA" w14:textId="7B31F668" w:rsidR="0069166F" w:rsidRPr="004D74D7" w:rsidRDefault="0069166F" w:rsidP="001E1A80">
            <w:pPr>
              <w:tabs>
                <w:tab w:val="clear" w:pos="227"/>
              </w:tabs>
              <w:spacing w:line="350" w:lineRule="exact"/>
              <w:ind w:left="228" w:right="-198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Company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B1351A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7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13D26874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09FDE171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6BBE6179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1AE4C5B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6B3FA08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18BB684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37E59383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D58CCD9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6B921038" w14:textId="77777777" w:rsidTr="00B765FD">
        <w:tc>
          <w:tcPr>
            <w:tcW w:w="3172" w:type="dxa"/>
            <w:shd w:val="clear" w:color="auto" w:fill="auto"/>
          </w:tcPr>
          <w:p w14:paraId="66A46AE1" w14:textId="77777777" w:rsidR="0069166F" w:rsidRPr="004D74D7" w:rsidRDefault="0069166F" w:rsidP="001E1A80">
            <w:pPr>
              <w:tabs>
                <w:tab w:val="clear" w:pos="227"/>
              </w:tabs>
              <w:spacing w:line="350" w:lineRule="exact"/>
              <w:ind w:left="22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(เดิมชื่อ </w:t>
            </w:r>
            <w:proofErr w:type="spellStart"/>
            <w:r w:rsidRPr="004D74D7">
              <w:rPr>
                <w:rFonts w:asciiTheme="majorBidi" w:hAnsiTheme="majorBidi" w:cstheme="majorBidi"/>
                <w:sz w:val="28"/>
                <w:szCs w:val="28"/>
              </w:rPr>
              <w:t>Pravdinsk</w:t>
            </w:r>
            <w:proofErr w:type="spellEnd"/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 Pig Production</w:t>
            </w:r>
          </w:p>
        </w:tc>
        <w:tc>
          <w:tcPr>
            <w:tcW w:w="245" w:type="dxa"/>
            <w:shd w:val="clear" w:color="auto" w:fill="auto"/>
          </w:tcPr>
          <w:p w14:paraId="4CA51D18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7559F603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173FB832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28A073F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444AE64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59E2F624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3099C4E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52BE5A11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0A9B734F" w14:textId="77777777" w:rsidTr="00B765FD">
        <w:tc>
          <w:tcPr>
            <w:tcW w:w="3172" w:type="dxa"/>
            <w:shd w:val="clear" w:color="auto" w:fill="auto"/>
          </w:tcPr>
          <w:p w14:paraId="5D853093" w14:textId="77777777" w:rsidR="0069166F" w:rsidRPr="004D74D7" w:rsidRDefault="0069166F" w:rsidP="002E2860">
            <w:pPr>
              <w:tabs>
                <w:tab w:val="clear" w:pos="227"/>
              </w:tabs>
              <w:spacing w:line="350" w:lineRule="exact"/>
              <w:ind w:left="243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t>Closed Joint Stock Company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5" w:type="dxa"/>
            <w:shd w:val="clear" w:color="auto" w:fill="auto"/>
          </w:tcPr>
          <w:p w14:paraId="59A55789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371BFE55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47F8DB5E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310492D8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7823F50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7AC3A78A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3EFF6446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6B6B71B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E1A80" w:rsidRPr="004D74D7" w14:paraId="1B1BD3B8" w14:textId="77777777" w:rsidTr="00B765FD">
        <w:tc>
          <w:tcPr>
            <w:tcW w:w="3172" w:type="dxa"/>
            <w:shd w:val="clear" w:color="auto" w:fill="auto"/>
          </w:tcPr>
          <w:p w14:paraId="4B71339F" w14:textId="58D5C45D" w:rsidR="001E1A80" w:rsidRPr="004D74D7" w:rsidRDefault="001E1A80" w:rsidP="00434DA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) Russia Baltic Pork Invest AS</w:t>
            </w: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B1351A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7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50D62C10" w14:textId="77777777" w:rsidR="001E1A80" w:rsidRPr="004D74D7" w:rsidRDefault="001E1A80" w:rsidP="00434DA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43652F5D" w14:textId="77777777" w:rsidR="001E1A80" w:rsidRPr="004D74D7" w:rsidRDefault="001E1A80" w:rsidP="00434DAF">
            <w:pPr>
              <w:tabs>
                <w:tab w:val="left" w:pos="162"/>
              </w:tabs>
              <w:spacing w:line="350" w:lineRule="exact"/>
              <w:ind w:left="-57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กิจการลงทุน</w:t>
            </w:r>
            <w:r w:rsidRPr="004D74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49" w:type="dxa"/>
          </w:tcPr>
          <w:p w14:paraId="1BD6DC8D" w14:textId="77777777" w:rsidR="001E1A80" w:rsidRPr="004D74D7" w:rsidRDefault="001E1A80" w:rsidP="00434DA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CD7D7EE" w14:textId="77777777" w:rsidR="001E1A80" w:rsidRPr="004D74D7" w:rsidRDefault="001E1A80" w:rsidP="00434DA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270" w:type="dxa"/>
            <w:vAlign w:val="center"/>
          </w:tcPr>
          <w:p w14:paraId="1F837C9C" w14:textId="77777777" w:rsidR="001E1A80" w:rsidRPr="004D74D7" w:rsidRDefault="001E1A80" w:rsidP="00434DA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2503A87" w14:textId="73A6D647" w:rsidR="001E1A80" w:rsidRPr="004D74D7" w:rsidRDefault="001E1A80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70" w:type="dxa"/>
            <w:vAlign w:val="center"/>
          </w:tcPr>
          <w:p w14:paraId="2AE1F5F5" w14:textId="77777777" w:rsidR="001E1A80" w:rsidRPr="004D74D7" w:rsidRDefault="001E1A80" w:rsidP="00434DA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39A57239" w14:textId="16650314" w:rsidR="001E1A80" w:rsidRPr="004D74D7" w:rsidRDefault="001E1A80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</w:tr>
      <w:tr w:rsidR="00255C28" w:rsidRPr="004D74D7" w14:paraId="0B3E8ED6" w14:textId="77777777" w:rsidTr="00B765FD">
        <w:tc>
          <w:tcPr>
            <w:tcW w:w="3417" w:type="dxa"/>
            <w:gridSpan w:val="2"/>
            <w:shd w:val="clear" w:color="auto" w:fill="auto"/>
          </w:tcPr>
          <w:p w14:paraId="35959F41" w14:textId="52F28A69" w:rsidR="001E1A80" w:rsidRPr="004D74D7" w:rsidRDefault="00905335" w:rsidP="00905335">
            <w:pPr>
              <w:ind w:left="230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(เดิมชื่อ 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Russia Baltic Pork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Invest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>ASA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480B4253" w14:textId="77777777" w:rsidR="001E1A80" w:rsidRPr="004D74D7" w:rsidRDefault="001E1A80" w:rsidP="00434DA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72FC4F74" w14:textId="77777777" w:rsidR="001E1A80" w:rsidRPr="004D74D7" w:rsidRDefault="001E1A80" w:rsidP="00434DA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4810528" w14:textId="77777777" w:rsidR="001E1A80" w:rsidRPr="004D74D7" w:rsidRDefault="001E1A80" w:rsidP="00434DA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4AFBEA6" w14:textId="77777777" w:rsidR="001E1A80" w:rsidRPr="004D74D7" w:rsidRDefault="001E1A80" w:rsidP="00434DA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531CE75" w14:textId="77777777" w:rsidR="001E1A80" w:rsidRPr="004D74D7" w:rsidRDefault="001E1A80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32CA2490" w14:textId="77777777" w:rsidR="001E1A80" w:rsidRPr="004D74D7" w:rsidRDefault="001E1A80" w:rsidP="00434DA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0FE97BC9" w14:textId="77777777" w:rsidR="001E1A80" w:rsidRPr="004D74D7" w:rsidRDefault="001E1A80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04CA5" w:rsidRPr="004D74D7" w14:paraId="45B749FA" w14:textId="77777777" w:rsidTr="00F32D2E">
        <w:trPr>
          <w:trHeight w:hRule="exact" w:val="389"/>
        </w:trPr>
        <w:tc>
          <w:tcPr>
            <w:tcW w:w="3172" w:type="dxa"/>
            <w:shd w:val="clear" w:color="auto" w:fill="auto"/>
          </w:tcPr>
          <w:p w14:paraId="26F8360B" w14:textId="77777777" w:rsidR="00A04CA5" w:rsidRPr="004D74D7" w:rsidRDefault="00A04CA5" w:rsidP="0069166F">
            <w:pPr>
              <w:tabs>
                <w:tab w:val="left" w:pos="162"/>
              </w:tabs>
              <w:spacing w:line="350" w:lineRule="exact"/>
              <w:ind w:left="262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B3E1140" w14:textId="77777777" w:rsidR="00A04CA5" w:rsidRPr="00F32D2E" w:rsidRDefault="00A04CA5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37288224" w14:textId="77777777" w:rsidR="00A04CA5" w:rsidRPr="00F32D2E" w:rsidRDefault="00A04CA5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8157A45" w14:textId="77777777" w:rsidR="00A04CA5" w:rsidRPr="00F32D2E" w:rsidRDefault="00A04CA5" w:rsidP="0069166F">
            <w:pPr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B005EB7" w14:textId="77777777" w:rsidR="00A04CA5" w:rsidRPr="004D74D7" w:rsidRDefault="00A04CA5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83E6E6B" w14:textId="77777777" w:rsidR="00A04CA5" w:rsidRPr="00F32D2E" w:rsidRDefault="00A04CA5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E1ED3D7" w14:textId="77777777" w:rsidR="00A04CA5" w:rsidRPr="004D74D7" w:rsidRDefault="00A04CA5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FB1B833" w14:textId="77777777" w:rsidR="00A04CA5" w:rsidRPr="00F32D2E" w:rsidRDefault="00A04CA5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FF42EE1" w14:textId="77777777" w:rsidR="00A04CA5" w:rsidRPr="004D74D7" w:rsidRDefault="00A04CA5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166F" w:rsidRPr="004D74D7" w14:paraId="55E2B601" w14:textId="77777777" w:rsidTr="00B765FD">
        <w:tc>
          <w:tcPr>
            <w:tcW w:w="3172" w:type="dxa"/>
            <w:shd w:val="clear" w:color="auto" w:fill="auto"/>
          </w:tcPr>
          <w:p w14:paraId="500FC244" w14:textId="1B233DC6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ทางอ้อมที่เลิกบริษัท</w:t>
            </w:r>
          </w:p>
        </w:tc>
        <w:tc>
          <w:tcPr>
            <w:tcW w:w="245" w:type="dxa"/>
            <w:shd w:val="clear" w:color="auto" w:fill="auto"/>
          </w:tcPr>
          <w:p w14:paraId="079C8632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1AD4D753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7255569A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EE84EC6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122F372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74E23D5E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6594100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491F6E99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9166F" w:rsidRPr="004D74D7" w14:paraId="7C67FEFD" w14:textId="77777777" w:rsidTr="00B765FD">
        <w:trPr>
          <w:trHeight w:val="346"/>
        </w:trPr>
        <w:tc>
          <w:tcPr>
            <w:tcW w:w="3172" w:type="dxa"/>
            <w:shd w:val="clear" w:color="auto" w:fill="auto"/>
          </w:tcPr>
          <w:p w14:paraId="54568B78" w14:textId="298772EE" w:rsidR="0069166F" w:rsidRPr="004D74D7" w:rsidRDefault="00576F5D" w:rsidP="0069166F">
            <w:pPr>
              <w:tabs>
                <w:tab w:val="left" w:pos="162"/>
              </w:tabs>
              <w:spacing w:line="350" w:lineRule="exact"/>
              <w:ind w:left="-107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166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69166F" w:rsidRPr="00D9149D">
              <w:rPr>
                <w:rFonts w:asciiTheme="majorBidi" w:hAnsiTheme="majorBidi" w:cstheme="majorBidi"/>
                <w:sz w:val="28"/>
                <w:szCs w:val="28"/>
              </w:rPr>
              <w:t>Arden International, LLC</w:t>
            </w:r>
            <w:r w:rsidR="0069166F" w:rsidRPr="004D74D7">
              <w:rPr>
                <w:rFonts w:asciiTheme="majorBidi" w:hAnsiTheme="majorBidi" w:cstheme="majorBidi" w:hint="cs"/>
                <w:sz w:val="28"/>
                <w:szCs w:val="28"/>
                <w:cs/>
                <w:lang w:val="en-AU"/>
              </w:rPr>
              <w:t xml:space="preserve"> </w:t>
            </w:r>
            <w:r w:rsidR="0069166F"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FE57E5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8</w:t>
            </w:r>
            <w:r w:rsidR="0069166F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  <w:r w:rsidR="0069166F" w:rsidRPr="00D914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5" w:type="dxa"/>
            <w:shd w:val="clear" w:color="auto" w:fill="auto"/>
          </w:tcPr>
          <w:p w14:paraId="17314EF7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59AF2170" w14:textId="1EAEC9E5" w:rsidR="0069166F" w:rsidRPr="00983437" w:rsidRDefault="0069166F" w:rsidP="0069166F">
            <w:pPr>
              <w:tabs>
                <w:tab w:val="left" w:pos="162"/>
              </w:tabs>
              <w:spacing w:line="350" w:lineRule="exact"/>
              <w:ind w:left="-38" w:right="-198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6295D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249" w:type="dxa"/>
          </w:tcPr>
          <w:p w14:paraId="2EA29902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ED4BAF8" w14:textId="35A65B4B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32157C62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D518F98" w14:textId="6A1CB66B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3CFEABD0" w14:textId="77777777" w:rsidR="0069166F" w:rsidRPr="004D74D7" w:rsidRDefault="0069166F" w:rsidP="0069166F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9" w:type="dxa"/>
          </w:tcPr>
          <w:p w14:paraId="11120C21" w14:textId="50C52B5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2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</w:tr>
      <w:tr w:rsidR="0069166F" w:rsidRPr="004D74D7" w14:paraId="3E2401E4" w14:textId="77777777" w:rsidTr="00B765FD">
        <w:trPr>
          <w:trHeight w:val="346"/>
        </w:trPr>
        <w:tc>
          <w:tcPr>
            <w:tcW w:w="3172" w:type="dxa"/>
            <w:shd w:val="clear" w:color="auto" w:fill="auto"/>
          </w:tcPr>
          <w:p w14:paraId="78181B3F" w14:textId="77777777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107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FDA4B2E" w14:textId="77777777" w:rsidR="0069166F" w:rsidRPr="004D74D7" w:rsidRDefault="0069166F" w:rsidP="0069166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0482F0F7" w14:textId="2F7BFBA9" w:rsidR="0069166F" w:rsidRPr="004D74D7" w:rsidRDefault="0069166F" w:rsidP="0069166F">
            <w:pPr>
              <w:tabs>
                <w:tab w:val="left" w:pos="162"/>
              </w:tabs>
              <w:spacing w:line="350" w:lineRule="exact"/>
              <w:ind w:left="-38" w:right="-198" w:firstLine="11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พร้อมรับประทาน</w:t>
            </w:r>
          </w:p>
        </w:tc>
        <w:tc>
          <w:tcPr>
            <w:tcW w:w="249" w:type="dxa"/>
          </w:tcPr>
          <w:p w14:paraId="2E62F19F" w14:textId="77777777" w:rsidR="0069166F" w:rsidRPr="004D74D7" w:rsidRDefault="0069166F" w:rsidP="0069166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4DC3BF4" w14:textId="77777777" w:rsidR="0069166F" w:rsidRPr="004D74D7" w:rsidRDefault="0069166F" w:rsidP="0069166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F4B54A" w14:textId="77777777" w:rsidR="0069166F" w:rsidRPr="004D74D7" w:rsidRDefault="0069166F" w:rsidP="0069166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9DBB3D2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1"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5C8E5442" w14:textId="77777777" w:rsidR="0069166F" w:rsidRPr="004D74D7" w:rsidRDefault="0069166F" w:rsidP="0069166F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9" w:type="dxa"/>
          </w:tcPr>
          <w:p w14:paraId="5B434111" w14:textId="77777777" w:rsidR="0069166F" w:rsidRPr="004D74D7" w:rsidRDefault="0069166F" w:rsidP="0069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72" w:right="-67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76F5D" w:rsidRPr="004D74D7" w14:paraId="5AEBFC1E" w14:textId="77777777" w:rsidTr="00B765FD">
        <w:tc>
          <w:tcPr>
            <w:tcW w:w="3172" w:type="dxa"/>
            <w:shd w:val="clear" w:color="auto" w:fill="auto"/>
          </w:tcPr>
          <w:p w14:paraId="52875E81" w14:textId="634953E5" w:rsidR="00576F5D" w:rsidRPr="004D74D7" w:rsidRDefault="00576F5D" w:rsidP="00434DAF">
            <w:pPr>
              <w:tabs>
                <w:tab w:val="left" w:pos="162"/>
              </w:tabs>
              <w:spacing w:line="350" w:lineRule="exact"/>
              <w:ind w:left="-107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) Charoen Pokphand (USA), Inc. 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FE57E5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9</w:t>
            </w:r>
            <w:r w:rsidRPr="004D74D7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  <w:r w:rsidRPr="004D74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5" w:type="dxa"/>
            <w:shd w:val="clear" w:color="auto" w:fill="auto"/>
          </w:tcPr>
          <w:p w14:paraId="2E416483" w14:textId="77777777" w:rsidR="00576F5D" w:rsidRPr="004D74D7" w:rsidRDefault="00576F5D" w:rsidP="00434DAF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1DB9D3C7" w14:textId="77777777" w:rsidR="00576F5D" w:rsidRPr="004D74D7" w:rsidRDefault="00576F5D" w:rsidP="00434DAF">
            <w:pPr>
              <w:tabs>
                <w:tab w:val="left" w:pos="162"/>
              </w:tabs>
              <w:spacing w:line="350" w:lineRule="exact"/>
              <w:ind w:left="-3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ธุรกิจไก่เนื้อครบวงจร</w:t>
            </w:r>
          </w:p>
        </w:tc>
        <w:tc>
          <w:tcPr>
            <w:tcW w:w="249" w:type="dxa"/>
          </w:tcPr>
          <w:p w14:paraId="7CFE3921" w14:textId="77777777" w:rsidR="00576F5D" w:rsidRPr="004D74D7" w:rsidRDefault="00576F5D" w:rsidP="00434DAF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3FE29DE6" w14:textId="77777777" w:rsidR="00576F5D" w:rsidRPr="004D74D7" w:rsidRDefault="00576F5D" w:rsidP="00434DAF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73D06495" w14:textId="77777777" w:rsidR="00576F5D" w:rsidRPr="004D74D7" w:rsidRDefault="00576F5D" w:rsidP="00434DAF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CAF94C7" w14:textId="77777777" w:rsidR="00576F5D" w:rsidRPr="004D74D7" w:rsidRDefault="00576F5D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1"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0786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16EB5875" w14:textId="77777777" w:rsidR="00576F5D" w:rsidRPr="004D74D7" w:rsidRDefault="00576F5D" w:rsidP="00434DAF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9" w:type="dxa"/>
          </w:tcPr>
          <w:p w14:paraId="5DAD42E4" w14:textId="275A4C7C" w:rsidR="00576F5D" w:rsidRPr="004D74D7" w:rsidRDefault="00576F5D" w:rsidP="0043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2" w:right="1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99.97</w:t>
            </w:r>
          </w:p>
        </w:tc>
      </w:tr>
      <w:tr w:rsidR="0069166F" w:rsidRPr="004D74D7" w14:paraId="238F72E8" w14:textId="77777777" w:rsidTr="00CD3D29">
        <w:trPr>
          <w:trHeight w:val="200"/>
        </w:trPr>
        <w:tc>
          <w:tcPr>
            <w:tcW w:w="3172" w:type="dxa"/>
            <w:shd w:val="clear" w:color="auto" w:fill="auto"/>
          </w:tcPr>
          <w:p w14:paraId="1F7AC845" w14:textId="77777777" w:rsidR="0069166F" w:rsidRPr="004D74D7" w:rsidRDefault="0069166F" w:rsidP="005B6A23">
            <w:pPr>
              <w:tabs>
                <w:tab w:val="left" w:pos="162"/>
              </w:tabs>
              <w:spacing w:line="350" w:lineRule="exact"/>
              <w:ind w:left="262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461BDA2" w14:textId="77777777" w:rsidR="0069166F" w:rsidRPr="005B6A23" w:rsidRDefault="0069166F" w:rsidP="005B6A23">
            <w:pPr>
              <w:ind w:left="262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14:paraId="74B4BD06" w14:textId="77777777" w:rsidR="0069166F" w:rsidRPr="005B6A23" w:rsidRDefault="0069166F" w:rsidP="005B6A23">
            <w:pPr>
              <w:tabs>
                <w:tab w:val="left" w:pos="162"/>
              </w:tabs>
              <w:spacing w:line="350" w:lineRule="exact"/>
              <w:ind w:left="262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54C492D4" w14:textId="77777777" w:rsidR="0069166F" w:rsidRPr="005B6A23" w:rsidRDefault="0069166F" w:rsidP="005B6A23">
            <w:pPr>
              <w:ind w:left="262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441AE67" w14:textId="77777777" w:rsidR="0069166F" w:rsidRPr="004D74D7" w:rsidRDefault="0069166F" w:rsidP="005B6A23">
            <w:pPr>
              <w:spacing w:line="350" w:lineRule="exact"/>
              <w:ind w:left="26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CC61A9" w14:textId="77777777" w:rsidR="0069166F" w:rsidRPr="004D74D7" w:rsidRDefault="0069166F" w:rsidP="005B6A23">
            <w:pPr>
              <w:tabs>
                <w:tab w:val="decimal" w:pos="481"/>
              </w:tabs>
              <w:ind w:left="262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9CB6BBB" w14:textId="77777777" w:rsidR="0069166F" w:rsidRPr="004D74D7" w:rsidRDefault="0069166F" w:rsidP="005B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262"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F0CEE1" w14:textId="77777777" w:rsidR="0069166F" w:rsidRPr="004D74D7" w:rsidRDefault="0069166F" w:rsidP="005B6A23">
            <w:pPr>
              <w:tabs>
                <w:tab w:val="decimal" w:pos="303"/>
                <w:tab w:val="decimal" w:pos="481"/>
              </w:tabs>
              <w:ind w:left="262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103D87CD" w14:textId="77777777" w:rsidR="0069166F" w:rsidRPr="004D74D7" w:rsidRDefault="0069166F" w:rsidP="005B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262"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6696412" w14:textId="77777777" w:rsidR="005A4B1D" w:rsidRPr="00C37919" w:rsidRDefault="005A4B1D" w:rsidP="00583F81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53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  <w:cs/>
        </w:rPr>
        <w:t xml:space="preserve"> เป็นบริษัทย่อยของ</w:t>
      </w:r>
      <w:r w:rsidRPr="00C37919">
        <w:rPr>
          <w:rFonts w:cstheme="majorBidi"/>
          <w:sz w:val="28"/>
          <w:cs/>
        </w:rPr>
        <w:t xml:space="preserve"> </w:t>
      </w:r>
      <w:r w:rsidRPr="00C37919">
        <w:rPr>
          <w:rFonts w:asciiTheme="majorBidi" w:hAnsiTheme="majorBidi" w:cs="Angsana New"/>
          <w:color w:val="000000"/>
          <w:sz w:val="28"/>
        </w:rPr>
        <w:t>C.P. Pokphand Co., Ltd.</w:t>
      </w:r>
    </w:p>
    <w:p w14:paraId="0D4B29C6" w14:textId="024184B5" w:rsidR="00744B0C" w:rsidRPr="00744B0C" w:rsidRDefault="005A4B1D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="Angsana New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</w:rPr>
        <w:t xml:space="preserve"> </w:t>
      </w:r>
      <w:r w:rsidR="00744B0C" w:rsidRPr="001B7054">
        <w:rPr>
          <w:rFonts w:asciiTheme="majorBidi" w:hAnsiTheme="majorBidi" w:cs="Angsana New" w:hint="cs"/>
          <w:color w:val="000000"/>
          <w:sz w:val="28"/>
          <w:cs/>
        </w:rPr>
        <w:t>เ</w:t>
      </w:r>
      <w:r w:rsidR="00744B0C" w:rsidRPr="00C27185">
        <w:rPr>
          <w:rFonts w:asciiTheme="majorBidi" w:hAnsiTheme="majorBidi" w:cs="Angsana New" w:hint="cs"/>
          <w:color w:val="000000"/>
          <w:sz w:val="28"/>
          <w:cs/>
        </w:rPr>
        <w:t>ป็นบริษัทย่อยของ</w:t>
      </w:r>
      <w:r w:rsidR="00744B0C" w:rsidRPr="00C27185">
        <w:rPr>
          <w:rFonts w:asciiTheme="majorBidi" w:hAnsiTheme="majorBidi" w:cs="Angsana New"/>
          <w:color w:val="000000"/>
          <w:sz w:val="28"/>
        </w:rPr>
        <w:t xml:space="preserve"> Russia Baltic Pork Invest AS</w:t>
      </w:r>
    </w:p>
    <w:p w14:paraId="05FBEB9A" w14:textId="03DA0BB2" w:rsidR="001664D9" w:rsidRPr="001664D9" w:rsidRDefault="005A4B1D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="Angsana New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</w:rPr>
        <w:t xml:space="preserve"> </w:t>
      </w:r>
      <w:r w:rsidR="00174830" w:rsidRPr="00C37919">
        <w:rPr>
          <w:rFonts w:asciiTheme="majorBidi" w:hAnsiTheme="majorBidi" w:cstheme="majorBidi"/>
          <w:color w:val="000000"/>
          <w:sz w:val="28"/>
          <w:cs/>
        </w:rPr>
        <w:t>เป็นบริษัทย่อยของ</w:t>
      </w:r>
      <w:r w:rsidR="00174830" w:rsidRPr="00C37919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="00174830" w:rsidRPr="00C37919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1664D9" w:rsidRPr="00C37919">
        <w:rPr>
          <w:rFonts w:asciiTheme="majorBidi" w:hAnsiTheme="majorBidi" w:cs="Angsana New"/>
          <w:color w:val="000000"/>
          <w:sz w:val="28"/>
          <w:cs/>
        </w:rPr>
        <w:t>ซีพีเอฟ (ประเทศไทย) จำกัด (มหาชน)</w:t>
      </w:r>
    </w:p>
    <w:p w14:paraId="019FD757" w14:textId="7B73010B" w:rsidR="00174830" w:rsidRPr="00174830" w:rsidRDefault="00174830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="Angsana New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  <w:cs/>
        </w:rPr>
        <w:t>เป็นบริษัทย่อยของ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Pr="00C37919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ซี</w:t>
      </w:r>
      <w:r w:rsidRPr="00C37919">
        <w:rPr>
          <w:rFonts w:asciiTheme="majorBidi" w:hAnsiTheme="majorBidi" w:cs="Angsana New"/>
          <w:color w:val="000000"/>
          <w:sz w:val="28"/>
          <w:cs/>
        </w:rPr>
        <w:t>.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พี</w:t>
      </w:r>
      <w:r w:rsidRPr="00C37919">
        <w:rPr>
          <w:rFonts w:asciiTheme="majorBidi" w:hAnsiTheme="majorBidi" w:cs="Angsana New"/>
          <w:color w:val="000000"/>
          <w:sz w:val="28"/>
          <w:cs/>
        </w:rPr>
        <w:t xml:space="preserve">. 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เมอร์แชนไดซิ่ง</w:t>
      </w:r>
      <w:r w:rsidRPr="00C37919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C37919">
        <w:rPr>
          <w:rFonts w:asciiTheme="majorBidi" w:hAnsiTheme="majorBidi" w:cs="Angsana New" w:hint="cs"/>
          <w:color w:val="000000"/>
          <w:sz w:val="28"/>
          <w:cs/>
        </w:rPr>
        <w:t>จำกัด</w:t>
      </w:r>
    </w:p>
    <w:p w14:paraId="576995AA" w14:textId="1E15699C" w:rsidR="00044E97" w:rsidRPr="00044E97" w:rsidRDefault="00044E97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="Angsana New"/>
          <w:color w:val="000000"/>
          <w:sz w:val="28"/>
        </w:rPr>
      </w:pPr>
      <w:r>
        <w:rPr>
          <w:rFonts w:asciiTheme="majorBidi" w:hAnsiTheme="majorBidi" w:cs="Angsana New"/>
          <w:color w:val="000000"/>
          <w:sz w:val="28"/>
        </w:rPr>
        <w:t xml:space="preserve"> </w:t>
      </w:r>
      <w:r w:rsidRPr="00465C5F">
        <w:rPr>
          <w:rFonts w:asciiTheme="majorBidi" w:hAnsiTheme="majorBidi" w:cs="Angsana New" w:hint="cs"/>
          <w:color w:val="000000"/>
          <w:sz w:val="28"/>
          <w:cs/>
        </w:rPr>
        <w:t>เป็นบริษัทย่อยของ</w:t>
      </w:r>
      <w:r w:rsidRPr="00465C5F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E4576D">
        <w:rPr>
          <w:rFonts w:asciiTheme="majorBidi" w:hAnsiTheme="majorBidi" w:cs="Angsana New"/>
          <w:color w:val="000000"/>
          <w:sz w:val="28"/>
        </w:rPr>
        <w:t>CPF P</w:t>
      </w:r>
      <w:r>
        <w:rPr>
          <w:rFonts w:asciiTheme="majorBidi" w:hAnsiTheme="majorBidi" w:cs="Angsana New"/>
          <w:color w:val="000000"/>
          <w:sz w:val="28"/>
        </w:rPr>
        <w:t>oland S.A.</w:t>
      </w:r>
    </w:p>
    <w:p w14:paraId="42CADA0C" w14:textId="63EFD5FE" w:rsidR="00F249EF" w:rsidRPr="00245F4D" w:rsidRDefault="005A4B1D" w:rsidP="00F249EF">
      <w:pPr>
        <w:pStyle w:val="ListParagraph"/>
        <w:numPr>
          <w:ilvl w:val="0"/>
          <w:numId w:val="42"/>
        </w:numPr>
        <w:tabs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="Angsana New"/>
          <w:color w:val="000000"/>
          <w:sz w:val="28"/>
        </w:rPr>
      </w:pPr>
      <w:r>
        <w:rPr>
          <w:rFonts w:asciiTheme="majorBidi" w:hAnsiTheme="majorBidi" w:cs="Angsana New"/>
          <w:color w:val="000000"/>
          <w:sz w:val="28"/>
        </w:rPr>
        <w:t xml:space="preserve"> </w:t>
      </w:r>
      <w:r w:rsidR="00F249EF" w:rsidRPr="00465C5F">
        <w:rPr>
          <w:rFonts w:asciiTheme="majorBidi" w:hAnsiTheme="majorBidi" w:cs="Angsana New" w:hint="cs"/>
          <w:color w:val="000000"/>
          <w:sz w:val="28"/>
          <w:cs/>
        </w:rPr>
        <w:t>เป็นบริษัทย่อยของ</w:t>
      </w:r>
      <w:r w:rsidR="00F249EF" w:rsidRPr="00465C5F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F249EF" w:rsidRPr="00526923">
        <w:rPr>
          <w:rFonts w:asciiTheme="majorBidi" w:hAnsiTheme="majorBidi" w:cs="Angsana New"/>
          <w:color w:val="000000"/>
          <w:sz w:val="28"/>
        </w:rPr>
        <w:t>Charoen Pokphand Enterprise (Taiwan) Co., Ltd.</w:t>
      </w:r>
    </w:p>
    <w:p w14:paraId="3804C26E" w14:textId="116672CF" w:rsidR="005A4B1D" w:rsidRPr="00B1351A" w:rsidRDefault="00B1351A" w:rsidP="00B1351A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</w:rPr>
        <w:t xml:space="preserve"> </w:t>
      </w:r>
      <w:r w:rsidR="005A4B1D" w:rsidRPr="00B1351A">
        <w:rPr>
          <w:rFonts w:asciiTheme="majorBidi" w:hAnsiTheme="majorBidi" w:cstheme="majorBidi"/>
          <w:color w:val="000000"/>
          <w:sz w:val="28"/>
          <w:cs/>
        </w:rPr>
        <w:t xml:space="preserve">เป็นบริษัทย่อยของ </w:t>
      </w:r>
      <w:r w:rsidR="005A4B1D" w:rsidRPr="00B1351A">
        <w:rPr>
          <w:rFonts w:asciiTheme="majorBidi" w:hAnsiTheme="majorBidi" w:cs="Angsana New"/>
          <w:color w:val="000000"/>
          <w:sz w:val="28"/>
        </w:rPr>
        <w:t>CPF Netherlands B.V.</w:t>
      </w:r>
    </w:p>
    <w:p w14:paraId="4AD18499" w14:textId="141E4AEB" w:rsidR="00ED540D" w:rsidRDefault="005A4B1D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 w:rsidRPr="00C37919">
        <w:rPr>
          <w:rFonts w:asciiTheme="majorBidi" w:hAnsiTheme="majorBidi" w:cstheme="majorBidi"/>
          <w:color w:val="000000"/>
          <w:sz w:val="28"/>
        </w:rPr>
        <w:t xml:space="preserve"> </w:t>
      </w:r>
      <w:r w:rsidR="00ED540D" w:rsidRPr="00465C5F">
        <w:rPr>
          <w:rFonts w:asciiTheme="majorBidi" w:hAnsiTheme="majorBidi" w:cs="Angsana New" w:hint="cs"/>
          <w:color w:val="000000"/>
          <w:sz w:val="28"/>
          <w:cs/>
        </w:rPr>
        <w:t>เป็นบริษัทย่อยของ</w:t>
      </w:r>
      <w:r w:rsidR="00ED540D" w:rsidRPr="00465C5F">
        <w:rPr>
          <w:rFonts w:asciiTheme="majorBidi" w:hAnsiTheme="majorBidi" w:cs="Angsana New"/>
          <w:color w:val="000000"/>
          <w:sz w:val="28"/>
          <w:cs/>
        </w:rPr>
        <w:t xml:space="preserve"> </w:t>
      </w:r>
      <w:proofErr w:type="spellStart"/>
      <w:r w:rsidR="00ED540D" w:rsidRPr="00465C5F">
        <w:rPr>
          <w:rFonts w:asciiTheme="majorBidi" w:hAnsiTheme="majorBidi" w:cstheme="majorBidi"/>
          <w:color w:val="000000"/>
          <w:sz w:val="28"/>
        </w:rPr>
        <w:t>Bellisio</w:t>
      </w:r>
      <w:proofErr w:type="spellEnd"/>
      <w:r w:rsidR="00ED540D" w:rsidRPr="00465C5F">
        <w:rPr>
          <w:rFonts w:asciiTheme="majorBidi" w:hAnsiTheme="majorBidi" w:cstheme="majorBidi"/>
          <w:color w:val="000000"/>
          <w:sz w:val="28"/>
        </w:rPr>
        <w:t xml:space="preserve"> Investment, LLC</w:t>
      </w:r>
    </w:p>
    <w:p w14:paraId="29A3C41D" w14:textId="4526894A" w:rsidR="005A4B1D" w:rsidRPr="00FD549E" w:rsidRDefault="001E6B30" w:rsidP="005A4B1D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62"/>
        <w:contextualSpacing/>
        <w:jc w:val="both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</w:rPr>
        <w:t xml:space="preserve"> </w:t>
      </w:r>
      <w:r w:rsidR="005A4B1D" w:rsidRPr="00C37919">
        <w:rPr>
          <w:rFonts w:asciiTheme="majorBidi" w:hAnsiTheme="majorBidi" w:cstheme="majorBidi"/>
          <w:color w:val="000000"/>
          <w:sz w:val="28"/>
          <w:cs/>
        </w:rPr>
        <w:t>เป็นบริษัทย่อยของ</w:t>
      </w:r>
      <w:r w:rsidR="005A4B1D" w:rsidRPr="00C37919">
        <w:rPr>
          <w:rFonts w:asciiTheme="majorBidi" w:hAnsiTheme="majorBidi" w:cs="Angsana New"/>
          <w:color w:val="000000"/>
          <w:sz w:val="28"/>
        </w:rPr>
        <w:t xml:space="preserve"> CPF Investment Limited</w:t>
      </w:r>
    </w:p>
    <w:p w14:paraId="757DCB5B" w14:textId="77777777" w:rsidR="001E6B30" w:rsidRPr="00C6356C" w:rsidRDefault="001E6B30" w:rsidP="005A4B1D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729" w:right="245" w:hanging="180"/>
        <w:contextualSpacing/>
        <w:jc w:val="thaiDistribute"/>
        <w:rPr>
          <w:rFonts w:asciiTheme="majorBidi" w:hAnsiTheme="majorBidi" w:cstheme="majorBidi"/>
          <w:szCs w:val="24"/>
          <w:cs/>
        </w:rPr>
      </w:pPr>
    </w:p>
    <w:p w14:paraId="4FE786E3" w14:textId="5B66455A" w:rsidR="005A4B1D" w:rsidRPr="00DA4291" w:rsidRDefault="005A4B1D" w:rsidP="00F145B4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729" w:right="-297" w:hanging="18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4291">
        <w:rPr>
          <w:rFonts w:asciiTheme="majorBidi" w:hAnsiTheme="majorBidi" w:cstheme="majorBidi"/>
          <w:sz w:val="30"/>
          <w:szCs w:val="30"/>
          <w:cs/>
        </w:rPr>
        <w:t>ทั้งนี้ กลุ่มบริษัทไม่มีรายการขายเงินลงทุนในบริษัทย่อยในระหว่างงวด</w:t>
      </w:r>
      <w:r w:rsidR="00E405AA" w:rsidRPr="00DA429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A4291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A4291">
        <w:rPr>
          <w:rFonts w:asciiTheme="majorBidi" w:hAnsiTheme="majorBidi" w:cstheme="majorBidi"/>
          <w:sz w:val="30"/>
          <w:szCs w:val="30"/>
        </w:rPr>
        <w:t xml:space="preserve"> </w:t>
      </w:r>
      <w:r w:rsidR="009500F5" w:rsidRPr="00DA4291">
        <w:rPr>
          <w:rFonts w:asciiTheme="majorBidi" w:hAnsiTheme="majorBidi" w:cstheme="majorBidi"/>
          <w:sz w:val="30"/>
          <w:szCs w:val="30"/>
        </w:rPr>
        <w:t>30</w:t>
      </w:r>
      <w:r w:rsidRPr="00DA42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05AA" w:rsidRPr="00DA429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A4291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0211F758" w14:textId="064AA26B" w:rsidR="00F743D6" w:rsidRPr="00C6356C" w:rsidRDefault="00F743D6" w:rsidP="00F145B4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729" w:right="-297" w:hanging="180"/>
        <w:contextualSpacing/>
        <w:jc w:val="thaiDistribute"/>
        <w:rPr>
          <w:rFonts w:asciiTheme="majorBidi" w:hAnsiTheme="majorBidi" w:cstheme="majorBidi"/>
          <w:szCs w:val="24"/>
        </w:rPr>
      </w:pPr>
    </w:p>
    <w:p w14:paraId="56E4CC84" w14:textId="77777777" w:rsidR="003F3886" w:rsidRDefault="003F3886" w:rsidP="00F743D6">
      <w:pPr>
        <w:pStyle w:val="ListParagraph"/>
        <w:spacing w:line="240" w:lineRule="atLeast"/>
        <w:ind w:left="540" w:right="-90" w:hanging="9"/>
        <w:contextualSpacing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845A63B" w14:textId="33A13EBA" w:rsidR="00F743D6" w:rsidRPr="00DA4291" w:rsidRDefault="00E31782" w:rsidP="00F743D6">
      <w:pPr>
        <w:pStyle w:val="ListParagraph"/>
        <w:spacing w:line="240" w:lineRule="atLeast"/>
        <w:ind w:left="540" w:right="-90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DA4291">
        <w:rPr>
          <w:rFonts w:asciiTheme="majorBidi" w:hAnsiTheme="majorBidi" w:cs="Angsana New" w:hint="cs"/>
          <w:sz w:val="30"/>
          <w:szCs w:val="30"/>
          <w:cs/>
        </w:rPr>
        <w:t>เ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มื่อวันที่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641D9" w:rsidRPr="00DA4291">
        <w:rPr>
          <w:rFonts w:asciiTheme="majorBidi" w:hAnsiTheme="majorBidi" w:cs="Angsana New"/>
          <w:sz w:val="30"/>
          <w:szCs w:val="30"/>
        </w:rPr>
        <w:t>30</w:t>
      </w:r>
      <w:r w:rsidR="000149D5" w:rsidRPr="00DA4291">
        <w:rPr>
          <w:rFonts w:asciiTheme="majorBidi" w:hAnsiTheme="majorBidi" w:cs="Angsana New"/>
          <w:sz w:val="30"/>
          <w:szCs w:val="30"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8641D9" w:rsidRPr="00DA4291">
        <w:rPr>
          <w:rFonts w:asciiTheme="majorBidi" w:hAnsiTheme="majorBidi" w:cs="Angsana New"/>
          <w:sz w:val="30"/>
          <w:szCs w:val="30"/>
        </w:rPr>
        <w:t>2564</w:t>
      </w:r>
      <w:r w:rsidR="000149D5" w:rsidRPr="00DA4291">
        <w:rPr>
          <w:rFonts w:asciiTheme="majorBidi" w:hAnsiTheme="majorBidi" w:cs="Angsana New"/>
          <w:sz w:val="30"/>
          <w:szCs w:val="30"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ที่ประชุมคณะกรรมการบริษัทมีมติอนุมัติให้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/>
          <w:sz w:val="30"/>
          <w:szCs w:val="30"/>
        </w:rPr>
        <w:t>CPF Investment Ltd. (</w:t>
      </w:r>
      <w:r w:rsidR="00222D1F" w:rsidRPr="00DA4291">
        <w:rPr>
          <w:rFonts w:asciiTheme="majorBidi" w:hAnsiTheme="majorBidi" w:cs="Angsana New"/>
          <w:sz w:val="30"/>
          <w:szCs w:val="30"/>
        </w:rPr>
        <w:t>“</w:t>
      </w:r>
      <w:r w:rsidR="000149D5" w:rsidRPr="00DA4291">
        <w:rPr>
          <w:rFonts w:asciiTheme="majorBidi" w:hAnsiTheme="majorBidi" w:cs="Angsana New"/>
          <w:sz w:val="30"/>
          <w:szCs w:val="30"/>
        </w:rPr>
        <w:t>CPFI</w:t>
      </w:r>
      <w:r w:rsidR="00222D1F" w:rsidRPr="00DA4291">
        <w:rPr>
          <w:rFonts w:asciiTheme="majorBidi" w:hAnsiTheme="majorBidi" w:cs="Angsana New"/>
          <w:sz w:val="30"/>
          <w:szCs w:val="30"/>
        </w:rPr>
        <w:t>”</w:t>
      </w:r>
      <w:r w:rsidR="000149D5" w:rsidRPr="00DA4291">
        <w:rPr>
          <w:rFonts w:asciiTheme="majorBidi" w:hAnsiTheme="majorBidi" w:cs="Angsana New"/>
          <w:sz w:val="30"/>
          <w:szCs w:val="30"/>
        </w:rPr>
        <w:t>)</w:t>
      </w:r>
      <w:r w:rsidR="007B42E8" w:rsidRPr="00DA429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ซึ่งเป็นบริษัทย่อยที่</w:t>
      </w:r>
      <w:r w:rsidRPr="00DA429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ถือหุ้น</w:t>
      </w:r>
      <w:r w:rsidR="00080F86" w:rsidRPr="00DA4291">
        <w:rPr>
          <w:rFonts w:asciiTheme="majorBidi" w:hAnsiTheme="majorBidi" w:cs="Angsana New" w:hint="cs"/>
          <w:sz w:val="30"/>
          <w:szCs w:val="30"/>
          <w:cs/>
        </w:rPr>
        <w:t>ในสัดส่วน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5B47" w:rsidRPr="00DA4291">
        <w:rPr>
          <w:rFonts w:asciiTheme="majorBidi" w:hAnsiTheme="majorBidi" w:cs="Angsana New"/>
          <w:sz w:val="30"/>
          <w:szCs w:val="30"/>
        </w:rPr>
        <w:t>100.00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ดำเนินการนำหุ้นสามัญทั้งหมดของ</w:t>
      </w:r>
      <w:r w:rsidR="007B42E8" w:rsidRPr="00DA429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/>
          <w:sz w:val="30"/>
          <w:szCs w:val="30"/>
        </w:rPr>
        <w:t xml:space="preserve">C.P. Pokphand Co., Ltd. </w:t>
      </w:r>
      <w:r w:rsidR="00207B99" w:rsidRPr="00DA4291">
        <w:rPr>
          <w:rFonts w:asciiTheme="majorBidi" w:hAnsiTheme="majorBidi" w:cs="Angsana New"/>
          <w:sz w:val="30"/>
          <w:szCs w:val="30"/>
        </w:rPr>
        <w:t xml:space="preserve">(“CPP”)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ออกจากการเป็นหลักทรัพย์จดทะเบียนในตลาด</w:t>
      </w:r>
      <w:r w:rsidR="008062FB" w:rsidRPr="00DA4291">
        <w:rPr>
          <w:rFonts w:asciiTheme="majorBidi" w:hAnsiTheme="majorBidi" w:cs="Angsana New" w:hint="cs"/>
          <w:sz w:val="30"/>
          <w:szCs w:val="30"/>
          <w:cs/>
        </w:rPr>
        <w:t>หลักทรัพย์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ฮ่องกง</w:t>
      </w:r>
      <w:r w:rsidR="00BA5ECA" w:rsidRPr="00DA429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05E5A" w:rsidRPr="00DA4291">
        <w:rPr>
          <w:rFonts w:asciiTheme="majorBidi" w:hAnsiTheme="majorBidi" w:cs="Angsana New" w:hint="cs"/>
          <w:sz w:val="30"/>
          <w:szCs w:val="30"/>
          <w:cs/>
        </w:rPr>
        <w:t>ตามขั้นตอนภายใต้มาตรา</w:t>
      </w:r>
      <w:r w:rsidR="00105E5A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05E5A" w:rsidRPr="00DA4291">
        <w:rPr>
          <w:rFonts w:asciiTheme="majorBidi" w:hAnsiTheme="majorBidi" w:cs="Angsana New"/>
          <w:sz w:val="30"/>
          <w:szCs w:val="30"/>
        </w:rPr>
        <w:t>99</w:t>
      </w:r>
      <w:r w:rsidR="00105E5A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05E5A" w:rsidRPr="00DA4291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105E5A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05E5A" w:rsidRPr="00DA4291">
        <w:rPr>
          <w:rFonts w:asciiTheme="majorBidi" w:hAnsiTheme="majorBidi" w:cs="Angsana New"/>
          <w:sz w:val="30"/>
          <w:szCs w:val="30"/>
        </w:rPr>
        <w:t xml:space="preserve">Companies Act </w:t>
      </w:r>
      <w:r w:rsidR="00105E5A" w:rsidRPr="00DA4291">
        <w:rPr>
          <w:rFonts w:asciiTheme="majorBidi" w:hAnsiTheme="majorBidi" w:cs="Angsana New" w:hint="cs"/>
          <w:sz w:val="30"/>
          <w:szCs w:val="30"/>
          <w:cs/>
        </w:rPr>
        <w:t>แห่งประเทศเบอร์มิวดา</w:t>
      </w:r>
      <w:r w:rsidR="00105E5A" w:rsidRPr="00DA4291">
        <w:rPr>
          <w:rFonts w:asciiTheme="majorBidi" w:hAnsiTheme="majorBidi" w:cs="Angsana New"/>
          <w:sz w:val="30"/>
          <w:szCs w:val="30"/>
        </w:rPr>
        <w:t xml:space="preserve"> </w:t>
      </w:r>
      <w:r w:rsidR="00BA5ECA" w:rsidRPr="00DA4291">
        <w:rPr>
          <w:rFonts w:asciiTheme="majorBidi" w:hAnsiTheme="majorBidi" w:cs="Angsana New"/>
          <w:sz w:val="30"/>
          <w:szCs w:val="30"/>
        </w:rPr>
        <w:t>(“</w:t>
      </w:r>
      <w:r w:rsidR="00BA5ECA" w:rsidRPr="00DA4291">
        <w:rPr>
          <w:rFonts w:asciiTheme="majorBidi" w:hAnsiTheme="majorBidi" w:cs="Angsana New" w:hint="cs"/>
          <w:sz w:val="30"/>
          <w:szCs w:val="30"/>
          <w:cs/>
        </w:rPr>
        <w:t>โครงการ</w:t>
      </w:r>
      <w:r w:rsidR="00BA5ECA" w:rsidRPr="00DA4291">
        <w:rPr>
          <w:rFonts w:asciiTheme="majorBidi" w:hAnsiTheme="majorBidi" w:cs="Angsana New"/>
          <w:sz w:val="30"/>
          <w:szCs w:val="30"/>
        </w:rPr>
        <w:t>”)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05E5A" w:rsidRPr="00DA4291">
        <w:rPr>
          <w:rFonts w:asciiTheme="majorBidi" w:hAnsiTheme="majorBidi" w:cs="Angsana New" w:hint="cs"/>
          <w:sz w:val="30"/>
          <w:szCs w:val="30"/>
          <w:cs/>
        </w:rPr>
        <w:t>ในการ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นี้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/>
          <w:sz w:val="30"/>
          <w:szCs w:val="30"/>
        </w:rPr>
        <w:t xml:space="preserve">CPFI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จะต้องชำระราคาหุ้น</w:t>
      </w:r>
      <w:r w:rsidR="00FE2F23" w:rsidRPr="00DA4291">
        <w:rPr>
          <w:rFonts w:asciiTheme="majorBidi" w:hAnsiTheme="majorBidi" w:cs="Angsana New" w:hint="cs"/>
          <w:sz w:val="30"/>
          <w:szCs w:val="30"/>
          <w:cs/>
        </w:rPr>
        <w:t xml:space="preserve">สามัญของ </w:t>
      </w:r>
      <w:r w:rsidR="00FE2F23" w:rsidRPr="00DA4291">
        <w:rPr>
          <w:rFonts w:asciiTheme="majorBidi" w:hAnsiTheme="majorBidi" w:cs="Angsana New"/>
          <w:sz w:val="30"/>
          <w:szCs w:val="30"/>
        </w:rPr>
        <w:t xml:space="preserve">CPP </w:t>
      </w:r>
      <w:r w:rsidR="00FE2F23" w:rsidRPr="00DA4291">
        <w:rPr>
          <w:rFonts w:asciiTheme="majorBidi" w:hAnsiTheme="majorBidi" w:cs="Angsana New" w:hint="cs"/>
          <w:sz w:val="30"/>
          <w:szCs w:val="30"/>
          <w:cs/>
        </w:rPr>
        <w:t>ที่จะ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ถูกยกเลิกจำนวน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276C" w:rsidRPr="00DA4291">
        <w:rPr>
          <w:rFonts w:asciiTheme="majorBidi" w:hAnsiTheme="majorBidi" w:cs="Angsana New"/>
          <w:sz w:val="30"/>
          <w:szCs w:val="30"/>
        </w:rPr>
        <w:t>6</w:t>
      </w:r>
      <w:r w:rsidR="000149D5" w:rsidRPr="00DA4291">
        <w:rPr>
          <w:rFonts w:asciiTheme="majorBidi" w:hAnsiTheme="majorBidi" w:cs="Angsana New"/>
          <w:sz w:val="30"/>
          <w:szCs w:val="30"/>
        </w:rPr>
        <w:t>,</w:t>
      </w:r>
      <w:r w:rsidR="008A276C" w:rsidRPr="00DA4291">
        <w:rPr>
          <w:rFonts w:asciiTheme="majorBidi" w:hAnsiTheme="majorBidi" w:cs="Angsana New"/>
          <w:sz w:val="30"/>
          <w:szCs w:val="30"/>
        </w:rPr>
        <w:t>079,356</w:t>
      </w:r>
      <w:r w:rsidR="000149D5" w:rsidRPr="00DA4291">
        <w:rPr>
          <w:rFonts w:asciiTheme="majorBidi" w:hAnsiTheme="majorBidi" w:cs="Angsana New"/>
          <w:sz w:val="30"/>
          <w:szCs w:val="30"/>
        </w:rPr>
        <w:t>,</w:t>
      </w:r>
      <w:r w:rsidR="008A276C" w:rsidRPr="00DA4291">
        <w:rPr>
          <w:rFonts w:asciiTheme="majorBidi" w:hAnsiTheme="majorBidi" w:cs="Angsana New"/>
          <w:sz w:val="30"/>
          <w:szCs w:val="30"/>
        </w:rPr>
        <w:t>827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ที่ราคาหุ้นละ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276C" w:rsidRPr="00DA4291">
        <w:rPr>
          <w:rFonts w:asciiTheme="majorBidi" w:hAnsiTheme="majorBidi" w:cs="Angsana New"/>
          <w:sz w:val="30"/>
          <w:szCs w:val="30"/>
        </w:rPr>
        <w:t>1.15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ดอลล่า</w:t>
      </w:r>
      <w:r w:rsidR="006044D1" w:rsidRPr="00DA4291">
        <w:rPr>
          <w:rFonts w:asciiTheme="majorBidi" w:hAnsiTheme="majorBidi" w:cs="Angsana New" w:hint="cs"/>
          <w:sz w:val="30"/>
          <w:szCs w:val="30"/>
          <w:cs/>
        </w:rPr>
        <w:t>ร์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ฮ่องกง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รวมเป็นจำนวนเงินทั้งสิ้นประมาณ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276C" w:rsidRPr="00DA4291">
        <w:rPr>
          <w:rFonts w:asciiTheme="majorBidi" w:hAnsiTheme="majorBidi" w:cs="Angsana New"/>
          <w:sz w:val="30"/>
          <w:szCs w:val="30"/>
        </w:rPr>
        <w:t>6,991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ล้านดอลล่าร์ฮ่องกง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หรือเทียบเท่าประมาณ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276C" w:rsidRPr="00DA4291">
        <w:rPr>
          <w:rFonts w:asciiTheme="majorBidi" w:hAnsiTheme="majorBidi" w:cs="Angsana New"/>
          <w:sz w:val="30"/>
          <w:szCs w:val="30"/>
        </w:rPr>
        <w:t>30</w:t>
      </w:r>
      <w:r w:rsidR="000149D5" w:rsidRPr="00DA4291">
        <w:rPr>
          <w:rFonts w:asciiTheme="majorBidi" w:hAnsiTheme="majorBidi" w:cs="Angsana New"/>
          <w:sz w:val="30"/>
          <w:szCs w:val="30"/>
        </w:rPr>
        <w:t>,</w:t>
      </w:r>
      <w:r w:rsidR="008A276C" w:rsidRPr="00DA4291">
        <w:rPr>
          <w:rFonts w:asciiTheme="majorBidi" w:hAnsiTheme="majorBidi" w:cs="Angsana New"/>
          <w:sz w:val="30"/>
          <w:szCs w:val="30"/>
        </w:rPr>
        <w:t>176</w:t>
      </w:r>
      <w:r w:rsidR="000149D5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9D5" w:rsidRPr="00DA429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6076A" w:rsidRPr="00DA4291">
        <w:rPr>
          <w:rFonts w:asciiTheme="majorBidi" w:hAnsiTheme="majorBidi" w:cs="Angsana New" w:hint="cs"/>
          <w:sz w:val="30"/>
          <w:szCs w:val="30"/>
          <w:cs/>
        </w:rPr>
        <w:t xml:space="preserve"> โดยโครงการนี้</w:t>
      </w:r>
      <w:r w:rsidR="0042344E" w:rsidRPr="00DA4291">
        <w:rPr>
          <w:rFonts w:asciiTheme="majorBidi" w:hAnsiTheme="majorBidi" w:cs="Angsana New" w:hint="cs"/>
          <w:sz w:val="30"/>
          <w:szCs w:val="30"/>
          <w:cs/>
        </w:rPr>
        <w:t>จะเกิดขึ้นต่อเมื่อเงื่อนไขบังคับตามที่ระบุไว้ในประกาศของ</w:t>
      </w:r>
      <w:r w:rsidR="0042344E" w:rsidRPr="00DA42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2344E" w:rsidRPr="00DA4291">
        <w:rPr>
          <w:rFonts w:asciiTheme="majorBidi" w:hAnsiTheme="majorBidi" w:cs="Angsana New"/>
          <w:sz w:val="30"/>
          <w:szCs w:val="30"/>
        </w:rPr>
        <w:t xml:space="preserve">CPP </w:t>
      </w:r>
      <w:r w:rsidR="0042344E" w:rsidRPr="00DA4291">
        <w:rPr>
          <w:rFonts w:asciiTheme="majorBidi" w:hAnsiTheme="majorBidi" w:cs="Angsana New" w:hint="cs"/>
          <w:sz w:val="30"/>
          <w:szCs w:val="30"/>
          <w:cs/>
        </w:rPr>
        <w:t>ได้รับการปฏิบัติเสร็จสิ้นครบถ้วนหรือได้รับการยกเว้น</w:t>
      </w:r>
    </w:p>
    <w:p w14:paraId="75985882" w14:textId="77777777" w:rsidR="00DA4291" w:rsidRPr="00DA4291" w:rsidRDefault="00DA4291" w:rsidP="00F743D6">
      <w:pPr>
        <w:pStyle w:val="ListParagraph"/>
        <w:spacing w:line="240" w:lineRule="atLeast"/>
        <w:ind w:left="540" w:right="-90" w:hanging="9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F9DBE7" w14:textId="19934962" w:rsidR="00B60FDD" w:rsidRDefault="00BE0CED" w:rsidP="006B3365">
      <w:pPr>
        <w:pStyle w:val="Heading8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2D33FB" w:rsidRPr="00F57EBD">
        <w:rPr>
          <w:rFonts w:asciiTheme="majorBidi" w:hAnsiTheme="majorBidi" w:cstheme="majorBidi" w:hint="cs"/>
          <w:sz w:val="30"/>
          <w:szCs w:val="30"/>
        </w:rPr>
        <w:tab/>
      </w:r>
      <w:r w:rsidR="00C142F6" w:rsidRPr="00F57EBD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</w:p>
    <w:p w14:paraId="627606C1" w14:textId="77777777" w:rsidR="00504229" w:rsidRPr="003E740D" w:rsidRDefault="00504229" w:rsidP="005042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61"/>
        <w:gridCol w:w="549"/>
        <w:gridCol w:w="1746"/>
        <w:gridCol w:w="180"/>
        <w:gridCol w:w="2058"/>
      </w:tblGrid>
      <w:tr w:rsidR="00FE121F" w:rsidRPr="00291DE4" w14:paraId="68A7E114" w14:textId="77777777" w:rsidTr="00FA207F">
        <w:trPr>
          <w:cantSplit/>
          <w:trHeight w:val="68"/>
          <w:tblHeader/>
        </w:trPr>
        <w:tc>
          <w:tcPr>
            <w:tcW w:w="4761" w:type="dxa"/>
            <w:vAlign w:val="bottom"/>
          </w:tcPr>
          <w:p w14:paraId="64EE1225" w14:textId="77777777" w:rsidR="00FE121F" w:rsidRPr="000E61FB" w:rsidRDefault="00FE121F" w:rsidP="00FE121F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549" w:type="dxa"/>
          </w:tcPr>
          <w:p w14:paraId="1C3B1532" w14:textId="77777777" w:rsidR="00A34A74" w:rsidRPr="0038347A" w:rsidRDefault="00A34A74" w:rsidP="00E80EB4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84" w:type="dxa"/>
            <w:gridSpan w:val="3"/>
          </w:tcPr>
          <w:p w14:paraId="21A8ED64" w14:textId="77777777" w:rsidR="00FE121F" w:rsidRPr="00291DE4" w:rsidRDefault="00FE121F" w:rsidP="00242380">
            <w:pPr>
              <w:pStyle w:val="acctmergecolhdg"/>
              <w:spacing w:line="240" w:lineRule="auto"/>
              <w:ind w:firstLine="4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121F" w:rsidRPr="00291DE4" w14:paraId="78A63667" w14:textId="77777777" w:rsidTr="00FA207F">
        <w:trPr>
          <w:cantSplit/>
          <w:trHeight w:val="299"/>
          <w:tblHeader/>
        </w:trPr>
        <w:tc>
          <w:tcPr>
            <w:tcW w:w="4761" w:type="dxa"/>
          </w:tcPr>
          <w:p w14:paraId="0B72AE9C" w14:textId="77777777" w:rsidR="00FE121F" w:rsidRPr="00805C7C" w:rsidRDefault="00FE121F" w:rsidP="003272E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9" w:type="dxa"/>
          </w:tcPr>
          <w:p w14:paraId="49A15131" w14:textId="78E5A592" w:rsidR="00A34A74" w:rsidRPr="00805C7C" w:rsidRDefault="00A34A74" w:rsidP="003C6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4CB49952" w14:textId="77777777" w:rsidR="00FE121F" w:rsidRPr="00805C7C" w:rsidRDefault="00FE121F" w:rsidP="00FE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76AB46F" w14:textId="77777777" w:rsidR="00FE121F" w:rsidRPr="00805C7C" w:rsidRDefault="00FE121F" w:rsidP="00FE12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6398D167" w14:textId="77777777" w:rsidR="00FE121F" w:rsidRPr="003272E3" w:rsidRDefault="00FE121F" w:rsidP="003C6CF5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121F" w:rsidRPr="00291DE4" w14:paraId="265CD752" w14:textId="77777777" w:rsidTr="00FA207F">
        <w:trPr>
          <w:cantSplit/>
          <w:trHeight w:val="420"/>
        </w:trPr>
        <w:tc>
          <w:tcPr>
            <w:tcW w:w="4761" w:type="dxa"/>
          </w:tcPr>
          <w:p w14:paraId="1B821364" w14:textId="213E8BAB" w:rsidR="00FE121F" w:rsidRPr="00FB64AF" w:rsidRDefault="00FE121F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49" w:type="dxa"/>
          </w:tcPr>
          <w:p w14:paraId="682EB479" w14:textId="77777777" w:rsidR="00A34A74" w:rsidRPr="00805C7C" w:rsidRDefault="00A34A74" w:rsidP="00FE12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984" w:type="dxa"/>
            <w:gridSpan w:val="3"/>
          </w:tcPr>
          <w:p w14:paraId="62CE7B4B" w14:textId="77777777" w:rsidR="00FE121F" w:rsidRPr="00805C7C" w:rsidRDefault="00FE121F" w:rsidP="00FE12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E121F" w:rsidRPr="00291DE4" w14:paraId="51E6E3EB" w14:textId="77777777" w:rsidTr="00FA207F">
        <w:trPr>
          <w:cantSplit/>
          <w:trHeight w:val="420"/>
        </w:trPr>
        <w:tc>
          <w:tcPr>
            <w:tcW w:w="4761" w:type="dxa"/>
          </w:tcPr>
          <w:p w14:paraId="52BD2DEB" w14:textId="77777777" w:rsidR="00FE121F" w:rsidRPr="00FB64AF" w:rsidRDefault="00FE121F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9" w:type="dxa"/>
          </w:tcPr>
          <w:p w14:paraId="3E977500" w14:textId="77777777" w:rsidR="00A34A74" w:rsidRDefault="00A34A74" w:rsidP="00531ACD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537058AA" w14:textId="74A2CC0E" w:rsidR="00FE121F" w:rsidRPr="00805C7C" w:rsidRDefault="0019003C" w:rsidP="0045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16,311</w:t>
            </w:r>
          </w:p>
        </w:tc>
        <w:tc>
          <w:tcPr>
            <w:tcW w:w="180" w:type="dxa"/>
          </w:tcPr>
          <w:p w14:paraId="18065F88" w14:textId="77777777" w:rsidR="00FE121F" w:rsidRPr="00805C7C" w:rsidRDefault="00FE121F" w:rsidP="00FE12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478B9BDA" w14:textId="56049BBC" w:rsidR="00FE121F" w:rsidRPr="00C92559" w:rsidRDefault="00804563" w:rsidP="0015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4E199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A2800" w:rsidRPr="00291DE4" w14:paraId="79812DDE" w14:textId="77777777" w:rsidTr="00FA207F">
        <w:trPr>
          <w:cantSplit/>
          <w:trHeight w:val="420"/>
        </w:trPr>
        <w:tc>
          <w:tcPr>
            <w:tcW w:w="4761" w:type="dxa"/>
          </w:tcPr>
          <w:p w14:paraId="21C29387" w14:textId="77777777" w:rsidR="005A2800" w:rsidRPr="00FB64AF" w:rsidRDefault="00572CBA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CBA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สินทรัพย์ได้มาจากการซื้อธุรกิจ</w:t>
            </w:r>
          </w:p>
        </w:tc>
        <w:tc>
          <w:tcPr>
            <w:tcW w:w="549" w:type="dxa"/>
          </w:tcPr>
          <w:p w14:paraId="40A25DC3" w14:textId="1D0DB8C5" w:rsidR="00A34A74" w:rsidRPr="00114452" w:rsidRDefault="00A34A74" w:rsidP="001872D5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2FF3D2C4" w14:textId="26E3FDF7" w:rsidR="005A2800" w:rsidRDefault="00AD4E3F" w:rsidP="006B4718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9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4,373</w:t>
            </w:r>
          </w:p>
        </w:tc>
        <w:tc>
          <w:tcPr>
            <w:tcW w:w="180" w:type="dxa"/>
          </w:tcPr>
          <w:p w14:paraId="37E96346" w14:textId="77777777" w:rsidR="005A2800" w:rsidRPr="00805C7C" w:rsidRDefault="005A2800" w:rsidP="00FE12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0F924581" w14:textId="4ADDB744" w:rsidR="005A2800" w:rsidRPr="00C92559" w:rsidRDefault="00804563" w:rsidP="008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0F49" w:rsidRPr="00291DE4" w14:paraId="5A5530CA" w14:textId="77777777" w:rsidTr="00FA207F">
        <w:trPr>
          <w:cantSplit/>
          <w:trHeight w:val="420"/>
        </w:trPr>
        <w:tc>
          <w:tcPr>
            <w:tcW w:w="4761" w:type="dxa"/>
          </w:tcPr>
          <w:p w14:paraId="4BAD9E54" w14:textId="307362F2" w:rsidR="00E80F49" w:rsidRPr="00572CBA" w:rsidRDefault="00E80F49" w:rsidP="00E80F49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549" w:type="dxa"/>
          </w:tcPr>
          <w:p w14:paraId="5E9FD108" w14:textId="77777777" w:rsidR="00E80F49" w:rsidRPr="00114452" w:rsidRDefault="00E80F49" w:rsidP="00E80F49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34231BEA" w14:textId="0E26C162" w:rsidR="00E80F49" w:rsidRDefault="00E80F49" w:rsidP="00583757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19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4B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1F2AB16" w14:textId="77777777" w:rsidR="00E80F49" w:rsidRPr="00805C7C" w:rsidRDefault="00E80F49" w:rsidP="00E80F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159A44FC" w14:textId="1633A6A4" w:rsidR="00E80F49" w:rsidRDefault="00E80F49" w:rsidP="0090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</w:tr>
      <w:tr w:rsidR="002E110E" w:rsidRPr="00291DE4" w14:paraId="22D4A212" w14:textId="77777777" w:rsidTr="00FA207F">
        <w:trPr>
          <w:cantSplit/>
          <w:trHeight w:val="420"/>
        </w:trPr>
        <w:tc>
          <w:tcPr>
            <w:tcW w:w="4761" w:type="dxa"/>
          </w:tcPr>
          <w:p w14:paraId="2C50341A" w14:textId="0FC97319" w:rsidR="002E110E" w:rsidRPr="00572CBA" w:rsidRDefault="002E110E" w:rsidP="002E110E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274E4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  <w:r w:rsidRPr="003274E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3274E4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9" w:type="dxa"/>
          </w:tcPr>
          <w:p w14:paraId="1BEB9367" w14:textId="77777777" w:rsidR="002E110E" w:rsidRDefault="002E110E" w:rsidP="002E110E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3782949C" w14:textId="78C77A18" w:rsidR="002E110E" w:rsidRDefault="002E110E" w:rsidP="00FA6CB9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28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72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(679)</w:t>
            </w:r>
          </w:p>
        </w:tc>
        <w:tc>
          <w:tcPr>
            <w:tcW w:w="180" w:type="dxa"/>
          </w:tcPr>
          <w:p w14:paraId="278BF55F" w14:textId="77777777" w:rsidR="002E110E" w:rsidRPr="00805C7C" w:rsidRDefault="002E110E" w:rsidP="002E11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3F51090A" w14:textId="4DB24DC4" w:rsidR="002E110E" w:rsidRDefault="002E110E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E110E" w:rsidRPr="00291DE4" w14:paraId="7B9EE733" w14:textId="77777777" w:rsidTr="00FA207F">
        <w:trPr>
          <w:cantSplit/>
          <w:trHeight w:val="407"/>
        </w:trPr>
        <w:tc>
          <w:tcPr>
            <w:tcW w:w="4761" w:type="dxa"/>
          </w:tcPr>
          <w:p w14:paraId="4CB6686F" w14:textId="1154F02C" w:rsidR="002E110E" w:rsidRPr="00FB64AF" w:rsidRDefault="00CE2FBF" w:rsidP="00EF7CC6">
            <w:pPr>
              <w:tabs>
                <w:tab w:val="clear" w:pos="227"/>
                <w:tab w:val="clear" w:pos="4451"/>
                <w:tab w:val="clear" w:pos="4678"/>
                <w:tab w:val="left" w:pos="188"/>
              </w:tabs>
              <w:spacing w:line="240" w:lineRule="auto"/>
              <w:ind w:left="188" w:right="-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FBF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  <w:r w:rsidR="00897072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  <w:r w:rsidRPr="00CE2FBF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CE2FB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CE2FBF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9" w:type="dxa"/>
          </w:tcPr>
          <w:p w14:paraId="0CD1449E" w14:textId="77777777" w:rsidR="002E110E" w:rsidRDefault="002E110E" w:rsidP="002E110E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6" w:type="dxa"/>
          </w:tcPr>
          <w:p w14:paraId="53421027" w14:textId="3164F58C" w:rsidR="002E110E" w:rsidRDefault="00C31503" w:rsidP="002E110E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28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28728F32" w14:textId="77777777" w:rsidR="002E110E" w:rsidRPr="00805C7C" w:rsidRDefault="002E110E" w:rsidP="002E11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4" w:type="dxa"/>
          </w:tcPr>
          <w:p w14:paraId="4DEC41A3" w14:textId="23EBC560" w:rsidR="002E110E" w:rsidRDefault="00C31503" w:rsidP="002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3B1DCF6" w14:textId="77777777" w:rsidR="00B51477" w:rsidRDefault="00B51477" w:rsidP="000429AC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763D8A11" w14:textId="58298277" w:rsidR="00AD2CCA" w:rsidRDefault="00BE0CED" w:rsidP="00AD2CC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AD2CCA" w:rsidRPr="00A57B00">
        <w:rPr>
          <w:rFonts w:asciiTheme="majorBidi" w:hAnsiTheme="majorBidi" w:cstheme="majorBidi"/>
          <w:sz w:val="30"/>
          <w:szCs w:val="30"/>
        </w:rPr>
        <w:tab/>
      </w:r>
      <w:r w:rsidR="00AD2CCA" w:rsidRPr="00934DBD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D3E58">
        <w:rPr>
          <w:rFonts w:asciiTheme="majorBidi" w:hAnsiTheme="majorBidi" w:cstheme="majorBidi" w:hint="cs"/>
          <w:sz w:val="30"/>
          <w:szCs w:val="30"/>
          <w:cs/>
        </w:rPr>
        <w:t>ระยะยาว</w:t>
      </w:r>
    </w:p>
    <w:p w14:paraId="088B8DF0" w14:textId="77777777" w:rsidR="00AD2CCA" w:rsidRPr="003E740D" w:rsidRDefault="00AD2CCA" w:rsidP="00AD2CCA">
      <w:pPr>
        <w:rPr>
          <w:rFonts w:asciiTheme="majorBidi" w:hAnsiTheme="majorBidi" w:cstheme="majorBidi"/>
          <w:sz w:val="30"/>
          <w:szCs w:val="30"/>
        </w:rPr>
      </w:pPr>
    </w:p>
    <w:p w14:paraId="25601C8B" w14:textId="77B457B7" w:rsidR="00520F9D" w:rsidRPr="00012BE0" w:rsidRDefault="002B04A0" w:rsidP="002F1F0D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ในระหว่างงว</w:t>
      </w:r>
      <w:r w:rsidR="00C77B93">
        <w:rPr>
          <w:rFonts w:asciiTheme="majorBidi" w:hAnsiTheme="majorBidi" w:cstheme="majorBidi" w:hint="cs"/>
          <w:sz w:val="30"/>
          <w:szCs w:val="30"/>
          <w:cs/>
          <w:lang w:bidi="th-TH"/>
        </w:rPr>
        <w:t>ด</w:t>
      </w:r>
      <w:r w:rsidR="00E405AA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เดือนสิ้นสุด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="001B1FF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B1FFB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E405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771E4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="00656A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และบริษัทย่อย</w:t>
      </w:r>
      <w:r w:rsidR="008954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แห่ง</w:t>
      </w:r>
      <w:r w:rsidR="00E869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หนึ่ง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ได้ออก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หุ้นกู้</w:t>
      </w:r>
      <w:r w:rsidR="00BC79E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ประเภท</w:t>
      </w:r>
      <w:r w:rsidR="00552E2C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ไม่ด้อยสิทธิและไม่มีหลักประกัน</w:t>
      </w:r>
      <w:r w:rsidR="00B659A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552E2C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ดังนี้</w:t>
      </w:r>
      <w:r w:rsidR="001B1FF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E5A22F9" w14:textId="77777777" w:rsidR="00520F9D" w:rsidRPr="003E740D" w:rsidRDefault="00520F9D" w:rsidP="00D9375D">
      <w:pPr>
        <w:pStyle w:val="block"/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highlight w:val="cyan"/>
          <w:lang w:bidi="th-TH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00"/>
        <w:gridCol w:w="236"/>
        <w:gridCol w:w="1204"/>
        <w:gridCol w:w="236"/>
        <w:gridCol w:w="934"/>
        <w:gridCol w:w="239"/>
        <w:gridCol w:w="1381"/>
        <w:gridCol w:w="261"/>
        <w:gridCol w:w="1737"/>
        <w:gridCol w:w="244"/>
        <w:gridCol w:w="2006"/>
      </w:tblGrid>
      <w:tr w:rsidR="00520F9D" w:rsidRPr="00520F9D" w14:paraId="4B631D7F" w14:textId="77777777" w:rsidTr="00586A47">
        <w:trPr>
          <w:trHeight w:hRule="exact" w:val="439"/>
        </w:trPr>
        <w:tc>
          <w:tcPr>
            <w:tcW w:w="900" w:type="dxa"/>
            <w:shd w:val="clear" w:color="auto" w:fill="auto"/>
          </w:tcPr>
          <w:p w14:paraId="3ED29A77" w14:textId="77777777" w:rsidR="00520F9D" w:rsidRPr="0038347A" w:rsidRDefault="00520F9D" w:rsidP="00365615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307C996E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716CE6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0F91D2A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E07C44" w14:textId="77777777" w:rsidR="00520F9D" w:rsidRPr="0038347A" w:rsidRDefault="00520F9D" w:rsidP="000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9" w:type="dxa"/>
          </w:tcPr>
          <w:p w14:paraId="120C3CC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A83ADD3" w14:textId="7D8DE13B" w:rsidR="00520F9D" w:rsidRPr="0038347A" w:rsidRDefault="004C53EB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61" w:type="dxa"/>
          </w:tcPr>
          <w:p w14:paraId="28B05F34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114128EF" w14:textId="7670A405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BCC008A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shd w:val="clear" w:color="auto" w:fill="auto"/>
          </w:tcPr>
          <w:p w14:paraId="2C3D6BF3" w14:textId="0E8EE612" w:rsidR="00520F9D" w:rsidRPr="00032423" w:rsidRDefault="00032423" w:rsidP="00D5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32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6686B" w:rsidRPr="00520F9D" w14:paraId="589542A8" w14:textId="77777777" w:rsidTr="00586A47">
        <w:trPr>
          <w:trHeight w:hRule="exact" w:val="439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6F7145" w14:textId="77777777" w:rsidR="0026686B" w:rsidRPr="0038347A" w:rsidRDefault="0026686B" w:rsidP="0026686B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32593FA1" w14:textId="77777777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4EADBFB" w14:textId="77777777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105F383" w14:textId="77777777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C5BE5CC" w14:textId="77777777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9" w:type="dxa"/>
          </w:tcPr>
          <w:p w14:paraId="2C8B8A98" w14:textId="77777777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050A7A3" w14:textId="5C8536A3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61" w:type="dxa"/>
          </w:tcPr>
          <w:p w14:paraId="313BD775" w14:textId="77777777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3A529510" w14:textId="02C4F21D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shd w:val="clear" w:color="auto" w:fill="auto"/>
          </w:tcPr>
          <w:p w14:paraId="0D2D5125" w14:textId="77777777" w:rsidR="0026686B" w:rsidRPr="0038347A" w:rsidRDefault="0026686B" w:rsidP="0026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</w:tcPr>
          <w:p w14:paraId="5E82BCE3" w14:textId="3CD7F653" w:rsidR="0026686B" w:rsidRPr="0038347A" w:rsidRDefault="002B069E" w:rsidP="006C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26686B" w:rsidRPr="003834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45ED6" w:rsidRPr="00520F9D" w14:paraId="24147289" w14:textId="77777777" w:rsidTr="00DE51CC">
        <w:trPr>
          <w:trHeight w:hRule="exact" w:val="417"/>
        </w:trPr>
        <w:tc>
          <w:tcPr>
            <w:tcW w:w="5130" w:type="dxa"/>
            <w:gridSpan w:val="7"/>
            <w:shd w:val="clear" w:color="auto" w:fill="auto"/>
          </w:tcPr>
          <w:p w14:paraId="18C4C896" w14:textId="14F5B0E2" w:rsidR="00545ED6" w:rsidRPr="0038347A" w:rsidRDefault="00545ED6" w:rsidP="001F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13C0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13C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3C0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เจริญโภคภัณฑ์อาหาร</w:t>
            </w:r>
            <w:r w:rsidRPr="00513C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3C0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จำกัด</w:t>
            </w:r>
            <w:r w:rsidRPr="00513C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513C0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มหาชน</w:t>
            </w:r>
            <w:r w:rsidRPr="00513C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504FD12C" w14:textId="77777777" w:rsidR="00545ED6" w:rsidRPr="0038347A" w:rsidRDefault="00545ED6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</w:tcPr>
          <w:p w14:paraId="6F3A1C77" w14:textId="77777777" w:rsidR="00545ED6" w:rsidRPr="0038347A" w:rsidRDefault="00545ED6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362EE8E" w14:textId="77777777" w:rsidR="00545ED6" w:rsidRPr="0038347A" w:rsidRDefault="00545ED6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auto" w:fill="auto"/>
          </w:tcPr>
          <w:p w14:paraId="71DF718F" w14:textId="77777777" w:rsidR="00545ED6" w:rsidRPr="0038347A" w:rsidRDefault="00545ED6" w:rsidP="00D5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7FE4" w:rsidRPr="00520F9D" w14:paraId="2068BECC" w14:textId="77777777" w:rsidTr="00DE51CC">
        <w:trPr>
          <w:trHeight w:hRule="exact" w:val="439"/>
        </w:trPr>
        <w:tc>
          <w:tcPr>
            <w:tcW w:w="900" w:type="dxa"/>
            <w:shd w:val="clear" w:color="auto" w:fill="auto"/>
          </w:tcPr>
          <w:p w14:paraId="7528508D" w14:textId="710B0336" w:rsidR="00A27FE4" w:rsidRPr="0038347A" w:rsidRDefault="00A27FE4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0A400A">
              <w:rPr>
                <w:rFonts w:asciiTheme="majorBidi" w:hAnsiTheme="majorBidi" w:cstheme="majorBidi"/>
                <w:lang w:val="en-US"/>
              </w:rPr>
              <w:t>1</w:t>
            </w:r>
            <w:r w:rsidRPr="0038347A">
              <w:rPr>
                <w:rFonts w:asciiTheme="majorBidi" w:hAnsiTheme="majorBidi" w:cstheme="majorBidi"/>
                <w:lang w:val="en-US"/>
              </w:rPr>
              <w:t>/</w:t>
            </w:r>
            <w:r w:rsidRPr="000A400A">
              <w:rPr>
                <w:rFonts w:asciiTheme="majorBidi" w:hAnsiTheme="majorBidi" w:cstheme="majorBidi"/>
                <w:lang w:val="en-US"/>
              </w:rPr>
              <w:t>2</w:t>
            </w:r>
            <w:r w:rsidRPr="0038347A">
              <w:rPr>
                <w:rFonts w:asciiTheme="majorBidi" w:hAnsiTheme="majorBidi" w:cstheme="majorBidi"/>
                <w:lang w:val="en-US"/>
              </w:rPr>
              <w:t>564</w:t>
            </w:r>
          </w:p>
        </w:tc>
        <w:tc>
          <w:tcPr>
            <w:tcW w:w="236" w:type="dxa"/>
          </w:tcPr>
          <w:p w14:paraId="26A72B35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315F00" w14:textId="3CCD7718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38347A">
              <w:rPr>
                <w:rFonts w:ascii="Angsana New" w:eastAsia="Times New Roman" w:hAnsi="Angsana New" w:cs="Angsana New"/>
                <w:sz w:val="30"/>
                <w:szCs w:val="30"/>
              </w:rPr>
              <w:t>.75 - 3.8</w:t>
            </w:r>
            <w:r w:rsidRPr="000A400A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F167F87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275A0C" w14:textId="35F43651" w:rsidR="00A27FE4" w:rsidRPr="0038347A" w:rsidRDefault="00A27FE4" w:rsidP="00036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38347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0A400A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39" w:type="dxa"/>
          </w:tcPr>
          <w:p w14:paraId="69B66FCC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6EBE59D" w14:textId="292B8376" w:rsidR="00A27FE4" w:rsidRPr="0038347A" w:rsidRDefault="00A27FE4" w:rsidP="0001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8347A">
              <w:rPr>
                <w:rFonts w:asciiTheme="majorBidi" w:hAnsiTheme="majorBidi" w:cstheme="majorBidi"/>
                <w:sz w:val="30"/>
                <w:szCs w:val="30"/>
              </w:rPr>
              <w:t xml:space="preserve">566 -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8347A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61" w:type="dxa"/>
          </w:tcPr>
          <w:p w14:paraId="72D47F37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241482EA" w14:textId="09F77A23" w:rsidR="00A27FE4" w:rsidRPr="0038347A" w:rsidRDefault="00A27FE4" w:rsidP="0090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834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  <w:p w14:paraId="2CB3F25C" w14:textId="779B8399" w:rsidR="00A27FE4" w:rsidRPr="0038347A" w:rsidRDefault="00A27FE4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456"/>
              </w:tabs>
              <w:spacing w:line="240" w:lineRule="auto"/>
              <w:ind w:left="-130"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E657596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</w:tcPr>
          <w:p w14:paraId="70FBFE9E" w14:textId="77777777" w:rsidR="00A27FE4" w:rsidRPr="000D28A5" w:rsidRDefault="00A27FE4" w:rsidP="009D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0D28A5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  <w:p w14:paraId="748B55D5" w14:textId="5160286F" w:rsidR="00A27FE4" w:rsidRPr="000D28A5" w:rsidRDefault="00A27FE4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0D28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7FE4" w:rsidRPr="00520F9D" w14:paraId="658840BB" w14:textId="77777777" w:rsidTr="00DE51CC">
        <w:trPr>
          <w:trHeight w:hRule="exact" w:val="439"/>
        </w:trPr>
        <w:tc>
          <w:tcPr>
            <w:tcW w:w="900" w:type="dxa"/>
            <w:shd w:val="clear" w:color="auto" w:fill="auto"/>
          </w:tcPr>
          <w:p w14:paraId="33D88C16" w14:textId="77777777" w:rsidR="00A27FE4" w:rsidRPr="0038347A" w:rsidRDefault="00A27FE4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834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1582ED3B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D39D9D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27E2F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BF8501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45E261E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AE94AEE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2EC53DE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60505" w14:textId="77777777" w:rsidR="00A27FE4" w:rsidRPr="0038347A" w:rsidRDefault="00A27FE4" w:rsidP="0090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  <w:p w14:paraId="46D95139" w14:textId="03B329C4" w:rsidR="00A27FE4" w:rsidRPr="006E77CE" w:rsidRDefault="00A27FE4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456"/>
              </w:tabs>
              <w:spacing w:line="240" w:lineRule="auto"/>
              <w:ind w:left="-130"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A0DD9CA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E86AF" w14:textId="77777777" w:rsidR="00A27FE4" w:rsidRPr="000D28A5" w:rsidRDefault="00A27FE4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ind w:left="-115" w:right="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8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  <w:p w14:paraId="555629A3" w14:textId="69D77B35" w:rsidR="00A27FE4" w:rsidRPr="000D28A5" w:rsidRDefault="00A27FE4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0D28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5ED6" w:rsidRPr="00520F9D" w14:paraId="4F280324" w14:textId="77777777" w:rsidTr="00DE51CC">
        <w:trPr>
          <w:trHeight w:hRule="exact" w:val="428"/>
        </w:trPr>
        <w:tc>
          <w:tcPr>
            <w:tcW w:w="900" w:type="dxa"/>
            <w:shd w:val="clear" w:color="auto" w:fill="auto"/>
          </w:tcPr>
          <w:p w14:paraId="76F5B3FC" w14:textId="77777777" w:rsidR="00545ED6" w:rsidRPr="0038347A" w:rsidRDefault="00545ED6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4B06BA6A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2A55B0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63154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3F4F09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2C7FF36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D968685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2B3763B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  <w:shd w:val="clear" w:color="auto" w:fill="auto"/>
          </w:tcPr>
          <w:p w14:paraId="6E421A95" w14:textId="77777777" w:rsidR="00545ED6" w:rsidRPr="0038347A" w:rsidRDefault="00545ED6" w:rsidP="00545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902B4B8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  <w:shd w:val="clear" w:color="auto" w:fill="auto"/>
          </w:tcPr>
          <w:p w14:paraId="4B31C38E" w14:textId="77777777" w:rsidR="00545ED6" w:rsidRPr="0038347A" w:rsidRDefault="00545ED6" w:rsidP="00C8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296F" w:rsidRPr="00520F9D" w14:paraId="1C9590FF" w14:textId="77777777" w:rsidTr="004F51C2">
        <w:trPr>
          <w:trHeight w:hRule="exact" w:val="428"/>
        </w:trPr>
        <w:tc>
          <w:tcPr>
            <w:tcW w:w="900" w:type="dxa"/>
            <w:shd w:val="clear" w:color="auto" w:fill="auto"/>
          </w:tcPr>
          <w:p w14:paraId="1AC59212" w14:textId="77777777" w:rsidR="00F5296F" w:rsidRPr="0038347A" w:rsidRDefault="00F5296F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28816A19" w14:textId="77777777" w:rsidR="00F5296F" w:rsidRPr="0038347A" w:rsidRDefault="00F5296F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D00558" w14:textId="77777777" w:rsidR="00F5296F" w:rsidRPr="0038347A" w:rsidRDefault="00F5296F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69C6A7" w14:textId="77777777" w:rsidR="00F5296F" w:rsidRPr="0038347A" w:rsidRDefault="00F5296F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F6CBA9" w14:textId="77777777" w:rsidR="00F5296F" w:rsidRPr="0038347A" w:rsidRDefault="00F5296F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EFE7D1" w14:textId="77777777" w:rsidR="00F5296F" w:rsidRPr="0038347A" w:rsidRDefault="00F5296F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A9CF319" w14:textId="77777777" w:rsidR="00F5296F" w:rsidRPr="0038347A" w:rsidRDefault="00F5296F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226EC6F" w14:textId="77777777" w:rsidR="00F5296F" w:rsidRPr="0038347A" w:rsidRDefault="00F5296F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1A493CD0" w14:textId="77777777" w:rsidR="00F5296F" w:rsidRPr="0038347A" w:rsidRDefault="00F5296F" w:rsidP="00545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6AEACEA" w14:textId="77777777" w:rsidR="00F5296F" w:rsidRPr="0038347A" w:rsidRDefault="00F5296F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shd w:val="clear" w:color="auto" w:fill="auto"/>
          </w:tcPr>
          <w:p w14:paraId="762C4D12" w14:textId="77777777" w:rsidR="00F5296F" w:rsidRPr="0038347A" w:rsidRDefault="00F5296F" w:rsidP="00C8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3886" w:rsidRPr="00520F9D" w14:paraId="63BDA06C" w14:textId="77777777" w:rsidTr="009316FF">
        <w:trPr>
          <w:trHeight w:hRule="exact" w:val="428"/>
        </w:trPr>
        <w:tc>
          <w:tcPr>
            <w:tcW w:w="900" w:type="dxa"/>
            <w:shd w:val="clear" w:color="auto" w:fill="auto"/>
          </w:tcPr>
          <w:p w14:paraId="689D0EF5" w14:textId="77777777" w:rsidR="003F3886" w:rsidRPr="00F5296F" w:rsidRDefault="003F3886" w:rsidP="00F5296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6C53ACD6" w14:textId="77777777" w:rsidR="003F3886" w:rsidRPr="00F5296F" w:rsidRDefault="003F3886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04" w:type="dxa"/>
          </w:tcPr>
          <w:p w14:paraId="611A73CB" w14:textId="4C7D1A6B" w:rsidR="003F3886" w:rsidRPr="0038347A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ED91BDF" w14:textId="77777777" w:rsidR="003F3886" w:rsidRPr="00F5296F" w:rsidRDefault="003F3886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</w:tcPr>
          <w:p w14:paraId="7A0F0DC7" w14:textId="766B5CB9" w:rsidR="003F3886" w:rsidRPr="0038347A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9" w:type="dxa"/>
          </w:tcPr>
          <w:p w14:paraId="2E908E58" w14:textId="77777777" w:rsidR="003F3886" w:rsidRPr="00F5296F" w:rsidRDefault="003F3886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381" w:type="dxa"/>
          </w:tcPr>
          <w:p w14:paraId="7AB193F7" w14:textId="0FD12DF4" w:rsidR="003F3886" w:rsidRPr="0038347A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61" w:type="dxa"/>
          </w:tcPr>
          <w:p w14:paraId="09866E4F" w14:textId="77777777" w:rsidR="003F3886" w:rsidRPr="00F5296F" w:rsidRDefault="003F3886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737" w:type="dxa"/>
            <w:shd w:val="clear" w:color="auto" w:fill="auto"/>
          </w:tcPr>
          <w:p w14:paraId="05427EAE" w14:textId="77777777" w:rsidR="003F3886" w:rsidRPr="00F5296F" w:rsidRDefault="003F3886" w:rsidP="00545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44" w:type="dxa"/>
            <w:shd w:val="clear" w:color="auto" w:fill="auto"/>
          </w:tcPr>
          <w:p w14:paraId="6302929B" w14:textId="77777777" w:rsidR="003F3886" w:rsidRPr="00F5296F" w:rsidRDefault="003F3886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006" w:type="dxa"/>
            <w:shd w:val="clear" w:color="auto" w:fill="auto"/>
          </w:tcPr>
          <w:p w14:paraId="74BF2364" w14:textId="66DCB025" w:rsidR="003F3886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32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296F" w:rsidRPr="00520F9D" w14:paraId="6957B424" w14:textId="77777777" w:rsidTr="00F5296F">
        <w:trPr>
          <w:trHeight w:hRule="exact" w:val="428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665AFCF" w14:textId="3B5E78B9" w:rsidR="00F5296F" w:rsidRPr="00F5296F" w:rsidRDefault="00F5296F" w:rsidP="00F5296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661680B9" w14:textId="77777777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85521F6" w14:textId="324A1FA8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5048B4C" w14:textId="77777777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A60AD89" w14:textId="60AD50B0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9" w:type="dxa"/>
          </w:tcPr>
          <w:p w14:paraId="49EE532F" w14:textId="77777777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6FA19EC" w14:textId="73FD55E9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61" w:type="dxa"/>
          </w:tcPr>
          <w:p w14:paraId="53C1697F" w14:textId="77777777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3DF90328" w14:textId="58D5D403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4" w:type="dxa"/>
            <w:shd w:val="clear" w:color="auto" w:fill="auto"/>
          </w:tcPr>
          <w:p w14:paraId="14FADD17" w14:textId="77777777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</w:tcPr>
          <w:p w14:paraId="770080BC" w14:textId="1E336769" w:rsidR="00F5296F" w:rsidRPr="00F5296F" w:rsidRDefault="00F5296F" w:rsidP="00F5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งบการเงินเฉพาะกิจการกิจการ</w:t>
            </w:r>
          </w:p>
        </w:tc>
      </w:tr>
      <w:tr w:rsidR="00545ED6" w:rsidRPr="00520F9D" w14:paraId="3B697C3E" w14:textId="77777777" w:rsidTr="00F5296F">
        <w:trPr>
          <w:trHeight w:hRule="exact" w:val="439"/>
        </w:trPr>
        <w:tc>
          <w:tcPr>
            <w:tcW w:w="5130" w:type="dxa"/>
            <w:gridSpan w:val="7"/>
            <w:shd w:val="clear" w:color="auto" w:fill="auto"/>
          </w:tcPr>
          <w:p w14:paraId="4A507EED" w14:textId="7F9BD0E4" w:rsidR="00545ED6" w:rsidRPr="00B77232" w:rsidRDefault="00545ED6" w:rsidP="00B7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2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ซีพีเอฟ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ประเทศไทย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จำกัด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มหาชน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 (“</w:t>
            </w:r>
            <w:r w:rsidRPr="00B772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CPFTH”)</w:t>
            </w:r>
          </w:p>
        </w:tc>
        <w:tc>
          <w:tcPr>
            <w:tcW w:w="261" w:type="dxa"/>
          </w:tcPr>
          <w:p w14:paraId="0D222BBC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</w:tcPr>
          <w:p w14:paraId="79BC0472" w14:textId="77777777" w:rsidR="00545ED6" w:rsidRPr="0038347A" w:rsidRDefault="00545ED6" w:rsidP="00545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D0393E2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auto" w:fill="auto"/>
          </w:tcPr>
          <w:p w14:paraId="63D34777" w14:textId="77777777" w:rsidR="00545ED6" w:rsidRPr="0038347A" w:rsidRDefault="00545ED6" w:rsidP="00C8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7FE4" w:rsidRPr="00520F9D" w14:paraId="281117EA" w14:textId="77777777" w:rsidTr="00DE51CC">
        <w:trPr>
          <w:trHeight w:hRule="exact" w:val="439"/>
        </w:trPr>
        <w:tc>
          <w:tcPr>
            <w:tcW w:w="900" w:type="dxa"/>
            <w:shd w:val="clear" w:color="auto" w:fill="auto"/>
          </w:tcPr>
          <w:p w14:paraId="6B2C8BD2" w14:textId="4A6916B5" w:rsidR="00A27FE4" w:rsidRPr="00397A38" w:rsidRDefault="00A27FE4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 w:rsidRPr="00B04BE0">
              <w:rPr>
                <w:rFonts w:asciiTheme="majorBidi" w:hAnsiTheme="majorBidi" w:cs="Angsana New" w:hint="cs"/>
                <w:cs/>
                <w:lang w:val="en-US"/>
              </w:rPr>
              <w:t>1</w:t>
            </w:r>
            <w:r w:rsidRPr="00397A38">
              <w:rPr>
                <w:rFonts w:asciiTheme="majorBidi" w:hAnsiTheme="majorBidi" w:cs="Angsana New" w:hint="cs"/>
                <w:cs/>
              </w:rPr>
              <w:t>/</w:t>
            </w:r>
            <w:r w:rsidRPr="00B04BE0">
              <w:rPr>
                <w:rFonts w:asciiTheme="majorBidi" w:hAnsiTheme="majorBidi" w:cs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</w:tcPr>
          <w:p w14:paraId="26FCF2B3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F776CC" w14:textId="289C7BD4" w:rsidR="00A27FE4" w:rsidRPr="00397A38" w:rsidRDefault="00A27FE4" w:rsidP="0039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97A3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2.50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397A3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3.70</w:t>
            </w:r>
          </w:p>
        </w:tc>
        <w:tc>
          <w:tcPr>
            <w:tcW w:w="236" w:type="dxa"/>
          </w:tcPr>
          <w:p w14:paraId="40954BAC" w14:textId="77777777" w:rsidR="00A27FE4" w:rsidRPr="00397A38" w:rsidRDefault="00A27FE4" w:rsidP="0039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84DDFA" w14:textId="566A50D8" w:rsidR="00A27FE4" w:rsidRPr="00397A38" w:rsidRDefault="00A27FE4" w:rsidP="0039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6 - 12</w:t>
            </w:r>
          </w:p>
        </w:tc>
        <w:tc>
          <w:tcPr>
            <w:tcW w:w="239" w:type="dxa"/>
          </w:tcPr>
          <w:p w14:paraId="16448728" w14:textId="77777777" w:rsidR="00A27FE4" w:rsidRPr="00397A38" w:rsidRDefault="00A27FE4" w:rsidP="0039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E01BA02" w14:textId="475A898D" w:rsidR="00A27FE4" w:rsidRPr="00397A38" w:rsidRDefault="00A27FE4" w:rsidP="000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2570 - 2576</w:t>
            </w:r>
          </w:p>
        </w:tc>
        <w:tc>
          <w:tcPr>
            <w:tcW w:w="261" w:type="dxa"/>
          </w:tcPr>
          <w:p w14:paraId="0349CC93" w14:textId="77777777" w:rsidR="00A27FE4" w:rsidRPr="0038347A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7587ACF8" w14:textId="77777777" w:rsidR="00A27FE4" w:rsidRPr="006B300C" w:rsidRDefault="00A27FE4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6B300C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  <w:p w14:paraId="5AE9DB93" w14:textId="622D0E3A" w:rsidR="00A27FE4" w:rsidRPr="006B300C" w:rsidRDefault="00A27FE4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709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6B3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8996BE5" w14:textId="77777777" w:rsidR="00A27FE4" w:rsidRPr="006B300C" w:rsidRDefault="00A27FE4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</w:tcPr>
          <w:p w14:paraId="22E80065" w14:textId="77777777" w:rsidR="00A27FE4" w:rsidRPr="003C5BEE" w:rsidRDefault="00A27FE4" w:rsidP="003C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3C5B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1CACB10E" w14:textId="49DF9F1D" w:rsidR="00A27FE4" w:rsidRPr="003C5BEE" w:rsidRDefault="00A27FE4" w:rsidP="003C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3C5B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5ED6" w:rsidRPr="00520F9D" w14:paraId="786973F6" w14:textId="77777777" w:rsidTr="00DE51CC">
        <w:trPr>
          <w:trHeight w:hRule="exact" w:val="439"/>
        </w:trPr>
        <w:tc>
          <w:tcPr>
            <w:tcW w:w="900" w:type="dxa"/>
            <w:shd w:val="clear" w:color="auto" w:fill="auto"/>
          </w:tcPr>
          <w:p w14:paraId="014FC7BA" w14:textId="543972BC" w:rsidR="00545ED6" w:rsidRPr="0038347A" w:rsidRDefault="00545ED6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6CADCFF5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0FDC58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850863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49FB7CC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E5AF470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26032BE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F879CDB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6E9EB" w14:textId="77777777" w:rsidR="00545ED6" w:rsidRPr="0038347A" w:rsidRDefault="00545ED6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15,000</w:t>
            </w:r>
          </w:p>
          <w:p w14:paraId="005FCE27" w14:textId="74F15997" w:rsidR="00545ED6" w:rsidRPr="000D28A5" w:rsidRDefault="00545ED6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709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0D28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6746EFA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A799B" w14:textId="77777777" w:rsidR="00545ED6" w:rsidRPr="003C5BEE" w:rsidRDefault="00545ED6" w:rsidP="006F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4"/>
              </w:tabs>
              <w:ind w:left="-115" w:right="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5B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  <w:p w14:paraId="16F2B72A" w14:textId="7CB6543C" w:rsidR="00545ED6" w:rsidRPr="003C5BEE" w:rsidRDefault="00545ED6" w:rsidP="003C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3C5B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5ED6" w:rsidRPr="00520F9D" w14:paraId="5058ED65" w14:textId="77777777" w:rsidTr="00DE51CC">
        <w:trPr>
          <w:trHeight w:hRule="exact" w:val="239"/>
        </w:trPr>
        <w:tc>
          <w:tcPr>
            <w:tcW w:w="900" w:type="dxa"/>
            <w:shd w:val="clear" w:color="auto" w:fill="auto"/>
          </w:tcPr>
          <w:p w14:paraId="6B7EEBC1" w14:textId="77777777" w:rsidR="00545ED6" w:rsidRDefault="00545ED6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7F274CE3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BD9162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7F2C41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D17050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CE7777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5CA03BC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1FE09E1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  <w:shd w:val="clear" w:color="auto" w:fill="auto"/>
          </w:tcPr>
          <w:p w14:paraId="4F23A12C" w14:textId="77777777" w:rsidR="00545ED6" w:rsidRDefault="00545ED6" w:rsidP="006E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4EAF771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  <w:shd w:val="clear" w:color="auto" w:fill="auto"/>
          </w:tcPr>
          <w:p w14:paraId="5089C50A" w14:textId="77777777" w:rsidR="00545ED6" w:rsidRDefault="00545ED6" w:rsidP="00C8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5ED6" w:rsidRPr="00520F9D" w14:paraId="17824179" w14:textId="77777777" w:rsidTr="00DE51CC">
        <w:trPr>
          <w:trHeight w:hRule="exact" w:val="439"/>
        </w:trPr>
        <w:tc>
          <w:tcPr>
            <w:tcW w:w="2340" w:type="dxa"/>
            <w:gridSpan w:val="3"/>
            <w:shd w:val="clear" w:color="auto" w:fill="auto"/>
            <w:vAlign w:val="center"/>
          </w:tcPr>
          <w:p w14:paraId="24288ED4" w14:textId="763DB292" w:rsidR="00545ED6" w:rsidRPr="00E139EA" w:rsidRDefault="00545ED6" w:rsidP="00E1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2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139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36" w:type="dxa"/>
            <w:vAlign w:val="center"/>
          </w:tcPr>
          <w:p w14:paraId="42FC25DE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5E45A118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304201B1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  <w:vAlign w:val="center"/>
          </w:tcPr>
          <w:p w14:paraId="6F47B352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2CB750B1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BF0032" w14:textId="77777777" w:rsidR="00545ED6" w:rsidRDefault="00545ED6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  <w:p w14:paraId="777769A3" w14:textId="2330371C" w:rsidR="00545ED6" w:rsidRDefault="00545ED6" w:rsidP="006E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456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B1C92DE" w14:textId="77777777" w:rsidR="00545ED6" w:rsidRPr="0038347A" w:rsidRDefault="00545ED6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58BD12" w14:textId="77777777" w:rsidR="00545ED6" w:rsidRDefault="00545ED6" w:rsidP="006F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  <w:p w14:paraId="0460FACD" w14:textId="69694A6A" w:rsidR="00545ED6" w:rsidRDefault="00545ED6" w:rsidP="00C8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B6F6999" w14:textId="77777777" w:rsidR="004A20D0" w:rsidRDefault="004A20D0" w:rsidP="00595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0F7F5" w14:textId="6F8218EC" w:rsidR="00595FD1" w:rsidRDefault="00595FD1" w:rsidP="00BF1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95FD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0763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C569B">
        <w:rPr>
          <w:rFonts w:asciiTheme="majorBidi" w:hAnsiTheme="majorBidi" w:cstheme="majorBidi"/>
          <w:sz w:val="30"/>
          <w:szCs w:val="30"/>
        </w:rPr>
        <w:t xml:space="preserve">CPFTH </w:t>
      </w:r>
      <w:r w:rsidRPr="00595FD1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ได้นำหุ้นกู้ดังกล่าวไปขึ้นทะเบียนกับสมาคมตลาดตราสารหนี้ไทยแล้ว</w:t>
      </w:r>
      <w:r w:rsidR="009A0CD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E96FCA">
        <w:rPr>
          <w:rFonts w:asciiTheme="majorBidi" w:hAnsiTheme="majorBidi" w:cstheme="majorBidi"/>
          <w:sz w:val="30"/>
          <w:szCs w:val="30"/>
        </w:rPr>
        <w:t xml:space="preserve">22 </w:t>
      </w:r>
      <w:r w:rsidR="00E96FC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96FCA">
        <w:rPr>
          <w:rFonts w:asciiTheme="majorBidi" w:hAnsiTheme="majorBidi" w:cstheme="majorBidi"/>
          <w:sz w:val="30"/>
          <w:szCs w:val="30"/>
        </w:rPr>
        <w:t>2564</w:t>
      </w:r>
      <w:r w:rsidRPr="00595FD1">
        <w:rPr>
          <w:rFonts w:asciiTheme="majorBidi" w:hAnsiTheme="majorBidi" w:cstheme="majorBidi"/>
          <w:sz w:val="30"/>
          <w:szCs w:val="30"/>
        </w:rPr>
        <w:t xml:space="preserve"> </w:t>
      </w:r>
      <w:r w:rsidR="00CF62D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F62D9">
        <w:rPr>
          <w:rFonts w:asciiTheme="majorBidi" w:hAnsiTheme="majorBidi" w:cstheme="majorBidi"/>
          <w:sz w:val="30"/>
          <w:szCs w:val="30"/>
        </w:rPr>
        <w:t xml:space="preserve">23 </w:t>
      </w:r>
      <w:r w:rsidR="00CF62D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F62D9">
        <w:rPr>
          <w:rFonts w:asciiTheme="majorBidi" w:hAnsiTheme="majorBidi" w:cstheme="majorBidi"/>
          <w:sz w:val="30"/>
          <w:szCs w:val="30"/>
        </w:rPr>
        <w:t xml:space="preserve">2564 </w:t>
      </w:r>
      <w:r w:rsidR="00CF62D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595FD1">
        <w:rPr>
          <w:rFonts w:asciiTheme="majorBidi" w:hAnsiTheme="majorBidi" w:cstheme="majorBidi"/>
          <w:sz w:val="30"/>
          <w:szCs w:val="30"/>
        </w:rPr>
        <w:t xml:space="preserve"> </w:t>
      </w:r>
      <w:r w:rsidRPr="00595FD1">
        <w:rPr>
          <w:rFonts w:asciiTheme="majorBidi" w:hAnsiTheme="majorBidi" w:cstheme="majorBidi"/>
          <w:sz w:val="30"/>
          <w:szCs w:val="30"/>
          <w:cs/>
        </w:rPr>
        <w:t>ทั้งนี้ หุ้นกู้</w:t>
      </w:r>
      <w:r w:rsidR="006B016D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AA7AF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A7AF2">
        <w:rPr>
          <w:rFonts w:asciiTheme="majorBidi" w:hAnsiTheme="majorBidi" w:cstheme="majorBidi"/>
          <w:sz w:val="30"/>
          <w:szCs w:val="30"/>
        </w:rPr>
        <w:t xml:space="preserve">CPFTH </w:t>
      </w:r>
      <w:r w:rsidRPr="00595FD1">
        <w:rPr>
          <w:rFonts w:asciiTheme="majorBidi" w:hAnsiTheme="majorBidi" w:cstheme="majorBidi"/>
          <w:sz w:val="30"/>
          <w:szCs w:val="30"/>
          <w:cs/>
        </w:rPr>
        <w:t>ได้รับการ</w:t>
      </w:r>
      <w:r w:rsidR="008473A4">
        <w:rPr>
          <w:rFonts w:asciiTheme="majorBidi" w:hAnsiTheme="majorBidi" w:cstheme="majorBidi" w:hint="cs"/>
          <w:sz w:val="30"/>
          <w:szCs w:val="30"/>
          <w:cs/>
        </w:rPr>
        <w:t>ทบทวน</w:t>
      </w:r>
      <w:r w:rsidRPr="00595FD1">
        <w:rPr>
          <w:rFonts w:asciiTheme="majorBidi" w:hAnsiTheme="majorBidi" w:cstheme="majorBidi"/>
          <w:sz w:val="30"/>
          <w:szCs w:val="30"/>
          <w:cs/>
        </w:rPr>
        <w:t>อันดับเครดิตไว้ที่ระดับ “</w:t>
      </w:r>
      <w:r w:rsidRPr="00595FD1">
        <w:rPr>
          <w:rFonts w:asciiTheme="majorBidi" w:hAnsiTheme="majorBidi" w:cstheme="majorBidi"/>
          <w:sz w:val="30"/>
          <w:szCs w:val="30"/>
        </w:rPr>
        <w:t xml:space="preserve">A+” </w:t>
      </w:r>
      <w:r w:rsidRPr="00595FD1">
        <w:rPr>
          <w:rFonts w:asciiTheme="majorBidi" w:hAnsiTheme="majorBidi" w:cstheme="majorBidi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316DC3">
        <w:rPr>
          <w:rFonts w:asciiTheme="majorBidi" w:hAnsiTheme="majorBidi" w:cstheme="majorBidi"/>
          <w:sz w:val="30"/>
          <w:szCs w:val="30"/>
        </w:rPr>
        <w:t>31</w:t>
      </w:r>
      <w:r w:rsidR="0043092A">
        <w:rPr>
          <w:rFonts w:asciiTheme="majorBidi" w:hAnsiTheme="majorBidi" w:cstheme="majorBidi"/>
          <w:sz w:val="30"/>
          <w:szCs w:val="30"/>
        </w:rPr>
        <w:t xml:space="preserve"> </w:t>
      </w:r>
      <w:r w:rsidR="001E5C97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="0043092A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595FD1">
        <w:rPr>
          <w:rFonts w:asciiTheme="majorBidi" w:hAnsiTheme="majorBidi" w:cstheme="majorBidi"/>
          <w:sz w:val="30"/>
          <w:szCs w:val="30"/>
        </w:rPr>
        <w:t>256</w:t>
      </w:r>
      <w:r w:rsidR="00441586">
        <w:rPr>
          <w:rFonts w:asciiTheme="majorBidi" w:hAnsiTheme="majorBidi" w:cstheme="majorBidi"/>
          <w:sz w:val="30"/>
          <w:szCs w:val="30"/>
        </w:rPr>
        <w:t>4</w:t>
      </w:r>
      <w:r w:rsidR="00C86CAF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311A8F" w:rsidRPr="00595FD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1A8F">
        <w:rPr>
          <w:rFonts w:asciiTheme="majorBidi" w:hAnsiTheme="majorBidi" w:cstheme="majorBidi"/>
          <w:sz w:val="30"/>
          <w:szCs w:val="30"/>
        </w:rPr>
        <w:t xml:space="preserve">26 </w:t>
      </w:r>
      <w:r w:rsidR="00311A8F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311A8F" w:rsidRPr="00595FD1">
        <w:rPr>
          <w:rFonts w:asciiTheme="majorBidi" w:hAnsiTheme="majorBidi" w:cstheme="majorBidi"/>
          <w:sz w:val="30"/>
          <w:szCs w:val="30"/>
        </w:rPr>
        <w:t>256</w:t>
      </w:r>
      <w:r w:rsidR="00311A8F">
        <w:rPr>
          <w:rFonts w:asciiTheme="majorBidi" w:hAnsiTheme="majorBidi" w:cstheme="majorBidi"/>
          <w:sz w:val="30"/>
          <w:szCs w:val="30"/>
        </w:rPr>
        <w:t>4</w:t>
      </w:r>
      <w:r w:rsidR="003E1657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7D751867" w14:textId="77777777" w:rsidR="00F527E0" w:rsidRDefault="00F527E0" w:rsidP="0031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4DC08" w14:textId="4BFEC1F2" w:rsidR="003E740D" w:rsidRDefault="00611D02" w:rsidP="0031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หุ้นกู้ดังกล่าวข้างต้นระบุให้บริษัท</w:t>
      </w:r>
      <w:r w:rsidR="0057404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74041">
        <w:rPr>
          <w:rFonts w:asciiTheme="majorBidi" w:hAnsiTheme="majorBidi" w:cstheme="majorBidi"/>
          <w:sz w:val="30"/>
          <w:szCs w:val="30"/>
        </w:rPr>
        <w:t xml:space="preserve">CPFTH </w:t>
      </w:r>
      <w:r w:rsidRPr="00C20284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จะต้องปฏิบัติตามเงื่อนไขต่างๆ ที่กำหนดไว้</w:t>
      </w:r>
      <w:r w:rsidR="0021249F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เช่น ต้องรักษาอัตราส่วนหนี้สิน</w:t>
      </w:r>
      <w:r w:rsidR="00A030FF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C20284">
        <w:rPr>
          <w:rFonts w:asciiTheme="majorBidi" w:hAnsiTheme="majorBidi" w:cstheme="majorBidi"/>
          <w:sz w:val="30"/>
          <w:szCs w:val="30"/>
          <w:cs/>
        </w:rPr>
        <w:t>ต่อส่วนของผู้ถือหุ้นตลอดระยะเวลาของหุ้นกู้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56C8B0AD" w14:textId="77777777" w:rsidR="00E139EA" w:rsidRDefault="00E139EA" w:rsidP="0031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5EB8C" w14:textId="5F5B623A" w:rsidR="00D04902" w:rsidRPr="00D04902" w:rsidRDefault="00BE0CED" w:rsidP="00D04902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BD7038">
        <w:rPr>
          <w:rFonts w:asciiTheme="majorBidi" w:hAnsiTheme="majorBidi" w:cstheme="majorBidi"/>
          <w:sz w:val="30"/>
          <w:szCs w:val="30"/>
        </w:rPr>
        <w:tab/>
      </w:r>
      <w:r w:rsidR="00D04902" w:rsidRPr="003572E9"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5CFA307A" w14:textId="77777777" w:rsidR="00D04902" w:rsidRPr="00C20284" w:rsidRDefault="00D04902" w:rsidP="00D04902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tbl>
      <w:tblPr>
        <w:tblW w:w="9407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491"/>
        <w:gridCol w:w="1023"/>
        <w:gridCol w:w="237"/>
        <w:gridCol w:w="1032"/>
        <w:gridCol w:w="315"/>
        <w:gridCol w:w="1042"/>
        <w:gridCol w:w="236"/>
        <w:gridCol w:w="1025"/>
        <w:gridCol w:w="6"/>
      </w:tblGrid>
      <w:tr w:rsidR="00D04902" w:rsidRPr="00C20284" w14:paraId="122B9D61" w14:textId="77777777" w:rsidTr="002D7FE6">
        <w:trPr>
          <w:gridAfter w:val="1"/>
          <w:wAfter w:w="6" w:type="dxa"/>
          <w:trHeight w:hRule="exact" w:val="432"/>
        </w:trPr>
        <w:tc>
          <w:tcPr>
            <w:tcW w:w="4491" w:type="dxa"/>
          </w:tcPr>
          <w:p w14:paraId="05229144" w14:textId="77777777" w:rsidR="00D04902" w:rsidRPr="00C20284" w:rsidRDefault="00D04902" w:rsidP="00624EE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0" w:type="dxa"/>
            <w:gridSpan w:val="7"/>
            <w:hideMark/>
          </w:tcPr>
          <w:p w14:paraId="1A2B821F" w14:textId="77777777" w:rsidR="00D04902" w:rsidRPr="00C20284" w:rsidRDefault="00D04902" w:rsidP="00624EE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04902" w:rsidRPr="00C20284" w14:paraId="11A4B6B2" w14:textId="77777777" w:rsidTr="002D7FE6">
        <w:trPr>
          <w:gridAfter w:val="1"/>
          <w:wAfter w:w="6" w:type="dxa"/>
          <w:trHeight w:hRule="exact" w:val="432"/>
        </w:trPr>
        <w:tc>
          <w:tcPr>
            <w:tcW w:w="4491" w:type="dxa"/>
          </w:tcPr>
          <w:p w14:paraId="2E415BF8" w14:textId="77777777" w:rsidR="00D04902" w:rsidRPr="00C20284" w:rsidRDefault="00D04902" w:rsidP="00624EE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7208BF" w14:textId="77777777" w:rsidR="00D04902" w:rsidRPr="00C20284" w:rsidRDefault="00D04902" w:rsidP="00624E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DC63E15" w14:textId="77777777" w:rsidR="00D04902" w:rsidRPr="00C20284" w:rsidRDefault="00D04902" w:rsidP="00624E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489C66" w14:textId="77777777" w:rsidR="00D04902" w:rsidRPr="00C20284" w:rsidRDefault="00D04902" w:rsidP="00624E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5FD7" w:rsidRPr="00C20284" w14:paraId="6E4F1408" w14:textId="77777777" w:rsidTr="002D7FE6">
        <w:trPr>
          <w:trHeight w:hRule="exact" w:val="432"/>
        </w:trPr>
        <w:tc>
          <w:tcPr>
            <w:tcW w:w="4491" w:type="dxa"/>
          </w:tcPr>
          <w:p w14:paraId="770182A2" w14:textId="77777777" w:rsidR="009E5FD7" w:rsidRPr="00C20284" w:rsidRDefault="009E5FD7" w:rsidP="009E5FD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FFD74FE" w14:textId="1C22AD74" w:rsidR="009E5FD7" w:rsidRPr="00C20284" w:rsidRDefault="004E5922" w:rsidP="009E5FD7">
            <w:pPr>
              <w:tabs>
                <w:tab w:val="clear" w:pos="907"/>
                <w:tab w:val="clear" w:pos="3515"/>
                <w:tab w:val="left" w:pos="9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</w:t>
            </w:r>
            <w:r w:rsidR="009E5F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5F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</w:tcPr>
          <w:p w14:paraId="097DFCBC" w14:textId="77777777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41555E36" w14:textId="549DCDE9" w:rsidR="009E5FD7" w:rsidRPr="00C20284" w:rsidRDefault="009E5FD7" w:rsidP="009E5FD7">
            <w:pPr>
              <w:pStyle w:val="ListParagraph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5" w:type="dxa"/>
          </w:tcPr>
          <w:p w14:paraId="030C1403" w14:textId="77777777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hideMark/>
          </w:tcPr>
          <w:p w14:paraId="01687B21" w14:textId="3034344C" w:rsidR="009E5FD7" w:rsidRPr="00C20284" w:rsidRDefault="004E5922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</w:t>
            </w:r>
            <w:r w:rsidR="009E5F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5F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4851C5" w14:textId="77777777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right w:val="nil"/>
            </w:tcBorders>
          </w:tcPr>
          <w:p w14:paraId="1175C68F" w14:textId="2EA5779D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5FD7" w:rsidRPr="00C20284" w14:paraId="4FF29069" w14:textId="77777777" w:rsidTr="002D7FE6">
        <w:trPr>
          <w:trHeight w:hRule="exact" w:val="432"/>
        </w:trPr>
        <w:tc>
          <w:tcPr>
            <w:tcW w:w="4491" w:type="dxa"/>
          </w:tcPr>
          <w:p w14:paraId="6AC06250" w14:textId="77777777" w:rsidR="009E5FD7" w:rsidRPr="00C20284" w:rsidRDefault="009E5FD7" w:rsidP="009E5FD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8892C4" w14:textId="120B25D5" w:rsidR="009E5FD7" w:rsidRPr="00FD61A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in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F736523" w14:textId="77777777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8FBB3FA" w14:textId="1CC51541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315" w:type="dxa"/>
          </w:tcPr>
          <w:p w14:paraId="5B344381" w14:textId="77777777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F0E82DA" w14:textId="0CA88696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BEE0F9" w14:textId="77777777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7C9B35C" w14:textId="06311BE6" w:rsidR="009E5FD7" w:rsidRPr="00C20284" w:rsidRDefault="009E5FD7" w:rsidP="009E5F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FD61A4" w:rsidRPr="00C20284" w14:paraId="24882088" w14:textId="77777777" w:rsidTr="002D7FE6">
        <w:trPr>
          <w:trHeight w:hRule="exact" w:val="432"/>
        </w:trPr>
        <w:tc>
          <w:tcPr>
            <w:tcW w:w="4491" w:type="dxa"/>
            <w:hideMark/>
          </w:tcPr>
          <w:p w14:paraId="279AEAA2" w14:textId="5707E647" w:rsidR="00FD61A4" w:rsidRPr="00C20284" w:rsidRDefault="004F5CEC" w:rsidP="00FD61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7FE32" w14:textId="379535E7" w:rsidR="00FD61A4" w:rsidRPr="004B7F06" w:rsidRDefault="004B7F06" w:rsidP="004B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6,088</w:t>
            </w:r>
          </w:p>
        </w:tc>
        <w:tc>
          <w:tcPr>
            <w:tcW w:w="237" w:type="dxa"/>
          </w:tcPr>
          <w:p w14:paraId="024FD0F5" w14:textId="77777777" w:rsidR="00FD61A4" w:rsidRPr="004B7F06" w:rsidRDefault="00FD61A4" w:rsidP="004B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4B10062B" w14:textId="5ED276B7" w:rsidR="00FD61A4" w:rsidRPr="004B7F06" w:rsidRDefault="004B7F06" w:rsidP="004B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6,088</w:t>
            </w:r>
          </w:p>
        </w:tc>
        <w:tc>
          <w:tcPr>
            <w:tcW w:w="315" w:type="dxa"/>
          </w:tcPr>
          <w:p w14:paraId="40C97E2F" w14:textId="77777777" w:rsidR="00FD61A4" w:rsidRPr="004B7F06" w:rsidRDefault="00FD61A4" w:rsidP="004B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CFAA466" w14:textId="54388FE8" w:rsidR="00FD61A4" w:rsidRPr="004B7F06" w:rsidRDefault="004B7F06" w:rsidP="004B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6,088</w:t>
            </w:r>
          </w:p>
        </w:tc>
        <w:tc>
          <w:tcPr>
            <w:tcW w:w="236" w:type="dxa"/>
          </w:tcPr>
          <w:p w14:paraId="06818FEF" w14:textId="77777777" w:rsidR="00FD61A4" w:rsidRPr="004B7F06" w:rsidRDefault="00FD61A4" w:rsidP="004B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B841D" w14:textId="1E8572AE" w:rsidR="00FD61A4" w:rsidRPr="004B7F06" w:rsidRDefault="004B7F06" w:rsidP="004B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6,088</w:t>
            </w:r>
          </w:p>
        </w:tc>
      </w:tr>
      <w:tr w:rsidR="00F419B5" w:rsidRPr="00C20284" w14:paraId="4A320C35" w14:textId="77777777" w:rsidTr="002D7FE6">
        <w:trPr>
          <w:trHeight w:hRule="exact" w:val="432"/>
        </w:trPr>
        <w:tc>
          <w:tcPr>
            <w:tcW w:w="4491" w:type="dxa"/>
          </w:tcPr>
          <w:p w14:paraId="44032A12" w14:textId="77777777" w:rsidR="00F419B5" w:rsidRPr="00C20284" w:rsidRDefault="00F419B5" w:rsidP="00F419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871CB9B" w14:textId="77777777" w:rsidR="00F419B5" w:rsidRPr="00C20284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9CD5B2" w14:textId="77777777" w:rsidR="00F419B5" w:rsidRPr="00C20284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2BBEE615" w14:textId="77777777" w:rsidR="00F419B5" w:rsidRPr="00C20284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558D73FE" w14:textId="77777777" w:rsidR="00F419B5" w:rsidRPr="00C20284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EA7B23D" w14:textId="77777777" w:rsidR="00F419B5" w:rsidRPr="00C20284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6D9544" w14:textId="77777777" w:rsidR="00F419B5" w:rsidRPr="00C20284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71043A00" w14:textId="77777777" w:rsidR="00F419B5" w:rsidRPr="00C20284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9B5" w:rsidRPr="00C20284" w14:paraId="50B98188" w14:textId="77777777" w:rsidTr="002D7FE6">
        <w:trPr>
          <w:trHeight w:hRule="exact" w:val="432"/>
        </w:trPr>
        <w:tc>
          <w:tcPr>
            <w:tcW w:w="4491" w:type="dxa"/>
          </w:tcPr>
          <w:p w14:paraId="15727E75" w14:textId="31630452" w:rsidR="00F419B5" w:rsidRPr="00C20284" w:rsidRDefault="00F419B5" w:rsidP="00F419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6469FF81" w14:textId="4A1156EE" w:rsidR="00F419B5" w:rsidRPr="000C1AB1" w:rsidRDefault="00F419B5" w:rsidP="001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17BF01F" w14:textId="77777777" w:rsidR="00F419B5" w:rsidRPr="000C1AB1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1AB7C38F" w14:textId="2B1BD195" w:rsidR="00F419B5" w:rsidRPr="000C1AB1" w:rsidRDefault="00F419B5" w:rsidP="001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16D606D0" w14:textId="77777777" w:rsidR="00F419B5" w:rsidRPr="000C1AB1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2BD02671" w14:textId="1AE852DE" w:rsidR="00F419B5" w:rsidRPr="000C1AB1" w:rsidRDefault="00F419B5" w:rsidP="001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5F7E76" w14:textId="77777777" w:rsidR="00F419B5" w:rsidRPr="000C1AB1" w:rsidRDefault="00F419B5" w:rsidP="00F419B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498364A9" w14:textId="5DBFD4A1" w:rsidR="00F419B5" w:rsidRPr="000C1AB1" w:rsidRDefault="00F419B5" w:rsidP="001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47B3" w:rsidRPr="00C20284" w14:paraId="68BFAB19" w14:textId="77777777" w:rsidTr="002D7FE6">
        <w:trPr>
          <w:trHeight w:hRule="exact" w:val="432"/>
        </w:trPr>
        <w:tc>
          <w:tcPr>
            <w:tcW w:w="4491" w:type="dxa"/>
          </w:tcPr>
          <w:p w14:paraId="3E735D2F" w14:textId="0498FFCD" w:rsidR="00B247B3" w:rsidRPr="00C20284" w:rsidRDefault="00B247B3" w:rsidP="00B247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4B3A">
              <w:rPr>
                <w:rFonts w:asciiTheme="majorBidi" w:hAnsi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6ACA9C27" w14:textId="44EA9217" w:rsidR="00B247B3" w:rsidRPr="0030749B" w:rsidRDefault="000E6AEC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2,909</w:t>
            </w:r>
          </w:p>
        </w:tc>
        <w:tc>
          <w:tcPr>
            <w:tcW w:w="237" w:type="dxa"/>
          </w:tcPr>
          <w:p w14:paraId="79D57A54" w14:textId="77777777" w:rsidR="00B247B3" w:rsidRPr="000C1AB1" w:rsidRDefault="00B247B3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C2D397" w14:textId="13CE52D6" w:rsidR="00B247B3" w:rsidRPr="000C1AB1" w:rsidRDefault="00301BBB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315" w:type="dxa"/>
          </w:tcPr>
          <w:p w14:paraId="063C1110" w14:textId="77777777" w:rsidR="00B247B3" w:rsidRPr="000C1AB1" w:rsidRDefault="00B247B3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967580C" w14:textId="3ED6439C" w:rsidR="00B247B3" w:rsidRPr="000C1AB1" w:rsidRDefault="00374C69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A997E8" w14:textId="77777777" w:rsidR="00B247B3" w:rsidRPr="000C1AB1" w:rsidRDefault="00B247B3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31356710" w14:textId="5B045B59" w:rsidR="00B247B3" w:rsidRPr="000C1AB1" w:rsidRDefault="00374C69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47B3" w:rsidRPr="00C20284" w14:paraId="621C1410" w14:textId="77777777" w:rsidTr="002D7FE6">
        <w:trPr>
          <w:trHeight w:hRule="exact" w:val="432"/>
        </w:trPr>
        <w:tc>
          <w:tcPr>
            <w:tcW w:w="4491" w:type="dxa"/>
          </w:tcPr>
          <w:p w14:paraId="52BA6A58" w14:textId="74D79D39" w:rsidR="00B247B3" w:rsidRPr="00C20284" w:rsidRDefault="00B247B3" w:rsidP="00B247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548E9D31" w14:textId="0DB50343" w:rsidR="00B247B3" w:rsidRPr="000C1AB1" w:rsidRDefault="004B7F06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B7F06">
              <w:rPr>
                <w:rFonts w:asciiTheme="majorBidi" w:hAnsiTheme="majorBidi"/>
                <w:sz w:val="30"/>
                <w:szCs w:val="30"/>
              </w:rPr>
              <w:t>1,179</w:t>
            </w:r>
          </w:p>
        </w:tc>
        <w:tc>
          <w:tcPr>
            <w:tcW w:w="237" w:type="dxa"/>
          </w:tcPr>
          <w:p w14:paraId="7E3137DD" w14:textId="77777777" w:rsidR="00B247B3" w:rsidRPr="000C1AB1" w:rsidRDefault="00B247B3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1391C09" w14:textId="4C25AB08" w:rsidR="00B247B3" w:rsidRPr="000C1AB1" w:rsidRDefault="00D36C24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46F55DC2" w14:textId="77777777" w:rsidR="00B247B3" w:rsidRPr="000C1AB1" w:rsidRDefault="00B247B3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E1AC92C" w14:textId="51FBB2A5" w:rsidR="00B247B3" w:rsidRPr="000C1AB1" w:rsidRDefault="00B247B3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A473D3" w14:textId="77777777" w:rsidR="00B247B3" w:rsidRPr="000C1AB1" w:rsidRDefault="00B247B3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3FC537F" w14:textId="5F85C2FE" w:rsidR="00B247B3" w:rsidRPr="000C1AB1" w:rsidRDefault="004B7F06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374C69" w:rsidRPr="00C20284" w14:paraId="6A51990B" w14:textId="77777777" w:rsidTr="002D7FE6">
        <w:trPr>
          <w:trHeight w:hRule="exact" w:val="432"/>
        </w:trPr>
        <w:tc>
          <w:tcPr>
            <w:tcW w:w="4491" w:type="dxa"/>
          </w:tcPr>
          <w:p w14:paraId="443188CD" w14:textId="7F743DDF" w:rsidR="00374C69" w:rsidRPr="005E31EA" w:rsidRDefault="00374C69" w:rsidP="00B247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1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9F657" w14:textId="2F7ACDDC" w:rsidR="00374C69" w:rsidRPr="00A4195F" w:rsidRDefault="00A4195F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4195F">
              <w:rPr>
                <w:rFonts w:asciiTheme="majorBidi" w:hAnsiTheme="majorBidi"/>
                <w:b/>
                <w:bCs/>
                <w:sz w:val="30"/>
                <w:szCs w:val="30"/>
              </w:rPr>
              <w:t>4,088</w:t>
            </w:r>
          </w:p>
        </w:tc>
        <w:tc>
          <w:tcPr>
            <w:tcW w:w="237" w:type="dxa"/>
          </w:tcPr>
          <w:p w14:paraId="054C4798" w14:textId="77777777" w:rsidR="00374C69" w:rsidRPr="00A4195F" w:rsidRDefault="00374C69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5A63397B" w14:textId="28519247" w:rsidR="00374C69" w:rsidRPr="00A4195F" w:rsidRDefault="00D36C24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9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2,909</w:t>
            </w:r>
          </w:p>
        </w:tc>
        <w:tc>
          <w:tcPr>
            <w:tcW w:w="315" w:type="dxa"/>
          </w:tcPr>
          <w:p w14:paraId="2BA1046B" w14:textId="77777777" w:rsidR="00374C69" w:rsidRPr="00A4195F" w:rsidRDefault="00374C69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B334374" w14:textId="5C7EF3A7" w:rsidR="00374C69" w:rsidRPr="00A4195F" w:rsidRDefault="00A51B71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="Browallia New"/>
                <w:b/>
                <w:bCs/>
                <w:sz w:val="30"/>
                <w:szCs w:val="38"/>
              </w:rPr>
            </w:pPr>
            <w:r w:rsidRPr="00A4195F">
              <w:rPr>
                <w:rFonts w:asciiTheme="majorBidi" w:hAnsiTheme="majorBidi" w:cs="Browallia New"/>
                <w:b/>
                <w:bCs/>
                <w:sz w:val="30"/>
                <w:szCs w:val="38"/>
              </w:rPr>
              <w:t>-</w:t>
            </w:r>
          </w:p>
        </w:tc>
        <w:tc>
          <w:tcPr>
            <w:tcW w:w="236" w:type="dxa"/>
          </w:tcPr>
          <w:p w14:paraId="58AF9706" w14:textId="77777777" w:rsidR="00374C69" w:rsidRPr="00A4195F" w:rsidRDefault="00374C69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1B1DF" w14:textId="0D5631ED" w:rsidR="00374C69" w:rsidRPr="00A4195F" w:rsidRDefault="00A51B71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4195F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C0A96" w:rsidRPr="00C20284" w14:paraId="7394DABE" w14:textId="77777777" w:rsidTr="002D7FE6">
        <w:trPr>
          <w:trHeight w:hRule="exact" w:val="432"/>
        </w:trPr>
        <w:tc>
          <w:tcPr>
            <w:tcW w:w="4491" w:type="dxa"/>
          </w:tcPr>
          <w:p w14:paraId="0913B14C" w14:textId="77777777" w:rsidR="000C0A96" w:rsidRPr="005E31EA" w:rsidRDefault="000C0A96" w:rsidP="00B247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538558D8" w14:textId="77777777" w:rsidR="000C0A96" w:rsidRPr="00A4195F" w:rsidRDefault="000C0A96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DAE4510" w14:textId="77777777" w:rsidR="000C0A96" w:rsidRPr="00A4195F" w:rsidRDefault="000C0A96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619C548C" w14:textId="77777777" w:rsidR="000C0A96" w:rsidRPr="00A4195F" w:rsidRDefault="000C0A96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4564619D" w14:textId="77777777" w:rsidR="000C0A96" w:rsidRPr="00A4195F" w:rsidRDefault="000C0A96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701AD4F" w14:textId="77777777" w:rsidR="000C0A96" w:rsidRPr="00A4195F" w:rsidRDefault="000C0A96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="Browallia New"/>
                <w:b/>
                <w:bCs/>
                <w:sz w:val="30"/>
                <w:szCs w:val="38"/>
              </w:rPr>
            </w:pPr>
          </w:p>
        </w:tc>
        <w:tc>
          <w:tcPr>
            <w:tcW w:w="236" w:type="dxa"/>
          </w:tcPr>
          <w:p w14:paraId="56629168" w14:textId="77777777" w:rsidR="000C0A96" w:rsidRPr="00A4195F" w:rsidRDefault="000C0A96" w:rsidP="00B247B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1E71173A" w14:textId="77777777" w:rsidR="000C0A96" w:rsidRPr="00A4195F" w:rsidRDefault="000C0A96" w:rsidP="00B2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C7221D" w:rsidRPr="00C20284" w14:paraId="623D8910" w14:textId="77777777" w:rsidTr="002D7FE6">
        <w:trPr>
          <w:trHeight w:hRule="exact" w:val="432"/>
        </w:trPr>
        <w:tc>
          <w:tcPr>
            <w:tcW w:w="4491" w:type="dxa"/>
            <w:hideMark/>
          </w:tcPr>
          <w:p w14:paraId="7F1FBB46" w14:textId="5100416E" w:rsidR="00C7221D" w:rsidRPr="00C20284" w:rsidRDefault="00B247B3" w:rsidP="00C722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7F607339" w14:textId="3A5C8E34" w:rsidR="00C7221D" w:rsidRPr="00C20284" w:rsidRDefault="00DE7FD9" w:rsidP="00C7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10,176</w:t>
            </w:r>
          </w:p>
        </w:tc>
        <w:tc>
          <w:tcPr>
            <w:tcW w:w="237" w:type="dxa"/>
          </w:tcPr>
          <w:p w14:paraId="32314938" w14:textId="77777777" w:rsidR="00C7221D" w:rsidRPr="00C20284" w:rsidRDefault="00C7221D" w:rsidP="00C7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</w:tcPr>
          <w:p w14:paraId="27D2B865" w14:textId="502F4B79" w:rsidR="00C7221D" w:rsidRPr="00C20284" w:rsidRDefault="00DE7FD9" w:rsidP="00C7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8,997</w:t>
            </w:r>
          </w:p>
        </w:tc>
        <w:tc>
          <w:tcPr>
            <w:tcW w:w="315" w:type="dxa"/>
          </w:tcPr>
          <w:p w14:paraId="59F8C65E" w14:textId="77777777" w:rsidR="00C7221D" w:rsidRPr="00C20284" w:rsidRDefault="00C7221D" w:rsidP="00C7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14:paraId="37DEEF86" w14:textId="18460EDB" w:rsidR="00C7221D" w:rsidRPr="00C20284" w:rsidRDefault="00C7221D" w:rsidP="00C7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36" w:type="dxa"/>
          </w:tcPr>
          <w:p w14:paraId="7E97A651" w14:textId="77777777" w:rsidR="00C7221D" w:rsidRPr="00C20284" w:rsidRDefault="00C7221D" w:rsidP="00C7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AD46BF0" w14:textId="753F3EDA" w:rsidR="00C7221D" w:rsidRPr="00C20284" w:rsidRDefault="00C7221D" w:rsidP="00C7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088</w:t>
            </w:r>
          </w:p>
        </w:tc>
      </w:tr>
    </w:tbl>
    <w:p w14:paraId="53EACD83" w14:textId="77777777" w:rsidR="00D04902" w:rsidRPr="00C20284" w:rsidRDefault="00D04902" w:rsidP="00D04902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F9E7D32" w14:textId="74837537" w:rsidR="00AB1FF2" w:rsidRPr="009405F0" w:rsidRDefault="00AB1FF2" w:rsidP="00AB1FF2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1D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="00CE32EC" w:rsidRPr="00B51D6A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B51D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E32EC" w:rsidRPr="00B51D6A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B51D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51D6A">
        <w:rPr>
          <w:rFonts w:ascii="Angsana New" w:hAnsi="Angsana New" w:cstheme="majorBidi"/>
          <w:spacing w:val="-2"/>
          <w:sz w:val="30"/>
          <w:szCs w:val="30"/>
        </w:rPr>
        <w:t>256</w:t>
      </w:r>
      <w:r w:rsidR="00CE32EC" w:rsidRPr="00B51D6A">
        <w:rPr>
          <w:rFonts w:ascii="Angsana New" w:hAnsi="Angsana New" w:cstheme="majorBidi"/>
          <w:spacing w:val="-2"/>
          <w:sz w:val="30"/>
          <w:szCs w:val="30"/>
        </w:rPr>
        <w:t>4</w:t>
      </w:r>
      <w:r w:rsidRPr="00B51D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86A88">
        <w:rPr>
          <w:rFonts w:asciiTheme="majorBidi" w:hAnsiTheme="majorBidi" w:cstheme="majorBidi" w:hint="cs"/>
          <w:spacing w:val="-2"/>
          <w:sz w:val="30"/>
          <w:szCs w:val="30"/>
          <w:cs/>
        </w:rPr>
        <w:t>ที่ประชุม</w:t>
      </w:r>
      <w:r w:rsidRPr="00B51D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คณะกรรมการบริษัทได้มีมติอนุมัติโครงการซื้อหุ้นคืนเพื่อบริหารทางการเงิน ตามมาตรา </w:t>
      </w:r>
      <w:r w:rsidRPr="00B51D6A">
        <w:rPr>
          <w:rFonts w:asciiTheme="majorBidi" w:hAnsiTheme="majorBidi" w:cstheme="majorBidi"/>
          <w:spacing w:val="-2"/>
          <w:sz w:val="30"/>
          <w:szCs w:val="30"/>
        </w:rPr>
        <w:t>66/1(2)</w:t>
      </w:r>
      <w:r w:rsidRPr="00B51D6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แห่งพระราชบัญญัติบริษัทมหาชนจำกัด</w:t>
      </w:r>
      <w:r w:rsidRPr="00B51D6A">
        <w:rPr>
          <w:rFonts w:asciiTheme="majorBidi" w:hAnsiTheme="majorBidi" w:cstheme="majorBidi" w:hint="cs"/>
          <w:sz w:val="30"/>
          <w:szCs w:val="30"/>
          <w:cs/>
        </w:rPr>
        <w:t xml:space="preserve">ในวงเงินไม่เกิน </w:t>
      </w:r>
      <w:r w:rsidRPr="00B51D6A">
        <w:rPr>
          <w:rFonts w:asciiTheme="majorBidi" w:hAnsiTheme="majorBidi" w:cstheme="majorBidi" w:hint="cs"/>
          <w:sz w:val="30"/>
          <w:szCs w:val="30"/>
        </w:rPr>
        <w:t xml:space="preserve">10,000 </w:t>
      </w:r>
      <w:r w:rsidRPr="00B51D6A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Pr="00B51D6A">
        <w:rPr>
          <w:rFonts w:asciiTheme="majorBidi" w:hAnsiTheme="majorBidi" w:cstheme="majorBidi" w:hint="cs"/>
          <w:sz w:val="30"/>
          <w:szCs w:val="30"/>
        </w:rPr>
        <w:t xml:space="preserve">400 </w:t>
      </w:r>
      <w:r w:rsidRPr="00B51D6A">
        <w:rPr>
          <w:rFonts w:asciiTheme="majorBidi" w:hAnsiTheme="majorBidi" w:cstheme="majorBidi" w:hint="cs"/>
          <w:sz w:val="30"/>
          <w:szCs w:val="30"/>
          <w:cs/>
        </w:rPr>
        <w:t xml:space="preserve">ล้านหุ้น (มูลค่าที่ตราไว้หุ้นละ </w:t>
      </w:r>
      <w:r w:rsidRPr="00B51D6A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51D6A">
        <w:rPr>
          <w:rFonts w:asciiTheme="majorBidi" w:hAnsiTheme="majorBidi" w:cstheme="majorBidi" w:hint="cs"/>
          <w:sz w:val="30"/>
          <w:szCs w:val="30"/>
          <w:cs/>
        </w:rPr>
        <w:t xml:space="preserve">บาท) ซึ่งคิดเป็นร้อยละ </w:t>
      </w:r>
      <w:r w:rsidRPr="00B51D6A">
        <w:rPr>
          <w:rFonts w:asciiTheme="majorBidi" w:hAnsiTheme="majorBidi" w:cstheme="majorBidi" w:hint="cs"/>
          <w:sz w:val="30"/>
          <w:szCs w:val="30"/>
        </w:rPr>
        <w:t xml:space="preserve">4.65 </w:t>
      </w:r>
      <w:r w:rsidRPr="00B51D6A">
        <w:rPr>
          <w:rFonts w:asciiTheme="majorBidi" w:hAnsiTheme="majorBidi" w:cstheme="majorBidi" w:hint="cs"/>
          <w:sz w:val="30"/>
          <w:szCs w:val="30"/>
          <w:cs/>
        </w:rPr>
        <w:t xml:space="preserve">ของจำนวนหุ้นสามัญที่จำหน่ายได้แล้วทั้งหมดของบริษัท </w:t>
      </w:r>
      <w:r w:rsidRPr="009405F0">
        <w:rPr>
          <w:rFonts w:asciiTheme="majorBidi" w:hAnsiTheme="majorBidi" w:cstheme="majorBidi" w:hint="cs"/>
          <w:sz w:val="30"/>
          <w:szCs w:val="30"/>
          <w:cs/>
        </w:rPr>
        <w:t>ในการนี้</w:t>
      </w:r>
      <w:r w:rsidRPr="009405F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บริษัทจะดำเนินการซื้อหุ้นคืนโดยวิธีการซื้อในตลาดหลักทรัพย์แห่งประเทศไทย</w:t>
      </w:r>
      <w:r w:rsidRPr="009405F0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โดยมีกำหนดระยะเวลาการซื้อหุ้นคืนตั้งแต่วันที่ </w:t>
      </w:r>
      <w:r w:rsidRPr="009405F0">
        <w:rPr>
          <w:rFonts w:asciiTheme="majorBidi" w:hAnsiTheme="majorBidi" w:cstheme="majorBidi" w:hint="cs"/>
          <w:sz w:val="30"/>
          <w:szCs w:val="30"/>
        </w:rPr>
        <w:t>1</w:t>
      </w:r>
      <w:r w:rsidR="00616FDF" w:rsidRPr="009405F0">
        <w:rPr>
          <w:rFonts w:asciiTheme="majorBidi" w:hAnsiTheme="majorBidi" w:cstheme="majorBidi"/>
          <w:sz w:val="30"/>
          <w:szCs w:val="30"/>
        </w:rPr>
        <w:t>5</w:t>
      </w:r>
      <w:r w:rsidRPr="009405F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616FDF" w:rsidRPr="009405F0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9405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05F0">
        <w:rPr>
          <w:rFonts w:ascii="Angsana New" w:hAnsi="Angsana New" w:cstheme="majorBidi"/>
          <w:sz w:val="30"/>
          <w:szCs w:val="30"/>
        </w:rPr>
        <w:t>256</w:t>
      </w:r>
      <w:r w:rsidR="00616FDF" w:rsidRPr="009405F0">
        <w:rPr>
          <w:rFonts w:ascii="Angsana New" w:hAnsi="Angsana New" w:cstheme="majorBidi"/>
          <w:sz w:val="30"/>
          <w:szCs w:val="30"/>
        </w:rPr>
        <w:t>4</w:t>
      </w:r>
      <w:r w:rsidRPr="009405F0">
        <w:rPr>
          <w:rFonts w:asciiTheme="majorBidi" w:hAnsiTheme="majorBidi" w:cstheme="majorBidi" w:hint="cs"/>
          <w:sz w:val="30"/>
          <w:szCs w:val="30"/>
          <w:cs/>
        </w:rPr>
        <w:t xml:space="preserve"> ถึงวันที่ </w:t>
      </w:r>
      <w:r w:rsidR="005F6766" w:rsidRPr="009405F0">
        <w:rPr>
          <w:rFonts w:ascii="Angsana New" w:hAnsi="Angsana New" w:cstheme="majorBidi"/>
          <w:sz w:val="30"/>
          <w:szCs w:val="30"/>
        </w:rPr>
        <w:t>14</w:t>
      </w:r>
      <w:r w:rsidR="005F6766" w:rsidRPr="009405F0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9405F0">
        <w:rPr>
          <w:rFonts w:ascii="Angsana New" w:hAnsi="Angsana New" w:cstheme="majorBidi"/>
          <w:sz w:val="30"/>
          <w:szCs w:val="30"/>
        </w:rPr>
        <w:t>256</w:t>
      </w:r>
      <w:r w:rsidR="005F6766" w:rsidRPr="009405F0">
        <w:rPr>
          <w:rFonts w:ascii="Angsana New" w:hAnsi="Angsana New" w:cstheme="majorBidi"/>
          <w:sz w:val="30"/>
          <w:szCs w:val="30"/>
        </w:rPr>
        <w:t>5</w:t>
      </w:r>
      <w:r w:rsidRPr="009405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4BBA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9405F0">
        <w:rPr>
          <w:rFonts w:asciiTheme="majorBidi" w:hAnsiTheme="majorBidi" w:cstheme="majorBidi" w:hint="cs"/>
          <w:sz w:val="30"/>
          <w:szCs w:val="30"/>
          <w:cs/>
        </w:rPr>
        <w:t>บริษัทจะจำหน่ายหุ้นที่ซื้อคืน</w:t>
      </w:r>
      <w:r w:rsidR="00BE4BBA">
        <w:rPr>
          <w:rFonts w:asciiTheme="majorBidi" w:hAnsiTheme="majorBidi" w:cstheme="majorBidi" w:hint="cs"/>
          <w:sz w:val="30"/>
          <w:szCs w:val="30"/>
          <w:cs/>
        </w:rPr>
        <w:t>ในตลาด</w:t>
      </w:r>
      <w:r w:rsidR="00EC48F1">
        <w:rPr>
          <w:rFonts w:asciiTheme="majorBidi" w:hAnsiTheme="majorBidi" w:cstheme="majorBidi" w:hint="cs"/>
          <w:sz w:val="30"/>
          <w:szCs w:val="30"/>
          <w:cs/>
        </w:rPr>
        <w:t>หลักทรัพย์แห่งประเทศไทย</w:t>
      </w:r>
      <w:r w:rsidRPr="009405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157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405F0">
        <w:rPr>
          <w:rFonts w:asciiTheme="majorBidi" w:hAnsiTheme="majorBidi" w:cstheme="majorBidi" w:hint="cs"/>
          <w:sz w:val="30"/>
          <w:szCs w:val="30"/>
          <w:cs/>
        </w:rPr>
        <w:t>วันสุดท้ายของการจำหน่ายหุ้นที่ซื้อคืนจะต้องไม่เกินกว่าวันที่</w:t>
      </w:r>
      <w:r w:rsidRPr="009405F0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7B7EC7" w:rsidRPr="009405F0">
        <w:rPr>
          <w:rFonts w:ascii="Angsana New" w:hAnsi="Angsana New" w:cstheme="majorBidi"/>
          <w:sz w:val="30"/>
          <w:szCs w:val="30"/>
        </w:rPr>
        <w:t xml:space="preserve">14 </w:t>
      </w:r>
      <w:r w:rsidR="007B7EC7" w:rsidRPr="009405F0">
        <w:rPr>
          <w:rFonts w:ascii="Angsana New" w:hAnsi="Angsana New" w:cstheme="majorBidi" w:hint="cs"/>
          <w:sz w:val="30"/>
          <w:szCs w:val="30"/>
          <w:cs/>
        </w:rPr>
        <w:t xml:space="preserve">เมษายน </w:t>
      </w:r>
      <w:r w:rsidR="007B7EC7" w:rsidRPr="009405F0">
        <w:rPr>
          <w:rFonts w:ascii="Angsana New" w:hAnsi="Angsana New" w:cstheme="majorBidi"/>
          <w:sz w:val="30"/>
          <w:szCs w:val="30"/>
        </w:rPr>
        <w:t>2568</w:t>
      </w:r>
      <w:r w:rsidRPr="009405F0">
        <w:rPr>
          <w:rFonts w:asciiTheme="majorBidi" w:hAnsiTheme="majorBidi" w:cstheme="majorBidi"/>
          <w:sz w:val="30"/>
          <w:szCs w:val="30"/>
        </w:rPr>
        <w:t xml:space="preserve"> </w:t>
      </w:r>
    </w:p>
    <w:p w14:paraId="0E35B8EA" w14:textId="77777777" w:rsidR="00AB1FF2" w:rsidRPr="009405F0" w:rsidRDefault="00AB1FF2" w:rsidP="00AB1FF2">
      <w:pPr>
        <w:tabs>
          <w:tab w:val="clear" w:pos="454"/>
          <w:tab w:val="left" w:pos="81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9E8D042" w14:textId="19ACC3E7" w:rsidR="00D63C40" w:rsidRPr="00913109" w:rsidRDefault="00BE0CED" w:rsidP="000C0A96">
      <w:pPr>
        <w:pStyle w:val="Heading8"/>
        <w:pBdr>
          <w:between w:val="single" w:sz="4" w:space="1" w:color="auto"/>
        </w:pBd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D77808" w:rsidRPr="00913109">
        <w:rPr>
          <w:rFonts w:asciiTheme="majorBidi" w:hAnsiTheme="majorBidi" w:cstheme="majorBidi"/>
          <w:sz w:val="30"/>
          <w:szCs w:val="30"/>
        </w:rPr>
        <w:tab/>
      </w:r>
      <w:r w:rsidR="009A35C2" w:rsidRPr="0091310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913109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913109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783A88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2865A44D" w14:textId="77777777" w:rsidR="004158A6" w:rsidRPr="00A57B00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783A88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77777777" w:rsidR="004158A6" w:rsidRPr="00A57B00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A57B00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A57B00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A57B00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A57B00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A57B00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A57B00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A57B00" w14:paraId="3EEF78EF" w14:textId="77777777" w:rsidTr="001E47F5">
        <w:tc>
          <w:tcPr>
            <w:tcW w:w="990" w:type="dxa"/>
          </w:tcPr>
          <w:p w14:paraId="17F73F38" w14:textId="77777777" w:rsidR="004158A6" w:rsidRPr="00A57B00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2576B753" w:rsidR="004158A6" w:rsidRPr="00A57B00" w:rsidRDefault="00E00098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A57B00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A57B00" w14:paraId="00E6F493" w14:textId="77777777" w:rsidTr="001E47F5">
        <w:tc>
          <w:tcPr>
            <w:tcW w:w="990" w:type="dxa"/>
          </w:tcPr>
          <w:p w14:paraId="03FF4CDC" w14:textId="77777777" w:rsidR="004158A6" w:rsidRPr="00A57B00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2F41EE26" w:rsidR="004158A6" w:rsidRPr="00A57B00" w:rsidRDefault="00E00098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A57B00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A57B00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A57B00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29DC6C4" w14:textId="77777777" w:rsidR="0076577D" w:rsidRDefault="0076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C201F0" w14:textId="11498618" w:rsidR="00C77B93" w:rsidRPr="007B685F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970E0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BF3738">
        <w:rPr>
          <w:rFonts w:ascii="Angsana New" w:hAnsi="Angsana New" w:cs="Angsana New"/>
          <w:sz w:val="30"/>
          <w:szCs w:val="30"/>
        </w:rPr>
        <w:br/>
      </w:r>
      <w:r w:rsidR="00752AC4">
        <w:rPr>
          <w:rFonts w:ascii="Angsana New" w:hAnsi="Angsana New" w:cs="Angsana New"/>
          <w:sz w:val="30"/>
          <w:szCs w:val="30"/>
        </w:rPr>
        <w:t xml:space="preserve">30 </w:t>
      </w:r>
      <w:r w:rsidR="00970E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26D12F27" w14:textId="77777777" w:rsidR="00C77B93" w:rsidRPr="009F7628" w:rsidRDefault="00C77B93" w:rsidP="00C77B9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</w:p>
    <w:tbl>
      <w:tblPr>
        <w:tblW w:w="922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10"/>
        <w:gridCol w:w="246"/>
        <w:gridCol w:w="628"/>
        <w:gridCol w:w="628"/>
        <w:gridCol w:w="569"/>
        <w:gridCol w:w="1313"/>
        <w:gridCol w:w="270"/>
        <w:gridCol w:w="1261"/>
      </w:tblGrid>
      <w:tr w:rsidR="00C95AD8" w:rsidRPr="007B685F" w14:paraId="23C46217" w14:textId="77777777" w:rsidTr="00805C7C">
        <w:trPr>
          <w:trHeight w:hRule="exact" w:val="353"/>
        </w:trPr>
        <w:tc>
          <w:tcPr>
            <w:tcW w:w="4310" w:type="dxa"/>
          </w:tcPr>
          <w:p w14:paraId="04154688" w14:textId="77777777" w:rsidR="00C95AD8" w:rsidRPr="007B685F" w:rsidRDefault="00C95AD8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gridSpan w:val="3"/>
            <w:tcBorders>
              <w:left w:val="nil"/>
              <w:bottom w:val="nil"/>
              <w:right w:val="nil"/>
            </w:tcBorders>
          </w:tcPr>
          <w:p w14:paraId="3F3F7A0A" w14:textId="77777777" w:rsidR="00C95AD8" w:rsidRPr="007B685F" w:rsidDel="00285FCA" w:rsidRDefault="00C95AD8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dxa"/>
            <w:tcBorders>
              <w:left w:val="nil"/>
              <w:right w:val="nil"/>
            </w:tcBorders>
          </w:tcPr>
          <w:p w14:paraId="0139B90A" w14:textId="77777777" w:rsidR="00C95AD8" w:rsidRPr="007B685F" w:rsidRDefault="00C95AD8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left w:val="nil"/>
              <w:right w:val="nil"/>
            </w:tcBorders>
          </w:tcPr>
          <w:p w14:paraId="1E7C5B39" w14:textId="45ED4140" w:rsidR="00C95AD8" w:rsidRPr="007B685F" w:rsidRDefault="00C95AD8" w:rsidP="003F2568">
            <w:pPr>
              <w:tabs>
                <w:tab w:val="clear" w:pos="2580"/>
                <w:tab w:val="left" w:pos="2497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E04CC" w:rsidRPr="007B685F" w14:paraId="38924AB7" w14:textId="77777777" w:rsidTr="00805C7C">
        <w:trPr>
          <w:trHeight w:hRule="exact" w:val="353"/>
        </w:trPr>
        <w:tc>
          <w:tcPr>
            <w:tcW w:w="4310" w:type="dxa"/>
          </w:tcPr>
          <w:p w14:paraId="13C70E89" w14:textId="77777777" w:rsidR="008E04CC" w:rsidRPr="007B685F" w:rsidRDefault="008E04CC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gridSpan w:val="3"/>
            <w:tcBorders>
              <w:left w:val="nil"/>
              <w:bottom w:val="nil"/>
              <w:right w:val="nil"/>
            </w:tcBorders>
          </w:tcPr>
          <w:p w14:paraId="56856939" w14:textId="77777777" w:rsidR="008E04CC" w:rsidRPr="007B685F" w:rsidDel="00285FCA" w:rsidRDefault="008E04CC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dxa"/>
            <w:tcBorders>
              <w:left w:val="nil"/>
              <w:bottom w:val="nil"/>
              <w:right w:val="nil"/>
            </w:tcBorders>
          </w:tcPr>
          <w:p w14:paraId="5722862C" w14:textId="77777777" w:rsidR="008E04CC" w:rsidRPr="007B685F" w:rsidRDefault="008E04CC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left w:val="nil"/>
              <w:bottom w:val="nil"/>
              <w:right w:val="nil"/>
            </w:tcBorders>
          </w:tcPr>
          <w:p w14:paraId="62823759" w14:textId="04E3F3A3" w:rsidR="008E04CC" w:rsidRPr="007B685F" w:rsidRDefault="00C95AD8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3BC3" w:rsidRPr="007B685F" w14:paraId="0B8E1E7C" w14:textId="77777777" w:rsidTr="00805C7C">
        <w:trPr>
          <w:trHeight w:hRule="exact" w:val="353"/>
        </w:trPr>
        <w:tc>
          <w:tcPr>
            <w:tcW w:w="4310" w:type="dxa"/>
          </w:tcPr>
          <w:p w14:paraId="10DA81D7" w14:textId="77777777" w:rsidR="00C77B93" w:rsidRPr="007B685F" w:rsidRDefault="00C77B93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9B3D565" w14:textId="5412F52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730E57AF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0846C62B" w14:textId="7653CB5B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1E2D2130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EDF71" w14:textId="6FF1297E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AEC3F4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A00935" w14:textId="37669B05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93BC3" w:rsidRPr="007B685F" w14:paraId="4B1FF0D0" w14:textId="77777777" w:rsidTr="00F709C4">
        <w:trPr>
          <w:trHeight w:hRule="exact" w:val="403"/>
        </w:trPr>
        <w:tc>
          <w:tcPr>
            <w:tcW w:w="4310" w:type="dxa"/>
            <w:hideMark/>
          </w:tcPr>
          <w:p w14:paraId="663421A2" w14:textId="77777777" w:rsidR="005C2F64" w:rsidRPr="007B685F" w:rsidRDefault="005C2F64" w:rsidP="005F05EE">
            <w:pPr>
              <w:spacing w:line="240" w:lineRule="auto"/>
              <w:ind w:hanging="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78FB3298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57D0DCE4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2B6F16C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3F586080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C7AE50C" w14:textId="77777777" w:rsidR="005C2F64" w:rsidRPr="007B685F" w:rsidRDefault="005C2F64" w:rsidP="00805C7C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1BFF8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1E794B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93BC3" w:rsidRPr="007B685F" w14:paraId="62DC8E5E" w14:textId="77777777" w:rsidTr="00F709C4">
        <w:trPr>
          <w:trHeight w:hRule="exact" w:val="403"/>
        </w:trPr>
        <w:tc>
          <w:tcPr>
            <w:tcW w:w="4310" w:type="dxa"/>
            <w:hideMark/>
          </w:tcPr>
          <w:p w14:paraId="236628BE" w14:textId="77777777" w:rsidR="005C2F64" w:rsidRPr="007B685F" w:rsidRDefault="005C2F64" w:rsidP="00FC78A5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46" w:type="dxa"/>
          </w:tcPr>
          <w:p w14:paraId="2135B7F3" w14:textId="3F95F271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24DE9E3A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B68CC59" w14:textId="5C33FC68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4E742B6D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9B2DE2C" w14:textId="57587763" w:rsidR="005C2F64" w:rsidRPr="007B685F" w:rsidRDefault="004F0AB4" w:rsidP="001C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316,111</w:t>
            </w:r>
          </w:p>
        </w:tc>
        <w:tc>
          <w:tcPr>
            <w:tcW w:w="270" w:type="dxa"/>
          </w:tcPr>
          <w:p w14:paraId="3E021534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0F42FD9" w14:textId="3DD07193" w:rsidR="005C2F64" w:rsidRPr="007B685F" w:rsidRDefault="006C4644" w:rsidP="003F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382,536</w:t>
            </w:r>
          </w:p>
        </w:tc>
      </w:tr>
      <w:tr w:rsidR="00993BC3" w:rsidRPr="007B685F" w14:paraId="1D34AB57" w14:textId="77777777" w:rsidTr="00F709C4">
        <w:trPr>
          <w:trHeight w:hRule="exact" w:val="403"/>
        </w:trPr>
        <w:tc>
          <w:tcPr>
            <w:tcW w:w="4310" w:type="dxa"/>
            <w:hideMark/>
          </w:tcPr>
          <w:p w14:paraId="424E93C6" w14:textId="77777777" w:rsidR="005C2F64" w:rsidRPr="007B685F" w:rsidRDefault="005C2F64" w:rsidP="00FC78A5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5B87F4C9" w14:textId="7682AE2B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9C6A567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24C426DA" w14:textId="1B73ED03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14134926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2E9E303" w14:textId="41B7B8F7" w:rsidR="005C2F64" w:rsidRPr="007B685F" w:rsidRDefault="004F0AB4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58,812</w:t>
            </w:r>
          </w:p>
        </w:tc>
        <w:tc>
          <w:tcPr>
            <w:tcW w:w="270" w:type="dxa"/>
          </w:tcPr>
          <w:p w14:paraId="21B6CA60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C7E8802" w14:textId="35C8465D" w:rsidR="005C2F64" w:rsidRPr="007B685F" w:rsidRDefault="006C464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57,209</w:t>
            </w:r>
          </w:p>
        </w:tc>
      </w:tr>
      <w:tr w:rsidR="00993BC3" w:rsidRPr="007B685F" w14:paraId="5D78A5D5" w14:textId="77777777" w:rsidTr="00F709C4">
        <w:trPr>
          <w:trHeight w:hRule="exact" w:val="403"/>
        </w:trPr>
        <w:tc>
          <w:tcPr>
            <w:tcW w:w="4310" w:type="dxa"/>
            <w:hideMark/>
          </w:tcPr>
          <w:p w14:paraId="089DF0C4" w14:textId="77777777" w:rsidR="005C2F64" w:rsidRPr="007B685F" w:rsidRDefault="005C2F64" w:rsidP="00B23644">
            <w:pPr>
              <w:spacing w:line="240" w:lineRule="auto"/>
              <w:ind w:hanging="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E2A3F9C" w14:textId="0E608EA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25D70430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44C867F9" w14:textId="4B3C99F9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</w:tcPr>
          <w:p w14:paraId="5749A0AF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642A0" w14:textId="15FDCA7E" w:rsidR="005C2F64" w:rsidRPr="007B685F" w:rsidRDefault="00084C3B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374,923</w:t>
            </w:r>
          </w:p>
        </w:tc>
        <w:tc>
          <w:tcPr>
            <w:tcW w:w="270" w:type="dxa"/>
          </w:tcPr>
          <w:p w14:paraId="0B56C0EE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424E8" w14:textId="7D300E23" w:rsidR="005C2F64" w:rsidRPr="007B685F" w:rsidRDefault="006C464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439,745</w:t>
            </w:r>
          </w:p>
        </w:tc>
      </w:tr>
      <w:tr w:rsidR="00993BC3" w:rsidRPr="007B685F" w14:paraId="26F6C834" w14:textId="77777777" w:rsidTr="004A6E79">
        <w:trPr>
          <w:trHeight w:hRule="exact" w:val="329"/>
        </w:trPr>
        <w:tc>
          <w:tcPr>
            <w:tcW w:w="4310" w:type="dxa"/>
          </w:tcPr>
          <w:p w14:paraId="787EB624" w14:textId="77777777" w:rsidR="005C2F64" w:rsidRPr="007B685F" w:rsidRDefault="005C2F64" w:rsidP="005C2F6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01E7425" w14:textId="77777777" w:rsidR="005C2F64" w:rsidRPr="002606E5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1B5A8D08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7BE11A5C" w14:textId="77777777" w:rsidR="005C2F64" w:rsidRPr="002606E5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</w:tcPr>
          <w:p w14:paraId="05BD2CF1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4571D438" w14:textId="77777777" w:rsidR="005C2F64" w:rsidRPr="002606E5" w:rsidRDefault="005C2F64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74ACD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</w:tcPr>
          <w:p w14:paraId="562D67DF" w14:textId="77777777" w:rsidR="005C2F64" w:rsidRPr="002606E5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3BC3" w:rsidRPr="007B685F" w14:paraId="285F1F52" w14:textId="77777777" w:rsidTr="00DD5393">
        <w:trPr>
          <w:trHeight w:hRule="exact" w:val="403"/>
        </w:trPr>
        <w:tc>
          <w:tcPr>
            <w:tcW w:w="4310" w:type="dxa"/>
            <w:vAlign w:val="center"/>
          </w:tcPr>
          <w:p w14:paraId="646B45D6" w14:textId="77777777" w:rsidR="005C2F64" w:rsidRPr="007B685F" w:rsidRDefault="005C2F64" w:rsidP="00FC78A5">
            <w:pPr>
              <w:spacing w:line="240" w:lineRule="auto"/>
              <w:ind w:hanging="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ผลการดำเนินงานจำแนกตามส่วนงาน </w:t>
            </w:r>
          </w:p>
        </w:tc>
        <w:tc>
          <w:tcPr>
            <w:tcW w:w="246" w:type="dxa"/>
            <w:vAlign w:val="center"/>
          </w:tcPr>
          <w:p w14:paraId="0262FF82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2AF0CCC2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72EC0099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62DFE16B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41D7BF2E" w14:textId="77777777" w:rsidR="005C2F64" w:rsidRPr="007B685F" w:rsidRDefault="005C2F64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CCE247A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5B5A0AD9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BC3" w:rsidRPr="007B685F" w14:paraId="6EC1C74E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64414343" w14:textId="77777777" w:rsidR="005C2F64" w:rsidRPr="007B685F" w:rsidRDefault="005C2F64" w:rsidP="00FC78A5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46" w:type="dxa"/>
            <w:vAlign w:val="center"/>
          </w:tcPr>
          <w:p w14:paraId="36BE3D34" w14:textId="294D46DB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3B3EC1E4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71A12509" w14:textId="384032D5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4E16C8F9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5B28D84A" w14:textId="68F43EE3" w:rsidR="005C2F64" w:rsidRPr="007B685F" w:rsidRDefault="00891518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1935">
              <w:rPr>
                <w:rFonts w:ascii="Angsana New" w:hAnsi="Angsana New" w:cs="Angsana New"/>
                <w:sz w:val="30"/>
                <w:szCs w:val="30"/>
              </w:rPr>
              <w:t>7,585</w:t>
            </w:r>
          </w:p>
        </w:tc>
        <w:tc>
          <w:tcPr>
            <w:tcW w:w="270" w:type="dxa"/>
            <w:vAlign w:val="center"/>
          </w:tcPr>
          <w:p w14:paraId="48FE74EF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64D8DDCC" w14:textId="3E270F3C" w:rsidR="005C2F64" w:rsidRPr="007B685F" w:rsidRDefault="006C464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36,710</w:t>
            </w:r>
          </w:p>
        </w:tc>
      </w:tr>
      <w:tr w:rsidR="00993BC3" w:rsidRPr="007B685F" w14:paraId="7A3F54B9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1B07E044" w14:textId="77777777" w:rsidR="005C2F64" w:rsidRPr="007B685F" w:rsidRDefault="005C2F64" w:rsidP="00FC78A5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46" w:type="dxa"/>
            <w:vAlign w:val="center"/>
          </w:tcPr>
          <w:p w14:paraId="18335DF5" w14:textId="14A3FD2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05A83DE6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vAlign w:val="center"/>
          </w:tcPr>
          <w:p w14:paraId="225B5562" w14:textId="4CEA36A5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24E74641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577EE130" w14:textId="03492610" w:rsidR="005C2F64" w:rsidRPr="007B685F" w:rsidRDefault="00140B75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1,930</w:t>
            </w:r>
          </w:p>
        </w:tc>
        <w:tc>
          <w:tcPr>
            <w:tcW w:w="270" w:type="dxa"/>
            <w:vAlign w:val="center"/>
          </w:tcPr>
          <w:p w14:paraId="3991C368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280245DF" w14:textId="6F9A4818" w:rsidR="005C2F64" w:rsidRPr="007B685F" w:rsidRDefault="006C464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4,865</w:t>
            </w:r>
          </w:p>
        </w:tc>
      </w:tr>
      <w:tr w:rsidR="00993BC3" w:rsidRPr="007B685F" w14:paraId="607EBF18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6AA23FCE" w14:textId="77777777" w:rsidR="005C2F64" w:rsidRPr="007B685F" w:rsidRDefault="005C2F64" w:rsidP="00B23644">
            <w:pPr>
              <w:spacing w:line="240" w:lineRule="auto"/>
              <w:ind w:hanging="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  <w:vAlign w:val="center"/>
          </w:tcPr>
          <w:p w14:paraId="6D76B2C0" w14:textId="7233807B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7DB465AF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vAlign w:val="center"/>
          </w:tcPr>
          <w:p w14:paraId="0CADE72F" w14:textId="1B1EDFD9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068AAC40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ED33E" w14:textId="2D9B096E" w:rsidR="005C2F64" w:rsidRPr="007B685F" w:rsidRDefault="00B22719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19,51</w:t>
            </w:r>
            <w:r w:rsidR="009752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1AFAA9A6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4AFAA8" w14:textId="6BA40BD2" w:rsidR="005C2F64" w:rsidRPr="007B685F" w:rsidRDefault="006C464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41,575</w:t>
            </w:r>
          </w:p>
        </w:tc>
      </w:tr>
      <w:tr w:rsidR="00993BC3" w:rsidRPr="007B685F" w14:paraId="0BADEE62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7975E12B" w14:textId="77777777" w:rsidR="005C2F64" w:rsidRPr="007B685F" w:rsidRDefault="005C2F64" w:rsidP="00B23644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246" w:type="dxa"/>
            <w:vAlign w:val="center"/>
          </w:tcPr>
          <w:p w14:paraId="3A4C2C94" w14:textId="3CD4DB2E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1756EA48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vAlign w:val="center"/>
          </w:tcPr>
          <w:p w14:paraId="7C668EB0" w14:textId="1132E4AA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057D0188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27B0812B" w14:textId="3545C03F" w:rsidR="005C2F64" w:rsidRPr="007B685F" w:rsidRDefault="00BB4DC0" w:rsidP="00BC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B2271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2271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E09C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39582264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52C3305" w14:textId="16BA524E" w:rsidR="005C2F64" w:rsidRPr="00403000" w:rsidRDefault="006C4644" w:rsidP="00BC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(13,264)</w:t>
            </w:r>
          </w:p>
        </w:tc>
      </w:tr>
      <w:tr w:rsidR="00993BC3" w:rsidRPr="007B685F" w14:paraId="54141024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2A9ED57B" w14:textId="77777777" w:rsidR="005C2F64" w:rsidRPr="007B685F" w:rsidRDefault="005C2F64" w:rsidP="00B23644">
            <w:pPr>
              <w:spacing w:line="240" w:lineRule="auto"/>
              <w:ind w:hanging="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2A70AC26" w14:textId="4CE94E26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3F88E6D3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center"/>
          </w:tcPr>
          <w:p w14:paraId="020C0F43" w14:textId="4B7E4224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23B23251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411104" w14:textId="253D390E" w:rsidR="005C2F64" w:rsidRPr="007B685F" w:rsidRDefault="00BB4DC0" w:rsidP="00DD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8,261</w:t>
            </w:r>
          </w:p>
        </w:tc>
        <w:tc>
          <w:tcPr>
            <w:tcW w:w="270" w:type="dxa"/>
            <w:vAlign w:val="center"/>
          </w:tcPr>
          <w:p w14:paraId="09368ACB" w14:textId="77777777" w:rsidR="005C2F64" w:rsidRPr="007B685F" w:rsidRDefault="005C2F64" w:rsidP="005C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77340A" w14:textId="19A09B19" w:rsidR="005C2F64" w:rsidRPr="007B685F" w:rsidRDefault="006C4644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28,311</w:t>
            </w:r>
          </w:p>
        </w:tc>
      </w:tr>
    </w:tbl>
    <w:p w14:paraId="58909073" w14:textId="05C9CC71" w:rsidR="004158A6" w:rsidRPr="00A57B00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Cs/>
          <w:sz w:val="30"/>
          <w:szCs w:val="30"/>
          <w:cs/>
        </w:rPr>
        <w:t>ข้อมูลเกี่ยวกับเขต</w:t>
      </w:r>
      <w:r w:rsidR="004158A6" w:rsidRPr="00A57B00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913109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6033F7A9" w14:textId="1E70406B" w:rsidR="00C77B93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สำหรับงวด</w:t>
      </w:r>
      <w:r w:rsidR="00970E0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 w:hint="cs"/>
          <w:sz w:val="30"/>
          <w:szCs w:val="30"/>
        </w:rPr>
        <w:t>30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0E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20EA">
        <w:rPr>
          <w:rFonts w:ascii="Angsana New" w:hAnsi="Angsana New" w:cs="Angsana New"/>
          <w:sz w:val="30"/>
          <w:szCs w:val="30"/>
          <w:cs/>
        </w:rPr>
        <w:br/>
      </w:r>
      <w:r w:rsidRPr="007B685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4B0F6B2" w14:textId="77777777" w:rsidR="00C77B93" w:rsidRPr="0037468C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82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48"/>
        <w:gridCol w:w="236"/>
        <w:gridCol w:w="238"/>
        <w:gridCol w:w="264"/>
        <w:gridCol w:w="2300"/>
        <w:gridCol w:w="6"/>
        <w:gridCol w:w="1260"/>
        <w:gridCol w:w="270"/>
        <w:gridCol w:w="1254"/>
        <w:gridCol w:w="6"/>
      </w:tblGrid>
      <w:tr w:rsidR="007A0202" w:rsidRPr="007B685F" w14:paraId="7B4A1E81" w14:textId="77777777" w:rsidTr="00805C7C">
        <w:trPr>
          <w:gridAfter w:val="1"/>
          <w:wAfter w:w="6" w:type="dxa"/>
          <w:trHeight w:hRule="exact" w:val="435"/>
        </w:trPr>
        <w:tc>
          <w:tcPr>
            <w:tcW w:w="3348" w:type="dxa"/>
          </w:tcPr>
          <w:p w14:paraId="2F97532E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dxa"/>
            <w:gridSpan w:val="3"/>
            <w:tcBorders>
              <w:left w:val="nil"/>
              <w:right w:val="nil"/>
            </w:tcBorders>
            <w:vAlign w:val="bottom"/>
          </w:tcPr>
          <w:p w14:paraId="5B5ED969" w14:textId="0B126EBC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0" w:type="dxa"/>
            <w:tcBorders>
              <w:left w:val="nil"/>
              <w:right w:val="nil"/>
            </w:tcBorders>
            <w:vAlign w:val="bottom"/>
          </w:tcPr>
          <w:p w14:paraId="60C778D8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left w:val="nil"/>
              <w:right w:val="nil"/>
            </w:tcBorders>
            <w:hideMark/>
          </w:tcPr>
          <w:p w14:paraId="5F73DF4B" w14:textId="5D2EDE2A" w:rsidR="007A0202" w:rsidRPr="007B685F" w:rsidRDefault="007A0202" w:rsidP="00F829A2">
            <w:pPr>
              <w:tabs>
                <w:tab w:val="clear" w:pos="2580"/>
                <w:tab w:val="clear" w:pos="2807"/>
              </w:tabs>
              <w:ind w:left="-108" w:right="-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0202" w:rsidRPr="007B685F" w14:paraId="3B44F5D6" w14:textId="77777777" w:rsidTr="00805C7C">
        <w:trPr>
          <w:gridAfter w:val="1"/>
          <w:wAfter w:w="6" w:type="dxa"/>
          <w:trHeight w:hRule="exact" w:val="425"/>
        </w:trPr>
        <w:tc>
          <w:tcPr>
            <w:tcW w:w="3348" w:type="dxa"/>
          </w:tcPr>
          <w:p w14:paraId="07CE8ADC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dxa"/>
            <w:gridSpan w:val="3"/>
            <w:tcBorders>
              <w:left w:val="nil"/>
              <w:right w:val="nil"/>
            </w:tcBorders>
            <w:vAlign w:val="bottom"/>
          </w:tcPr>
          <w:p w14:paraId="19B1BE57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tcBorders>
              <w:left w:val="nil"/>
              <w:right w:val="nil"/>
            </w:tcBorders>
            <w:vAlign w:val="bottom"/>
          </w:tcPr>
          <w:p w14:paraId="52DFCDB8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left w:val="nil"/>
              <w:right w:val="nil"/>
            </w:tcBorders>
            <w:vAlign w:val="bottom"/>
          </w:tcPr>
          <w:p w14:paraId="6EE3FBEF" w14:textId="1E7321E0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0202" w:rsidRPr="007B685F" w14:paraId="33E31E44" w14:textId="77777777" w:rsidTr="00805C7C">
        <w:trPr>
          <w:trHeight w:hRule="exact" w:val="360"/>
        </w:trPr>
        <w:tc>
          <w:tcPr>
            <w:tcW w:w="3348" w:type="dxa"/>
          </w:tcPr>
          <w:p w14:paraId="651B74D2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5D826A" w14:textId="2C5CA9F8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3610C73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7D277FD9" w14:textId="79F14D6E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6F60B37F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D2FF27" w14:textId="1A9EE661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8936A4A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15ABE" w14:textId="52BBBB2A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A0202" w:rsidRPr="007B685F" w14:paraId="686B607C" w14:textId="77777777" w:rsidTr="00805C7C">
        <w:trPr>
          <w:trHeight w:hRule="exact" w:val="403"/>
        </w:trPr>
        <w:tc>
          <w:tcPr>
            <w:tcW w:w="3348" w:type="dxa"/>
            <w:hideMark/>
          </w:tcPr>
          <w:p w14:paraId="2B0CD81E" w14:textId="77777777" w:rsidR="007A0202" w:rsidRPr="007B685F" w:rsidRDefault="007A0202" w:rsidP="007A020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6CBC054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19E30A7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</w:tcPr>
          <w:p w14:paraId="5CBD6436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68BA5B09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345EE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E9740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95D3948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202" w:rsidRPr="007B685F" w14:paraId="3D85D0E2" w14:textId="77777777" w:rsidTr="00970E0C">
        <w:trPr>
          <w:trHeight w:hRule="exact" w:val="403"/>
        </w:trPr>
        <w:tc>
          <w:tcPr>
            <w:tcW w:w="3348" w:type="dxa"/>
            <w:hideMark/>
          </w:tcPr>
          <w:p w14:paraId="7A61735F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07940D29" w14:textId="0F447456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C984EE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FD90A7" w14:textId="4877E5B9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50A3299D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8048CC" w14:textId="3A115FC8" w:rsidR="007A0202" w:rsidRPr="007B685F" w:rsidRDefault="00E15600" w:rsidP="00B3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117,781</w:t>
            </w:r>
          </w:p>
        </w:tc>
        <w:tc>
          <w:tcPr>
            <w:tcW w:w="270" w:type="dxa"/>
          </w:tcPr>
          <w:p w14:paraId="3A758F01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AFBEB7C" w14:textId="20D1989D" w:rsidR="007A0202" w:rsidRPr="007B685F" w:rsidRDefault="00FB0559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112,841</w:t>
            </w:r>
          </w:p>
        </w:tc>
      </w:tr>
      <w:tr w:rsidR="007A0202" w:rsidRPr="007B685F" w14:paraId="763C228D" w14:textId="77777777" w:rsidTr="00970E0C">
        <w:trPr>
          <w:trHeight w:hRule="exact" w:val="403"/>
        </w:trPr>
        <w:tc>
          <w:tcPr>
            <w:tcW w:w="3348" w:type="dxa"/>
            <w:hideMark/>
          </w:tcPr>
          <w:p w14:paraId="51AB49F7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236" w:type="dxa"/>
          </w:tcPr>
          <w:p w14:paraId="334156BB" w14:textId="502FBC11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A92124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F6960C9" w14:textId="45B4D645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78B2B87D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C7976" w14:textId="41CB665A" w:rsidR="007A0202" w:rsidRPr="007B685F" w:rsidRDefault="00E15600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191,970</w:t>
            </w:r>
          </w:p>
        </w:tc>
        <w:tc>
          <w:tcPr>
            <w:tcW w:w="270" w:type="dxa"/>
          </w:tcPr>
          <w:p w14:paraId="25AC8CFE" w14:textId="4A840AE8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7A9C01E" w14:textId="70BE315F" w:rsidR="007A0202" w:rsidRPr="007B685F" w:rsidRDefault="00FB0559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270,033</w:t>
            </w:r>
          </w:p>
        </w:tc>
      </w:tr>
      <w:tr w:rsidR="007A0202" w:rsidRPr="007B685F" w14:paraId="6AA3B051" w14:textId="77777777" w:rsidTr="00970E0C">
        <w:trPr>
          <w:trHeight w:hRule="exact" w:val="403"/>
        </w:trPr>
        <w:tc>
          <w:tcPr>
            <w:tcW w:w="3348" w:type="dxa"/>
            <w:hideMark/>
          </w:tcPr>
          <w:p w14:paraId="7C066B63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36" w:type="dxa"/>
          </w:tcPr>
          <w:p w14:paraId="1D52B206" w14:textId="524EB430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88449CE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6100B19" w14:textId="13EA7E69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40869ED1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77E83" w14:textId="7A20C9B5" w:rsidR="007A0202" w:rsidRPr="007B685F" w:rsidRDefault="00E15600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43,809</w:t>
            </w:r>
          </w:p>
        </w:tc>
        <w:tc>
          <w:tcPr>
            <w:tcW w:w="270" w:type="dxa"/>
          </w:tcPr>
          <w:p w14:paraId="740D1F1C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66F65DD" w14:textId="3A94D0FD" w:rsidR="007A0202" w:rsidRPr="007B685F" w:rsidRDefault="00FB0559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38,142</w:t>
            </w:r>
          </w:p>
        </w:tc>
      </w:tr>
      <w:tr w:rsidR="007A0202" w:rsidRPr="007B685F" w14:paraId="1CF8D334" w14:textId="77777777" w:rsidTr="00970E0C">
        <w:trPr>
          <w:trHeight w:hRule="exact" w:val="403"/>
        </w:trPr>
        <w:tc>
          <w:tcPr>
            <w:tcW w:w="3348" w:type="dxa"/>
            <w:hideMark/>
          </w:tcPr>
          <w:p w14:paraId="24AFF5E2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0D78AC82" w14:textId="30637160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97E9CB0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4E053F" w14:textId="36BF0AD5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012C1EA7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09B34" w14:textId="7DFA2BE1" w:rsidR="007A0202" w:rsidRPr="007B685F" w:rsidRDefault="00E15600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20,271</w:t>
            </w:r>
          </w:p>
        </w:tc>
        <w:tc>
          <w:tcPr>
            <w:tcW w:w="270" w:type="dxa"/>
          </w:tcPr>
          <w:p w14:paraId="706EC5A6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4A159A4" w14:textId="1C193AE2" w:rsidR="007A0202" w:rsidRPr="007B685F" w:rsidRDefault="00FB0559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18,042</w:t>
            </w:r>
          </w:p>
        </w:tc>
      </w:tr>
      <w:tr w:rsidR="007A0202" w:rsidRPr="007B685F" w14:paraId="6530B569" w14:textId="77777777" w:rsidTr="00970E0C">
        <w:trPr>
          <w:trHeight w:hRule="exact" w:val="403"/>
        </w:trPr>
        <w:tc>
          <w:tcPr>
            <w:tcW w:w="3348" w:type="dxa"/>
            <w:hideMark/>
          </w:tcPr>
          <w:p w14:paraId="10CB3794" w14:textId="77777777" w:rsidR="007A0202" w:rsidRPr="007B685F" w:rsidRDefault="007A0202" w:rsidP="007A020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1FD964" w14:textId="720144D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3E3CD1C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</w:tcPr>
          <w:p w14:paraId="354087B6" w14:textId="1973BDFD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07A3111C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4174C" w14:textId="5A25E296" w:rsidR="007A0202" w:rsidRPr="007B685F" w:rsidRDefault="00612055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</w:t>
            </w:r>
            <w:r w:rsidR="00AB18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8E73F6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3646E" w14:textId="289FEFA4" w:rsidR="007A0202" w:rsidRPr="007B685F" w:rsidRDefault="00FB0559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</w:tr>
      <w:tr w:rsidR="007A0202" w:rsidRPr="007B685F" w14:paraId="7C56C375" w14:textId="77777777" w:rsidTr="00970E0C">
        <w:trPr>
          <w:trHeight w:hRule="exact" w:val="403"/>
        </w:trPr>
        <w:tc>
          <w:tcPr>
            <w:tcW w:w="3348" w:type="dxa"/>
            <w:hideMark/>
          </w:tcPr>
          <w:p w14:paraId="18AC7B1A" w14:textId="77777777" w:rsidR="007A0202" w:rsidRPr="007B685F" w:rsidRDefault="007A0202" w:rsidP="007A020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FB54E3" w14:textId="35BAEB8F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3F44408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CE2D042" w14:textId="4FB2A8C3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145C364B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B8535" w14:textId="16D9526C" w:rsidR="007A0202" w:rsidRPr="007B685F" w:rsidRDefault="00612055" w:rsidP="00A6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70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374,923</w:t>
            </w:r>
          </w:p>
        </w:tc>
        <w:tc>
          <w:tcPr>
            <w:tcW w:w="270" w:type="dxa"/>
          </w:tcPr>
          <w:p w14:paraId="5952114D" w14:textId="77777777" w:rsidR="007A0202" w:rsidRPr="007B685F" w:rsidRDefault="007A0202" w:rsidP="007A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EA904" w14:textId="4D831D9E" w:rsidR="007A0202" w:rsidRPr="007B685F" w:rsidRDefault="00FB0559" w:rsidP="00C0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439,745</w:t>
            </w:r>
          </w:p>
        </w:tc>
      </w:tr>
    </w:tbl>
    <w:p w14:paraId="492075BC" w14:textId="77777777" w:rsidR="00F2258D" w:rsidRDefault="00F2258D" w:rsidP="003B2C7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2C1E506C" w14:textId="1276FAA9" w:rsidR="003B2C72" w:rsidRDefault="003B2C72" w:rsidP="003B2C7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ณ วันที่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spacing w:val="-6"/>
          <w:sz w:val="30"/>
          <w:szCs w:val="30"/>
        </w:rPr>
        <w:t>30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70E0C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spacing w:val="-6"/>
          <w:sz w:val="30"/>
          <w:szCs w:val="30"/>
        </w:rPr>
        <w:t>256</w:t>
      </w:r>
      <w:r>
        <w:rPr>
          <w:rFonts w:ascii="Angsana New" w:hAnsi="Angsana New" w:cs="Angsana New"/>
          <w:spacing w:val="-6"/>
          <w:sz w:val="30"/>
          <w:szCs w:val="30"/>
        </w:rPr>
        <w:t>4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Pr="002606E5">
        <w:rPr>
          <w:rFonts w:ascii="Angsana New" w:hAnsi="Angsana New" w:cs="Angsana New" w:hint="cs"/>
          <w:spacing w:val="-6"/>
          <w:sz w:val="30"/>
          <w:szCs w:val="30"/>
        </w:rPr>
        <w:t>31</w:t>
      </w:r>
      <w:r w:rsidRPr="007B685F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2606E5">
        <w:rPr>
          <w:rFonts w:ascii="Angsana New" w:hAnsi="Angsana New" w:cs="Angsana New"/>
          <w:spacing w:val="-6"/>
          <w:sz w:val="30"/>
          <w:szCs w:val="30"/>
        </w:rPr>
        <w:t>256</w:t>
      </w:r>
      <w:r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="00CD79FB" w:rsidRPr="007B685F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CD79F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E0089CF" w14:textId="4E82A997" w:rsidR="003B2C72" w:rsidRDefault="003B2C72" w:rsidP="003B2C72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64"/>
        <w:gridCol w:w="1269"/>
        <w:gridCol w:w="240"/>
        <w:gridCol w:w="1302"/>
      </w:tblGrid>
      <w:tr w:rsidR="00C40383" w14:paraId="6533170A" w14:textId="77777777" w:rsidTr="00593C0D">
        <w:trPr>
          <w:trHeight w:hRule="exact" w:val="403"/>
        </w:trPr>
        <w:tc>
          <w:tcPr>
            <w:tcW w:w="6264" w:type="dxa"/>
          </w:tcPr>
          <w:p w14:paraId="6B34961C" w14:textId="77777777" w:rsidR="00C40383" w:rsidRDefault="00C4038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br w:type="page"/>
            </w:r>
            <w:r>
              <w:rPr>
                <w:rFonts w:ascii="Angsana New" w:hAnsi="Angsana New" w:cs="Angsana New"/>
                <w:sz w:val="22"/>
                <w:szCs w:val="22"/>
              </w:rPr>
              <w:br w:type="page"/>
            </w:r>
          </w:p>
        </w:tc>
        <w:tc>
          <w:tcPr>
            <w:tcW w:w="2811" w:type="dxa"/>
            <w:gridSpan w:val="3"/>
            <w:vAlign w:val="center"/>
            <w:hideMark/>
          </w:tcPr>
          <w:p w14:paraId="5B6FA5A8" w14:textId="77777777" w:rsidR="00C40383" w:rsidRDefault="00C40383" w:rsidP="00262BAE">
            <w:pPr>
              <w:tabs>
                <w:tab w:val="clear" w:pos="2580"/>
                <w:tab w:val="left" w:pos="540"/>
                <w:tab w:val="left" w:pos="2497"/>
              </w:tabs>
              <w:ind w:left="-108" w:right="-4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40383" w14:paraId="3EA19F62" w14:textId="77777777" w:rsidTr="00593C0D">
        <w:trPr>
          <w:trHeight w:hRule="exact" w:val="403"/>
        </w:trPr>
        <w:tc>
          <w:tcPr>
            <w:tcW w:w="6264" w:type="dxa"/>
          </w:tcPr>
          <w:p w14:paraId="7407C1E2" w14:textId="77777777" w:rsidR="00C40383" w:rsidRDefault="00C4038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5E07A" w14:textId="77777777" w:rsidR="00C40383" w:rsidRDefault="00C4038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0383" w14:paraId="211F7E8D" w14:textId="77777777" w:rsidTr="003F7DE7">
        <w:trPr>
          <w:trHeight w:hRule="exact" w:val="403"/>
        </w:trPr>
        <w:tc>
          <w:tcPr>
            <w:tcW w:w="6264" w:type="dxa"/>
          </w:tcPr>
          <w:p w14:paraId="596C3E21" w14:textId="77777777" w:rsidR="00C40383" w:rsidRDefault="00C40383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269" w:type="dxa"/>
            <w:hideMark/>
          </w:tcPr>
          <w:p w14:paraId="2898556D" w14:textId="78DEB4AE" w:rsidR="00C40383" w:rsidRDefault="00C77B9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70E0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7711FD7A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hideMark/>
          </w:tcPr>
          <w:p w14:paraId="08362B15" w14:textId="3344BA8E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0383" w14:paraId="73667407" w14:textId="77777777" w:rsidTr="003F7DE7">
        <w:trPr>
          <w:trHeight w:hRule="exact" w:val="403"/>
        </w:trPr>
        <w:tc>
          <w:tcPr>
            <w:tcW w:w="6264" w:type="dxa"/>
          </w:tcPr>
          <w:p w14:paraId="5046AA5C" w14:textId="77777777" w:rsidR="00C40383" w:rsidRDefault="00C40383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25BAC" w14:textId="59A167FF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06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F839D90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0937A" w14:textId="76969D89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06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40383" w14:paraId="623B5858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3C7E2009" w14:textId="77777777" w:rsidR="00C40383" w:rsidRDefault="00C40383" w:rsidP="004A237B">
            <w:pPr>
              <w:tabs>
                <w:tab w:val="left" w:pos="1260"/>
                <w:tab w:val="right" w:pos="6372"/>
              </w:tabs>
              <w:ind w:left="-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ที่ดิน อาคารและอุปกรณ์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DDE6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109839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C8A1D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0383" w14:paraId="16AE4BCB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19B911B2" w14:textId="5D7F11C1" w:rsidR="00C40383" w:rsidRDefault="00C40383" w:rsidP="001D1AD8">
            <w:pPr>
              <w:tabs>
                <w:tab w:val="left" w:pos="1260"/>
                <w:tab w:val="right" w:pos="6372"/>
              </w:tabs>
              <w:ind w:left="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สินทรัพย์ไม่มีตัวตนอื่น (ไม่รวมค่าความนิยม) </w:t>
            </w:r>
          </w:p>
        </w:tc>
        <w:tc>
          <w:tcPr>
            <w:tcW w:w="1269" w:type="dxa"/>
          </w:tcPr>
          <w:p w14:paraId="6BE89874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52D7C39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D0367B4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6561" w14:paraId="49C633B1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379E77B3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9" w:type="dxa"/>
          </w:tcPr>
          <w:p w14:paraId="5562D668" w14:textId="2F9FFBBF" w:rsidR="00726561" w:rsidRDefault="00EE7AE0" w:rsidP="001C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</w:t>
            </w:r>
            <w:r w:rsidR="006D135E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240" w:type="dxa"/>
          </w:tcPr>
          <w:p w14:paraId="4BC83F74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5C371FA7" w14:textId="62D46FC5" w:rsidR="00726561" w:rsidRPr="00FE5943" w:rsidRDefault="00726561" w:rsidP="001C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,15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26561" w14:paraId="6682C025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53B9E7F7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9" w:type="dxa"/>
          </w:tcPr>
          <w:p w14:paraId="1E04C054" w14:textId="06CB89C1" w:rsidR="00726561" w:rsidRDefault="006D135E" w:rsidP="001C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130,371</w:t>
            </w:r>
          </w:p>
        </w:tc>
        <w:tc>
          <w:tcPr>
            <w:tcW w:w="240" w:type="dxa"/>
          </w:tcPr>
          <w:p w14:paraId="375328F0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0C56518A" w14:textId="77DE25E1" w:rsidR="00726561" w:rsidRPr="00FE5943" w:rsidRDefault="00726561" w:rsidP="001C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</w:tr>
      <w:tr w:rsidR="00726561" w14:paraId="49223A5B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4112414E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269" w:type="dxa"/>
          </w:tcPr>
          <w:p w14:paraId="74601C75" w14:textId="21ED7DC1" w:rsidR="00726561" w:rsidRDefault="006D135E" w:rsidP="001C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22,568</w:t>
            </w:r>
          </w:p>
        </w:tc>
        <w:tc>
          <w:tcPr>
            <w:tcW w:w="240" w:type="dxa"/>
          </w:tcPr>
          <w:p w14:paraId="2630AD84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347D61EB" w14:textId="737A2C2D" w:rsidR="00726561" w:rsidRPr="00FE5943" w:rsidRDefault="00726561" w:rsidP="001C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</w:tr>
      <w:tr w:rsidR="00726561" w14:paraId="3066C2CB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41258190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9" w:type="dxa"/>
          </w:tcPr>
          <w:p w14:paraId="56E8363F" w14:textId="10DF13E0" w:rsidR="00726561" w:rsidRDefault="006D135E" w:rsidP="001C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19,823</w:t>
            </w:r>
          </w:p>
        </w:tc>
        <w:tc>
          <w:tcPr>
            <w:tcW w:w="240" w:type="dxa"/>
          </w:tcPr>
          <w:p w14:paraId="2575ECEC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380EF200" w14:textId="7697FC83" w:rsidR="00726561" w:rsidRPr="00FE5943" w:rsidRDefault="00726561" w:rsidP="004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726561" w:rsidRPr="00862BF5" w14:paraId="5024C81E" w14:textId="77777777" w:rsidTr="003F7DE7">
        <w:trPr>
          <w:trHeight w:hRule="exact" w:val="403"/>
        </w:trPr>
        <w:tc>
          <w:tcPr>
            <w:tcW w:w="6264" w:type="dxa"/>
            <w:hideMark/>
          </w:tcPr>
          <w:p w14:paraId="714BA296" w14:textId="77777777" w:rsidR="00726561" w:rsidRPr="00862BF5" w:rsidRDefault="00726561" w:rsidP="004A237B">
            <w:pPr>
              <w:tabs>
                <w:tab w:val="left" w:pos="1260"/>
              </w:tabs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94136" w14:textId="20E7BBB7" w:rsidR="00726561" w:rsidRPr="00862BF5" w:rsidRDefault="006D135E" w:rsidP="00CD0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271,035</w:t>
            </w:r>
          </w:p>
        </w:tc>
        <w:tc>
          <w:tcPr>
            <w:tcW w:w="240" w:type="dxa"/>
          </w:tcPr>
          <w:p w14:paraId="6137A409" w14:textId="77777777" w:rsidR="00726561" w:rsidRPr="00862BF5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9CCB02" w14:textId="2E1D2F24" w:rsidR="00726561" w:rsidRPr="00862BF5" w:rsidRDefault="00726561" w:rsidP="0080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E5943" w:rsidRPr="00862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E5943" w:rsidRPr="00862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</w:tr>
    </w:tbl>
    <w:p w14:paraId="6C2DC4EE" w14:textId="77777777" w:rsidR="00610006" w:rsidRDefault="00610006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5CE12B0B" w14:textId="77777777" w:rsidR="00A12F38" w:rsidRDefault="00A12F38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br w:type="page"/>
      </w:r>
    </w:p>
    <w:p w14:paraId="58FD0AFA" w14:textId="3B133D91" w:rsidR="00862BF5" w:rsidRPr="00862BF5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862BF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862BF5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60761B1C" w:rsidR="00862BF5" w:rsidRPr="0020189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970E0C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262BA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70E0C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3D601B" w:rsidRPr="002018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B8CF5B8" w14:textId="77777777" w:rsidR="00862BF5" w:rsidRPr="00862BF5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862BF5" w:rsidRPr="00862BF5" w14:paraId="5729D87D" w14:textId="77777777" w:rsidTr="003F7DE7">
        <w:trPr>
          <w:trHeight w:val="87"/>
          <w:tblHeader/>
        </w:trPr>
        <w:tc>
          <w:tcPr>
            <w:tcW w:w="3240" w:type="dxa"/>
            <w:vAlign w:val="bottom"/>
          </w:tcPr>
          <w:p w14:paraId="67BD0738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59CAE115" w14:textId="77777777" w:rsidR="00862BF5" w:rsidRPr="00862BF5" w:rsidRDefault="00862BF5" w:rsidP="007530E7">
            <w:pPr>
              <w:tabs>
                <w:tab w:val="left" w:pos="540"/>
                <w:tab w:val="left" w:pos="5996"/>
              </w:tabs>
              <w:spacing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862BF5" w14:paraId="6DA0D5DA" w14:textId="77777777" w:rsidTr="009764AB">
        <w:trPr>
          <w:trHeight w:val="87"/>
          <w:tblHeader/>
        </w:trPr>
        <w:tc>
          <w:tcPr>
            <w:tcW w:w="3240" w:type="dxa"/>
            <w:vAlign w:val="bottom"/>
          </w:tcPr>
          <w:p w14:paraId="7B6328E5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2624D234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62BF5" w:rsidRPr="00862BF5" w14:paraId="7602B9AC" w14:textId="77777777" w:rsidTr="009764AB">
        <w:trPr>
          <w:trHeight w:val="87"/>
          <w:tblHeader/>
        </w:trPr>
        <w:tc>
          <w:tcPr>
            <w:tcW w:w="3240" w:type="dxa"/>
            <w:vAlign w:val="bottom"/>
          </w:tcPr>
          <w:p w14:paraId="4E38F88B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3B925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862BF5" w:rsidRPr="00862BF5" w14:paraId="09442113" w14:textId="77777777" w:rsidTr="009764AB">
        <w:trPr>
          <w:trHeight w:val="345"/>
          <w:tblHeader/>
        </w:trPr>
        <w:tc>
          <w:tcPr>
            <w:tcW w:w="3240" w:type="dxa"/>
            <w:vAlign w:val="bottom"/>
          </w:tcPr>
          <w:p w14:paraId="6199F7CA" w14:textId="77777777" w:rsidR="00862BF5" w:rsidRPr="00862BF5" w:rsidRDefault="00862BF5" w:rsidP="00AC0F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C3E768" w14:textId="77777777" w:rsidR="00862BF5" w:rsidRPr="00862BF5" w:rsidRDefault="00862BF5" w:rsidP="00AC0F9D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91779D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A6C562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EF2A7A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3D571F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862BF5" w:rsidRPr="00862BF5" w14:paraId="3DF93EA0" w14:textId="77777777" w:rsidTr="003F7DE7">
        <w:trPr>
          <w:trHeight w:val="87"/>
          <w:tblHeader/>
        </w:trPr>
        <w:tc>
          <w:tcPr>
            <w:tcW w:w="3240" w:type="dxa"/>
            <w:vAlign w:val="bottom"/>
            <w:hideMark/>
          </w:tcPr>
          <w:p w14:paraId="15B57D18" w14:textId="77777777" w:rsidR="00862BF5" w:rsidRPr="00862BF5" w:rsidRDefault="00862BF5" w:rsidP="00AC0F9D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B51E" w14:textId="7479BA61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70D30F8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5151" w14:textId="2359643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1968653F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00ED0A" w14:textId="6BFBCEB9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1F927998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4F7158" w14:textId="6273EB91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6FBC0E7D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84C33B" w14:textId="52BA17A1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44" w:type="dxa"/>
            <w:vAlign w:val="bottom"/>
          </w:tcPr>
          <w:p w14:paraId="2C425E9D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9347F03" w14:textId="745C6D74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</w:tr>
      <w:tr w:rsidR="00862BF5" w:rsidRPr="00862BF5" w14:paraId="5704F8F2" w14:textId="77777777" w:rsidTr="003F7DE7">
        <w:trPr>
          <w:trHeight w:hRule="exact" w:val="415"/>
        </w:trPr>
        <w:tc>
          <w:tcPr>
            <w:tcW w:w="3240" w:type="dxa"/>
            <w:hideMark/>
          </w:tcPr>
          <w:p w14:paraId="0BB41394" w14:textId="77777777" w:rsidR="00862BF5" w:rsidRPr="00862BF5" w:rsidRDefault="00862BF5" w:rsidP="00862BF5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165FDB0D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66343BB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92A5E1C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6937B5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48AE4EE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F7D77EC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6E5D12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3F54830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3DF52AC" w14:textId="77777777" w:rsidR="00862BF5" w:rsidRPr="00862BF5" w:rsidRDefault="00862BF5" w:rsidP="00862BF5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39736647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1B278ACF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62BF5" w:rsidRPr="00862BF5" w14:paraId="4BCD8CA0" w14:textId="77777777" w:rsidTr="003F7DE7">
        <w:tc>
          <w:tcPr>
            <w:tcW w:w="3240" w:type="dxa"/>
            <w:hideMark/>
          </w:tcPr>
          <w:p w14:paraId="74CF3C45" w14:textId="77777777" w:rsidR="00862BF5" w:rsidRPr="00862BF5" w:rsidRDefault="00862BF5" w:rsidP="00862BF5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4D481389" w14:textId="5536E94B" w:rsidR="00862BF5" w:rsidRPr="00862BF5" w:rsidRDefault="008453FC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32,500</w:t>
            </w:r>
          </w:p>
        </w:tc>
        <w:tc>
          <w:tcPr>
            <w:tcW w:w="270" w:type="dxa"/>
          </w:tcPr>
          <w:p w14:paraId="61223AF8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3D31E1" w14:textId="52590743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34,036</w:t>
            </w:r>
          </w:p>
        </w:tc>
        <w:tc>
          <w:tcPr>
            <w:tcW w:w="270" w:type="dxa"/>
          </w:tcPr>
          <w:p w14:paraId="3BAF7342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4E581D1" w14:textId="78FB9C70" w:rsidR="00862BF5" w:rsidRPr="00862BF5" w:rsidRDefault="00B24A8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62,391</w:t>
            </w:r>
          </w:p>
        </w:tc>
        <w:tc>
          <w:tcPr>
            <w:tcW w:w="270" w:type="dxa"/>
          </w:tcPr>
          <w:p w14:paraId="03B21CC6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3069658" w14:textId="03C08822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132,982</w:t>
            </w:r>
          </w:p>
        </w:tc>
        <w:tc>
          <w:tcPr>
            <w:tcW w:w="270" w:type="dxa"/>
          </w:tcPr>
          <w:p w14:paraId="0EC29393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9A42D91" w14:textId="622F309A" w:rsidR="00862BF5" w:rsidRPr="00862BF5" w:rsidRDefault="00EF3E5D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94,891</w:t>
            </w:r>
          </w:p>
        </w:tc>
        <w:tc>
          <w:tcPr>
            <w:tcW w:w="244" w:type="dxa"/>
          </w:tcPr>
          <w:p w14:paraId="0A74F23D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437DCA7A" w14:textId="75AF6DF6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167,018</w:t>
            </w:r>
          </w:p>
        </w:tc>
      </w:tr>
      <w:tr w:rsidR="00862BF5" w:rsidRPr="00862BF5" w14:paraId="720D517A" w14:textId="77777777" w:rsidTr="003F7DE7">
        <w:tc>
          <w:tcPr>
            <w:tcW w:w="3240" w:type="dxa"/>
            <w:hideMark/>
          </w:tcPr>
          <w:p w14:paraId="2798BBF4" w14:textId="77777777" w:rsidR="00862BF5" w:rsidRPr="00862BF5" w:rsidRDefault="00862BF5" w:rsidP="00862BF5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296F53B6" w14:textId="6CBA7CA5" w:rsidR="00862BF5" w:rsidRPr="00862BF5" w:rsidRDefault="00123D98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</w:t>
            </w:r>
            <w:r w:rsidR="0037642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807</w:t>
            </w:r>
          </w:p>
        </w:tc>
        <w:tc>
          <w:tcPr>
            <w:tcW w:w="270" w:type="dxa"/>
          </w:tcPr>
          <w:p w14:paraId="2EEB3F51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1E8C3DF" w14:textId="1EBC8966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18,180</w:t>
            </w:r>
          </w:p>
        </w:tc>
        <w:tc>
          <w:tcPr>
            <w:tcW w:w="270" w:type="dxa"/>
          </w:tcPr>
          <w:p w14:paraId="29AEF364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7BC11B4" w14:textId="65394C82" w:rsidR="00862BF5" w:rsidRPr="00862BF5" w:rsidRDefault="00B24A8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181,572</w:t>
            </w:r>
          </w:p>
        </w:tc>
        <w:tc>
          <w:tcPr>
            <w:tcW w:w="270" w:type="dxa"/>
          </w:tcPr>
          <w:p w14:paraId="45000014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2C0FE95E" w14:textId="55475ACB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185,006</w:t>
            </w:r>
          </w:p>
        </w:tc>
        <w:tc>
          <w:tcPr>
            <w:tcW w:w="270" w:type="dxa"/>
          </w:tcPr>
          <w:p w14:paraId="7978766A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D63B459" w14:textId="32C6F6AB" w:rsidR="00862BF5" w:rsidRPr="00862BF5" w:rsidRDefault="00EF3E5D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202,379</w:t>
            </w:r>
          </w:p>
        </w:tc>
        <w:tc>
          <w:tcPr>
            <w:tcW w:w="244" w:type="dxa"/>
          </w:tcPr>
          <w:p w14:paraId="150A8D48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50DAB98E" w14:textId="7844BD90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203,186</w:t>
            </w:r>
          </w:p>
        </w:tc>
      </w:tr>
      <w:tr w:rsidR="00862BF5" w:rsidRPr="00862BF5" w14:paraId="60CD82D7" w14:textId="77777777" w:rsidTr="003F7DE7">
        <w:trPr>
          <w:trHeight w:val="119"/>
        </w:trPr>
        <w:tc>
          <w:tcPr>
            <w:tcW w:w="3240" w:type="dxa"/>
            <w:hideMark/>
          </w:tcPr>
          <w:p w14:paraId="03FBADCF" w14:textId="77777777" w:rsidR="00862BF5" w:rsidRPr="00862BF5" w:rsidRDefault="00862BF5" w:rsidP="00862BF5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694794AB" w14:textId="4A5D54F0" w:rsidR="00862BF5" w:rsidRPr="00862BF5" w:rsidRDefault="00945DAA" w:rsidP="0006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5,505</w:t>
            </w:r>
          </w:p>
        </w:tc>
        <w:tc>
          <w:tcPr>
            <w:tcW w:w="270" w:type="dxa"/>
          </w:tcPr>
          <w:p w14:paraId="7A1F6658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1A63256" w14:textId="03C92992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4,993</w:t>
            </w:r>
          </w:p>
        </w:tc>
        <w:tc>
          <w:tcPr>
            <w:tcW w:w="270" w:type="dxa"/>
          </w:tcPr>
          <w:p w14:paraId="7FE5C429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CA35E91" w14:textId="3CCD262C" w:rsidR="00862BF5" w:rsidRPr="00862BF5" w:rsidRDefault="00B24A8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72,148</w:t>
            </w:r>
          </w:p>
        </w:tc>
        <w:tc>
          <w:tcPr>
            <w:tcW w:w="270" w:type="dxa"/>
          </w:tcPr>
          <w:p w14:paraId="126FBC51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3982885" w14:textId="5E6B871C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64,548</w:t>
            </w:r>
          </w:p>
        </w:tc>
        <w:tc>
          <w:tcPr>
            <w:tcW w:w="270" w:type="dxa"/>
          </w:tcPr>
          <w:p w14:paraId="5F575FE4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606850C" w14:textId="6204225F" w:rsidR="00862BF5" w:rsidRPr="00862BF5" w:rsidRDefault="00EF3E5D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77,653</w:t>
            </w:r>
          </w:p>
        </w:tc>
        <w:tc>
          <w:tcPr>
            <w:tcW w:w="244" w:type="dxa"/>
          </w:tcPr>
          <w:p w14:paraId="332AE152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0F12D6F7" w14:textId="2BC4AFCA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69,541</w:t>
            </w:r>
          </w:p>
        </w:tc>
      </w:tr>
      <w:tr w:rsidR="00862BF5" w:rsidRPr="00862BF5" w14:paraId="2FD61938" w14:textId="77777777" w:rsidTr="003F7DE7">
        <w:tc>
          <w:tcPr>
            <w:tcW w:w="3240" w:type="dxa"/>
            <w:hideMark/>
          </w:tcPr>
          <w:p w14:paraId="47216C63" w14:textId="77777777" w:rsidR="00862BF5" w:rsidRPr="00862BF5" w:rsidRDefault="00862BF5" w:rsidP="00862BF5">
            <w:pPr>
              <w:tabs>
                <w:tab w:val="clear" w:pos="227"/>
                <w:tab w:val="left" w:pos="630"/>
              </w:tabs>
              <w:ind w:left="45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7FC96" w14:textId="3E2802A9" w:rsidR="00862BF5" w:rsidRPr="00862BF5" w:rsidRDefault="00945DAA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58,812</w:t>
            </w:r>
          </w:p>
        </w:tc>
        <w:tc>
          <w:tcPr>
            <w:tcW w:w="270" w:type="dxa"/>
          </w:tcPr>
          <w:p w14:paraId="2CB1F28A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26F20" w14:textId="3048F70B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57,209</w:t>
            </w:r>
          </w:p>
        </w:tc>
        <w:tc>
          <w:tcPr>
            <w:tcW w:w="270" w:type="dxa"/>
          </w:tcPr>
          <w:p w14:paraId="755DF40A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82689" w14:textId="6DE3E6E5" w:rsidR="00862BF5" w:rsidRPr="00862BF5" w:rsidRDefault="00B24A86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316,111</w:t>
            </w:r>
          </w:p>
        </w:tc>
        <w:tc>
          <w:tcPr>
            <w:tcW w:w="270" w:type="dxa"/>
          </w:tcPr>
          <w:p w14:paraId="269B15D6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A171D5" w14:textId="75DF2D7A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382,536</w:t>
            </w:r>
          </w:p>
        </w:tc>
        <w:tc>
          <w:tcPr>
            <w:tcW w:w="270" w:type="dxa"/>
          </w:tcPr>
          <w:p w14:paraId="1A98CFF9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F43E4" w14:textId="68850A0C" w:rsidR="00862BF5" w:rsidRPr="00862BF5" w:rsidRDefault="00EF3E5D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374,923</w:t>
            </w:r>
          </w:p>
        </w:tc>
        <w:tc>
          <w:tcPr>
            <w:tcW w:w="244" w:type="dxa"/>
          </w:tcPr>
          <w:p w14:paraId="0E8C8A20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BB0B0" w14:textId="5F28CCED" w:rsidR="00862BF5" w:rsidRPr="00862BF5" w:rsidRDefault="00E777A1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439,745</w:t>
            </w:r>
          </w:p>
        </w:tc>
      </w:tr>
    </w:tbl>
    <w:p w14:paraId="64B839DB" w14:textId="4B080134" w:rsidR="001C322F" w:rsidRDefault="001C322F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3"/>
        <w:gridCol w:w="1269"/>
        <w:gridCol w:w="261"/>
        <w:gridCol w:w="1278"/>
      </w:tblGrid>
      <w:tr w:rsidR="00862BF5" w:rsidRPr="00862BF5" w14:paraId="2988D365" w14:textId="77777777" w:rsidTr="003F7DE7">
        <w:trPr>
          <w:trHeight w:val="87"/>
          <w:tblHeader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08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862BF5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862BF5" w14:paraId="2B3AE790" w14:textId="77777777" w:rsidTr="009764AB">
        <w:trPr>
          <w:trHeight w:val="87"/>
          <w:tblHeader/>
        </w:trPr>
        <w:tc>
          <w:tcPr>
            <w:tcW w:w="6903" w:type="dxa"/>
            <w:tcBorders>
              <w:top w:val="nil"/>
            </w:tcBorders>
            <w:vAlign w:val="bottom"/>
          </w:tcPr>
          <w:p w14:paraId="01228364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0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862BF5" w14:paraId="54CF9943" w14:textId="77777777" w:rsidTr="00B02521">
        <w:trPr>
          <w:trHeight w:val="87"/>
          <w:tblHeader/>
        </w:trPr>
        <w:tc>
          <w:tcPr>
            <w:tcW w:w="6903" w:type="dxa"/>
            <w:vAlign w:val="bottom"/>
          </w:tcPr>
          <w:p w14:paraId="0DD251C6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862BF5" w14:paraId="7DDD98C4" w14:textId="77777777" w:rsidTr="00B02521">
        <w:trPr>
          <w:trHeight w:val="87"/>
          <w:tblHeader/>
        </w:trPr>
        <w:tc>
          <w:tcPr>
            <w:tcW w:w="6903" w:type="dxa"/>
            <w:vAlign w:val="bottom"/>
          </w:tcPr>
          <w:p w14:paraId="3B37956D" w14:textId="77777777" w:rsidR="00862BF5" w:rsidRPr="00862BF5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08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862BF5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862BF5" w14:paraId="56444864" w14:textId="77777777" w:rsidTr="00B02521">
        <w:trPr>
          <w:trHeight w:val="87"/>
          <w:tblHeader/>
        </w:trPr>
        <w:tc>
          <w:tcPr>
            <w:tcW w:w="6903" w:type="dxa"/>
            <w:vAlign w:val="bottom"/>
          </w:tcPr>
          <w:p w14:paraId="393AA5F1" w14:textId="77777777" w:rsidR="00862BF5" w:rsidRPr="00862BF5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11DE8CB9" w:rsidR="00862BF5" w:rsidRPr="00862BF5" w:rsidRDefault="00862BF5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6945431" w14:textId="77777777" w:rsidR="00862BF5" w:rsidRPr="00862BF5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4420FA49" w:rsidR="00862BF5" w:rsidRPr="00862BF5" w:rsidRDefault="00862BF5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</w:tr>
      <w:tr w:rsidR="00862BF5" w:rsidRPr="00862BF5" w14:paraId="4532F2EC" w14:textId="77777777" w:rsidTr="003F7DE7">
        <w:trPr>
          <w:trHeight w:val="92"/>
        </w:trPr>
        <w:tc>
          <w:tcPr>
            <w:tcW w:w="6903" w:type="dxa"/>
            <w:tcBorders>
              <w:top w:val="nil"/>
            </w:tcBorders>
          </w:tcPr>
          <w:p w14:paraId="0A0EFFA0" w14:textId="258C5028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269" w:type="dxa"/>
            <w:tcBorders>
              <w:top w:val="nil"/>
            </w:tcBorders>
          </w:tcPr>
          <w:p w14:paraId="7C7163EE" w14:textId="77777777" w:rsidR="00862BF5" w:rsidRPr="00862BF5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25139441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7B2B3F93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62BF5" w:rsidRPr="00862BF5" w14:paraId="28469053" w14:textId="77777777" w:rsidTr="003F7DE7">
        <w:tc>
          <w:tcPr>
            <w:tcW w:w="6903" w:type="dxa"/>
            <w:hideMark/>
          </w:tcPr>
          <w:p w14:paraId="5176897A" w14:textId="77777777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269" w:type="dxa"/>
            <w:tcBorders>
              <w:bottom w:val="nil"/>
            </w:tcBorders>
          </w:tcPr>
          <w:p w14:paraId="4B84EA75" w14:textId="4EF2935D" w:rsidR="00862BF5" w:rsidRPr="00862BF5" w:rsidRDefault="00163B7B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10,606</w:t>
            </w:r>
          </w:p>
        </w:tc>
        <w:tc>
          <w:tcPr>
            <w:tcW w:w="261" w:type="dxa"/>
            <w:tcBorders>
              <w:bottom w:val="nil"/>
            </w:tcBorders>
          </w:tcPr>
          <w:p w14:paraId="45235BE0" w14:textId="77777777" w:rsidR="00862BF5" w:rsidRPr="00862BF5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8888440" w14:textId="30026128" w:rsidR="00862BF5" w:rsidRPr="00862BF5" w:rsidRDefault="00A06863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9,506</w:t>
            </w:r>
          </w:p>
        </w:tc>
      </w:tr>
      <w:tr w:rsidR="00862BF5" w:rsidRPr="00862BF5" w14:paraId="13E33C51" w14:textId="77777777" w:rsidTr="003F7DE7">
        <w:tc>
          <w:tcPr>
            <w:tcW w:w="6903" w:type="dxa"/>
            <w:hideMark/>
          </w:tcPr>
          <w:p w14:paraId="361B8A68" w14:textId="77777777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99991D8" w14:textId="54F2D393" w:rsidR="00862BF5" w:rsidRPr="00862BF5" w:rsidRDefault="00163B7B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8,249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37CF20B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B5E8363" w14:textId="3A644FDB" w:rsidR="00862BF5" w:rsidRPr="00862BF5" w:rsidRDefault="00A06863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8,001</w:t>
            </w:r>
          </w:p>
        </w:tc>
      </w:tr>
      <w:tr w:rsidR="00862BF5" w:rsidRPr="00862BF5" w14:paraId="04DB32E5" w14:textId="77777777" w:rsidTr="003F7DE7">
        <w:trPr>
          <w:trHeight w:val="119"/>
        </w:trPr>
        <w:tc>
          <w:tcPr>
            <w:tcW w:w="6903" w:type="dxa"/>
            <w:tcBorders>
              <w:bottom w:val="nil"/>
            </w:tcBorders>
            <w:hideMark/>
          </w:tcPr>
          <w:p w14:paraId="0F8DB09E" w14:textId="77777777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49BD51EC" w14:textId="319345B4" w:rsidR="00862BF5" w:rsidRPr="00862BF5" w:rsidRDefault="00163B7B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1,959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EFCB13C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83738" w14:textId="6C87E22E" w:rsidR="00862BF5" w:rsidRPr="00862BF5" w:rsidRDefault="00A06863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1,765</w:t>
            </w:r>
          </w:p>
        </w:tc>
      </w:tr>
      <w:tr w:rsidR="00862BF5" w:rsidRPr="00862BF5" w14:paraId="65B27573" w14:textId="77777777" w:rsidTr="003F7DE7">
        <w:tc>
          <w:tcPr>
            <w:tcW w:w="6903" w:type="dxa"/>
            <w:tcBorders>
              <w:top w:val="nil"/>
              <w:bottom w:val="nil"/>
            </w:tcBorders>
            <w:hideMark/>
          </w:tcPr>
          <w:p w14:paraId="683C1C9B" w14:textId="77777777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52266F5" w14:textId="1B8EB0B1" w:rsidR="00862BF5" w:rsidRPr="00862BF5" w:rsidRDefault="00163B7B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20,814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3D4C07C" w14:textId="77777777" w:rsidR="00862BF5" w:rsidRPr="00862BF5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3E93C13" w14:textId="037CFC98" w:rsidR="00862BF5" w:rsidRPr="00862BF5" w:rsidRDefault="00A06863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19,272</w:t>
            </w:r>
          </w:p>
        </w:tc>
      </w:tr>
    </w:tbl>
    <w:p w14:paraId="07A6FC7E" w14:textId="72CF97D5" w:rsidR="006D2F35" w:rsidRDefault="006D2F3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12546FC7" w14:textId="77777777" w:rsidR="00A12F38" w:rsidRDefault="00A12F3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br w:type="page"/>
      </w:r>
    </w:p>
    <w:p w14:paraId="6362DC99" w14:textId="5AF1AE7A" w:rsidR="00B8635A" w:rsidRPr="00862BF5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862BF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221F44" w:rsidRDefault="00B8635A" w:rsidP="000429AC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7290E6CC" w14:textId="19AF9CBD" w:rsidR="00C40A47" w:rsidRPr="00A57B00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1050B5" w:rsidRPr="000A400A">
        <w:rPr>
          <w:rFonts w:asciiTheme="majorBidi" w:hAnsiTheme="majorBidi" w:cstheme="majorBidi"/>
          <w:sz w:val="30"/>
          <w:szCs w:val="30"/>
        </w:rPr>
        <w:t>30</w:t>
      </w:r>
      <w:r w:rsidR="00862BF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970E0C">
        <w:rPr>
          <w:rFonts w:asciiTheme="majorBidi" w:hAnsiTheme="majorBidi" w:cstheme="majorBidi" w:hint="cs"/>
          <w:sz w:val="30"/>
          <w:szCs w:val="30"/>
          <w:cs/>
          <w:lang w:val="en-AU"/>
        </w:rPr>
        <w:t>กันยายน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1050B5" w:rsidRPr="000A400A">
        <w:rPr>
          <w:rFonts w:asciiTheme="majorBidi" w:hAnsiTheme="majorBidi" w:cstheme="majorBidi"/>
          <w:sz w:val="30"/>
          <w:szCs w:val="30"/>
        </w:rPr>
        <w:t>256</w:t>
      </w:r>
      <w:r w:rsidR="001050B5" w:rsidRPr="00B04BE0">
        <w:rPr>
          <w:rFonts w:asciiTheme="majorBidi" w:hAnsiTheme="majorBidi" w:cstheme="majorBidi"/>
          <w:sz w:val="30"/>
          <w:szCs w:val="30"/>
        </w:rPr>
        <w:t>4</w:t>
      </w:r>
      <w:r w:rsidRPr="00A57B0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B1620C">
        <w:rPr>
          <w:rFonts w:asciiTheme="majorBidi" w:hAnsiTheme="majorBidi" w:cstheme="majorBidi"/>
          <w:sz w:val="30"/>
          <w:szCs w:val="30"/>
        </w:rPr>
        <w:t>2,523</w:t>
      </w:r>
      <w:r w:rsidR="004A1794" w:rsidRPr="00691BD4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691BD4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691BD4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691BD4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9E10D3">
        <w:rPr>
          <w:rFonts w:asciiTheme="majorBidi" w:hAnsiTheme="majorBidi" w:cstheme="majorBidi"/>
          <w:sz w:val="30"/>
          <w:szCs w:val="30"/>
        </w:rPr>
        <w:t>86</w:t>
      </w:r>
      <w:r w:rsidR="0089568A" w:rsidRPr="00C11A3D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9568A" w:rsidRPr="00C11A3D">
        <w:rPr>
          <w:rFonts w:asciiTheme="majorBidi" w:hAnsiTheme="majorBidi" w:cstheme="majorBidi"/>
          <w:sz w:val="30"/>
          <w:szCs w:val="30"/>
          <w:cs/>
          <w:lang w:val="en-AU"/>
        </w:rPr>
        <w:t>ล้า</w:t>
      </w:r>
      <w:r w:rsidR="0089568A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นบาท ตามลำดับ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Pr="000A400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00098" w:rsidRPr="000A400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ธันวาคม </w:t>
      </w:r>
      <w:r w:rsidR="00E00098" w:rsidRPr="000A400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84E6E" w:rsidRPr="000A400A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9759B0" w:rsidRPr="000A400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A57B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59B0">
        <w:rPr>
          <w:rFonts w:asciiTheme="majorBidi" w:hAnsiTheme="majorBidi" w:cstheme="majorBidi"/>
          <w:i/>
          <w:iCs/>
          <w:sz w:val="30"/>
          <w:szCs w:val="30"/>
        </w:rPr>
        <w:t>896</w:t>
      </w:r>
      <w:r w:rsidR="004A1794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 </w:t>
      </w:r>
      <w:r w:rsidR="009759B0" w:rsidRPr="000A400A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9759B0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221F44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A50B1" w14:textId="465AA9D5" w:rsidR="00454F39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A57B00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</w:t>
      </w:r>
      <w:r w:rsidR="00520F8F">
        <w:rPr>
          <w:rFonts w:asciiTheme="majorBidi" w:hAnsiTheme="majorBidi" w:cstheme="majorBidi" w:hint="cs"/>
          <w:sz w:val="30"/>
          <w:szCs w:val="30"/>
          <w:cs/>
          <w:lang w:val="en-AU"/>
        </w:rPr>
        <w:t>ม</w:t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862BF5" w:rsidRPr="000A400A">
        <w:rPr>
          <w:rFonts w:asciiTheme="majorBidi" w:hAnsiTheme="majorBidi" w:cstheme="majorBidi"/>
          <w:sz w:val="30"/>
          <w:szCs w:val="30"/>
        </w:rPr>
        <w:t>30</w:t>
      </w:r>
      <w:r w:rsidR="00862BF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DE5AFE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กันยายน </w:t>
      </w:r>
      <w:r w:rsidR="00E00098" w:rsidRPr="000A400A">
        <w:rPr>
          <w:rFonts w:asciiTheme="majorBidi" w:hAnsiTheme="majorBidi" w:cstheme="majorBidi"/>
          <w:sz w:val="30"/>
          <w:szCs w:val="30"/>
        </w:rPr>
        <w:t>2</w:t>
      </w:r>
      <w:r w:rsidR="00AD4873" w:rsidRPr="000A400A">
        <w:rPr>
          <w:rFonts w:asciiTheme="majorBidi" w:hAnsiTheme="majorBidi" w:cstheme="majorBidi"/>
          <w:sz w:val="30"/>
          <w:szCs w:val="30"/>
        </w:rPr>
        <w:t>56</w:t>
      </w:r>
      <w:r w:rsidR="00F13F37" w:rsidRPr="000A400A">
        <w:rPr>
          <w:rFonts w:asciiTheme="majorBidi" w:hAnsiTheme="majorBidi" w:cstheme="majorBidi"/>
          <w:sz w:val="30"/>
          <w:szCs w:val="30"/>
        </w:rPr>
        <w:t>4</w:t>
      </w:r>
    </w:p>
    <w:p w14:paraId="72DE2304" w14:textId="77777777" w:rsidR="00DB231B" w:rsidRDefault="00DB231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CCFB7" w14:textId="5EECFB42" w:rsidR="00C12C46" w:rsidRDefault="00C12C46" w:rsidP="00C12C46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12C46">
        <w:rPr>
          <w:rFonts w:asciiTheme="majorBidi" w:hAnsiTheme="majorBidi" w:cstheme="majorBidi"/>
          <w:sz w:val="30"/>
          <w:szCs w:val="30"/>
        </w:rPr>
        <w:t>10</w:t>
      </w:r>
      <w:r w:rsidRPr="00C12C46">
        <w:rPr>
          <w:rFonts w:asciiTheme="majorBidi" w:hAnsiTheme="majorBidi" w:cstheme="majorBidi"/>
          <w:sz w:val="30"/>
          <w:szCs w:val="30"/>
        </w:rPr>
        <w:tab/>
      </w:r>
      <w:r w:rsidRPr="00C12C46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672F91">
        <w:rPr>
          <w:rFonts w:asciiTheme="majorBidi" w:hAnsiTheme="majorBidi" w:cstheme="majorBidi" w:hint="cs"/>
          <w:sz w:val="30"/>
          <w:szCs w:val="30"/>
          <w:cs/>
        </w:rPr>
        <w:t xml:space="preserve"> (กำไร) </w:t>
      </w:r>
      <w:r w:rsidRPr="00C12C46">
        <w:rPr>
          <w:rFonts w:asciiTheme="majorBidi" w:hAnsiTheme="majorBidi" w:cstheme="majorBidi" w:hint="cs"/>
          <w:sz w:val="30"/>
          <w:szCs w:val="30"/>
          <w:cs/>
        </w:rPr>
        <w:t>จากการเปลี่ยนแปลงมูลค่ายุติธรรมของสินทรัพย์ชีวภาพ</w:t>
      </w:r>
    </w:p>
    <w:p w14:paraId="2079167C" w14:textId="77777777" w:rsidR="001B5D34" w:rsidRPr="00A4512F" w:rsidRDefault="001B5D34" w:rsidP="001B5D3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1"/>
        <w:gridCol w:w="1109"/>
        <w:gridCol w:w="237"/>
        <w:gridCol w:w="1113"/>
        <w:gridCol w:w="238"/>
        <w:gridCol w:w="1022"/>
      </w:tblGrid>
      <w:tr w:rsidR="00C12C46" w14:paraId="265FC914" w14:textId="77777777" w:rsidTr="00310BBE">
        <w:trPr>
          <w:trHeight w:hRule="exact" w:val="374"/>
        </w:trPr>
        <w:tc>
          <w:tcPr>
            <w:tcW w:w="4230" w:type="dxa"/>
          </w:tcPr>
          <w:p w14:paraId="30C95F9F" w14:textId="77777777" w:rsidR="00C12C46" w:rsidRPr="001B5D34" w:rsidRDefault="00C12C46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661CD2" w14:textId="77777777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06C77C2" w14:textId="77777777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vAlign w:val="center"/>
            <w:hideMark/>
          </w:tcPr>
          <w:p w14:paraId="1C3B34A8" w14:textId="77777777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1B5D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1B5D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12C46" w14:paraId="3FE6BE82" w14:textId="77777777" w:rsidTr="00310BBE">
        <w:trPr>
          <w:trHeight w:hRule="exact" w:val="374"/>
        </w:trPr>
        <w:tc>
          <w:tcPr>
            <w:tcW w:w="4230" w:type="dxa"/>
          </w:tcPr>
          <w:p w14:paraId="43B1D902" w14:textId="77777777" w:rsidR="00C12C46" w:rsidRPr="001B5D34" w:rsidRDefault="00C12C46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F0C47" w14:textId="77777777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2C46" w14:paraId="18043128" w14:textId="77777777" w:rsidTr="00BD01DA">
        <w:trPr>
          <w:trHeight w:hRule="exact" w:val="374"/>
        </w:trPr>
        <w:tc>
          <w:tcPr>
            <w:tcW w:w="4230" w:type="dxa"/>
          </w:tcPr>
          <w:p w14:paraId="12275C58" w14:textId="77777777" w:rsidR="00C12C46" w:rsidRPr="001B5D34" w:rsidRDefault="00C12C46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0E4AA7" w14:textId="26BFBCD1" w:rsidR="00C12C46" w:rsidRPr="001B5D34" w:rsidRDefault="00C12C46" w:rsidP="00A97ADC">
            <w:pPr>
              <w:tabs>
                <w:tab w:val="left" w:pos="540"/>
              </w:tabs>
              <w:spacing w:before="100" w:beforeAutospacing="1" w:after="100" w:afterAutospacing="1"/>
              <w:ind w:left="-104" w:firstLine="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B47B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1B5D3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A97ADC" w:rsidRPr="001B5D34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</w:t>
            </w:r>
          </w:p>
          <w:p w14:paraId="3E52A25D" w14:textId="77777777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9E62" w14:textId="77777777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3B67CBDA" w14:textId="77635E5A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B47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1B5D3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A97ADC" w:rsidRPr="001B5D34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</w:t>
            </w:r>
          </w:p>
        </w:tc>
      </w:tr>
      <w:tr w:rsidR="00C12C46" w14:paraId="709BF731" w14:textId="77777777" w:rsidTr="00BD01DA">
        <w:trPr>
          <w:trHeight w:hRule="exact" w:val="374"/>
        </w:trPr>
        <w:tc>
          <w:tcPr>
            <w:tcW w:w="4230" w:type="dxa"/>
          </w:tcPr>
          <w:p w14:paraId="73DE9688" w14:textId="77777777" w:rsidR="00C12C46" w:rsidRPr="001B5D34" w:rsidRDefault="00C12C46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3D41D8CA" w14:textId="30076523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1B5D3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B5D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2226A11D" w14:textId="77777777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3" w:type="dxa"/>
            <w:gridSpan w:val="3"/>
            <w:hideMark/>
          </w:tcPr>
          <w:p w14:paraId="3EFFA64F" w14:textId="5751573C" w:rsidR="00C12C46" w:rsidRPr="001B5D34" w:rsidRDefault="00C12C46">
            <w:pPr>
              <w:tabs>
                <w:tab w:val="left" w:pos="54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1B5D3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B5D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C12C46" w14:paraId="226E6CA7" w14:textId="77777777" w:rsidTr="00BD01DA">
        <w:trPr>
          <w:trHeight w:hRule="exact" w:val="407"/>
        </w:trPr>
        <w:tc>
          <w:tcPr>
            <w:tcW w:w="4230" w:type="dxa"/>
          </w:tcPr>
          <w:p w14:paraId="2A67127B" w14:textId="77777777" w:rsidR="00C12C46" w:rsidRPr="001B5D34" w:rsidRDefault="00C12C46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3CBFF1" w14:textId="77777777" w:rsidR="00C12C46" w:rsidRPr="001B5D34" w:rsidRDefault="00C12C46">
            <w:pPr>
              <w:spacing w:before="100" w:beforeAutospacing="1" w:after="100" w:afterAutospacing="1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689C506C" w14:textId="77777777" w:rsidR="00C12C46" w:rsidRPr="001B5D34" w:rsidRDefault="00C12C46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C63133" w14:textId="77777777" w:rsidR="00C12C46" w:rsidRPr="001B5D34" w:rsidRDefault="00C12C46">
            <w:pPr>
              <w:spacing w:before="100" w:beforeAutospacing="1" w:after="100" w:afterAutospacing="1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015A55EF" w14:textId="77777777" w:rsidR="00C12C46" w:rsidRPr="001B5D34" w:rsidRDefault="00C12C46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19F7497" w14:textId="77777777" w:rsidR="00C12C46" w:rsidRPr="001B5D34" w:rsidRDefault="00C12C46">
            <w:pPr>
              <w:spacing w:before="100" w:beforeAutospacing="1" w:after="100" w:afterAutospacing="1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5D487243" w14:textId="77777777" w:rsidR="00C12C46" w:rsidRPr="001B5D34" w:rsidRDefault="00C12C46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F545C87" w14:textId="77777777" w:rsidR="00C12C46" w:rsidRPr="001B5D34" w:rsidRDefault="00C12C46">
            <w:pPr>
              <w:spacing w:before="100" w:beforeAutospacing="1" w:after="100" w:afterAutospacing="1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12C46" w14:paraId="1668178F" w14:textId="77777777" w:rsidTr="00310BBE">
        <w:trPr>
          <w:trHeight w:hRule="exact" w:val="374"/>
        </w:trPr>
        <w:tc>
          <w:tcPr>
            <w:tcW w:w="4230" w:type="dxa"/>
          </w:tcPr>
          <w:p w14:paraId="014B12B2" w14:textId="77777777" w:rsidR="00C12C46" w:rsidRPr="001B5D34" w:rsidRDefault="00C12C46">
            <w:pPr>
              <w:pStyle w:val="a"/>
              <w:tabs>
                <w:tab w:val="left" w:pos="414"/>
              </w:tabs>
              <w:spacing w:before="100" w:beforeAutospacing="1" w:after="100" w:afterAutospacing="1" w:line="240" w:lineRule="atLeast"/>
              <w:ind w:right="-43" w:firstLine="350"/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3818E9D7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ECFB945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2035B0A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5C879B6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6F1DDF5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7DCEB9A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3147467E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2C46" w14:paraId="75BD98D3" w14:textId="77777777" w:rsidTr="00310BBE">
        <w:trPr>
          <w:trHeight w:hRule="exact" w:val="374"/>
        </w:trPr>
        <w:tc>
          <w:tcPr>
            <w:tcW w:w="4230" w:type="dxa"/>
          </w:tcPr>
          <w:p w14:paraId="325C7CE0" w14:textId="78CC1C7F" w:rsidR="00C12C46" w:rsidRPr="001B5D34" w:rsidRDefault="00C12C46">
            <w:pPr>
              <w:spacing w:before="100" w:beforeAutospacing="1" w:after="100" w:afterAutospacing="1"/>
              <w:rPr>
                <w:rFonts w:asciiTheme="majorBidi" w:hAnsiTheme="majorBidi" w:cs="Angsana New"/>
                <w:sz w:val="30"/>
                <w:szCs w:val="30"/>
              </w:rPr>
            </w:pPr>
            <w:r w:rsidRPr="001B5D34">
              <w:rPr>
                <w:rFonts w:asciiTheme="majorBidi" w:hAnsiTheme="majorBidi" w:cs="Angsana New"/>
                <w:sz w:val="30"/>
                <w:szCs w:val="30"/>
                <w:cs/>
              </w:rPr>
              <w:t>ขาดทุน</w:t>
            </w:r>
            <w:r w:rsidR="007E1C0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(กำไร) </w:t>
            </w:r>
            <w:r w:rsidRPr="001B5D34">
              <w:rPr>
                <w:rFonts w:asciiTheme="majorBidi" w:hAnsiTheme="majorBidi" w:cs="Angsana New"/>
                <w:sz w:val="30"/>
                <w:szCs w:val="30"/>
                <w:cs/>
              </w:rPr>
              <w:t>จากการเปลี่ยนแปลงมูลค่ายุติธรรมสินทรัพย์ชีวภาพ</w:t>
            </w:r>
          </w:p>
          <w:p w14:paraId="212F727F" w14:textId="77777777" w:rsidR="00C12C46" w:rsidRPr="001B5D34" w:rsidRDefault="00C12C46">
            <w:pPr>
              <w:pStyle w:val="a"/>
              <w:tabs>
                <w:tab w:val="left" w:pos="414"/>
              </w:tabs>
              <w:spacing w:before="100" w:beforeAutospacing="1" w:after="100" w:afterAutospacing="1" w:line="240" w:lineRule="atLeast"/>
              <w:ind w:left="499" w:right="-43" w:hanging="81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44832CD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0D1B2F2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7CACAE7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9D6C35A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113FD2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3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CA12E2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A435FC4" w14:textId="77777777" w:rsidR="00C12C46" w:rsidRPr="001B5D34" w:rsidRDefault="00C12C46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2C46" w14:paraId="0D99469B" w14:textId="77777777" w:rsidTr="00310BBE">
        <w:trPr>
          <w:trHeight w:hRule="exact" w:val="374"/>
        </w:trPr>
        <w:tc>
          <w:tcPr>
            <w:tcW w:w="4230" w:type="dxa"/>
            <w:hideMark/>
          </w:tcPr>
          <w:p w14:paraId="059CC074" w14:textId="77777777" w:rsidR="00C12C46" w:rsidRPr="001B5D34" w:rsidRDefault="00C12C46" w:rsidP="00C12C46">
            <w:pPr>
              <w:pStyle w:val="a"/>
              <w:tabs>
                <w:tab w:val="left" w:pos="414"/>
              </w:tabs>
              <w:spacing w:before="100" w:beforeAutospacing="1" w:after="100" w:afterAutospacing="1" w:line="240" w:lineRule="atLeast"/>
              <w:ind w:left="499" w:right="-43" w:hanging="332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5D34">
              <w:rPr>
                <w:rFonts w:asciiTheme="majorBidi" w:hAnsiTheme="majorBidi" w:cs="Angsana New"/>
                <w:cs/>
              </w:rPr>
              <w:t>ของสินทรัพย์ชีวภาพ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98FE7E6" w14:textId="727A82DC" w:rsidR="00C12C46" w:rsidRPr="001B5D34" w:rsidRDefault="00C12C46" w:rsidP="00A4512F">
            <w:pPr>
              <w:tabs>
                <w:tab w:val="clear" w:pos="227"/>
                <w:tab w:val="clear" w:pos="907"/>
                <w:tab w:val="decimal" w:pos="252"/>
              </w:tabs>
              <w:spacing w:before="100" w:beforeAutospacing="1" w:after="100" w:afterAutospacing="1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F63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41" w:type="dxa"/>
          </w:tcPr>
          <w:p w14:paraId="50C04084" w14:textId="77777777" w:rsidR="00C12C46" w:rsidRPr="001B5D34" w:rsidRDefault="00C12C46">
            <w:pPr>
              <w:tabs>
                <w:tab w:val="decimal" w:pos="777"/>
              </w:tabs>
              <w:spacing w:before="100" w:beforeAutospacing="1" w:after="100" w:afterAutospacing="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A77D93F" w14:textId="16A90E46" w:rsidR="00C12C46" w:rsidRPr="001B5D34" w:rsidRDefault="00F6373B" w:rsidP="00A4512F">
            <w:pPr>
              <w:tabs>
                <w:tab w:val="clear" w:pos="227"/>
                <w:tab w:val="clear" w:pos="907"/>
                <w:tab w:val="decimal" w:pos="252"/>
              </w:tabs>
              <w:spacing w:before="100" w:beforeAutospacing="1" w:after="100" w:afterAutospacing="1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(320)</w:t>
            </w:r>
          </w:p>
        </w:tc>
        <w:tc>
          <w:tcPr>
            <w:tcW w:w="237" w:type="dxa"/>
          </w:tcPr>
          <w:p w14:paraId="62D64929" w14:textId="77777777" w:rsidR="00C12C46" w:rsidRPr="001B5D34" w:rsidRDefault="00C12C46">
            <w:pPr>
              <w:tabs>
                <w:tab w:val="decimal" w:pos="777"/>
              </w:tabs>
              <w:spacing w:before="100" w:beforeAutospacing="1" w:after="100" w:afterAutospacing="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C18CB9" w14:textId="30B758E6" w:rsidR="00C12C46" w:rsidRPr="001B5D34" w:rsidRDefault="00C12C46" w:rsidP="00A4512F">
            <w:pPr>
              <w:tabs>
                <w:tab w:val="clear" w:pos="227"/>
                <w:tab w:val="clear" w:pos="907"/>
                <w:tab w:val="decimal" w:pos="252"/>
              </w:tabs>
              <w:spacing w:before="100" w:beforeAutospacing="1" w:after="100" w:afterAutospacing="1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F63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238" w:type="dxa"/>
          </w:tcPr>
          <w:p w14:paraId="09408574" w14:textId="77777777" w:rsidR="00C12C46" w:rsidRPr="001B5D34" w:rsidRDefault="00C12C46">
            <w:pPr>
              <w:tabs>
                <w:tab w:val="decimal" w:pos="777"/>
              </w:tabs>
              <w:spacing w:before="100" w:beforeAutospacing="1" w:after="100" w:afterAutospacing="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B4C6A5E" w14:textId="0DCA5ADE" w:rsidR="00C12C46" w:rsidRPr="001B5D34" w:rsidRDefault="00F6373B" w:rsidP="00D01B02">
            <w:pPr>
              <w:tabs>
                <w:tab w:val="clear" w:pos="227"/>
                <w:tab w:val="clear" w:pos="907"/>
                <w:tab w:val="decimal" w:pos="252"/>
              </w:tabs>
              <w:spacing w:before="100" w:beforeAutospacing="1" w:after="100" w:afterAutospacing="1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</w:tr>
    </w:tbl>
    <w:p w14:paraId="1CDD726F" w14:textId="77777777" w:rsidR="00A4512F" w:rsidRDefault="00A4512F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5FF856D3" w14:textId="0565AF57" w:rsidR="00C12C46" w:rsidRPr="00C12C46" w:rsidRDefault="00C12C46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C12C46">
        <w:rPr>
          <w:rFonts w:asciiTheme="majorBidi" w:hAnsiTheme="majorBidi" w:cstheme="majorBidi"/>
          <w:sz w:val="30"/>
          <w:szCs w:val="30"/>
          <w:cs/>
          <w:lang w:val="en-AU"/>
        </w:rPr>
        <w:t>ในระหว่างไตรมาส</w:t>
      </w:r>
      <w:r w:rsidR="0031499E">
        <w:rPr>
          <w:rFonts w:asciiTheme="majorBidi" w:hAnsiTheme="majorBidi" w:cstheme="majorBidi" w:hint="cs"/>
          <w:sz w:val="30"/>
          <w:szCs w:val="30"/>
          <w:cs/>
          <w:lang w:val="en-AU"/>
        </w:rPr>
        <w:t>ที่</w:t>
      </w:r>
      <w:r w:rsidRPr="00C12C4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C12C46">
        <w:rPr>
          <w:rFonts w:asciiTheme="majorBidi" w:hAnsiTheme="majorBidi" w:cstheme="majorBidi"/>
          <w:sz w:val="30"/>
          <w:szCs w:val="30"/>
          <w:lang w:val="en-AU"/>
        </w:rPr>
        <w:t xml:space="preserve">3 </w:t>
      </w:r>
      <w:r w:rsidRPr="00C12C46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ปี </w:t>
      </w:r>
      <w:r w:rsidRPr="00C12C46">
        <w:rPr>
          <w:rFonts w:asciiTheme="majorBidi" w:hAnsiTheme="majorBidi" w:cstheme="majorBidi"/>
          <w:sz w:val="30"/>
          <w:szCs w:val="30"/>
          <w:lang w:val="en-AU"/>
        </w:rPr>
        <w:t xml:space="preserve">2564 </w:t>
      </w:r>
      <w:r w:rsidR="001A331B" w:rsidRPr="00C12C46">
        <w:rPr>
          <w:rFonts w:asciiTheme="majorBidi" w:hAnsiTheme="majorBidi" w:cstheme="majorBidi" w:hint="cs"/>
          <w:sz w:val="30"/>
          <w:szCs w:val="30"/>
          <w:cs/>
          <w:lang w:val="en-AU"/>
        </w:rPr>
        <w:t>สถานการณ์การแพร่ระบาดของ</w:t>
      </w:r>
      <w:r w:rsidR="001A331B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C12C46">
        <w:rPr>
          <w:rFonts w:asciiTheme="majorBidi" w:hAnsiTheme="majorBidi" w:cstheme="majorBidi"/>
          <w:sz w:val="30"/>
          <w:szCs w:val="30"/>
          <w:lang w:val="en-AU"/>
        </w:rPr>
        <w:t>COVID-19</w:t>
      </w:r>
      <w:r w:rsidR="001A331B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</w:t>
      </w:r>
      <w:r w:rsidR="00A00008">
        <w:rPr>
          <w:rFonts w:asciiTheme="majorBidi" w:hAnsiTheme="majorBidi" w:cstheme="majorBidi" w:hint="cs"/>
          <w:sz w:val="30"/>
          <w:szCs w:val="30"/>
          <w:cs/>
          <w:lang w:val="en-AU"/>
        </w:rPr>
        <w:t>ได้</w:t>
      </w:r>
      <w:r w:rsidRPr="00C12C46">
        <w:rPr>
          <w:rFonts w:asciiTheme="majorBidi" w:hAnsiTheme="majorBidi" w:cstheme="majorBidi" w:hint="cs"/>
          <w:sz w:val="30"/>
          <w:szCs w:val="30"/>
          <w:cs/>
          <w:lang w:val="en-AU"/>
        </w:rPr>
        <w:t>ขยายวงกว้างมากขึ้น</w:t>
      </w:r>
      <w:r w:rsidR="00192E8D">
        <w:rPr>
          <w:rFonts w:asciiTheme="majorBidi" w:hAnsiTheme="majorBidi" w:cstheme="majorBidi" w:hint="cs"/>
          <w:sz w:val="30"/>
          <w:szCs w:val="30"/>
          <w:cs/>
          <w:lang w:val="en-AU"/>
        </w:rPr>
        <w:t>ใน</w:t>
      </w:r>
      <w:r w:rsidR="00A00008" w:rsidRPr="00C12C46">
        <w:rPr>
          <w:rFonts w:asciiTheme="majorBidi" w:hAnsiTheme="majorBidi" w:cstheme="majorBidi" w:hint="cs"/>
          <w:sz w:val="30"/>
          <w:szCs w:val="30"/>
          <w:cs/>
          <w:lang w:val="en-AU"/>
        </w:rPr>
        <w:t>ประเทศไทยและหลายประเทศ</w:t>
      </w:r>
      <w:r w:rsidR="00A00008">
        <w:rPr>
          <w:rFonts w:asciiTheme="majorBidi" w:hAnsiTheme="majorBidi" w:cstheme="majorBidi" w:hint="cs"/>
          <w:sz w:val="30"/>
          <w:szCs w:val="30"/>
          <w:cs/>
          <w:lang w:val="en-AU"/>
        </w:rPr>
        <w:t>ที่</w:t>
      </w:r>
      <w:r w:rsidR="00A00008" w:rsidRPr="00C12C46">
        <w:rPr>
          <w:rFonts w:asciiTheme="majorBidi" w:hAnsiTheme="majorBidi" w:cstheme="majorBidi" w:hint="cs"/>
          <w:sz w:val="30"/>
          <w:szCs w:val="30"/>
          <w:cs/>
          <w:lang w:val="en-AU"/>
        </w:rPr>
        <w:t>กลุ่มบริษัท</w:t>
      </w:r>
      <w:r w:rsidR="00A00008">
        <w:rPr>
          <w:rFonts w:asciiTheme="majorBidi" w:hAnsiTheme="majorBidi" w:cstheme="majorBidi" w:hint="cs"/>
          <w:sz w:val="30"/>
          <w:szCs w:val="30"/>
          <w:cs/>
          <w:lang w:val="en-AU"/>
        </w:rPr>
        <w:t>ตั้ง</w:t>
      </w:r>
      <w:r w:rsidR="00A00008" w:rsidRPr="00C12C46">
        <w:rPr>
          <w:rFonts w:asciiTheme="majorBidi" w:hAnsiTheme="majorBidi" w:cstheme="majorBidi" w:hint="cs"/>
          <w:sz w:val="30"/>
          <w:szCs w:val="30"/>
          <w:cs/>
          <w:lang w:val="en-AU"/>
        </w:rPr>
        <w:t>อยู่</w:t>
      </w:r>
      <w:r w:rsidRPr="00C12C46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เป็นปัจจัยหนึ่งที่ส่งผลให้การบริโภคเนื้อสัตว์ของประชากรลดลง ทำให้ราคาตลาดของเนื้อสัตว์ปรับลดลงอย่างต่อเนื่อง โดยเฉพาะราคาสุกรในประเทศเวียดนามและประเทศไทย</w:t>
      </w:r>
    </w:p>
    <w:p w14:paraId="41DC0577" w14:textId="77777777" w:rsidR="00DB231B" w:rsidRPr="00DB231B" w:rsidRDefault="00DB231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7B1ED" w14:textId="55E29C39" w:rsidR="001E191E" w:rsidRPr="00913109" w:rsidRDefault="008A68D9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C12C46">
        <w:rPr>
          <w:rFonts w:asciiTheme="majorBidi" w:hAnsiTheme="majorBidi" w:cstheme="majorBidi"/>
          <w:sz w:val="30"/>
          <w:szCs w:val="30"/>
        </w:rPr>
        <w:t>1</w:t>
      </w:r>
      <w:r w:rsidR="00A332A5" w:rsidRPr="00502CA4">
        <w:rPr>
          <w:rFonts w:asciiTheme="majorBidi" w:hAnsiTheme="majorBidi" w:cstheme="majorBidi"/>
          <w:sz w:val="30"/>
          <w:szCs w:val="30"/>
        </w:rPr>
        <w:tab/>
      </w:r>
      <w:r w:rsidR="001E191E" w:rsidRPr="00502CA4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5081C589" w14:textId="16DE0518" w:rsidR="001E191E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lang w:val="en-US"/>
        </w:rPr>
      </w:pPr>
    </w:p>
    <w:p w14:paraId="501DCB6E" w14:textId="63E933B3" w:rsidR="006B2F18" w:rsidRDefault="006B2F18" w:rsidP="00805C7C">
      <w:pPr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กำไรต่อหุ้นสำหรับแต่ละ</w:t>
      </w:r>
      <w:r w:rsidRPr="007B685F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2E7E29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DE5AFE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6034FC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DE5AFE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คำนวณจาก</w:t>
      </w:r>
      <w:r w:rsidRPr="00DD7CDF">
        <w:rPr>
          <w:rFonts w:ascii="Angsana New" w:hAnsi="Angsana New" w:cs="Angsana New" w:hint="cs"/>
          <w:sz w:val="30"/>
          <w:szCs w:val="30"/>
          <w:cs/>
        </w:rPr>
        <w:t>กำไรสำหรับงวดที่เป็น</w:t>
      </w:r>
      <w:r w:rsidR="00A26044">
        <w:rPr>
          <w:rFonts w:ascii="Angsana New" w:hAnsi="Angsana New" w:cs="Angsana New"/>
          <w:sz w:val="30"/>
          <w:szCs w:val="30"/>
          <w:cs/>
        </w:rPr>
        <w:br/>
      </w:r>
      <w:r w:rsidRPr="00DD7CDF">
        <w:rPr>
          <w:rFonts w:ascii="Angsana New" w:hAnsi="Angsana New" w:cs="Angsana New" w:hint="cs"/>
          <w:sz w:val="30"/>
          <w:szCs w:val="30"/>
          <w:cs/>
        </w:rPr>
        <w:t>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AA67D0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D7CDF">
        <w:rPr>
          <w:rFonts w:ascii="Angsana New" w:hAnsi="Angsana New" w:cs="Angsana New" w:hint="cs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598E9D80" w14:textId="5F403280" w:rsidR="002D1F76" w:rsidRDefault="002D1F76" w:rsidP="006B2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DFE5AD6" w14:textId="09BF50B5" w:rsidR="00AF6F4A" w:rsidRDefault="00AF6F4A" w:rsidP="00A67BA7">
      <w:pPr>
        <w:tabs>
          <w:tab w:val="clear" w:pos="454"/>
        </w:tabs>
        <w:ind w:left="504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30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DE5AF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31EFB2C9" w14:textId="77777777" w:rsidR="00AF6F4A" w:rsidRPr="007A34F4" w:rsidRDefault="00AF6F4A" w:rsidP="00AF6F4A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AF6F4A" w:rsidRPr="007B685F" w14:paraId="093C3A79" w14:textId="77777777" w:rsidTr="00AC0F9D">
        <w:tc>
          <w:tcPr>
            <w:tcW w:w="2276" w:type="pct"/>
          </w:tcPr>
          <w:p w14:paraId="53AAAA33" w14:textId="77777777" w:rsidR="00AF6F4A" w:rsidRPr="007B685F" w:rsidRDefault="00AF6F4A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555056E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62360E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1648FDC5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AF6F4A" w:rsidRPr="007B685F" w14:paraId="33BAC0B0" w14:textId="77777777" w:rsidTr="00AC0F9D">
        <w:tc>
          <w:tcPr>
            <w:tcW w:w="2276" w:type="pct"/>
          </w:tcPr>
          <w:p w14:paraId="669BE781" w14:textId="77777777" w:rsidR="00AF6F4A" w:rsidRPr="007B685F" w:rsidRDefault="00AF6F4A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D3EDF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319FE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D0C8F9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F6F4A" w:rsidRPr="007B685F" w14:paraId="5582DB12" w14:textId="77777777" w:rsidTr="00AC0F9D">
        <w:tc>
          <w:tcPr>
            <w:tcW w:w="2276" w:type="pct"/>
          </w:tcPr>
          <w:p w14:paraId="1E7EFDAD" w14:textId="77777777" w:rsidR="00AF6F4A" w:rsidRPr="007B685F" w:rsidRDefault="00AF6F4A" w:rsidP="00AC0F9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D6923E" w14:textId="5BEA0D7A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51770" w14:textId="77777777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50DF09" w14:textId="3ED6D98A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9890A5A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5EED5F" w14:textId="4C4CAE42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53319" w14:textId="77777777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461AE7" w14:textId="29B44443" w:rsidR="00AF6F4A" w:rsidRPr="007B685F" w:rsidRDefault="00AF6F4A" w:rsidP="00AC0F9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F6F4A" w:rsidRPr="007B685F" w14:paraId="44631B39" w14:textId="77777777" w:rsidTr="00AC0F9D">
        <w:tc>
          <w:tcPr>
            <w:tcW w:w="2276" w:type="pct"/>
            <w:hideMark/>
          </w:tcPr>
          <w:p w14:paraId="181B2280" w14:textId="2D1ECDC8" w:rsidR="00AF6F4A" w:rsidRPr="007B685F" w:rsidRDefault="00AF6F4A" w:rsidP="00AC0F9D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9F63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4073D9F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4D3F4A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25D4FC2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0C99BF1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1705DE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ECFD364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5ED870F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F4A" w:rsidRPr="007B685F" w14:paraId="4B1F0606" w14:textId="77777777" w:rsidTr="002E5BBE">
        <w:tc>
          <w:tcPr>
            <w:tcW w:w="2276" w:type="pct"/>
            <w:hideMark/>
          </w:tcPr>
          <w:p w14:paraId="29182C34" w14:textId="77777777" w:rsidR="00AF6F4A" w:rsidRPr="007B685F" w:rsidRDefault="00AF6F4A" w:rsidP="00AC0F9D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1F64A035" w14:textId="794FF005" w:rsidR="00AF6F4A" w:rsidRPr="007B685F" w:rsidRDefault="00340711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(5,374)</w:t>
            </w:r>
          </w:p>
        </w:tc>
        <w:tc>
          <w:tcPr>
            <w:tcW w:w="140" w:type="pct"/>
          </w:tcPr>
          <w:p w14:paraId="7262D88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518E976" w14:textId="235026B0" w:rsidR="00AF6F4A" w:rsidRPr="007B685F" w:rsidRDefault="00794463" w:rsidP="002C4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7,475</w:t>
            </w:r>
          </w:p>
        </w:tc>
        <w:tc>
          <w:tcPr>
            <w:tcW w:w="147" w:type="pct"/>
          </w:tcPr>
          <w:p w14:paraId="37C145FC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CA6A087" w14:textId="76BAC4E3" w:rsidR="00AF6F4A" w:rsidRPr="007B685F" w:rsidRDefault="007853AC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CB2FA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1,032)</w:t>
            </w:r>
          </w:p>
        </w:tc>
        <w:tc>
          <w:tcPr>
            <w:tcW w:w="148" w:type="pct"/>
            <w:gridSpan w:val="3"/>
          </w:tcPr>
          <w:p w14:paraId="6F69158F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2D6D09D5" w14:textId="12B14609" w:rsidR="00AF6F4A" w:rsidRPr="007B685F" w:rsidRDefault="0079446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(1,131)</w:t>
            </w:r>
          </w:p>
        </w:tc>
      </w:tr>
      <w:tr w:rsidR="00AF6F4A" w:rsidRPr="007B685F" w14:paraId="515D056F" w14:textId="77777777" w:rsidTr="00AC0F9D">
        <w:tc>
          <w:tcPr>
            <w:tcW w:w="2276" w:type="pct"/>
            <w:hideMark/>
          </w:tcPr>
          <w:p w14:paraId="0036DF43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</w:tcPr>
          <w:p w14:paraId="541FC0F7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13AA35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1992024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A72CF4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185EA1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9719F3D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6F6B3D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F6F4A" w:rsidRPr="007B685F" w14:paraId="764C41B2" w14:textId="77777777" w:rsidTr="00AC0F9D">
        <w:tc>
          <w:tcPr>
            <w:tcW w:w="2276" w:type="pct"/>
            <w:hideMark/>
          </w:tcPr>
          <w:p w14:paraId="78A6491D" w14:textId="05078C1E" w:rsidR="00AF6F4A" w:rsidRPr="007B685F" w:rsidRDefault="00AF6F4A" w:rsidP="002B0CAE">
            <w:pPr>
              <w:tabs>
                <w:tab w:val="clear" w:pos="227"/>
                <w:tab w:val="clear" w:pos="454"/>
                <w:tab w:val="clear" w:pos="680"/>
              </w:tabs>
              <w:ind w:left="444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สำหรับงวดของหุ้นกู้ด้อยสิทธิ</w:t>
            </w:r>
          </w:p>
        </w:tc>
        <w:tc>
          <w:tcPr>
            <w:tcW w:w="572" w:type="pct"/>
          </w:tcPr>
          <w:p w14:paraId="1E4FDCEA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8DACEC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D3AA278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77C63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6FBDFC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7C3DCAA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FF5084C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F6F4A" w:rsidRPr="007B685F" w14:paraId="0E7F71BA" w14:textId="77777777" w:rsidTr="002E5BBE">
        <w:tc>
          <w:tcPr>
            <w:tcW w:w="2276" w:type="pct"/>
            <w:hideMark/>
          </w:tcPr>
          <w:p w14:paraId="66812DB1" w14:textId="332B3152" w:rsidR="00AF6F4A" w:rsidRPr="007B685F" w:rsidRDefault="00AF6F4A" w:rsidP="002B0CAE">
            <w:pPr>
              <w:tabs>
                <w:tab w:val="clear" w:pos="227"/>
                <w:tab w:val="clear" w:pos="454"/>
                <w:tab w:val="clear" w:pos="680"/>
              </w:tabs>
              <w:ind w:left="444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2CC07" w14:textId="55B5861F" w:rsidR="00AF6F4A" w:rsidRPr="007B685F" w:rsidRDefault="00C60D7F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(151)</w:t>
            </w:r>
          </w:p>
        </w:tc>
        <w:tc>
          <w:tcPr>
            <w:tcW w:w="140" w:type="pct"/>
          </w:tcPr>
          <w:p w14:paraId="4019CB29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3BA96" w14:textId="52837293" w:rsidR="00AF6F4A" w:rsidRPr="007B685F" w:rsidRDefault="00794463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(152)</w:t>
            </w:r>
          </w:p>
        </w:tc>
        <w:tc>
          <w:tcPr>
            <w:tcW w:w="147" w:type="pct"/>
          </w:tcPr>
          <w:p w14:paraId="1669EC6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EF212" w14:textId="06B17942" w:rsidR="00AF6F4A" w:rsidRPr="007B685F" w:rsidRDefault="0038713C" w:rsidP="002C4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(151)</w:t>
            </w:r>
          </w:p>
        </w:tc>
        <w:tc>
          <w:tcPr>
            <w:tcW w:w="148" w:type="pct"/>
            <w:gridSpan w:val="3"/>
          </w:tcPr>
          <w:p w14:paraId="04B9A7C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583D5" w14:textId="5D94D6DA" w:rsidR="00AF6F4A" w:rsidRPr="007B685F" w:rsidRDefault="00794463" w:rsidP="002C4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(152)</w:t>
            </w:r>
          </w:p>
        </w:tc>
      </w:tr>
      <w:tr w:rsidR="00565BC5" w:rsidRPr="007B685F" w14:paraId="4FC19E52" w14:textId="77777777" w:rsidTr="006E7EDA">
        <w:tc>
          <w:tcPr>
            <w:tcW w:w="2276" w:type="pct"/>
          </w:tcPr>
          <w:p w14:paraId="43566C63" w14:textId="47F4C3F2" w:rsidR="00565BC5" w:rsidRPr="007B685F" w:rsidRDefault="006E7ED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</w:tcPr>
          <w:p w14:paraId="6588EFC6" w14:textId="77777777" w:rsidR="00565BC5" w:rsidRDefault="00565BC5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16368A7" w14:textId="77777777" w:rsidR="00565BC5" w:rsidRPr="007B685F" w:rsidRDefault="00565BC5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right w:val="nil"/>
            </w:tcBorders>
          </w:tcPr>
          <w:p w14:paraId="6DB2B3D2" w14:textId="77777777" w:rsidR="00565BC5" w:rsidRDefault="00565BC5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A9615E" w14:textId="77777777" w:rsidR="00565BC5" w:rsidRPr="007B685F" w:rsidRDefault="00565BC5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2C094A83" w14:textId="77777777" w:rsidR="00565BC5" w:rsidRDefault="00565BC5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7B7C44B3" w14:textId="77777777" w:rsidR="00565BC5" w:rsidRPr="007B685F" w:rsidRDefault="00565BC5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</w:tcPr>
          <w:p w14:paraId="6964814F" w14:textId="77777777" w:rsidR="00565BC5" w:rsidRDefault="00565BC5" w:rsidP="00244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F6F4A" w:rsidRPr="007B685F" w14:paraId="2385B459" w14:textId="77777777" w:rsidTr="00AC0F9D">
        <w:tc>
          <w:tcPr>
            <w:tcW w:w="2276" w:type="pct"/>
          </w:tcPr>
          <w:p w14:paraId="00069463" w14:textId="1C717727" w:rsidR="00AF6F4A" w:rsidRPr="007B685F" w:rsidRDefault="00AF6F4A" w:rsidP="006E7E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24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77739D0" w14:textId="750DDD14" w:rsidR="00AF6F4A" w:rsidRPr="007B685F" w:rsidRDefault="00C60D7F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</w:t>
            </w:r>
            <w:r w:rsidR="000E7C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,525)</w:t>
            </w:r>
          </w:p>
        </w:tc>
        <w:tc>
          <w:tcPr>
            <w:tcW w:w="140" w:type="pct"/>
          </w:tcPr>
          <w:p w14:paraId="53F19B9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76EB75E5" w14:textId="09861E5C" w:rsidR="00AF6F4A" w:rsidRPr="002606E5" w:rsidRDefault="00794463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7,323</w:t>
            </w:r>
          </w:p>
        </w:tc>
        <w:tc>
          <w:tcPr>
            <w:tcW w:w="147" w:type="pct"/>
          </w:tcPr>
          <w:p w14:paraId="4216D218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0086BEF6" w14:textId="620FF5DB" w:rsidR="00AF6F4A" w:rsidRPr="007B685F" w:rsidRDefault="0038713C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(1,183)</w:t>
            </w:r>
          </w:p>
        </w:tc>
        <w:tc>
          <w:tcPr>
            <w:tcW w:w="148" w:type="pct"/>
            <w:gridSpan w:val="3"/>
          </w:tcPr>
          <w:p w14:paraId="4C58877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7B5268A6" w14:textId="567FF411" w:rsidR="00AF6F4A" w:rsidRPr="002606E5" w:rsidRDefault="0079446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(1,283)</w:t>
            </w:r>
          </w:p>
        </w:tc>
      </w:tr>
      <w:tr w:rsidR="00AF6F4A" w:rsidRPr="007B685F" w14:paraId="6BFAE17F" w14:textId="77777777" w:rsidTr="00AC0F9D">
        <w:tc>
          <w:tcPr>
            <w:tcW w:w="2276" w:type="pct"/>
          </w:tcPr>
          <w:p w14:paraId="5B64808A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9A40F8A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5F50011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03106B57" w14:textId="77777777" w:rsidR="00AF6F4A" w:rsidRPr="002606E5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F28FF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1F88F84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4A8AF1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6516776" w14:textId="77777777" w:rsidR="00AF6F4A" w:rsidRPr="002606E5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F4A" w:rsidRPr="007B685F" w14:paraId="374E6174" w14:textId="77777777" w:rsidTr="00AC0F9D">
        <w:tc>
          <w:tcPr>
            <w:tcW w:w="2276" w:type="pct"/>
          </w:tcPr>
          <w:p w14:paraId="12A9B7DB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13FF03A2" w14:textId="74831F45" w:rsidR="00AF6F4A" w:rsidRPr="00FE2611" w:rsidRDefault="00E12B6A" w:rsidP="0071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715A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5A5C" w:rsidRPr="00715A5C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0" w:type="pct"/>
          </w:tcPr>
          <w:p w14:paraId="393B24BC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FD13B2" w14:textId="4CF42C40" w:rsidR="00AF6F4A" w:rsidRPr="00C42562" w:rsidRDefault="00794463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03E94D83" w14:textId="77777777" w:rsidR="00AF6F4A" w:rsidRPr="0064699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284F56C2" w14:textId="0AAD6F9D" w:rsidR="00AF6F4A" w:rsidRPr="0064699A" w:rsidRDefault="0038713C" w:rsidP="00E1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5D4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06C024DA" w14:textId="77777777" w:rsidR="00AF6F4A" w:rsidRPr="0064699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1452608B" w14:textId="45CDF6B8" w:rsidR="00AF6F4A" w:rsidRPr="0064699A" w:rsidRDefault="0079446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9F6352" w:rsidRPr="007B685F" w14:paraId="4142094E" w14:textId="77777777" w:rsidTr="009F6352">
        <w:tc>
          <w:tcPr>
            <w:tcW w:w="2276" w:type="pct"/>
          </w:tcPr>
          <w:p w14:paraId="06E43872" w14:textId="23DAB62F" w:rsidR="009F6352" w:rsidRPr="00FC3F9A" w:rsidRDefault="009F6352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C561D97" w14:textId="77777777" w:rsidR="009F6352" w:rsidRDefault="009F6352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BA2232" w14:textId="77777777" w:rsidR="009F6352" w:rsidRPr="007B685F" w:rsidRDefault="009F635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15BE80DA" w14:textId="77777777" w:rsidR="009F6352" w:rsidRDefault="009F6352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61F6DF" w14:textId="77777777" w:rsidR="009F6352" w:rsidRPr="0064699A" w:rsidRDefault="009F635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7148B462" w14:textId="77777777" w:rsidR="009F6352" w:rsidRDefault="009F635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D3CF89C" w14:textId="77777777" w:rsidR="009F6352" w:rsidRPr="0064699A" w:rsidRDefault="009F635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771A2673" w14:textId="77777777" w:rsidR="009F6352" w:rsidRDefault="009F635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F6F4A" w:rsidRPr="007B685F" w14:paraId="683264E9" w14:textId="77777777" w:rsidTr="00AC0F9D">
        <w:tc>
          <w:tcPr>
            <w:tcW w:w="2276" w:type="pct"/>
          </w:tcPr>
          <w:p w14:paraId="67806B93" w14:textId="4C16DAF5" w:rsidR="00AF6F4A" w:rsidRPr="007B685F" w:rsidRDefault="00AF6F4A" w:rsidP="009F6352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left="13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44ABE542" w14:textId="63683146" w:rsidR="00AF6F4A" w:rsidRPr="007B685F" w:rsidRDefault="006C0B32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</w:t>
            </w:r>
            <w:r w:rsidR="00E12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186DC5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DBE998A" w14:textId="27893FEF" w:rsidR="00AF6F4A" w:rsidRPr="00C42562" w:rsidRDefault="00794463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7,383</w:t>
            </w:r>
          </w:p>
        </w:tc>
        <w:tc>
          <w:tcPr>
            <w:tcW w:w="147" w:type="pct"/>
          </w:tcPr>
          <w:p w14:paraId="141530F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0C04CBC1" w14:textId="1483825D" w:rsidR="00AF6F4A" w:rsidRPr="007B685F" w:rsidRDefault="0038713C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(1,183)</w:t>
            </w:r>
          </w:p>
        </w:tc>
        <w:tc>
          <w:tcPr>
            <w:tcW w:w="148" w:type="pct"/>
            <w:gridSpan w:val="3"/>
          </w:tcPr>
          <w:p w14:paraId="2F0951ED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1398CE63" w14:textId="19BDD32B" w:rsidR="00AF6F4A" w:rsidRPr="002606E5" w:rsidRDefault="0079446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(1,283)</w:t>
            </w:r>
          </w:p>
        </w:tc>
      </w:tr>
      <w:tr w:rsidR="00471BB4" w:rsidRPr="007B685F" w14:paraId="1142E42E" w14:textId="77777777" w:rsidTr="00471BB4">
        <w:tc>
          <w:tcPr>
            <w:tcW w:w="2276" w:type="pct"/>
          </w:tcPr>
          <w:p w14:paraId="092AC3F2" w14:textId="77777777" w:rsidR="00471BB4" w:rsidRPr="00FC3F9A" w:rsidRDefault="00471BB4" w:rsidP="007B4BA2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8ABBE48" w14:textId="77777777" w:rsidR="00471BB4" w:rsidRDefault="00471BB4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FAF9FCD" w14:textId="77777777" w:rsidR="00471BB4" w:rsidRPr="007B685F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0F927EE6" w14:textId="77777777" w:rsidR="00471BB4" w:rsidRDefault="00471BB4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1B081D" w14:textId="77777777" w:rsidR="00471BB4" w:rsidRPr="007B685F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6212E9BE" w14:textId="77777777" w:rsidR="00471BB4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A9E1A7C" w14:textId="77777777" w:rsidR="00471BB4" w:rsidRPr="007B685F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6E6AC635" w14:textId="77777777" w:rsidR="00471BB4" w:rsidRDefault="00471BB4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F4A" w:rsidRPr="007B685F" w14:paraId="2CC1A5EF" w14:textId="77777777" w:rsidTr="001E19EE">
        <w:tc>
          <w:tcPr>
            <w:tcW w:w="2276" w:type="pct"/>
          </w:tcPr>
          <w:p w14:paraId="1FC06E7B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345B2D71" w14:textId="77777777" w:rsidR="00AF6F4A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8EB09D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5BE54303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548B5FE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17A73F7" w14:textId="77777777" w:rsidR="00AF6F4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1BFA864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10ABE01E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F4A" w:rsidRPr="007B685F" w14:paraId="78C345A1" w14:textId="77777777" w:rsidTr="001E19EE">
        <w:tc>
          <w:tcPr>
            <w:tcW w:w="2276" w:type="pct"/>
          </w:tcPr>
          <w:p w14:paraId="1C077CCC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664B4FB6" w14:textId="77777777" w:rsidR="00AF6F4A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23DDC65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4A3D0261" w14:textId="77777777" w:rsidR="00AF6F4A" w:rsidRPr="007B685F" w:rsidRDefault="00AF6F4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912E7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9B03BEF" w14:textId="77777777" w:rsidR="00AF6F4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8F81C3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415F1C08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23B4A" w:rsidRPr="007B685F" w14:paraId="0D7D90C4" w14:textId="77777777" w:rsidTr="00A464C8">
        <w:tc>
          <w:tcPr>
            <w:tcW w:w="2276" w:type="pct"/>
            <w:hideMark/>
          </w:tcPr>
          <w:p w14:paraId="765332D0" w14:textId="77777777" w:rsidR="00623B4A" w:rsidRPr="007B685F" w:rsidRDefault="00623B4A" w:rsidP="004940BB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  <w:shd w:val="clear" w:color="auto" w:fill="auto"/>
          </w:tcPr>
          <w:p w14:paraId="70D1432E" w14:textId="19290BDC" w:rsidR="00623B4A" w:rsidRPr="007B685F" w:rsidRDefault="00C656B8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F73A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7075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F73A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270B3206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8AE2D3" w14:textId="2220E1A4" w:rsidR="00623B4A" w:rsidRPr="007B685F" w:rsidRDefault="009144D3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F50394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51" w:type="pct"/>
            <w:gridSpan w:val="2"/>
          </w:tcPr>
          <w:p w14:paraId="322C9FE8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4FF4671" w14:textId="2CD9385E" w:rsidR="00623B4A" w:rsidRPr="007B685F" w:rsidRDefault="00A55180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14:paraId="003E61FA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74417049" w14:textId="0BE9A3C5" w:rsidR="00623B4A" w:rsidRPr="007B685F" w:rsidRDefault="009144D3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40C0D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623B4A" w:rsidRPr="007B685F" w14:paraId="3E60C23E" w14:textId="77777777" w:rsidTr="00A464C8">
        <w:tc>
          <w:tcPr>
            <w:tcW w:w="2276" w:type="pct"/>
            <w:hideMark/>
          </w:tcPr>
          <w:p w14:paraId="252774D0" w14:textId="77777777" w:rsidR="00623B4A" w:rsidRPr="007B685F" w:rsidRDefault="00623B4A" w:rsidP="004940BB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5B91F95" w14:textId="04B02544" w:rsidR="00623B4A" w:rsidRPr="007B685F" w:rsidRDefault="00FE6EA1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52DE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7075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F15B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59FD9708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7097EA24" w14:textId="43DE8919" w:rsidR="00623B4A" w:rsidRPr="007B685F" w:rsidRDefault="009144D3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  <w:tc>
          <w:tcPr>
            <w:tcW w:w="151" w:type="pct"/>
            <w:gridSpan w:val="2"/>
          </w:tcPr>
          <w:p w14:paraId="0EFE57EC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4E7FC17D" w14:textId="36A70E41" w:rsidR="00623B4A" w:rsidRPr="007B685F" w:rsidRDefault="00A55180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162EC090" w14:textId="77777777" w:rsidR="00623B4A" w:rsidRPr="007B685F" w:rsidRDefault="00623B4A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</w:tcPr>
          <w:p w14:paraId="1A9E1A39" w14:textId="6D67C910" w:rsidR="00623B4A" w:rsidRPr="007B685F" w:rsidRDefault="009144D3" w:rsidP="00623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F6F4A" w:rsidRPr="007B685F" w14:paraId="56AD95FB" w14:textId="77777777" w:rsidTr="00A464C8">
        <w:tc>
          <w:tcPr>
            <w:tcW w:w="2276" w:type="pct"/>
          </w:tcPr>
          <w:p w14:paraId="21088D95" w14:textId="77777777" w:rsidR="00AF6F4A" w:rsidRPr="007B685F" w:rsidRDefault="00AF6F4A" w:rsidP="004940BB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C446D" w14:textId="53BA78AF" w:rsidR="00AF6F4A" w:rsidRDefault="00D1082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1CF4">
              <w:rPr>
                <w:rFonts w:ascii="Angsana New" w:hAnsi="Angsana New" w:cs="Angsana New"/>
                <w:sz w:val="30"/>
                <w:szCs w:val="30"/>
              </w:rPr>
              <w:t>198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D49E56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36F1CDFF" w14:textId="33E5B25A" w:rsidR="00AF6F4A" w:rsidRPr="007B685F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50394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151" w:type="pct"/>
            <w:gridSpan w:val="2"/>
          </w:tcPr>
          <w:p w14:paraId="757890F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2D5E5210" w14:textId="6A52768C" w:rsidR="00AF6F4A" w:rsidRDefault="00D36C90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55180">
              <w:rPr>
                <w:rFonts w:ascii="Angsana New" w:hAnsi="Angsana New" w:cs="Angsana New"/>
                <w:sz w:val="30"/>
                <w:szCs w:val="30"/>
              </w:rPr>
              <w:t>198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67EECE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524F01" w14:textId="454B4463" w:rsidR="00AF6F4A" w:rsidRPr="007B685F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40C0D">
              <w:rPr>
                <w:rFonts w:ascii="Angsana New" w:hAnsi="Angsana New" w:cs="Angsana New"/>
                <w:sz w:val="30"/>
                <w:szCs w:val="30"/>
              </w:rPr>
              <w:t>109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F6F4A" w:rsidRPr="007B685F" w14:paraId="30B833A8" w14:textId="77777777" w:rsidTr="00A464C8">
        <w:tc>
          <w:tcPr>
            <w:tcW w:w="2276" w:type="pct"/>
          </w:tcPr>
          <w:p w14:paraId="5C5F9600" w14:textId="77777777" w:rsidR="00AF6F4A" w:rsidRDefault="00AF6F4A" w:rsidP="00AC0F9D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5A0A5358" w14:textId="28B81E30" w:rsidR="00AF6F4A" w:rsidRPr="00EE560B" w:rsidRDefault="00810C3D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7,964</w:t>
            </w:r>
          </w:p>
        </w:tc>
        <w:tc>
          <w:tcPr>
            <w:tcW w:w="140" w:type="pct"/>
          </w:tcPr>
          <w:p w14:paraId="592C2C89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B56E3F" w14:textId="75BD584A" w:rsidR="00AF6F4A" w:rsidRPr="0042307F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0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8,076</w:t>
            </w:r>
          </w:p>
        </w:tc>
        <w:tc>
          <w:tcPr>
            <w:tcW w:w="151" w:type="pct"/>
            <w:gridSpan w:val="2"/>
          </w:tcPr>
          <w:p w14:paraId="61531EA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4CCB0C16" w14:textId="2340854C" w:rsidR="00AF6F4A" w:rsidRPr="00ED25B2" w:rsidRDefault="00A55180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D70B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145" w:type="pct"/>
            <w:gridSpan w:val="2"/>
          </w:tcPr>
          <w:p w14:paraId="249B7CAA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</w:tcPr>
          <w:p w14:paraId="7C0A42F9" w14:textId="6ACE05E0" w:rsidR="00AF6F4A" w:rsidRPr="0042307F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0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8,502</w:t>
            </w:r>
          </w:p>
        </w:tc>
      </w:tr>
      <w:tr w:rsidR="00AF6F4A" w:rsidRPr="007B685F" w14:paraId="38DBEB3F" w14:textId="77777777" w:rsidTr="00A464C8">
        <w:tc>
          <w:tcPr>
            <w:tcW w:w="2276" w:type="pct"/>
          </w:tcPr>
          <w:p w14:paraId="25A28EC5" w14:textId="77777777" w:rsidR="00AF6F4A" w:rsidRDefault="00AF6F4A" w:rsidP="00AC0F9D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BF421" w14:textId="5D5AB535" w:rsidR="00AF6F4A" w:rsidRPr="00AA3FE5" w:rsidRDefault="00CB14D4" w:rsidP="00CB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C16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0" w:type="pct"/>
          </w:tcPr>
          <w:p w14:paraId="44E18AA7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1B90FB64" w14:textId="242353B0" w:rsidR="00AF6F4A" w:rsidRPr="00ED25B2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51" w:type="pct"/>
            <w:gridSpan w:val="2"/>
          </w:tcPr>
          <w:p w14:paraId="2408F33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06663356" w14:textId="2DB4A293" w:rsidR="00AF6F4A" w:rsidRDefault="003C2602" w:rsidP="00E1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45" w:type="pct"/>
            <w:gridSpan w:val="2"/>
          </w:tcPr>
          <w:p w14:paraId="19CC14E1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549BCC7" w14:textId="6A7CAD9B" w:rsidR="00AF6F4A" w:rsidRPr="00ED25B2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</w:tr>
      <w:tr w:rsidR="00AF6F4A" w:rsidRPr="007B685F" w14:paraId="4A234B95" w14:textId="77777777" w:rsidTr="00A464C8">
        <w:tc>
          <w:tcPr>
            <w:tcW w:w="2276" w:type="pct"/>
          </w:tcPr>
          <w:p w14:paraId="67DC9844" w14:textId="77777777" w:rsidR="00AF6F4A" w:rsidRDefault="00AF6F4A" w:rsidP="00AC0F9D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CA5461" w14:textId="7FF42B15" w:rsidR="00AF6F4A" w:rsidRPr="00EE560B" w:rsidRDefault="00E12B6A" w:rsidP="00F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7,964</w:t>
            </w:r>
          </w:p>
        </w:tc>
        <w:tc>
          <w:tcPr>
            <w:tcW w:w="140" w:type="pct"/>
          </w:tcPr>
          <w:p w14:paraId="3113C164" w14:textId="77777777" w:rsidR="00AF6F4A" w:rsidRPr="00EE560B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5DEEDCFD" w14:textId="102151E7" w:rsidR="00AF6F4A" w:rsidRPr="00EE560B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8,310</w:t>
            </w:r>
          </w:p>
        </w:tc>
        <w:tc>
          <w:tcPr>
            <w:tcW w:w="151" w:type="pct"/>
            <w:gridSpan w:val="2"/>
          </w:tcPr>
          <w:p w14:paraId="2FA0B093" w14:textId="77777777" w:rsidR="00AF6F4A" w:rsidRPr="00EE560B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</w:tcPr>
          <w:p w14:paraId="42A2C900" w14:textId="4225F008" w:rsidR="00AF6F4A" w:rsidRPr="00EE560B" w:rsidRDefault="00A13082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3C26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145" w:type="pct"/>
            <w:gridSpan w:val="2"/>
          </w:tcPr>
          <w:p w14:paraId="7A05D76B" w14:textId="77777777" w:rsidR="00AF6F4A" w:rsidRPr="00EE560B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261C95" w14:textId="2D369EEC" w:rsidR="00AF6F4A" w:rsidRPr="00EE560B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8,736</w:t>
            </w:r>
          </w:p>
        </w:tc>
      </w:tr>
      <w:tr w:rsidR="00AF6F4A" w:rsidRPr="007B685F" w14:paraId="099B277F" w14:textId="77777777" w:rsidTr="00A464C8">
        <w:trPr>
          <w:trHeight w:val="331"/>
        </w:trPr>
        <w:tc>
          <w:tcPr>
            <w:tcW w:w="2276" w:type="pct"/>
          </w:tcPr>
          <w:p w14:paraId="47176999" w14:textId="77777777" w:rsidR="00AF6F4A" w:rsidRDefault="00AF6F4A" w:rsidP="00AC0F9D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83ADD95" w14:textId="77777777" w:rsidR="00AF6F4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5539684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62C20351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806319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30A833CF" w14:textId="77777777" w:rsidR="00AF6F4A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3FD86584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BBB4035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6F4A" w:rsidRPr="007B685F" w14:paraId="351F571A" w14:textId="77777777" w:rsidTr="00A464C8">
        <w:tc>
          <w:tcPr>
            <w:tcW w:w="2276" w:type="pct"/>
          </w:tcPr>
          <w:p w14:paraId="2046D887" w14:textId="79D10883" w:rsidR="00AF6F4A" w:rsidRDefault="00AF6F4A" w:rsidP="00AC0F9D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595E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ต่อหุ้น</w:t>
            </w:r>
            <w:r w:rsidR="002344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2344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ED7F05" w14:textId="335379D9" w:rsidR="00AF6F4A" w:rsidRDefault="00BD2D99" w:rsidP="00D77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748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2A2EC3B3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</w:tcPr>
          <w:p w14:paraId="5F167E8B" w14:textId="67EB1C62" w:rsidR="00AF6F4A" w:rsidRPr="007B685F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0.91</w:t>
            </w:r>
          </w:p>
        </w:tc>
        <w:tc>
          <w:tcPr>
            <w:tcW w:w="151" w:type="pct"/>
            <w:gridSpan w:val="2"/>
          </w:tcPr>
          <w:p w14:paraId="7D01968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40F79DF1" w14:textId="1B407023" w:rsidR="00AF6F4A" w:rsidRPr="00C42D7D" w:rsidRDefault="00616BA8" w:rsidP="00F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3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(0.1</w:t>
            </w:r>
            <w:r w:rsidR="00D36F6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767300B0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4EE4D7C" w14:textId="24FAAA63" w:rsidR="00AF6F4A" w:rsidRPr="00C42D7D" w:rsidRDefault="009144D3" w:rsidP="00F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(0.15)</w:t>
            </w:r>
          </w:p>
        </w:tc>
      </w:tr>
      <w:tr w:rsidR="00AF6F4A" w:rsidRPr="007B685F" w14:paraId="518A282C" w14:textId="77777777" w:rsidTr="00A464C8">
        <w:tc>
          <w:tcPr>
            <w:tcW w:w="2276" w:type="pct"/>
          </w:tcPr>
          <w:p w14:paraId="0E5D5E1C" w14:textId="7F65BA43" w:rsidR="00AF6F4A" w:rsidRPr="007B685F" w:rsidRDefault="00AF6F4A" w:rsidP="00AC0F9D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595E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Pr="00FC3F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00D99" w14:textId="3F5A2DC7" w:rsidR="00AF6F4A" w:rsidRDefault="00BD2D99" w:rsidP="00D77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(0.6</w:t>
            </w:r>
            <w:r w:rsidR="002C24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4A466D9D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AE8015F" w14:textId="3AECCC4B" w:rsidR="00AF6F4A" w:rsidRPr="002606E5" w:rsidRDefault="009144D3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0.89</w:t>
            </w:r>
          </w:p>
        </w:tc>
        <w:tc>
          <w:tcPr>
            <w:tcW w:w="151" w:type="pct"/>
            <w:gridSpan w:val="2"/>
          </w:tcPr>
          <w:p w14:paraId="01894B1E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137AD2" w14:textId="4FD40F66" w:rsidR="00AF6F4A" w:rsidRPr="00C42D7D" w:rsidRDefault="00616BA8" w:rsidP="00F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3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(0.1</w:t>
            </w:r>
            <w:r w:rsidR="00AC35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055B7142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0149AFA" w14:textId="0E796A34" w:rsidR="00AF6F4A" w:rsidRPr="002606E5" w:rsidRDefault="009144D3" w:rsidP="00F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(0.15)</w:t>
            </w:r>
          </w:p>
        </w:tc>
      </w:tr>
    </w:tbl>
    <w:p w14:paraId="042448E9" w14:textId="243A40FC" w:rsidR="000E61FB" w:rsidRDefault="000E61FB" w:rsidP="00886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9FA6C8D" w14:textId="1449B724" w:rsidR="006B2F18" w:rsidRDefault="006B2F18" w:rsidP="008D08AD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 w:rsidR="002E5B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2E5B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21FFD1B1" w14:textId="77777777" w:rsidR="006B2F18" w:rsidRPr="00D13C50" w:rsidRDefault="006B2F18" w:rsidP="006B2F18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6B2F18" w:rsidRPr="007B685F" w14:paraId="33587D53" w14:textId="77777777" w:rsidTr="00AC0F9D">
        <w:tc>
          <w:tcPr>
            <w:tcW w:w="2276" w:type="pct"/>
          </w:tcPr>
          <w:p w14:paraId="37232887" w14:textId="77777777" w:rsidR="006B2F18" w:rsidRPr="007B685F" w:rsidRDefault="006B2F18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5AD68B92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B559A5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0F3D0794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B2F18" w:rsidRPr="007B685F" w14:paraId="20ED4926" w14:textId="77777777" w:rsidTr="00AC0F9D">
        <w:tc>
          <w:tcPr>
            <w:tcW w:w="2276" w:type="pct"/>
          </w:tcPr>
          <w:p w14:paraId="64CCBAB5" w14:textId="77777777" w:rsidR="006B2F18" w:rsidRPr="007B685F" w:rsidRDefault="006B2F18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39EA1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89370A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116F71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2F18" w:rsidRPr="007B685F" w14:paraId="1F33A7F4" w14:textId="77777777" w:rsidTr="00AC0F9D">
        <w:tc>
          <w:tcPr>
            <w:tcW w:w="2276" w:type="pct"/>
          </w:tcPr>
          <w:p w14:paraId="4A1BFD76" w14:textId="77777777" w:rsidR="006B2F18" w:rsidRPr="007B685F" w:rsidRDefault="006B2F18" w:rsidP="006B2F1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D77CB9" w14:textId="01F3D402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8B6B" w14:textId="77777777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6942EA" w14:textId="1621C0CA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A38E9F2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73A1B5" w14:textId="689F73A9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90D1" w14:textId="77777777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3389A0" w14:textId="50E2039E" w:rsidR="006B2F18" w:rsidRPr="007B685F" w:rsidRDefault="006B2F18" w:rsidP="006B2F18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B2F18" w:rsidRPr="007B685F" w14:paraId="625843BB" w14:textId="77777777" w:rsidTr="00AC0F9D">
        <w:tc>
          <w:tcPr>
            <w:tcW w:w="2276" w:type="pct"/>
            <w:hideMark/>
          </w:tcPr>
          <w:p w14:paraId="1BBEF38A" w14:textId="77777777" w:rsidR="006B2F18" w:rsidRPr="007B685F" w:rsidRDefault="006B2F18" w:rsidP="00D25B07">
            <w:pPr>
              <w:tabs>
                <w:tab w:val="left" w:pos="54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0791BBF2" w14:textId="77777777" w:rsidR="006B2F18" w:rsidRPr="007B685F" w:rsidRDefault="006B2F18" w:rsidP="00AC0F9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CE3D8F9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C07D326" w14:textId="77777777" w:rsidR="006B2F18" w:rsidRPr="007B685F" w:rsidRDefault="006B2F18" w:rsidP="00AC0F9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C3B09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8B1A722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7265752D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94D3789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B2F18" w:rsidRPr="007B685F" w14:paraId="4FFBBF2A" w14:textId="77777777" w:rsidTr="008A1DC1">
        <w:tc>
          <w:tcPr>
            <w:tcW w:w="2276" w:type="pct"/>
            <w:hideMark/>
          </w:tcPr>
          <w:p w14:paraId="6F2B4947" w14:textId="77777777" w:rsidR="006B2F18" w:rsidRPr="007B685F" w:rsidRDefault="006B2F18" w:rsidP="00D25B07">
            <w:pPr>
              <w:tabs>
                <w:tab w:val="clear" w:pos="227"/>
                <w:tab w:val="left" w:pos="121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  <w:shd w:val="clear" w:color="auto" w:fill="auto"/>
          </w:tcPr>
          <w:p w14:paraId="6AA71BA8" w14:textId="04011799" w:rsidR="006B2F18" w:rsidRPr="007B685F" w:rsidRDefault="00746EE3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6,308</w:t>
            </w:r>
          </w:p>
        </w:tc>
        <w:tc>
          <w:tcPr>
            <w:tcW w:w="140" w:type="pct"/>
          </w:tcPr>
          <w:p w14:paraId="27DCE768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0A63F6B" w14:textId="447AFCE9" w:rsidR="006B2F18" w:rsidRPr="007B685F" w:rsidRDefault="00C5612F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19,614</w:t>
            </w:r>
          </w:p>
        </w:tc>
        <w:tc>
          <w:tcPr>
            <w:tcW w:w="147" w:type="pct"/>
          </w:tcPr>
          <w:p w14:paraId="64DBE660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321F067" w14:textId="3B0F953F" w:rsidR="006B2F18" w:rsidRPr="007B685F" w:rsidRDefault="00746EE3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3,266</w:t>
            </w:r>
          </w:p>
        </w:tc>
        <w:tc>
          <w:tcPr>
            <w:tcW w:w="148" w:type="pct"/>
            <w:gridSpan w:val="3"/>
          </w:tcPr>
          <w:p w14:paraId="28107F1A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BE8E090" w14:textId="5B8BEAD4" w:rsidR="006B2F18" w:rsidRPr="007B685F" w:rsidRDefault="00C5612F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3,806</w:t>
            </w:r>
          </w:p>
        </w:tc>
      </w:tr>
      <w:tr w:rsidR="006B2F18" w:rsidRPr="007B685F" w14:paraId="62AE66A3" w14:textId="77777777" w:rsidTr="00A56BE2">
        <w:tc>
          <w:tcPr>
            <w:tcW w:w="2276" w:type="pct"/>
            <w:hideMark/>
          </w:tcPr>
          <w:p w14:paraId="07E199B5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  <w:shd w:val="clear" w:color="auto" w:fill="auto"/>
          </w:tcPr>
          <w:p w14:paraId="74D27A5C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9AD11CF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F910BBE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A7C2DD2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F6BB2A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4C7706FC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D53CB64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B2F18" w:rsidRPr="007B685F" w14:paraId="65D8AF71" w14:textId="77777777" w:rsidTr="00A56BE2">
        <w:tc>
          <w:tcPr>
            <w:tcW w:w="2276" w:type="pct"/>
            <w:hideMark/>
          </w:tcPr>
          <w:p w14:paraId="57A4549A" w14:textId="39DE764C" w:rsidR="006B2F18" w:rsidRPr="007B685F" w:rsidRDefault="006B2F18" w:rsidP="00D34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35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สำหรับงวดของหุ้นกู้ด้อยสิทธิ</w:t>
            </w:r>
          </w:p>
        </w:tc>
        <w:tc>
          <w:tcPr>
            <w:tcW w:w="572" w:type="pct"/>
            <w:shd w:val="clear" w:color="auto" w:fill="auto"/>
          </w:tcPr>
          <w:p w14:paraId="564E8C88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E722F86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D95F3A9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CB154EA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136987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5C435B0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34C6C04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B2F18" w:rsidRPr="007B685F" w14:paraId="0C36CCFE" w14:textId="77777777" w:rsidTr="00A56BE2">
        <w:tc>
          <w:tcPr>
            <w:tcW w:w="2276" w:type="pct"/>
            <w:hideMark/>
          </w:tcPr>
          <w:p w14:paraId="44CF61A9" w14:textId="0B08AC72" w:rsidR="006B2F18" w:rsidRPr="007B685F" w:rsidRDefault="006B2F18" w:rsidP="00D34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35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2618A" w14:textId="0241635B" w:rsidR="006B2F18" w:rsidRPr="007B685F" w:rsidRDefault="00746EE3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</w:t>
            </w:r>
            <w:r w:rsidR="00BD66A2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21C4E079" w14:textId="77777777" w:rsidR="006B2F18" w:rsidRPr="007B685F" w:rsidRDefault="006B2F18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446AB" w14:textId="12ADAA6A" w:rsidR="006B2F18" w:rsidRPr="007B685F" w:rsidRDefault="00C5612F" w:rsidP="006B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(451)</w:t>
            </w:r>
          </w:p>
        </w:tc>
        <w:tc>
          <w:tcPr>
            <w:tcW w:w="147" w:type="pct"/>
          </w:tcPr>
          <w:p w14:paraId="0877D741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996E0" w14:textId="4312A765" w:rsidR="006B2F18" w:rsidRPr="007B685F" w:rsidRDefault="00044D0B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(44</w:t>
            </w:r>
            <w:r w:rsidR="00AD0F7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3"/>
          </w:tcPr>
          <w:p w14:paraId="516E0D67" w14:textId="77777777" w:rsidR="006B2F18" w:rsidRPr="007B685F" w:rsidRDefault="006B2F18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51657" w14:textId="6B35BD35" w:rsidR="006B2F18" w:rsidRPr="007B685F" w:rsidRDefault="00C5612F" w:rsidP="006B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(451)</w:t>
            </w:r>
          </w:p>
        </w:tc>
      </w:tr>
      <w:tr w:rsidR="00C551B8" w:rsidRPr="007B685F" w14:paraId="796A1455" w14:textId="77777777" w:rsidTr="00A56BE2">
        <w:tc>
          <w:tcPr>
            <w:tcW w:w="2276" w:type="pct"/>
          </w:tcPr>
          <w:p w14:paraId="633A54C2" w14:textId="3A18A5E0" w:rsidR="00C551B8" w:rsidRPr="007B685F" w:rsidRDefault="00EF1BDB" w:rsidP="00EF1B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="00C551B8"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C551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551B8"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4FD28C30" w14:textId="5E9BAA66" w:rsidR="00C551B8" w:rsidRPr="007B685F" w:rsidRDefault="00746EE3" w:rsidP="00C55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</w:t>
            </w:r>
            <w:r w:rsidR="00BD66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0" w:type="pct"/>
          </w:tcPr>
          <w:p w14:paraId="5B58F4FD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7EBB68CB" w14:textId="2752D50A" w:rsidR="00C551B8" w:rsidRPr="002606E5" w:rsidRDefault="00C5612F" w:rsidP="00C55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19,163</w:t>
            </w:r>
          </w:p>
        </w:tc>
        <w:tc>
          <w:tcPr>
            <w:tcW w:w="147" w:type="pct"/>
          </w:tcPr>
          <w:p w14:paraId="76B0409C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62AB8D17" w14:textId="3DAB9F61" w:rsidR="00C551B8" w:rsidRPr="007B685F" w:rsidRDefault="00044D0B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2,81</w:t>
            </w:r>
            <w:r w:rsidR="00DE17E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8" w:type="pct"/>
            <w:gridSpan w:val="3"/>
          </w:tcPr>
          <w:p w14:paraId="6A50A543" w14:textId="77777777" w:rsidR="00C551B8" w:rsidRPr="007B685F" w:rsidRDefault="00C551B8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2E0E97C" w14:textId="3A3974C6" w:rsidR="00C551B8" w:rsidRPr="002606E5" w:rsidRDefault="00C5612F" w:rsidP="00C55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3,355</w:t>
            </w:r>
          </w:p>
        </w:tc>
      </w:tr>
      <w:tr w:rsidR="00F4537D" w:rsidRPr="007B685F" w14:paraId="41D7626B" w14:textId="77777777" w:rsidTr="00A56BE2">
        <w:tc>
          <w:tcPr>
            <w:tcW w:w="2276" w:type="pct"/>
          </w:tcPr>
          <w:p w14:paraId="4686B845" w14:textId="42630912" w:rsidR="00F4537D" w:rsidRPr="007B685F" w:rsidRDefault="00F4537D" w:rsidP="00F453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39581BDD" w14:textId="77777777" w:rsidR="00F4537D" w:rsidRPr="007B685F" w:rsidRDefault="00F4537D" w:rsidP="00F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431BD3D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0335795F" w14:textId="77777777" w:rsidR="00F4537D" w:rsidRPr="002606E5" w:rsidRDefault="00F4537D" w:rsidP="00F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7DEB6F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3ABDC477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D26CA1F" w14:textId="77777777" w:rsidR="00F4537D" w:rsidRPr="007B685F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7424C646" w14:textId="77777777" w:rsidR="00F4537D" w:rsidRPr="002606E5" w:rsidRDefault="00F4537D" w:rsidP="00F45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6D1F" w:rsidRPr="007B685F" w14:paraId="0F076D4B" w14:textId="77777777" w:rsidTr="00314791">
        <w:tc>
          <w:tcPr>
            <w:tcW w:w="2276" w:type="pct"/>
          </w:tcPr>
          <w:p w14:paraId="09931485" w14:textId="6C5FD2CD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6E68A" w14:textId="10427355" w:rsidR="007A6D1F" w:rsidRPr="00796220" w:rsidRDefault="007A6D1F" w:rsidP="00D54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56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C16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0" w:type="pct"/>
          </w:tcPr>
          <w:p w14:paraId="54472D20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9AFB2B" w14:textId="60275D68" w:rsidR="007A6D1F" w:rsidRPr="00C336FA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47" w:type="pct"/>
          </w:tcPr>
          <w:p w14:paraId="59A27297" w14:textId="77777777" w:rsidR="007A6D1F" w:rsidRPr="00C336FA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4813001E" w14:textId="3C4E7D3F" w:rsidR="007A6D1F" w:rsidRPr="00CD2901" w:rsidRDefault="007A6D1F" w:rsidP="00E1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5D4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16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pct"/>
            <w:gridSpan w:val="3"/>
          </w:tcPr>
          <w:p w14:paraId="1BF86301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22FAEA9E" w14:textId="5957A670" w:rsidR="007A6D1F" w:rsidRPr="00C336FA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7A6D1F" w:rsidRPr="007B685F" w14:paraId="4E69DE20" w14:textId="77777777" w:rsidTr="00314791">
        <w:tc>
          <w:tcPr>
            <w:tcW w:w="2276" w:type="pct"/>
          </w:tcPr>
          <w:p w14:paraId="47E3F38D" w14:textId="1BD5C84C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034AE8" w14:textId="09E5868F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5,860</w:t>
            </w:r>
          </w:p>
        </w:tc>
        <w:tc>
          <w:tcPr>
            <w:tcW w:w="140" w:type="pct"/>
          </w:tcPr>
          <w:p w14:paraId="0C5D623A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58E0A88" w14:textId="007CC0AA" w:rsidR="007A6D1F" w:rsidRPr="002606E5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19,234</w:t>
            </w:r>
          </w:p>
        </w:tc>
        <w:tc>
          <w:tcPr>
            <w:tcW w:w="147" w:type="pct"/>
          </w:tcPr>
          <w:p w14:paraId="6536FDD6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09B4F375" w14:textId="4EEE1B9F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2,818</w:t>
            </w:r>
          </w:p>
        </w:tc>
        <w:tc>
          <w:tcPr>
            <w:tcW w:w="148" w:type="pct"/>
            <w:gridSpan w:val="3"/>
          </w:tcPr>
          <w:p w14:paraId="7DEC7484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733EE1D0" w14:textId="386373AF" w:rsidR="007A6D1F" w:rsidRPr="002606E5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3,355</w:t>
            </w:r>
          </w:p>
        </w:tc>
      </w:tr>
      <w:tr w:rsidR="007A6D1F" w:rsidRPr="007B685F" w14:paraId="705D464D" w14:textId="77777777" w:rsidTr="00AC0F9D">
        <w:tc>
          <w:tcPr>
            <w:tcW w:w="2276" w:type="pct"/>
          </w:tcPr>
          <w:p w14:paraId="03130DEC" w14:textId="77777777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0D09C737" w14:textId="77777777" w:rsidR="007A6D1F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B2C5077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E17BAA3" w14:textId="77777777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5FF2D4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4EF39358" w14:textId="77777777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71687932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4FFE7863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6D1F" w:rsidRPr="007B685F" w14:paraId="0F873C2D" w14:textId="77777777" w:rsidTr="00AC0F9D">
        <w:tc>
          <w:tcPr>
            <w:tcW w:w="2276" w:type="pct"/>
          </w:tcPr>
          <w:p w14:paraId="455EFE18" w14:textId="77777777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846BDF3" w14:textId="77777777" w:rsidR="007A6D1F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CF20E4E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6D1BD047" w14:textId="77777777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121D11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4F1F6F5" w14:textId="77777777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19BF06A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663036D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6D1F" w:rsidRPr="007B685F" w14:paraId="2F2DCC3C" w14:textId="77777777" w:rsidTr="00AC0F9D">
        <w:tc>
          <w:tcPr>
            <w:tcW w:w="2276" w:type="pct"/>
          </w:tcPr>
          <w:p w14:paraId="521C3A14" w14:textId="77777777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FECDFCB" w14:textId="77777777" w:rsidR="007A6D1F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523002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35089E95" w14:textId="77777777" w:rsidR="007A6D1F" w:rsidRPr="007B685F" w:rsidRDefault="007A6D1F" w:rsidP="007A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6B89C83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13591407" w14:textId="77777777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B61FA20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58C5968F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6D1F" w:rsidRPr="007B685F" w14:paraId="41EC8932" w14:textId="77777777" w:rsidTr="00380798">
        <w:tc>
          <w:tcPr>
            <w:tcW w:w="2276" w:type="pct"/>
            <w:hideMark/>
          </w:tcPr>
          <w:p w14:paraId="0B00DCF0" w14:textId="77777777" w:rsidR="007A6D1F" w:rsidRPr="007B685F" w:rsidRDefault="007A6D1F" w:rsidP="007A6D1F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  <w:shd w:val="clear" w:color="auto" w:fill="auto"/>
          </w:tcPr>
          <w:p w14:paraId="3B288D13" w14:textId="5459CB56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0" w:type="pct"/>
          </w:tcPr>
          <w:p w14:paraId="1DB8D9FC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8F6858" w14:textId="40F0B6A1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51" w:type="pct"/>
            <w:gridSpan w:val="2"/>
          </w:tcPr>
          <w:p w14:paraId="33A2E2F8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A0642" w14:textId="6EE7C3E1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14:paraId="4EFED45D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125CB14" w14:textId="14319D19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7A6D1F" w:rsidRPr="007B685F" w14:paraId="1981AF41" w14:textId="77777777" w:rsidTr="00380798">
        <w:tc>
          <w:tcPr>
            <w:tcW w:w="2276" w:type="pct"/>
            <w:hideMark/>
          </w:tcPr>
          <w:p w14:paraId="2A580F38" w14:textId="77777777" w:rsidR="007A6D1F" w:rsidRPr="007B685F" w:rsidRDefault="007A6D1F" w:rsidP="007A6D1F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4C98D6" w14:textId="22850F0F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(433)</w:t>
            </w:r>
          </w:p>
        </w:tc>
        <w:tc>
          <w:tcPr>
            <w:tcW w:w="140" w:type="pct"/>
          </w:tcPr>
          <w:p w14:paraId="088FF3C8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1587EF50" w14:textId="40D0606F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  <w:tc>
          <w:tcPr>
            <w:tcW w:w="151" w:type="pct"/>
            <w:gridSpan w:val="2"/>
          </w:tcPr>
          <w:p w14:paraId="1AF4979F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34697425" w14:textId="006DF5D3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C9990EC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</w:tcPr>
          <w:p w14:paraId="3A5993A3" w14:textId="460B7F9B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6D1F" w:rsidRPr="007B685F" w14:paraId="0940407E" w14:textId="77777777" w:rsidTr="00380798">
        <w:tc>
          <w:tcPr>
            <w:tcW w:w="2276" w:type="pct"/>
          </w:tcPr>
          <w:p w14:paraId="1F2D1EB1" w14:textId="77777777" w:rsidR="007A6D1F" w:rsidRPr="007B685F" w:rsidRDefault="007A6D1F" w:rsidP="007A6D1F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F2A1E" w14:textId="5B1BED96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40" w:type="pct"/>
          </w:tcPr>
          <w:p w14:paraId="77FF951D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23088009" w14:textId="30964951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(41)</w:t>
            </w:r>
          </w:p>
        </w:tc>
        <w:tc>
          <w:tcPr>
            <w:tcW w:w="151" w:type="pct"/>
            <w:gridSpan w:val="2"/>
          </w:tcPr>
          <w:p w14:paraId="18248E8C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4D7D49F4" w14:textId="2FF99FCB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45" w:type="pct"/>
            <w:gridSpan w:val="2"/>
          </w:tcPr>
          <w:p w14:paraId="5A8AFF37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6DB833" w14:textId="35EE66CB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(41)</w:t>
            </w:r>
          </w:p>
        </w:tc>
      </w:tr>
      <w:tr w:rsidR="007A6D1F" w:rsidRPr="007B685F" w14:paraId="11500BCB" w14:textId="77777777" w:rsidTr="00380798">
        <w:tc>
          <w:tcPr>
            <w:tcW w:w="2276" w:type="pct"/>
          </w:tcPr>
          <w:p w14:paraId="00F6CB96" w14:textId="4360158B" w:rsidR="007A6D1F" w:rsidRDefault="007A6D1F" w:rsidP="007A6D1F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16ECFA9C" w14:textId="64C24697" w:rsidR="007A6D1F" w:rsidRPr="00B07E45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7,980</w:t>
            </w:r>
          </w:p>
        </w:tc>
        <w:tc>
          <w:tcPr>
            <w:tcW w:w="140" w:type="pct"/>
          </w:tcPr>
          <w:p w14:paraId="1C56E03B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4BE50732" w14:textId="3022BCA1" w:rsidR="007A6D1F" w:rsidRPr="0069781C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7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8,144</w:t>
            </w:r>
          </w:p>
        </w:tc>
        <w:tc>
          <w:tcPr>
            <w:tcW w:w="151" w:type="pct"/>
            <w:gridSpan w:val="2"/>
          </w:tcPr>
          <w:p w14:paraId="2C51DD7F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BAB2880" w14:textId="2856FA75" w:rsidR="007A6D1F" w:rsidRPr="00CD2901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8,413</w:t>
            </w:r>
          </w:p>
        </w:tc>
        <w:tc>
          <w:tcPr>
            <w:tcW w:w="145" w:type="pct"/>
            <w:gridSpan w:val="2"/>
          </w:tcPr>
          <w:p w14:paraId="503DAEC2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</w:tcPr>
          <w:p w14:paraId="696636C5" w14:textId="5BA9E1C9" w:rsidR="007A6D1F" w:rsidRPr="0069781C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7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8,570</w:t>
            </w:r>
          </w:p>
        </w:tc>
      </w:tr>
      <w:tr w:rsidR="007A6D1F" w:rsidRPr="007B685F" w14:paraId="5009D4F5" w14:textId="77777777" w:rsidTr="00380798">
        <w:tc>
          <w:tcPr>
            <w:tcW w:w="2276" w:type="pct"/>
          </w:tcPr>
          <w:p w14:paraId="44A0B0DB" w14:textId="3A76F116" w:rsidR="007A6D1F" w:rsidRDefault="007A6D1F" w:rsidP="007A6D1F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D92DB" w14:textId="5F3F387C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C56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C16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0" w:type="pct"/>
          </w:tcPr>
          <w:p w14:paraId="14E7CF7A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1C0F2EB9" w14:textId="09D751A9" w:rsidR="007A6D1F" w:rsidRPr="00C336FA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1" w:type="pct"/>
            <w:gridSpan w:val="2"/>
          </w:tcPr>
          <w:p w14:paraId="0D8039EA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0B3A7D29" w14:textId="74242ECC" w:rsidR="007A6D1F" w:rsidRDefault="00183E1D" w:rsidP="00E1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45" w:type="pct"/>
            <w:gridSpan w:val="2"/>
          </w:tcPr>
          <w:p w14:paraId="5DE03561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D6CBFDF" w14:textId="3B680A11" w:rsidR="007A6D1F" w:rsidRPr="005901BD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7A6D1F" w:rsidRPr="007B685F" w14:paraId="1D27B65A" w14:textId="77777777" w:rsidTr="00380798">
        <w:tc>
          <w:tcPr>
            <w:tcW w:w="2276" w:type="pct"/>
          </w:tcPr>
          <w:p w14:paraId="4E27AD59" w14:textId="000B9B02" w:rsidR="007A6D1F" w:rsidRDefault="007A6D1F" w:rsidP="007A6D1F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321B31" w14:textId="045471C0" w:rsidR="007A6D1F" w:rsidRPr="00B07E45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7,980</w:t>
            </w:r>
          </w:p>
        </w:tc>
        <w:tc>
          <w:tcPr>
            <w:tcW w:w="140" w:type="pct"/>
          </w:tcPr>
          <w:p w14:paraId="1449FF85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75DC4730" w14:textId="634D80ED" w:rsidR="007A6D1F" w:rsidRPr="002606E5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8,233</w:t>
            </w:r>
          </w:p>
        </w:tc>
        <w:tc>
          <w:tcPr>
            <w:tcW w:w="151" w:type="pct"/>
            <w:gridSpan w:val="2"/>
          </w:tcPr>
          <w:p w14:paraId="1EA3ED48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</w:tcPr>
          <w:p w14:paraId="11D2ABEA" w14:textId="090FB3F4" w:rsidR="007A6D1F" w:rsidRPr="00A003C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183E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145" w:type="pct"/>
            <w:gridSpan w:val="2"/>
          </w:tcPr>
          <w:p w14:paraId="5A19F1CB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5DE505" w14:textId="23A5F9F9" w:rsidR="007A6D1F" w:rsidRPr="002606E5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8,659</w:t>
            </w:r>
          </w:p>
        </w:tc>
      </w:tr>
      <w:tr w:rsidR="007A6D1F" w:rsidRPr="007B685F" w14:paraId="1EF42BBD" w14:textId="77777777" w:rsidTr="00380798">
        <w:trPr>
          <w:trHeight w:val="331"/>
        </w:trPr>
        <w:tc>
          <w:tcPr>
            <w:tcW w:w="2276" w:type="pct"/>
          </w:tcPr>
          <w:p w14:paraId="46E1379F" w14:textId="77777777" w:rsidR="007A6D1F" w:rsidRDefault="007A6D1F" w:rsidP="007A6D1F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1FB68A" w14:textId="77777777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0AA9590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0B388F74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3E41C53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311F650F" w14:textId="77777777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C74C02D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5FD3C03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6D1F" w:rsidRPr="007B685F" w14:paraId="0B669452" w14:textId="77777777" w:rsidTr="00380798">
        <w:tc>
          <w:tcPr>
            <w:tcW w:w="2276" w:type="pct"/>
          </w:tcPr>
          <w:p w14:paraId="183EB3AD" w14:textId="1AD973A1" w:rsidR="007A6D1F" w:rsidRDefault="007A6D1F" w:rsidP="007A6D1F">
            <w:pPr>
              <w:tabs>
                <w:tab w:val="left" w:pos="540"/>
              </w:tabs>
              <w:ind w:left="21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7FA84C" w14:textId="204EA59C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140" w:type="pct"/>
          </w:tcPr>
          <w:p w14:paraId="14684B25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</w:tcPr>
          <w:p w14:paraId="001794A0" w14:textId="55DCF00D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2.35</w:t>
            </w:r>
          </w:p>
        </w:tc>
        <w:tc>
          <w:tcPr>
            <w:tcW w:w="151" w:type="pct"/>
            <w:gridSpan w:val="2"/>
          </w:tcPr>
          <w:p w14:paraId="23AD6ADC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4EE93E42" w14:textId="5C3D42E3" w:rsidR="007A6D1F" w:rsidRPr="00C42D7D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0.33</w:t>
            </w:r>
          </w:p>
        </w:tc>
        <w:tc>
          <w:tcPr>
            <w:tcW w:w="145" w:type="pct"/>
            <w:gridSpan w:val="2"/>
          </w:tcPr>
          <w:p w14:paraId="65064443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C75B9D2" w14:textId="5613A0EB" w:rsidR="007A6D1F" w:rsidRPr="00C42D7D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9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0.39</w:t>
            </w:r>
          </w:p>
        </w:tc>
      </w:tr>
      <w:tr w:rsidR="007A6D1F" w:rsidRPr="007B685F" w14:paraId="129434E4" w14:textId="77777777" w:rsidTr="00380798">
        <w:tc>
          <w:tcPr>
            <w:tcW w:w="2276" w:type="pct"/>
          </w:tcPr>
          <w:p w14:paraId="0D9B55FD" w14:textId="68902361" w:rsidR="007A6D1F" w:rsidRPr="007B685F" w:rsidRDefault="007A6D1F" w:rsidP="007A6D1F">
            <w:pPr>
              <w:tabs>
                <w:tab w:val="left" w:pos="540"/>
              </w:tabs>
              <w:ind w:left="21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FC3F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3E9551" w14:textId="6A0941B9" w:rsidR="007A6D1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140" w:type="pct"/>
          </w:tcPr>
          <w:p w14:paraId="4AF30610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3C7225" w14:textId="68B7FF2D" w:rsidR="007A6D1F" w:rsidRPr="002606E5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2.34</w:t>
            </w:r>
          </w:p>
        </w:tc>
        <w:tc>
          <w:tcPr>
            <w:tcW w:w="151" w:type="pct"/>
            <w:gridSpan w:val="2"/>
          </w:tcPr>
          <w:p w14:paraId="71F3E994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54C170" w14:textId="491F3111" w:rsidR="007A6D1F" w:rsidRPr="00C42D7D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0.33</w:t>
            </w:r>
          </w:p>
        </w:tc>
        <w:tc>
          <w:tcPr>
            <w:tcW w:w="145" w:type="pct"/>
            <w:gridSpan w:val="2"/>
          </w:tcPr>
          <w:p w14:paraId="0F8DA41B" w14:textId="77777777" w:rsidR="007A6D1F" w:rsidRPr="007B685F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7DD5F0C" w14:textId="367A08E3" w:rsidR="007A6D1F" w:rsidRPr="002606E5" w:rsidRDefault="007A6D1F" w:rsidP="007A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9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0.39</w:t>
            </w:r>
          </w:p>
        </w:tc>
      </w:tr>
    </w:tbl>
    <w:p w14:paraId="39003AE1" w14:textId="58DF8C93" w:rsidR="00F36EB3" w:rsidRDefault="00F36EB3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lang w:val="en-US"/>
        </w:rPr>
      </w:pPr>
    </w:p>
    <w:p w14:paraId="008BE20C" w14:textId="1E558BA5" w:rsidR="007F1C7D" w:rsidRPr="00E760F3" w:rsidRDefault="00221A85" w:rsidP="0031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27" w:hanging="243"/>
        <w:jc w:val="thaiDistribute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 w:rsidRPr="00E760F3">
        <w:rPr>
          <w:rFonts w:asciiTheme="majorBidi" w:hAnsiTheme="majorBidi" w:cstheme="majorBidi"/>
          <w:sz w:val="30"/>
          <w:szCs w:val="30"/>
          <w:vertAlign w:val="superscript"/>
        </w:rPr>
        <w:t xml:space="preserve">(1) </w:t>
      </w:r>
      <w:r w:rsidRPr="00E760F3">
        <w:rPr>
          <w:rFonts w:asciiTheme="majorBidi" w:hAnsiTheme="majorBidi" w:cstheme="majorBidi" w:hint="cs"/>
          <w:sz w:val="30"/>
          <w:szCs w:val="30"/>
          <w:vertAlign w:val="superscript"/>
        </w:rPr>
        <w:t xml:space="preserve"> </w:t>
      </w:r>
      <w:r w:rsidRPr="003521BE">
        <w:rPr>
          <w:rFonts w:asciiTheme="majorBidi" w:hAnsiTheme="majorBidi" w:cstheme="majorBidi" w:hint="cs"/>
          <w:sz w:val="30"/>
          <w:szCs w:val="30"/>
          <w:cs/>
        </w:rPr>
        <w:t>ไม่นำมารวมคำนวณเนื่องจาก</w:t>
      </w:r>
      <w:r w:rsidR="007A634B">
        <w:rPr>
          <w:rFonts w:asciiTheme="majorBidi" w:hAnsiTheme="majorBidi" w:cstheme="majorBidi" w:hint="cs"/>
          <w:sz w:val="30"/>
          <w:szCs w:val="30"/>
          <w:cs/>
        </w:rPr>
        <w:t>การปรับปรุง</w:t>
      </w:r>
      <w:r w:rsidRPr="003521BE">
        <w:rPr>
          <w:rFonts w:asciiTheme="majorBidi" w:hAnsiTheme="majorBidi" w:cstheme="majorBidi" w:hint="cs"/>
          <w:sz w:val="30"/>
          <w:szCs w:val="30"/>
          <w:cs/>
        </w:rPr>
        <w:t>ผลกระทบจาก</w:t>
      </w:r>
      <w:r w:rsidR="007A634B">
        <w:rPr>
          <w:rFonts w:asciiTheme="majorBidi" w:hAnsiTheme="majorBidi" w:cstheme="majorBidi" w:hint="cs"/>
          <w:sz w:val="30"/>
          <w:szCs w:val="30"/>
          <w:cs/>
        </w:rPr>
        <w:t>หุ้นกู้แปลง</w:t>
      </w:r>
      <w:r w:rsidRPr="003521BE">
        <w:rPr>
          <w:rFonts w:asciiTheme="majorBidi" w:hAnsiTheme="majorBidi" w:cstheme="majorBidi" w:hint="cs"/>
          <w:sz w:val="30"/>
          <w:szCs w:val="30"/>
          <w:cs/>
        </w:rPr>
        <w:t>สภาพไม่มีผลทำให้</w:t>
      </w:r>
      <w:r w:rsidR="00E205C9">
        <w:rPr>
          <w:rFonts w:asciiTheme="majorBidi" w:hAnsiTheme="majorBidi" w:cstheme="majorBidi" w:hint="cs"/>
          <w:sz w:val="30"/>
          <w:szCs w:val="30"/>
          <w:cs/>
        </w:rPr>
        <w:t>กำไ</w:t>
      </w:r>
      <w:r w:rsidR="004C3A3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3521BE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7A634B">
        <w:rPr>
          <w:rFonts w:asciiTheme="majorBidi" w:hAnsiTheme="majorBidi" w:cstheme="majorBidi" w:hint="cs"/>
          <w:sz w:val="30"/>
          <w:szCs w:val="30"/>
          <w:cs/>
        </w:rPr>
        <w:t>ลด</w:t>
      </w:r>
      <w:r w:rsidR="004C3A3E">
        <w:rPr>
          <w:rFonts w:asciiTheme="majorBidi" w:hAnsiTheme="majorBidi" w:cstheme="majorBidi" w:hint="cs"/>
          <w:sz w:val="30"/>
          <w:szCs w:val="30"/>
          <w:cs/>
        </w:rPr>
        <w:t>ลง</w:t>
      </w:r>
      <w:r w:rsidR="00BC647B">
        <w:rPr>
          <w:rFonts w:asciiTheme="majorBidi" w:hAnsiTheme="majorBidi" w:cstheme="majorBidi" w:hint="cs"/>
          <w:sz w:val="30"/>
          <w:szCs w:val="30"/>
          <w:cs/>
        </w:rPr>
        <w:t>หรือขาดทุนต่อหุ้นเพิ่มขึ้น</w:t>
      </w:r>
      <w:r w:rsidR="007F1C7D" w:rsidRPr="00E760F3">
        <w:rPr>
          <w:rFonts w:asciiTheme="majorBidi" w:hAnsiTheme="majorBidi" w:cstheme="majorBidi"/>
          <w:sz w:val="30"/>
          <w:szCs w:val="30"/>
          <w:cs/>
          <w:lang w:val="en-AU"/>
        </w:rPr>
        <w:br w:type="page"/>
      </w:r>
    </w:p>
    <w:p w14:paraId="3322CB96" w14:textId="62536670" w:rsidR="008E29FC" w:rsidRDefault="00D04902" w:rsidP="008E29FC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762E23">
        <w:rPr>
          <w:rFonts w:asciiTheme="majorBidi" w:hAnsiTheme="majorBidi" w:cstheme="majorBidi"/>
          <w:sz w:val="30"/>
          <w:szCs w:val="30"/>
        </w:rPr>
        <w:t>2</w:t>
      </w:r>
      <w:r w:rsidR="008E29FC" w:rsidRPr="00913109">
        <w:rPr>
          <w:rFonts w:asciiTheme="majorBidi" w:hAnsiTheme="majorBidi" w:cstheme="majorBidi"/>
          <w:sz w:val="30"/>
          <w:szCs w:val="30"/>
        </w:rPr>
        <w:tab/>
      </w:r>
      <w:r w:rsidR="00FC1891" w:rsidRPr="00FC1891">
        <w:rPr>
          <w:rFonts w:asciiTheme="majorBidi" w:hAnsiTheme="majorBidi" w:cs="Angsana New" w:hint="cs"/>
          <w:sz w:val="30"/>
          <w:szCs w:val="30"/>
          <w:cs/>
        </w:rPr>
        <w:t>เงินปันผล</w:t>
      </w:r>
      <w:r w:rsidR="00E54CF7">
        <w:rPr>
          <w:rFonts w:asciiTheme="majorBidi" w:hAnsiTheme="majorBidi" w:cs="Angsana New" w:hint="cs"/>
          <w:sz w:val="30"/>
          <w:szCs w:val="30"/>
          <w:cs/>
        </w:rPr>
        <w:t>จ่าย</w:t>
      </w:r>
    </w:p>
    <w:p w14:paraId="1FAF9CB4" w14:textId="2F1B6AED" w:rsidR="00FC1891" w:rsidRPr="00173B82" w:rsidRDefault="00FC1891" w:rsidP="00FC1891">
      <w:pPr>
        <w:rPr>
          <w:rFonts w:asciiTheme="majorBidi" w:hAnsiTheme="majorBidi" w:cstheme="majorBidi"/>
          <w:sz w:val="30"/>
          <w:szCs w:val="30"/>
        </w:rPr>
      </w:pPr>
    </w:p>
    <w:p w14:paraId="1036BDB2" w14:textId="3ECE372D" w:rsidR="00E94A7B" w:rsidRPr="00805C7C" w:rsidRDefault="00E94A7B" w:rsidP="00E94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805C7C">
        <w:rPr>
          <w:rFonts w:asciiTheme="majorBidi" w:eastAsia="Angsana New" w:hAnsiTheme="majorBidi" w:cstheme="majorBidi"/>
          <w:sz w:val="30"/>
          <w:szCs w:val="30"/>
          <w:cs/>
        </w:rPr>
        <w:t>รายละเอียดเงินปันผลสำหรับแต่ละ</w:t>
      </w:r>
      <w:r w:rsidR="00A737A9">
        <w:rPr>
          <w:rFonts w:asciiTheme="majorBidi" w:eastAsia="Angsana New" w:hAnsiTheme="majorBidi" w:cstheme="majorBidi" w:hint="cs"/>
          <w:sz w:val="30"/>
          <w:szCs w:val="30"/>
          <w:cs/>
        </w:rPr>
        <w:t>งวด</w:t>
      </w:r>
      <w:r w:rsidR="002E5BBE">
        <w:rPr>
          <w:rFonts w:asciiTheme="majorBidi" w:eastAsia="Angsana New" w:hAnsiTheme="majorBidi" w:cstheme="majorBidi" w:hint="cs"/>
          <w:sz w:val="30"/>
          <w:szCs w:val="30"/>
          <w:cs/>
        </w:rPr>
        <w:t>เก้า</w:t>
      </w:r>
      <w:r w:rsidR="00A737A9">
        <w:rPr>
          <w:rFonts w:asciiTheme="majorBidi" w:eastAsia="Angsana New" w:hAnsiTheme="majorBidi" w:cstheme="majorBidi" w:hint="cs"/>
          <w:sz w:val="30"/>
          <w:szCs w:val="30"/>
          <w:cs/>
        </w:rPr>
        <w:t>เดือนสิ้น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สุดวันที่ </w:t>
      </w:r>
      <w:r w:rsidRPr="00805C7C">
        <w:rPr>
          <w:rFonts w:asciiTheme="majorBidi" w:eastAsia="Angsana New" w:hAnsiTheme="majorBidi" w:cstheme="majorBidi"/>
          <w:sz w:val="30"/>
          <w:szCs w:val="30"/>
        </w:rPr>
        <w:t>3</w:t>
      </w:r>
      <w:r w:rsidR="00A737A9">
        <w:rPr>
          <w:rFonts w:asciiTheme="majorBidi" w:eastAsia="Angsana New" w:hAnsiTheme="majorBidi" w:cstheme="majorBidi"/>
          <w:sz w:val="30"/>
          <w:szCs w:val="30"/>
        </w:rPr>
        <w:t>0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2E5BBE">
        <w:rPr>
          <w:rFonts w:asciiTheme="majorBidi" w:eastAsia="Angsana New" w:hAnsiTheme="majorBidi" w:cstheme="majorBidi" w:hint="cs"/>
          <w:sz w:val="30"/>
          <w:szCs w:val="30"/>
          <w:cs/>
        </w:rPr>
        <w:t>กันยายน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 มีดังนี้</w:t>
      </w:r>
    </w:p>
    <w:p w14:paraId="1F181D5F" w14:textId="77777777" w:rsidR="00E94A7B" w:rsidRPr="00805C7C" w:rsidRDefault="00E94A7B" w:rsidP="00E94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tbl>
      <w:tblPr>
        <w:tblW w:w="9369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10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E94A7B" w:rsidRPr="00CC55A5" w14:paraId="406F534B" w14:textId="77777777" w:rsidTr="00581FB7">
        <w:trPr>
          <w:trHeight w:hRule="exact" w:val="374"/>
        </w:trPr>
        <w:tc>
          <w:tcPr>
            <w:tcW w:w="1710" w:type="dxa"/>
            <w:vAlign w:val="bottom"/>
          </w:tcPr>
          <w:p w14:paraId="7B2B98D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2FC9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BF2201F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2C74697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1EBD61C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7F81E66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57115E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1E49B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1C8BF62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2AFD4974" w14:textId="77777777" w:rsidTr="00581FB7">
        <w:trPr>
          <w:trHeight w:hRule="exact" w:val="374"/>
        </w:trPr>
        <w:tc>
          <w:tcPr>
            <w:tcW w:w="1710" w:type="dxa"/>
            <w:vAlign w:val="bottom"/>
          </w:tcPr>
          <w:p w14:paraId="09DB3A4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70A4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83171B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5BE4A7B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E01F0D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5B81432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8F9B09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DF87C0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70BA027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4F368D1A" w14:textId="77777777" w:rsidTr="00581FB7">
        <w:trPr>
          <w:trHeight w:hRule="exact" w:val="374"/>
        </w:trPr>
        <w:tc>
          <w:tcPr>
            <w:tcW w:w="1710" w:type="dxa"/>
            <w:vAlign w:val="bottom"/>
          </w:tcPr>
          <w:p w14:paraId="51F79FDC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3BCA805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7868D47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1FE69EE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D69FF8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167C6CBB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E640C7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F3FE6F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718D27A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201339B8" w14:textId="77777777" w:rsidTr="00581FB7">
        <w:trPr>
          <w:trHeight w:hRule="exact" w:val="37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AD0061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1985C26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3B7F7F3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540821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6CB00F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24F123C7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1F6628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2EE20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45A32D7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E94A7B" w:rsidRPr="00CC55A5" w14:paraId="7E1C7D81" w14:textId="77777777" w:rsidTr="00581FB7">
        <w:trPr>
          <w:trHeight w:hRule="exact" w:val="216"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C9A106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73061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0BEA58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4CE13D2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7F4E15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087548A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16701EBC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57C865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50AFAA1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4A7B" w:rsidRPr="00CC55A5" w14:paraId="1B50EE37" w14:textId="77777777" w:rsidTr="00581FB7">
        <w:trPr>
          <w:trHeight w:hRule="exact" w:val="389"/>
        </w:trPr>
        <w:tc>
          <w:tcPr>
            <w:tcW w:w="1710" w:type="dxa"/>
          </w:tcPr>
          <w:p w14:paraId="2607BF91" w14:textId="162B65E1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4B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4CE157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2A6D7AE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510E7E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49C752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147783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DDCADE6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8469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68805B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00F719FF" w14:textId="77777777" w:rsidTr="00581FB7">
        <w:trPr>
          <w:trHeight w:hRule="exact" w:val="374"/>
        </w:trPr>
        <w:tc>
          <w:tcPr>
            <w:tcW w:w="1710" w:type="dxa"/>
            <w:vAlign w:val="bottom"/>
          </w:tcPr>
          <w:p w14:paraId="0ACF838F" w14:textId="734EB2B3" w:rsidR="00E94A7B" w:rsidRPr="00805C7C" w:rsidRDefault="0026526C" w:rsidP="00AC0F9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581F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81FB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5F6B4AD" w14:textId="77777777" w:rsidR="00E94A7B" w:rsidRPr="00805C7C" w:rsidRDefault="00E94A7B" w:rsidP="00AC0F9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47E45BC" w14:textId="41909A4A" w:rsidR="00E94A7B" w:rsidRPr="00805C7C" w:rsidRDefault="004D6B1F" w:rsidP="009A5F2F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A7C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2B4624ED" w14:textId="77777777" w:rsidR="00E94A7B" w:rsidRPr="00805C7C" w:rsidRDefault="00E94A7B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D0353AB" w14:textId="14B3063A" w:rsidR="00E94A7B" w:rsidRPr="00805C7C" w:rsidRDefault="00BE26A4" w:rsidP="00F37406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0E5AC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,568</w:t>
            </w:r>
            <w:r w:rsidR="005B43D2">
              <w:rPr>
                <w:rFonts w:asciiTheme="majorBidi" w:hAnsiTheme="majorBidi" w:cstheme="majorBidi"/>
                <w:sz w:val="30"/>
                <w:szCs w:val="30"/>
              </w:rPr>
              <w:t>,585</w:t>
            </w:r>
          </w:p>
        </w:tc>
        <w:tc>
          <w:tcPr>
            <w:tcW w:w="288" w:type="dxa"/>
          </w:tcPr>
          <w:p w14:paraId="43AD8A1B" w14:textId="77777777" w:rsidR="00E94A7B" w:rsidRPr="00805C7C" w:rsidRDefault="00E94A7B" w:rsidP="00AC0F9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7398167B" w14:textId="22F2022A" w:rsidR="00E94A7B" w:rsidRPr="00805C7C" w:rsidRDefault="00C81B28" w:rsidP="009A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2CA3635F" w14:textId="77777777" w:rsidR="00E94A7B" w:rsidRPr="00805C7C" w:rsidRDefault="00E94A7B" w:rsidP="00AC0F9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13280290" w14:textId="4B992184" w:rsidR="00E94A7B" w:rsidRPr="006546F5" w:rsidRDefault="00EC0367" w:rsidP="00AC0F9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A57CFE" w:rsidRPr="00CC55A5" w14:paraId="69C7C522" w14:textId="77777777" w:rsidTr="00ED2FFE">
        <w:trPr>
          <w:trHeight w:hRule="exact" w:val="335"/>
        </w:trPr>
        <w:tc>
          <w:tcPr>
            <w:tcW w:w="1710" w:type="dxa"/>
            <w:vAlign w:val="bottom"/>
          </w:tcPr>
          <w:p w14:paraId="6824D364" w14:textId="49ADBA9C" w:rsidR="00A57CFE" w:rsidRDefault="00A57CFE" w:rsidP="00AC0F9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CE8568" w14:textId="77777777" w:rsidR="00A57CFE" w:rsidRPr="00805C7C" w:rsidRDefault="00A57CFE" w:rsidP="00AC0F9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8E0DE10" w14:textId="74AE334E" w:rsidR="00A57CFE" w:rsidRDefault="00FB5E93" w:rsidP="00AC0F9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</w:tcPr>
          <w:p w14:paraId="65B4129B" w14:textId="77777777" w:rsidR="00A57CFE" w:rsidRPr="00805C7C" w:rsidRDefault="00A57CFE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83ABBD2" w14:textId="1ADD00BE" w:rsidR="00A57CFE" w:rsidRDefault="008C3F89" w:rsidP="00AC0F9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3F89">
              <w:rPr>
                <w:rFonts w:asciiTheme="majorBidi" w:hAnsiTheme="majorBidi" w:cstheme="majorBidi"/>
                <w:sz w:val="30"/>
                <w:szCs w:val="30"/>
              </w:rPr>
              <w:t>8,413,568,585</w:t>
            </w:r>
          </w:p>
        </w:tc>
        <w:tc>
          <w:tcPr>
            <w:tcW w:w="288" w:type="dxa"/>
          </w:tcPr>
          <w:p w14:paraId="10443644" w14:textId="77777777" w:rsidR="00A57CFE" w:rsidRPr="00805C7C" w:rsidRDefault="00A57CFE" w:rsidP="00AC0F9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23E2936A" w14:textId="0E4EE0D4" w:rsidR="00A57CFE" w:rsidRDefault="00A74866" w:rsidP="00FF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 w:rsidR="00E74F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3E12A3" w14:textId="77777777" w:rsidR="00A57CFE" w:rsidRPr="00805C7C" w:rsidRDefault="00A57CFE" w:rsidP="00AC0F9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65DDBD8" w14:textId="160543D2" w:rsidR="00A57CFE" w:rsidRPr="001546EF" w:rsidRDefault="00D20D73" w:rsidP="00AC0F9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9AC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D20D73" w:rsidRPr="00CC55A5" w14:paraId="7E7D3B31" w14:textId="77777777" w:rsidTr="00ED2FFE">
        <w:trPr>
          <w:trHeight w:hRule="exact" w:val="335"/>
        </w:trPr>
        <w:tc>
          <w:tcPr>
            <w:tcW w:w="1710" w:type="dxa"/>
            <w:vAlign w:val="bottom"/>
          </w:tcPr>
          <w:p w14:paraId="59A19187" w14:textId="77777777" w:rsidR="00D20D73" w:rsidRDefault="00D20D73" w:rsidP="00D20D73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8C089" w14:textId="77777777" w:rsidR="00D20D73" w:rsidRPr="00805C7C" w:rsidRDefault="00D20D73" w:rsidP="00D20D7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5DF0F1A" w14:textId="77777777" w:rsidR="00D20D73" w:rsidRDefault="00D20D73" w:rsidP="00D20D7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9532F49" w14:textId="77777777" w:rsidR="00D20D73" w:rsidRPr="00805C7C" w:rsidRDefault="00D20D73" w:rsidP="00D20D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749F15E" w14:textId="77777777" w:rsidR="00D20D73" w:rsidRPr="008C3F89" w:rsidRDefault="00D20D73" w:rsidP="00D20D73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ABD6191" w14:textId="77777777" w:rsidR="00D20D73" w:rsidRPr="00805C7C" w:rsidRDefault="00D20D73" w:rsidP="00D20D73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1E54B6EB" w14:textId="77777777" w:rsidR="00D20D73" w:rsidRDefault="00D20D73" w:rsidP="00D2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A1489" w14:textId="77777777" w:rsidR="00D20D73" w:rsidRPr="00805C7C" w:rsidRDefault="00D20D73" w:rsidP="00D20D7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EF2AA54" w14:textId="63078E27" w:rsidR="00D20D73" w:rsidRPr="00D20D73" w:rsidRDefault="00D20D73" w:rsidP="00D2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147" w:right="-1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29AC">
              <w:rPr>
                <w:rFonts w:ascii="Angsana New" w:hAnsi="Angsana New" w:cs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D20D73" w:rsidRPr="00CC55A5" w14:paraId="0DFD7B07" w14:textId="77777777" w:rsidTr="00ED2FFE">
        <w:trPr>
          <w:trHeight w:hRule="exact" w:val="335"/>
        </w:trPr>
        <w:tc>
          <w:tcPr>
            <w:tcW w:w="1710" w:type="dxa"/>
            <w:vAlign w:val="bottom"/>
          </w:tcPr>
          <w:p w14:paraId="0344C338" w14:textId="77777777" w:rsidR="00D20D73" w:rsidRDefault="00D20D73" w:rsidP="00D20D73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1F3FE" w14:textId="77777777" w:rsidR="00D20D73" w:rsidRPr="00805C7C" w:rsidRDefault="00D20D73" w:rsidP="00D20D7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5FA170A" w14:textId="77777777" w:rsidR="00D20D73" w:rsidRDefault="00D20D73" w:rsidP="00D20D7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652BB36" w14:textId="77777777" w:rsidR="00D20D73" w:rsidRPr="00805C7C" w:rsidRDefault="00D20D73" w:rsidP="00D20D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EE4D4D7" w14:textId="77777777" w:rsidR="00D20D73" w:rsidRPr="008C3F89" w:rsidRDefault="00D20D73" w:rsidP="00D20D73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BC62E38" w14:textId="77777777" w:rsidR="00D20D73" w:rsidRPr="00805C7C" w:rsidRDefault="00D20D73" w:rsidP="00D20D73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5CE80CC2" w14:textId="77777777" w:rsidR="00D20D73" w:rsidRDefault="00D20D73" w:rsidP="00D2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E5654" w14:textId="77777777" w:rsidR="00D20D73" w:rsidRPr="00805C7C" w:rsidRDefault="00D20D73" w:rsidP="00D20D7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B82A4E9" w14:textId="33E55738" w:rsidR="00D20D73" w:rsidRPr="00D20D73" w:rsidRDefault="00D20D73" w:rsidP="0048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left="147" w:right="-1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29AC">
              <w:rPr>
                <w:rFonts w:ascii="Angsana New" w:hAnsi="Angsana New" w:cs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E30D62" w:rsidRPr="00CC55A5" w14:paraId="4F59DDEB" w14:textId="77777777" w:rsidTr="00ED2FFE">
        <w:trPr>
          <w:trHeight w:hRule="exact" w:val="335"/>
        </w:trPr>
        <w:tc>
          <w:tcPr>
            <w:tcW w:w="1710" w:type="dxa"/>
            <w:vAlign w:val="bottom"/>
          </w:tcPr>
          <w:p w14:paraId="6D5E29CD" w14:textId="77777777" w:rsidR="00E30D62" w:rsidRDefault="00E30D62" w:rsidP="00AC0F9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692F6" w14:textId="77777777" w:rsidR="00E30D62" w:rsidRPr="00805C7C" w:rsidRDefault="00E30D62" w:rsidP="00AC0F9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FF0BA03" w14:textId="77777777" w:rsidR="00E30D62" w:rsidRDefault="00E30D62" w:rsidP="00AC0F9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11CEC58" w14:textId="77777777" w:rsidR="00E30D62" w:rsidRPr="00805C7C" w:rsidRDefault="00E30D62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DA3AB22" w14:textId="77777777" w:rsidR="00E30D62" w:rsidRPr="008C3F89" w:rsidRDefault="00E30D62" w:rsidP="00AC0F9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AE915EA" w14:textId="77777777" w:rsidR="00E30D62" w:rsidRPr="00805C7C" w:rsidRDefault="00E30D62" w:rsidP="00AC0F9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7AFA79C9" w14:textId="77777777" w:rsidR="00E30D62" w:rsidRDefault="00E30D62" w:rsidP="00FF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F14AB" w14:textId="77777777" w:rsidR="00E30D62" w:rsidRPr="00805C7C" w:rsidRDefault="00E30D62" w:rsidP="00AC0F9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168DFAE" w14:textId="63DA0D1D" w:rsidR="00E30D62" w:rsidRPr="00D20D73" w:rsidRDefault="00D20D73" w:rsidP="00E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147" w:right="-1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29AC">
              <w:rPr>
                <w:rFonts w:ascii="Angsana New" w:hAnsi="Angsana New" w:cs="Angsana New"/>
                <w:sz w:val="30"/>
                <w:szCs w:val="30"/>
                <w:cs/>
              </w:rPr>
              <w:t>นิติบุคคล</w:t>
            </w:r>
            <w:r w:rsidR="00E30D62" w:rsidRPr="000429A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อัตราร้อยละ</w:t>
            </w:r>
            <w:r w:rsidR="00E30D62" w:rsidRPr="000429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30D62" w:rsidRPr="000429A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E94A7B" w:rsidRPr="00CC55A5" w14:paraId="45C4B6ED" w14:textId="77777777" w:rsidTr="00581FB7">
        <w:trPr>
          <w:trHeight w:hRule="exact" w:val="374"/>
        </w:trPr>
        <w:tc>
          <w:tcPr>
            <w:tcW w:w="1710" w:type="dxa"/>
          </w:tcPr>
          <w:p w14:paraId="6CF9E430" w14:textId="01A0889C" w:rsidR="00E94A7B" w:rsidRPr="00805C7C" w:rsidRDefault="008B60FA" w:rsidP="008B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8" w:right="-90" w:hanging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B3ECF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69780F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D3AB85A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0BF38DF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2F5BD9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877505A" w14:textId="5769AD6D" w:rsidR="00E94A7B" w:rsidRPr="00805C7C" w:rsidRDefault="00E74FA0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8,414</w:t>
            </w:r>
          </w:p>
        </w:tc>
        <w:tc>
          <w:tcPr>
            <w:tcW w:w="270" w:type="dxa"/>
          </w:tcPr>
          <w:p w14:paraId="2452684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8768478" w14:textId="14747348" w:rsidR="00E94A7B" w:rsidRPr="00805C7C" w:rsidRDefault="00E94A7B" w:rsidP="00E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7B" w:rsidRPr="00CC55A5" w14:paraId="296668E9" w14:textId="77777777" w:rsidTr="00A04A6A">
        <w:trPr>
          <w:trHeight w:val="359"/>
        </w:trPr>
        <w:tc>
          <w:tcPr>
            <w:tcW w:w="1710" w:type="dxa"/>
          </w:tcPr>
          <w:p w14:paraId="26AA78F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EE7D08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</w:tcPr>
          <w:p w14:paraId="7C3F80A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2B389F4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</w:tcPr>
          <w:p w14:paraId="364246D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7A3C7B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5130D69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A58ABD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</w:tcPr>
          <w:p w14:paraId="3EC868B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4A7B" w:rsidRPr="00CC55A5" w14:paraId="7DE73043" w14:textId="77777777" w:rsidTr="00581FB7">
        <w:trPr>
          <w:trHeight w:hRule="exact" w:val="389"/>
        </w:trPr>
        <w:tc>
          <w:tcPr>
            <w:tcW w:w="1710" w:type="dxa"/>
          </w:tcPr>
          <w:p w14:paraId="58D3751B" w14:textId="2E19EC4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4B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406B1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958585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D421AC2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C0968CF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0068911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5C5300A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0A175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6CEFDB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BB1" w:rsidRPr="00CC55A5" w14:paraId="19EEBAD7" w14:textId="77777777" w:rsidTr="00581FB7">
        <w:trPr>
          <w:trHeight w:hRule="exact" w:val="389"/>
        </w:trPr>
        <w:tc>
          <w:tcPr>
            <w:tcW w:w="1710" w:type="dxa"/>
            <w:vAlign w:val="bottom"/>
          </w:tcPr>
          <w:p w14:paraId="293366C3" w14:textId="59647DEE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1546E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FA1A63" w14:textId="77777777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CD30FC0" w14:textId="5A1B5D7D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</w:tcPr>
          <w:p w14:paraId="680FECAC" w14:textId="77777777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5F77DF7" w14:textId="6B46F2D6" w:rsidR="00184BB1" w:rsidRPr="00805C7C" w:rsidRDefault="00184BB1" w:rsidP="009A5F2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</w:rPr>
              <w:t>8,611,242,385</w:t>
            </w:r>
          </w:p>
        </w:tc>
        <w:tc>
          <w:tcPr>
            <w:tcW w:w="288" w:type="dxa"/>
          </w:tcPr>
          <w:p w14:paraId="42A853C2" w14:textId="77777777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A209F3" w14:textId="09549AF5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  <w:tc>
          <w:tcPr>
            <w:tcW w:w="270" w:type="dxa"/>
          </w:tcPr>
          <w:p w14:paraId="39648C44" w14:textId="77777777" w:rsidR="00184BB1" w:rsidRPr="00805C7C" w:rsidRDefault="00184BB1" w:rsidP="0018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165D023" w14:textId="52C8B194" w:rsidR="00184BB1" w:rsidRPr="00805C7C" w:rsidRDefault="00184BB1" w:rsidP="00184BB1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522AFC" w:rsidRPr="00CC55A5" w14:paraId="118B4F4A" w14:textId="77777777" w:rsidTr="00581FB7">
        <w:trPr>
          <w:trHeight w:hRule="exact" w:val="389"/>
        </w:trPr>
        <w:tc>
          <w:tcPr>
            <w:tcW w:w="1710" w:type="dxa"/>
            <w:vAlign w:val="bottom"/>
          </w:tcPr>
          <w:p w14:paraId="5A7A55EA" w14:textId="4409A23C" w:rsidR="00522AFC" w:rsidRPr="001546E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E8685F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E8685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สิงหาคม</w:t>
            </w:r>
            <w:r w:rsidRPr="00E868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8685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23ECA33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5DDFD859" w14:textId="74E0A585" w:rsidR="00522AFC" w:rsidRPr="001546E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C2F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</w:tcPr>
          <w:p w14:paraId="6F7BB5A8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F4DA60" w14:textId="7564FB3E" w:rsidR="00522AFC" w:rsidRPr="001546EF" w:rsidRDefault="00522AFC" w:rsidP="009A5F2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F64">
              <w:rPr>
                <w:rFonts w:asciiTheme="majorBidi" w:hAnsiTheme="majorBidi" w:cstheme="majorBidi"/>
                <w:sz w:val="30"/>
                <w:szCs w:val="30"/>
              </w:rPr>
              <w:t>8,497,952,585</w:t>
            </w:r>
          </w:p>
        </w:tc>
        <w:tc>
          <w:tcPr>
            <w:tcW w:w="288" w:type="dxa"/>
          </w:tcPr>
          <w:p w14:paraId="076A87E5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CEC08C7" w14:textId="4317DDAB" w:rsidR="00522AFC" w:rsidRPr="001546EF" w:rsidRDefault="002D3F8A" w:rsidP="00424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3F8A"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70" w:type="dxa"/>
          </w:tcPr>
          <w:p w14:paraId="261970B1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9050B32" w14:textId="1775FD81" w:rsidR="00522AFC" w:rsidRPr="001546EF" w:rsidRDefault="00522AFC" w:rsidP="00522AF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522AFC" w:rsidRPr="00CC55A5" w14:paraId="135F8BDC" w14:textId="77777777" w:rsidTr="00581FB7">
        <w:trPr>
          <w:trHeight w:hRule="exact" w:val="389"/>
        </w:trPr>
        <w:tc>
          <w:tcPr>
            <w:tcW w:w="1710" w:type="dxa"/>
            <w:vAlign w:val="bottom"/>
          </w:tcPr>
          <w:p w14:paraId="7F3FC8C8" w14:textId="77777777" w:rsidR="00522AFC" w:rsidRPr="00E8685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69086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FE345DD" w14:textId="77777777" w:rsidR="00522AFC" w:rsidRPr="00845C2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CFBF951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9985D97" w14:textId="77777777" w:rsidR="00522AFC" w:rsidRPr="00880F64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54B1012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BB44E72" w14:textId="77777777" w:rsidR="00522AFC" w:rsidRPr="001546E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21EF6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0DAC25E" w14:textId="248AFD08" w:rsidR="00522AFC" w:rsidRPr="001546EF" w:rsidRDefault="00522AFC" w:rsidP="00424EF7">
            <w:pPr>
              <w:tabs>
                <w:tab w:val="left" w:pos="178"/>
              </w:tabs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522AFC" w:rsidRPr="00CC55A5" w14:paraId="5F83FC01" w14:textId="77777777" w:rsidTr="00581FB7">
        <w:trPr>
          <w:trHeight w:hRule="exact" w:val="389"/>
        </w:trPr>
        <w:tc>
          <w:tcPr>
            <w:tcW w:w="1710" w:type="dxa"/>
            <w:vAlign w:val="bottom"/>
          </w:tcPr>
          <w:p w14:paraId="7B6BDDA7" w14:textId="77777777" w:rsidR="00522AFC" w:rsidRPr="00E8685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3508B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9D5CE86" w14:textId="77777777" w:rsidR="00522AFC" w:rsidRPr="00845C2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A609F0D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7C2B4A7" w14:textId="77777777" w:rsidR="00522AFC" w:rsidRPr="00880F64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39938F8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82B54D0" w14:textId="77777777" w:rsidR="00522AFC" w:rsidRPr="001546E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19DC8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8EEE2E9" w14:textId="0319D41B" w:rsidR="00522AFC" w:rsidRPr="001546EF" w:rsidRDefault="00522AFC" w:rsidP="00510E5A">
            <w:pPr>
              <w:tabs>
                <w:tab w:val="left" w:pos="178"/>
              </w:tabs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522AFC" w:rsidRPr="00CC55A5" w14:paraId="0035A5FE" w14:textId="77777777" w:rsidTr="00581FB7">
        <w:trPr>
          <w:trHeight w:hRule="exact" w:val="389"/>
        </w:trPr>
        <w:tc>
          <w:tcPr>
            <w:tcW w:w="1710" w:type="dxa"/>
            <w:vAlign w:val="bottom"/>
          </w:tcPr>
          <w:p w14:paraId="27B1E142" w14:textId="77777777" w:rsidR="00522AFC" w:rsidRPr="00E8685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B5978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A444F26" w14:textId="77777777" w:rsidR="00522AFC" w:rsidRPr="00845C2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99D36B4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F485F52" w14:textId="77777777" w:rsidR="00522AFC" w:rsidRPr="00880F64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67DB503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F962755" w14:textId="77777777" w:rsidR="00522AFC" w:rsidRPr="001546EF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FA94B" w14:textId="77777777" w:rsidR="00522AFC" w:rsidRPr="00805C7C" w:rsidRDefault="00522AFC" w:rsidP="005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CBE6BAE" w14:textId="5DFB7E0B" w:rsidR="00522AFC" w:rsidRPr="001546EF" w:rsidRDefault="00522AFC" w:rsidP="00510E5A">
            <w:pPr>
              <w:tabs>
                <w:tab w:val="left" w:pos="178"/>
              </w:tabs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6A4B3A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</w:tr>
      <w:tr w:rsidR="00E94A7B" w:rsidRPr="00CC55A5" w14:paraId="471B220A" w14:textId="77777777" w:rsidTr="00581FB7">
        <w:trPr>
          <w:trHeight w:hRule="exact" w:val="389"/>
        </w:trPr>
        <w:tc>
          <w:tcPr>
            <w:tcW w:w="1710" w:type="dxa"/>
          </w:tcPr>
          <w:p w14:paraId="631B6880" w14:textId="242E7898" w:rsidR="00E94A7B" w:rsidRPr="00805C7C" w:rsidRDefault="008B60FA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D84F44E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609D2D33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8DBE7B4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7754A6A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58937D9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C302CB6" w14:textId="6FCC4F63" w:rsidR="00E94A7B" w:rsidRPr="00805C7C" w:rsidRDefault="00D93B8E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B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6,844</w:t>
            </w:r>
          </w:p>
        </w:tc>
        <w:tc>
          <w:tcPr>
            <w:tcW w:w="270" w:type="dxa"/>
          </w:tcPr>
          <w:p w14:paraId="5F303AC0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84AC2AC" w14:textId="77777777" w:rsidR="00E94A7B" w:rsidRPr="00805C7C" w:rsidRDefault="00E94A7B" w:rsidP="00AC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8CEDF3F" w14:textId="77777777" w:rsidR="00F36EB3" w:rsidRDefault="00F36EB3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lang w:val="en-US"/>
        </w:rPr>
      </w:pPr>
    </w:p>
    <w:p w14:paraId="409C4215" w14:textId="3E7171E9" w:rsidR="00450FFC" w:rsidRPr="00A57B00" w:rsidRDefault="00E00098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762E23">
        <w:rPr>
          <w:rFonts w:asciiTheme="majorBidi" w:hAnsiTheme="majorBidi" w:cstheme="majorBidi"/>
          <w:sz w:val="30"/>
          <w:szCs w:val="30"/>
        </w:rPr>
        <w:t>3</w:t>
      </w:r>
      <w:r w:rsidR="00450FFC" w:rsidRPr="00913109">
        <w:rPr>
          <w:rFonts w:asciiTheme="majorBidi" w:hAnsiTheme="majorBidi" w:cstheme="majorBidi"/>
          <w:sz w:val="30"/>
          <w:szCs w:val="30"/>
        </w:rPr>
        <w:tab/>
      </w:r>
      <w:r w:rsidR="00450FFC" w:rsidRPr="0091310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C034FC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A57B00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A57B00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A57B00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14F9FC0E" w:rsidR="00DA1740" w:rsidRPr="00A57B00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7B0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D04E6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</w:t>
      </w:r>
      <w:r w:rsidR="000D04E6" w:rsidRPr="000D04E6">
        <w:rPr>
          <w:rFonts w:asciiTheme="majorBidi" w:hAnsiTheme="majorBidi" w:cs="Angsana New" w:hint="cs"/>
          <w:sz w:val="30"/>
          <w:szCs w:val="30"/>
          <w:cs/>
          <w:lang w:bidi="th-TH"/>
        </w:rPr>
        <w:t>ยุติธรรม</w:t>
      </w:r>
      <w:r w:rsidR="000D04E6" w:rsidRPr="000D04E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0D04E6"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A57B00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A57B00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A57B00" w:rsidSect="00B0397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22"/>
          <w:cols w:space="708"/>
          <w:docGrid w:linePitch="360"/>
        </w:sectPr>
      </w:pPr>
    </w:p>
    <w:tbl>
      <w:tblPr>
        <w:tblW w:w="15207" w:type="dxa"/>
        <w:tblInd w:w="207" w:type="dxa"/>
        <w:tblLayout w:type="fixed"/>
        <w:tblLook w:val="04A0" w:firstRow="1" w:lastRow="0" w:firstColumn="1" w:lastColumn="0" w:noHBand="0" w:noVBand="1"/>
      </w:tblPr>
      <w:tblGrid>
        <w:gridCol w:w="3470"/>
        <w:gridCol w:w="1379"/>
        <w:gridCol w:w="249"/>
        <w:gridCol w:w="1552"/>
        <w:gridCol w:w="249"/>
        <w:gridCol w:w="1531"/>
        <w:gridCol w:w="253"/>
        <w:gridCol w:w="1376"/>
        <w:gridCol w:w="285"/>
        <w:gridCol w:w="941"/>
        <w:gridCol w:w="285"/>
        <w:gridCol w:w="1035"/>
        <w:gridCol w:w="264"/>
        <w:gridCol w:w="1056"/>
        <w:gridCol w:w="253"/>
        <w:gridCol w:w="1022"/>
        <w:gridCol w:w="7"/>
      </w:tblGrid>
      <w:tr w:rsidR="00022D38" w:rsidRPr="00C20284" w14:paraId="4B1BDA89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4B01C057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1" w:name="_Hlk64780014"/>
          </w:p>
        </w:tc>
        <w:tc>
          <w:tcPr>
            <w:tcW w:w="11737" w:type="dxa"/>
            <w:gridSpan w:val="16"/>
          </w:tcPr>
          <w:p w14:paraId="3931EB47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022D38" w:rsidRPr="00C20284" w14:paraId="03810EA1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069B8826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37" w:type="dxa"/>
            <w:gridSpan w:val="16"/>
            <w:tcBorders>
              <w:bottom w:val="single" w:sz="4" w:space="0" w:color="auto"/>
            </w:tcBorders>
          </w:tcPr>
          <w:p w14:paraId="27445517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22D38" w:rsidRPr="00C20284" w14:paraId="2210D31D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091ADD9B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9985AD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54E213F8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4E278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22D38" w:rsidRPr="00C20284" w14:paraId="229258B8" w14:textId="77777777" w:rsidTr="2919F6AA">
        <w:trPr>
          <w:gridAfter w:val="1"/>
          <w:wAfter w:w="7" w:type="dxa"/>
          <w:trHeight w:val="288"/>
          <w:tblHeader/>
        </w:trPr>
        <w:tc>
          <w:tcPr>
            <w:tcW w:w="3470" w:type="dxa"/>
            <w:vAlign w:val="bottom"/>
            <w:hideMark/>
          </w:tcPr>
          <w:p w14:paraId="7A7FB7E1" w14:textId="689851CB" w:rsidR="00022D38" w:rsidRPr="00E24E64" w:rsidRDefault="00022D38" w:rsidP="006D57CD">
            <w:pPr>
              <w:ind w:right="-90"/>
              <w:rPr>
                <w:rFonts w:asciiTheme="majorBidi" w:hAnsiTheme="majorBidi" w:cs="Browallia New"/>
                <w:b/>
                <w:bCs/>
                <w:i/>
                <w:iCs/>
                <w:sz w:val="24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43137" w:rsidRPr="006D57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E5BB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D57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71B5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3931BAB8" w14:textId="77777777" w:rsidR="00022D38" w:rsidRPr="00C20284" w:rsidRDefault="00022D38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4E91B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59FF767E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7196C4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bottom"/>
          </w:tcPr>
          <w:p w14:paraId="78B1B29E" w14:textId="77777777" w:rsidR="00022D38" w:rsidRPr="00C20284" w:rsidRDefault="00022D38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1E5A4C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5" w:type="dxa"/>
          </w:tcPr>
          <w:p w14:paraId="2B7AFC0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  <w:hideMark/>
          </w:tcPr>
          <w:p w14:paraId="2823CAB9" w14:textId="7C0B11CB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5" w:type="dxa"/>
          </w:tcPr>
          <w:p w14:paraId="0024F2C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  <w:hideMark/>
          </w:tcPr>
          <w:p w14:paraId="248362EA" w14:textId="2A9030E5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dxa"/>
          </w:tcPr>
          <w:p w14:paraId="5F766693" w14:textId="77777777" w:rsidR="00022D38" w:rsidRPr="00C20284" w:rsidRDefault="00022D38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  <w:hideMark/>
          </w:tcPr>
          <w:p w14:paraId="5C4A0D23" w14:textId="3AC35AF3" w:rsidR="00022D38" w:rsidRPr="00C20284" w:rsidRDefault="00022D38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1FE6DB99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  <w:hideMark/>
          </w:tcPr>
          <w:p w14:paraId="768334E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22D38" w:rsidRPr="00C20284" w14:paraId="6D1F2891" w14:textId="77777777" w:rsidTr="001575AA">
        <w:trPr>
          <w:gridAfter w:val="1"/>
          <w:wAfter w:w="7" w:type="dxa"/>
          <w:trHeight w:val="259"/>
        </w:trPr>
        <w:tc>
          <w:tcPr>
            <w:tcW w:w="3470" w:type="dxa"/>
          </w:tcPr>
          <w:p w14:paraId="63623E9E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3841ACD2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A8FC403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085F8B1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468EA8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7FABED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9794BD3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4D5EBD2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68CA49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1C94147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77E3107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CFBBE9B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40CC399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5CB3F2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1142DCCB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D1D0394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DE767A1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5F6440C7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9" w:type="dxa"/>
          </w:tcPr>
          <w:p w14:paraId="7C1B7776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4C2F635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66C315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7FAD812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E4108B1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FF73F72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2B49EDC1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E32C9D2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0D756CC9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6CDB194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C65DD30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5AE341F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B679905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066364D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C3DE783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F4C93D7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417F5990" w14:textId="77777777" w:rsidR="00022D38" w:rsidRPr="00C20284" w:rsidRDefault="00022D38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79" w:type="dxa"/>
          </w:tcPr>
          <w:p w14:paraId="6D272EF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342A66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EF6BF6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B1A4B5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1AC8BF3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25D6C51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5111B2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C4B2B5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ACB6F3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976886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35C38E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3FED891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2C721CB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C6850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F44D7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2E4C31E0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47D06F34" w14:textId="77777777" w:rsidR="00022D38" w:rsidRPr="00C20284" w:rsidRDefault="00022D38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79" w:type="dxa"/>
          </w:tcPr>
          <w:p w14:paraId="189A6719" w14:textId="2996688A" w:rsidR="00022D38" w:rsidRPr="00C20284" w:rsidRDefault="0070336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7671EDF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BC30C4D" w14:textId="6A69800C" w:rsidR="00022D38" w:rsidRPr="00C20284" w:rsidRDefault="0070336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790</w:t>
            </w:r>
          </w:p>
        </w:tc>
        <w:tc>
          <w:tcPr>
            <w:tcW w:w="249" w:type="dxa"/>
          </w:tcPr>
          <w:p w14:paraId="54BBAB4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3EA6C3AC" w14:textId="1916FA27" w:rsidR="00022D38" w:rsidRPr="00C20284" w:rsidRDefault="000E2DF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1EAD6126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C74A31A" w14:textId="0FEF7B35" w:rsidR="00022D38" w:rsidRPr="00C20284" w:rsidRDefault="000E2DF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2,790</w:t>
            </w:r>
          </w:p>
        </w:tc>
        <w:tc>
          <w:tcPr>
            <w:tcW w:w="285" w:type="dxa"/>
            <w:vAlign w:val="bottom"/>
          </w:tcPr>
          <w:p w14:paraId="21A2146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1F5AC47" w14:textId="177B02BF" w:rsidR="00022D38" w:rsidRPr="00486C54" w:rsidRDefault="006A36D0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22C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790</w:t>
            </w:r>
          </w:p>
        </w:tc>
        <w:tc>
          <w:tcPr>
            <w:tcW w:w="285" w:type="dxa"/>
            <w:vAlign w:val="bottom"/>
          </w:tcPr>
          <w:p w14:paraId="28DEF91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D076E6F" w14:textId="2A03A40F" w:rsidR="00022D38" w:rsidRPr="00C20284" w:rsidRDefault="006A36D0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12441D5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16FE7A59" w14:textId="68B99B87" w:rsidR="00022D38" w:rsidRPr="00C20284" w:rsidRDefault="006A36D0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</w:tcPr>
          <w:p w14:paraId="3BA8667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66F1382" w14:textId="5BE3AF81" w:rsidR="00022D38" w:rsidRPr="00C20284" w:rsidRDefault="006A36D0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2,790</w:t>
            </w:r>
          </w:p>
        </w:tc>
      </w:tr>
      <w:tr w:rsidR="00022D38" w:rsidRPr="00C20284" w14:paraId="64D6B4F4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C223B70" w14:textId="77777777" w:rsidR="00022D38" w:rsidRPr="00C20284" w:rsidRDefault="00022D38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79" w:type="dxa"/>
          </w:tcPr>
          <w:p w14:paraId="5A10145B" w14:textId="0A353839" w:rsidR="00022D38" w:rsidRPr="00C20284" w:rsidRDefault="0070336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35E9C56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4468177" w14:textId="61E3D21F" w:rsidR="00022D38" w:rsidRPr="00C20284" w:rsidRDefault="000E2DFA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</w:p>
        </w:tc>
        <w:tc>
          <w:tcPr>
            <w:tcW w:w="249" w:type="dxa"/>
          </w:tcPr>
          <w:p w14:paraId="7FE1A0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DE67C43" w14:textId="21875A80" w:rsidR="00022D38" w:rsidRPr="00363C76" w:rsidRDefault="000E2DF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5E39CE9C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AB82052" w14:textId="49D8A672" w:rsidR="00022D38" w:rsidRPr="00C20284" w:rsidRDefault="000E2DF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285" w:type="dxa"/>
            <w:vAlign w:val="bottom"/>
          </w:tcPr>
          <w:p w14:paraId="34BCC7F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495081A9" w14:textId="0785A451" w:rsidR="00022D38" w:rsidRPr="00C20284" w:rsidRDefault="00195CAC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08B00F2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FB00181" w14:textId="2CFD612A" w:rsidR="00022D38" w:rsidRPr="00C20284" w:rsidRDefault="00195CAC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E36978A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0F6075A2" w14:textId="30745D21" w:rsidR="00022D38" w:rsidRPr="00C20284" w:rsidRDefault="00195CAC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631</w:t>
            </w:r>
          </w:p>
        </w:tc>
        <w:tc>
          <w:tcPr>
            <w:tcW w:w="253" w:type="dxa"/>
          </w:tcPr>
          <w:p w14:paraId="028D7BE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8D81628" w14:textId="68840073" w:rsidR="00022D38" w:rsidRPr="00C20284" w:rsidRDefault="00195CAC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9,631</w:t>
            </w:r>
          </w:p>
        </w:tc>
      </w:tr>
      <w:tr w:rsidR="00CB1DAF" w:rsidRPr="00C20284" w14:paraId="0A9A3335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221748CF" w14:textId="0135C208" w:rsidR="00CB1DAF" w:rsidRPr="00CB1DAF" w:rsidRDefault="00CB1DAF" w:rsidP="00CB1DA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79" w:type="dxa"/>
          </w:tcPr>
          <w:p w14:paraId="7250F92C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774143B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B38F007" w14:textId="77777777" w:rsidR="00CB1DAF" w:rsidRDefault="00CB1DA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25D1928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89ADA7E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37BCC7C6" w14:textId="77777777" w:rsidR="00CB1DAF" w:rsidRPr="00C20284" w:rsidRDefault="00CB1DA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048D304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4D4235B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395D5145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C039D88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1BF3F9A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0F7BE93" w14:textId="77777777" w:rsidR="00CB1DAF" w:rsidRPr="00C20284" w:rsidRDefault="00CB1DAF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1B57001F" w14:textId="77777777" w:rsidR="00CB1DAF" w:rsidRDefault="00CB1DA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</w:tcPr>
          <w:p w14:paraId="73AC5C42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65C3641" w14:textId="77777777" w:rsidR="00CB1DAF" w:rsidRDefault="00CB1DA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3806276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1BE8DCDC" w14:textId="392776E1" w:rsidR="00022D38" w:rsidRPr="00C20284" w:rsidRDefault="00022D38" w:rsidP="005C165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CB1DA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9" w:type="dxa"/>
          </w:tcPr>
          <w:p w14:paraId="3BDA0445" w14:textId="0DAF1087" w:rsidR="00022D38" w:rsidRPr="00C20284" w:rsidRDefault="0070336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  <w:tc>
          <w:tcPr>
            <w:tcW w:w="249" w:type="dxa"/>
          </w:tcPr>
          <w:p w14:paraId="35E2913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FE92BF7" w14:textId="64FCE9BB" w:rsidR="00022D38" w:rsidRPr="00C20284" w:rsidRDefault="000E2DFA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3F4885C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5C414ECD" w14:textId="60A79A0B" w:rsidR="00022D38" w:rsidRPr="00C20284" w:rsidRDefault="000E2DF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5079060F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4DEA4364" w14:textId="4932A905" w:rsidR="00022D38" w:rsidRPr="00C20284" w:rsidRDefault="000E2DF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  <w:tc>
          <w:tcPr>
            <w:tcW w:w="285" w:type="dxa"/>
          </w:tcPr>
          <w:p w14:paraId="2F283A4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3550A5A9" w14:textId="102FCBBA" w:rsidR="00022D38" w:rsidRPr="00C20284" w:rsidRDefault="005E5A5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71F0258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DB88ED" w14:textId="69EB099E" w:rsidR="00022D38" w:rsidRPr="00C20284" w:rsidRDefault="005E5A5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  <w:tc>
          <w:tcPr>
            <w:tcW w:w="264" w:type="dxa"/>
          </w:tcPr>
          <w:p w14:paraId="1520B575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</w:tcPr>
          <w:p w14:paraId="22DDF650" w14:textId="4B90E1B5" w:rsidR="00022D38" w:rsidRPr="00C20284" w:rsidRDefault="005E5A5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</w:tcPr>
          <w:p w14:paraId="383F265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9AFACAD" w14:textId="49FB8D2D" w:rsidR="00022D38" w:rsidRPr="00C20284" w:rsidRDefault="005E5A5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1,603</w:t>
            </w:r>
          </w:p>
        </w:tc>
      </w:tr>
      <w:tr w:rsidR="00022D38" w:rsidRPr="00C20284" w14:paraId="31A26922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3F4DF4C7" w14:textId="77777777" w:rsidR="00022D38" w:rsidRPr="00C20284" w:rsidRDefault="00022D38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193CDF03" w14:textId="5B14E7D5" w:rsidR="00022D38" w:rsidRPr="00C20284" w:rsidRDefault="0070336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603</w:t>
            </w:r>
          </w:p>
        </w:tc>
        <w:tc>
          <w:tcPr>
            <w:tcW w:w="249" w:type="dxa"/>
          </w:tcPr>
          <w:p w14:paraId="4F4444D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0911C247" w14:textId="3155EC30" w:rsidR="00022D38" w:rsidRPr="00C20284" w:rsidRDefault="000E2DFA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421</w:t>
            </w:r>
          </w:p>
        </w:tc>
        <w:tc>
          <w:tcPr>
            <w:tcW w:w="249" w:type="dxa"/>
          </w:tcPr>
          <w:p w14:paraId="0956CCED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05D3D" w14:textId="18CD8505" w:rsidR="00022D38" w:rsidRPr="000C2450" w:rsidRDefault="000E2DF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4305CF64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20E30" w14:textId="6B31DE83" w:rsidR="00022D38" w:rsidRPr="00C20284" w:rsidRDefault="00933BF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024</w:t>
            </w:r>
          </w:p>
        </w:tc>
        <w:tc>
          <w:tcPr>
            <w:tcW w:w="285" w:type="dxa"/>
            <w:vAlign w:val="bottom"/>
          </w:tcPr>
          <w:p w14:paraId="71171FA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1F25355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717AFF0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696758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52788B2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78B3E788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8C6489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59DA956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7A5598F" w14:textId="77777777" w:rsidTr="001575AA">
        <w:trPr>
          <w:gridAfter w:val="1"/>
          <w:wAfter w:w="7" w:type="dxa"/>
          <w:trHeight w:val="259"/>
        </w:trPr>
        <w:tc>
          <w:tcPr>
            <w:tcW w:w="3470" w:type="dxa"/>
          </w:tcPr>
          <w:p w14:paraId="3EA81997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2C4A2BD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480FE0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539EE082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117C66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2220F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057D0F7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F86BC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C4B4ED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01B712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7CFEA9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E67500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C76576A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530457CC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8A9023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6C7521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86C276B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D697993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9" w:type="dxa"/>
          </w:tcPr>
          <w:p w14:paraId="7DF160D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01DDC3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4972E5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6D95DB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4BED832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71CD868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4AE993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938F1C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89F4F0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2A8B30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CE9502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DB42FD2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49B74B6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AD959C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F555A0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8FF0D7B" w14:textId="77777777" w:rsidTr="00F93CBB">
        <w:trPr>
          <w:gridAfter w:val="1"/>
          <w:wAfter w:w="7" w:type="dxa"/>
          <w:trHeight w:val="288"/>
        </w:trPr>
        <w:tc>
          <w:tcPr>
            <w:tcW w:w="3470" w:type="dxa"/>
          </w:tcPr>
          <w:p w14:paraId="78312263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79" w:type="dxa"/>
          </w:tcPr>
          <w:p w14:paraId="182BD8B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526E7D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099BFE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564111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AF01864" w14:textId="14968241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7E46BEC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10D3464" w14:textId="064797B0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29FE39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6AEB6DC6" w14:textId="7FA2F99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4DF352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207B6B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CF99399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DA03DDB" w14:textId="5744A60C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771DC4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261BF12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539272C4" w14:textId="77777777" w:rsidTr="00261B14">
        <w:trPr>
          <w:gridAfter w:val="1"/>
          <w:wAfter w:w="7" w:type="dxa"/>
          <w:trHeight w:val="288"/>
        </w:trPr>
        <w:tc>
          <w:tcPr>
            <w:tcW w:w="3470" w:type="dxa"/>
          </w:tcPr>
          <w:p w14:paraId="0BB4F6E3" w14:textId="0F47D6CC" w:rsidR="00022D38" w:rsidRPr="00C20284" w:rsidRDefault="00022D38" w:rsidP="00633E18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79" w:type="dxa"/>
          </w:tcPr>
          <w:p w14:paraId="3EFDF09C" w14:textId="1E5BF054" w:rsidR="00022D38" w:rsidRPr="00C20284" w:rsidRDefault="00F76ED1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2F04766D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94000B3" w14:textId="122A942F" w:rsidR="00022D38" w:rsidRPr="00C20284" w:rsidRDefault="00DB681D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67A959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ED87866" w14:textId="63E2AB2E" w:rsidR="00022D38" w:rsidRPr="00C20284" w:rsidRDefault="00BD40E5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BE355A"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E355A"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53" w:type="dxa"/>
            <w:vAlign w:val="bottom"/>
          </w:tcPr>
          <w:p w14:paraId="418FBC51" w14:textId="77777777" w:rsidR="00022D38" w:rsidRPr="00C20284" w:rsidRDefault="00022D38" w:rsidP="00633E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2385268" w14:textId="219AF6A8" w:rsidR="00022D38" w:rsidRPr="00C20284" w:rsidRDefault="00BD40E5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BE355A"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E355A"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85" w:type="dxa"/>
            <w:vAlign w:val="bottom"/>
          </w:tcPr>
          <w:p w14:paraId="05BE379A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6D67BDEC" w14:textId="155F1AA4" w:rsidR="00022D38" w:rsidRPr="00BD2E05" w:rsidRDefault="00DB681D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FEE02AB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8E91E62" w14:textId="6E3A7290" w:rsidR="00022D38" w:rsidRPr="00C20284" w:rsidRDefault="00261B14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3F5B4A" w14:textId="77777777" w:rsidR="00022D38" w:rsidRPr="00C20284" w:rsidRDefault="00022D38" w:rsidP="00633E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239DD683" w14:textId="7C8DD05A" w:rsidR="00022D38" w:rsidRPr="00C20284" w:rsidRDefault="00DB681D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93B3501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F6D6A43" w14:textId="597956E8" w:rsidR="00022D38" w:rsidRPr="00C20284" w:rsidRDefault="00261B14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</w:tr>
      <w:tr w:rsidR="00022D38" w:rsidRPr="00C20284" w14:paraId="197B7ADA" w14:textId="77777777" w:rsidTr="0058502B">
        <w:trPr>
          <w:gridAfter w:val="1"/>
          <w:wAfter w:w="7" w:type="dxa"/>
          <w:trHeight w:val="288"/>
        </w:trPr>
        <w:tc>
          <w:tcPr>
            <w:tcW w:w="3470" w:type="dxa"/>
          </w:tcPr>
          <w:p w14:paraId="6717B25B" w14:textId="77777777" w:rsidR="00022D38" w:rsidRPr="006C4B53" w:rsidRDefault="00022D38" w:rsidP="00F5217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1379" w:type="dxa"/>
          </w:tcPr>
          <w:p w14:paraId="216329E8" w14:textId="7D3598CF" w:rsidR="00022D38" w:rsidRPr="00C20284" w:rsidRDefault="00F76ED1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44B8032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F81F2FB" w14:textId="38186F8E" w:rsidR="00022D38" w:rsidRPr="00C20284" w:rsidRDefault="006923B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53418E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006AB2C" w14:textId="4C2760D3" w:rsidR="00022D38" w:rsidRPr="00C20284" w:rsidRDefault="00BD40E5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9,385</w:t>
            </w:r>
          </w:p>
        </w:tc>
        <w:tc>
          <w:tcPr>
            <w:tcW w:w="253" w:type="dxa"/>
            <w:vAlign w:val="bottom"/>
          </w:tcPr>
          <w:p w14:paraId="3AE16E82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5593B8D" w14:textId="114926CB" w:rsidR="00022D38" w:rsidRPr="00C20284" w:rsidRDefault="00BD40E5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285" w:type="dxa"/>
            <w:vAlign w:val="bottom"/>
          </w:tcPr>
          <w:p w14:paraId="7B4E979D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111B6AEF" w14:textId="4342361C" w:rsidR="00022D38" w:rsidRPr="00C20284" w:rsidRDefault="006923B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63E200E7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04992F4" w14:textId="0DE1D24A" w:rsidR="00022D38" w:rsidRPr="0058502B" w:rsidRDefault="00BD40E5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1979034" w14:textId="77777777" w:rsidR="00022D38" w:rsidRPr="00506AE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3E83F495" w14:textId="7248AD9D" w:rsidR="00022D38" w:rsidRPr="00506AE4" w:rsidRDefault="006923B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74ABBDD" w14:textId="77777777" w:rsidR="00022D38" w:rsidRPr="00506AE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15EEEB" w14:textId="2211BBB9" w:rsidR="00022D38" w:rsidRPr="00506AE4" w:rsidRDefault="00BD40E5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9,589</w:t>
            </w:r>
          </w:p>
        </w:tc>
      </w:tr>
      <w:tr w:rsidR="00D30702" w:rsidRPr="00C20284" w14:paraId="61FA3C68" w14:textId="77777777" w:rsidTr="00027A4D">
        <w:trPr>
          <w:gridAfter w:val="1"/>
          <w:wAfter w:w="7" w:type="dxa"/>
          <w:trHeight w:val="288"/>
        </w:trPr>
        <w:tc>
          <w:tcPr>
            <w:tcW w:w="3470" w:type="dxa"/>
          </w:tcPr>
          <w:p w14:paraId="47824C9D" w14:textId="6E52FB61" w:rsidR="00D30702" w:rsidRPr="006C4B53" w:rsidRDefault="00D30702" w:rsidP="00D3070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9" w:type="dxa"/>
          </w:tcPr>
          <w:p w14:paraId="6CC1FE25" w14:textId="0C343BD5" w:rsidR="00D30702" w:rsidRDefault="00F76ED1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693FCCD9" w14:textId="77777777" w:rsidR="00D30702" w:rsidRPr="00C20284" w:rsidRDefault="00D30702" w:rsidP="00D3070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FA280F7" w14:textId="1C7C5B67" w:rsidR="00D30702" w:rsidRDefault="006923B6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283A5F4B" w14:textId="77777777" w:rsidR="00D30702" w:rsidRPr="00C20284" w:rsidRDefault="00D30702" w:rsidP="00D307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626698BC" w14:textId="57B6AB00" w:rsidR="00D30702" w:rsidRPr="005130CD" w:rsidRDefault="00BD40E5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</w:p>
        </w:tc>
        <w:tc>
          <w:tcPr>
            <w:tcW w:w="253" w:type="dxa"/>
            <w:vAlign w:val="bottom"/>
          </w:tcPr>
          <w:p w14:paraId="14FE51FF" w14:textId="77777777" w:rsidR="00D30702" w:rsidRPr="00C20284" w:rsidRDefault="00D30702" w:rsidP="00D3070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B9C541D" w14:textId="2AEF1148" w:rsidR="00D30702" w:rsidRDefault="00BD40E5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</w:p>
        </w:tc>
        <w:tc>
          <w:tcPr>
            <w:tcW w:w="285" w:type="dxa"/>
            <w:vAlign w:val="bottom"/>
          </w:tcPr>
          <w:p w14:paraId="3753CA62" w14:textId="77777777" w:rsidR="00D30702" w:rsidRPr="00C20284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487D02B" w14:textId="6E23720E" w:rsidR="00D30702" w:rsidRDefault="006923B6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0949CECD" w14:textId="77777777" w:rsidR="00D30702" w:rsidRPr="00C20284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8F4564" w14:textId="64D4531B" w:rsidR="00D30702" w:rsidRPr="00174E6B" w:rsidRDefault="00174E6B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114,919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661300" w14:textId="77777777" w:rsidR="00D30702" w:rsidRPr="00506AE4" w:rsidRDefault="00D30702" w:rsidP="00D3070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74F3C2A2" w14:textId="60DB8157" w:rsidR="00D30702" w:rsidRDefault="006923B6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67EC6AC" w14:textId="77777777" w:rsidR="00D30702" w:rsidRPr="00506AE4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8989E36" w14:textId="5097F3C3" w:rsidR="00D30702" w:rsidRPr="00440861" w:rsidRDefault="00174E6B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114,919</w:t>
            </w:r>
          </w:p>
        </w:tc>
      </w:tr>
      <w:tr w:rsidR="00CB1DAF" w:rsidRPr="00C20284" w14:paraId="41094897" w14:textId="77777777" w:rsidTr="007B5148">
        <w:trPr>
          <w:gridAfter w:val="1"/>
          <w:wAfter w:w="7" w:type="dxa"/>
          <w:trHeight w:val="288"/>
        </w:trPr>
        <w:tc>
          <w:tcPr>
            <w:tcW w:w="3470" w:type="dxa"/>
          </w:tcPr>
          <w:p w14:paraId="75D3500C" w14:textId="37DFA598" w:rsidR="00CB1DAF" w:rsidRPr="00CB1DAF" w:rsidRDefault="00CB1DAF" w:rsidP="00CB1DA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79" w:type="dxa"/>
          </w:tcPr>
          <w:p w14:paraId="46B2C722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38E370C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1E29D15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DB0DA50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44B404EE" w14:textId="6FEC7700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92DFE72" w14:textId="77777777" w:rsidR="00CB1DAF" w:rsidRPr="00C20284" w:rsidRDefault="00CB1DAF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487290B" w14:textId="726D8DF9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03E455D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FF7EDBA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567FCD1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15ACEB1" w14:textId="77777777" w:rsidR="00CB1DAF" w:rsidRPr="2919F6AA" w:rsidRDefault="00CB1DAF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3B8444C" w14:textId="77777777" w:rsidR="00CB1DAF" w:rsidRPr="00506AE4" w:rsidRDefault="00CB1DAF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7F211C4E" w14:textId="77777777" w:rsidR="00CB1DAF" w:rsidRPr="00506AE4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3447D08D" w14:textId="77777777" w:rsidR="00CB1DAF" w:rsidRPr="00506AE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2188092" w14:textId="77777777" w:rsidR="00CB1DAF" w:rsidRPr="2919F6AA" w:rsidRDefault="00CB1DAF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507F7671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124A9A1" w14:textId="0CF4C0EB" w:rsidR="00022D38" w:rsidRPr="00C20284" w:rsidRDefault="00022D38" w:rsidP="007D190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CB1DA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9" w:type="dxa"/>
          </w:tcPr>
          <w:p w14:paraId="308B5E33" w14:textId="0ACE0BDC" w:rsidR="00022D38" w:rsidRPr="00C20284" w:rsidRDefault="00F76ED1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249" w:type="dxa"/>
          </w:tcPr>
          <w:p w14:paraId="6DA99BE6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ECEAA70" w14:textId="7F32545B" w:rsidR="00022D38" w:rsidRPr="00C20284" w:rsidRDefault="003B2B9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96D431B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6FB45A64" w14:textId="48DB28AF" w:rsidR="00022D38" w:rsidRPr="00C20284" w:rsidRDefault="003B2B9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74FCAAA2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2AEFE1" w14:textId="13482238" w:rsidR="00022D38" w:rsidRPr="00C20284" w:rsidRDefault="003B2B9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285" w:type="dxa"/>
            <w:vAlign w:val="bottom"/>
          </w:tcPr>
          <w:p w14:paraId="36415B4A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0457E37A" w14:textId="1AB4A4B5" w:rsidR="00022D38" w:rsidRPr="00C20284" w:rsidRDefault="003B2B9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ABE7EA3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90CF959" w14:textId="55CB7929" w:rsidR="00022D38" w:rsidRPr="00C20284" w:rsidRDefault="003B2B9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264" w:type="dxa"/>
            <w:vAlign w:val="bottom"/>
          </w:tcPr>
          <w:p w14:paraId="41C6A5C5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CD2599E" w14:textId="1F1F7325" w:rsidR="00022D38" w:rsidRPr="00C20284" w:rsidRDefault="003B2B9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2CC5078C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DBF5729" w14:textId="1DC93142" w:rsidR="00022D38" w:rsidRPr="00460773" w:rsidRDefault="003B2B96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1,420</w:t>
            </w:r>
          </w:p>
        </w:tc>
      </w:tr>
      <w:tr w:rsidR="00022D38" w:rsidRPr="00C20284" w14:paraId="6AFE2342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44EFAFE2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D528CC6" w14:textId="4900FAE1" w:rsidR="00022D38" w:rsidRPr="006C4B53" w:rsidRDefault="00F76ED1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249" w:type="dxa"/>
          </w:tcPr>
          <w:p w14:paraId="32EF366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1E063F1F" w14:textId="25014E5C" w:rsidR="00022D38" w:rsidRPr="006C4B53" w:rsidRDefault="00BD40E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0B042DA" w14:textId="77777777" w:rsidR="00022D38" w:rsidRPr="006C4B53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1A70C" w14:textId="0378E976" w:rsidR="00022D38" w:rsidRPr="006C4B53" w:rsidRDefault="00BD40E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BE355A"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E355A"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</w:t>
            </w: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53" w:type="dxa"/>
            <w:vAlign w:val="bottom"/>
          </w:tcPr>
          <w:p w14:paraId="1B7248F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5B16E" w14:textId="24947E14" w:rsidR="00022D38" w:rsidRPr="006C4B53" w:rsidRDefault="00BD40E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</w:t>
            </w:r>
            <w:r w:rsidR="00BE355A"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BE355A"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85" w:type="dxa"/>
            <w:vAlign w:val="bottom"/>
          </w:tcPr>
          <w:p w14:paraId="7A5474F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1517334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361793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191954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917A90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BBBE674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284CE7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5BF1EC2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1"/>
    </w:tbl>
    <w:p w14:paraId="06803584" w14:textId="7358326F" w:rsidR="00CE306C" w:rsidRPr="00A57B00" w:rsidRDefault="00CE3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514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482"/>
        <w:gridCol w:w="1382"/>
        <w:gridCol w:w="247"/>
        <w:gridCol w:w="1559"/>
        <w:gridCol w:w="247"/>
        <w:gridCol w:w="1538"/>
        <w:gridCol w:w="251"/>
        <w:gridCol w:w="1391"/>
        <w:gridCol w:w="283"/>
        <w:gridCol w:w="943"/>
        <w:gridCol w:w="283"/>
        <w:gridCol w:w="1038"/>
        <w:gridCol w:w="263"/>
        <w:gridCol w:w="1059"/>
        <w:gridCol w:w="251"/>
        <w:gridCol w:w="930"/>
      </w:tblGrid>
      <w:tr w:rsidR="006C33B9" w:rsidRPr="00C20284" w14:paraId="6887879E" w14:textId="77777777" w:rsidTr="001E5DB0">
        <w:trPr>
          <w:trHeight w:val="308"/>
          <w:tblHeader/>
        </w:trPr>
        <w:tc>
          <w:tcPr>
            <w:tcW w:w="3482" w:type="dxa"/>
            <w:vAlign w:val="bottom"/>
          </w:tcPr>
          <w:p w14:paraId="4C79CE65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65" w:type="dxa"/>
            <w:gridSpan w:val="15"/>
          </w:tcPr>
          <w:p w14:paraId="46A5FA7E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6C33B9" w:rsidRPr="00C20284" w14:paraId="28D5C95B" w14:textId="77777777" w:rsidTr="001E5DB0">
        <w:trPr>
          <w:trHeight w:val="308"/>
          <w:tblHeader/>
        </w:trPr>
        <w:tc>
          <w:tcPr>
            <w:tcW w:w="3482" w:type="dxa"/>
            <w:vAlign w:val="bottom"/>
          </w:tcPr>
          <w:p w14:paraId="326A9C0E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65" w:type="dxa"/>
            <w:gridSpan w:val="15"/>
            <w:tcBorders>
              <w:bottom w:val="single" w:sz="4" w:space="0" w:color="auto"/>
            </w:tcBorders>
          </w:tcPr>
          <w:p w14:paraId="54039772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C33B9" w:rsidRPr="00C20284" w14:paraId="77D496BD" w14:textId="77777777" w:rsidTr="001E5DB0">
        <w:trPr>
          <w:trHeight w:val="308"/>
          <w:tblHeader/>
        </w:trPr>
        <w:tc>
          <w:tcPr>
            <w:tcW w:w="3482" w:type="dxa"/>
            <w:vAlign w:val="bottom"/>
          </w:tcPr>
          <w:p w14:paraId="2C9A72D7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5C3470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C547C5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2CC4E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C33B9" w:rsidRPr="00C20284" w14:paraId="761FFD01" w14:textId="77777777" w:rsidTr="001E5DB0">
        <w:trPr>
          <w:trHeight w:val="308"/>
          <w:tblHeader/>
        </w:trPr>
        <w:tc>
          <w:tcPr>
            <w:tcW w:w="3482" w:type="dxa"/>
            <w:vAlign w:val="bottom"/>
            <w:hideMark/>
          </w:tcPr>
          <w:p w14:paraId="31A7B8A9" w14:textId="0FA23C04" w:rsidR="006C33B9" w:rsidRPr="00C20284" w:rsidRDefault="006C33B9" w:rsidP="006C33B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618B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427EC66C" w14:textId="77777777" w:rsidR="006C33B9" w:rsidRPr="00C20284" w:rsidRDefault="006C33B9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F01F1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4D4A32D2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C8BF0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bottom"/>
          </w:tcPr>
          <w:p w14:paraId="54E1545F" w14:textId="77777777" w:rsidR="006C33B9" w:rsidRPr="00C20284" w:rsidRDefault="006C33B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6EA6B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26FE8B08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  <w:hideMark/>
          </w:tcPr>
          <w:p w14:paraId="0E286F80" w14:textId="535B3072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3" w:type="dxa"/>
          </w:tcPr>
          <w:p w14:paraId="404A40D1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  <w:hideMark/>
          </w:tcPr>
          <w:p w14:paraId="7BA5580E" w14:textId="7E9B06ED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3" w:type="dxa"/>
          </w:tcPr>
          <w:p w14:paraId="113011E4" w14:textId="77777777" w:rsidR="006C33B9" w:rsidRPr="00C20284" w:rsidRDefault="006C33B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  <w:hideMark/>
          </w:tcPr>
          <w:p w14:paraId="7C2B1497" w14:textId="66FD6DC1" w:rsidR="006C33B9" w:rsidRPr="00C20284" w:rsidRDefault="006C33B9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1BC1F0F9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  <w:hideMark/>
          </w:tcPr>
          <w:p w14:paraId="7A464DB4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C33B9" w:rsidRPr="00C20284" w14:paraId="3DE35AF1" w14:textId="77777777" w:rsidTr="00581357">
        <w:trPr>
          <w:trHeight w:hRule="exact" w:val="259"/>
        </w:trPr>
        <w:tc>
          <w:tcPr>
            <w:tcW w:w="3482" w:type="dxa"/>
          </w:tcPr>
          <w:p w14:paraId="443A1110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49AF868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8387F61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7B95A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4229640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48EF9FD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D3A42B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14DCDC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DC220F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813807A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F3498C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6FD680BB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13156FB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386C450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CA2080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F1B85A8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164416D9" w14:textId="77777777" w:rsidTr="001E5DB0">
        <w:trPr>
          <w:trHeight w:val="308"/>
        </w:trPr>
        <w:tc>
          <w:tcPr>
            <w:tcW w:w="3482" w:type="dxa"/>
            <w:hideMark/>
          </w:tcPr>
          <w:p w14:paraId="5624B261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82" w:type="dxa"/>
          </w:tcPr>
          <w:p w14:paraId="104A0346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026C42E4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4EC99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F99935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1B6FC8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40375A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</w:tcPr>
          <w:p w14:paraId="33C6607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7071C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0CAAFDF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C9D527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C031C87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E6A14F9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6B37B8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E97F464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687794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3F1285C9" w14:textId="77777777" w:rsidTr="001E5DB0">
        <w:trPr>
          <w:trHeight w:val="308"/>
        </w:trPr>
        <w:tc>
          <w:tcPr>
            <w:tcW w:w="3482" w:type="dxa"/>
            <w:hideMark/>
          </w:tcPr>
          <w:p w14:paraId="4D2D40F2" w14:textId="77777777" w:rsidR="006C33B9" w:rsidRPr="00C20284" w:rsidRDefault="006C33B9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82" w:type="dxa"/>
          </w:tcPr>
          <w:p w14:paraId="0A6C406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5EE7FE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AEE49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5845CE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1EDFBC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E057DD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16975B9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7A2042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D85470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D026D4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1126E3D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1BFF2E49" w14:textId="77777777" w:rsidR="006C33B9" w:rsidRPr="001E5DB0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vAlign w:val="bottom"/>
          </w:tcPr>
          <w:p w14:paraId="279F5A12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74F3D2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5EAE2F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671A0954" w14:textId="77777777" w:rsidTr="001E5DB0">
        <w:trPr>
          <w:trHeight w:val="308"/>
        </w:trPr>
        <w:tc>
          <w:tcPr>
            <w:tcW w:w="3482" w:type="dxa"/>
          </w:tcPr>
          <w:p w14:paraId="44A33840" w14:textId="77777777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82" w:type="dxa"/>
          </w:tcPr>
          <w:p w14:paraId="7411C24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6857ED3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356BAC" w14:textId="2FDA62AA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</w:tcPr>
          <w:p w14:paraId="6C705A8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D4E045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2508B3C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9E69C88" w14:textId="131B47FA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83" w:type="dxa"/>
            <w:vAlign w:val="bottom"/>
          </w:tcPr>
          <w:p w14:paraId="7F0FFE2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396C5FD" w14:textId="11FE2F15" w:rsidR="006C33B9" w:rsidRPr="00C20284" w:rsidRDefault="006C33B9" w:rsidP="007031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83" w:type="dxa"/>
            <w:vAlign w:val="bottom"/>
          </w:tcPr>
          <w:p w14:paraId="6A3632E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C4AD5E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DFBE10C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62F547B3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76CC7CA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1DD7490C" w14:textId="2735ECF6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bidi="ar-SA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55</w:t>
            </w:r>
            <w:r w:rsidRPr="000A400A">
              <w:rPr>
                <w:rFonts w:asciiTheme="majorBidi" w:hAnsiTheme="majorBidi"/>
                <w:sz w:val="24"/>
                <w:szCs w:val="24"/>
                <w:lang w:bidi="ar-SA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 </w:t>
            </w:r>
          </w:p>
        </w:tc>
      </w:tr>
      <w:tr w:rsidR="006C33B9" w:rsidRPr="00C20284" w14:paraId="284CF590" w14:textId="77777777" w:rsidTr="001E5DB0">
        <w:trPr>
          <w:trHeight w:val="308"/>
        </w:trPr>
        <w:tc>
          <w:tcPr>
            <w:tcW w:w="3482" w:type="dxa"/>
          </w:tcPr>
          <w:p w14:paraId="6CE4CFA7" w14:textId="77777777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82" w:type="dxa"/>
          </w:tcPr>
          <w:p w14:paraId="77BB500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7F9B56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B1AF65" w14:textId="63CCE2B2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247" w:type="dxa"/>
          </w:tcPr>
          <w:p w14:paraId="48A2BA9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5DDFB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0143D8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338941A1" w14:textId="1616C402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283" w:type="dxa"/>
            <w:vAlign w:val="bottom"/>
          </w:tcPr>
          <w:p w14:paraId="33A7924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EA4ABD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E61AB2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13EFD2A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271488D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7EF93B09" w14:textId="4124CC42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869</w:t>
            </w:r>
          </w:p>
        </w:tc>
        <w:tc>
          <w:tcPr>
            <w:tcW w:w="251" w:type="dxa"/>
          </w:tcPr>
          <w:p w14:paraId="3A5AC52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74B2165" w14:textId="57B22774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869</w:t>
            </w:r>
          </w:p>
        </w:tc>
      </w:tr>
      <w:tr w:rsidR="00E6778E" w:rsidRPr="00C20284" w14:paraId="19DF1F8F" w14:textId="77777777" w:rsidTr="001E5DB0">
        <w:trPr>
          <w:trHeight w:val="308"/>
        </w:trPr>
        <w:tc>
          <w:tcPr>
            <w:tcW w:w="3482" w:type="dxa"/>
          </w:tcPr>
          <w:p w14:paraId="00C88C11" w14:textId="3A1469D4" w:rsidR="00E6778E" w:rsidRPr="00E6778E" w:rsidRDefault="00E6778E" w:rsidP="00E6778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82" w:type="dxa"/>
          </w:tcPr>
          <w:p w14:paraId="28B20C9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199E156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66757A" w14:textId="77777777" w:rsidR="00E6778E" w:rsidRPr="006A4B3A" w:rsidRDefault="00E6778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50B58137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E2B0826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E48C99" w14:textId="77777777" w:rsidR="00E6778E" w:rsidRPr="00C20284" w:rsidRDefault="00E6778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61F2878C" w14:textId="77777777" w:rsidR="00E6778E" w:rsidRPr="006A4B3A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046E804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B3FB95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6B6414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58F3389A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5CF56CC" w14:textId="77777777" w:rsidR="00E6778E" w:rsidRPr="00C20284" w:rsidRDefault="00E6778E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7E418455" w14:textId="77777777" w:rsidR="00E6778E" w:rsidRPr="006A4B3A" w:rsidRDefault="00E6778E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  <w:tc>
          <w:tcPr>
            <w:tcW w:w="251" w:type="dxa"/>
          </w:tcPr>
          <w:p w14:paraId="327EA1DF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F14BE8E" w14:textId="77777777" w:rsidR="00E6778E" w:rsidRPr="006A4B3A" w:rsidRDefault="00E6778E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</w:tr>
      <w:tr w:rsidR="006C33B9" w:rsidRPr="00C20284" w14:paraId="17505E3D" w14:textId="77777777" w:rsidTr="001E5DB0">
        <w:trPr>
          <w:trHeight w:val="308"/>
        </w:trPr>
        <w:tc>
          <w:tcPr>
            <w:tcW w:w="3482" w:type="dxa"/>
          </w:tcPr>
          <w:p w14:paraId="2B754EEF" w14:textId="4E473F78" w:rsidR="006C33B9" w:rsidRPr="00C20284" w:rsidRDefault="009E47A2" w:rsidP="009E47A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7E4BDE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82" w:type="dxa"/>
          </w:tcPr>
          <w:p w14:paraId="1EEBC083" w14:textId="6C9E858D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47" w:type="dxa"/>
          </w:tcPr>
          <w:p w14:paraId="5545282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22FD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2E721E5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B02D0A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</w:tcPr>
          <w:p w14:paraId="660ADFAB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</w:tcPr>
          <w:p w14:paraId="4A339709" w14:textId="19F3F954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83" w:type="dxa"/>
          </w:tcPr>
          <w:p w14:paraId="38360E0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CC539F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54DE2F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180911F2" w14:textId="734C761A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63" w:type="dxa"/>
          </w:tcPr>
          <w:p w14:paraId="2F024031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</w:tcPr>
          <w:p w14:paraId="04655206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3E0868D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3AA4CC7" w14:textId="69059C74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</w:rPr>
              <w:t>55</w:t>
            </w:r>
          </w:p>
        </w:tc>
      </w:tr>
      <w:tr w:rsidR="006C33B9" w:rsidRPr="00C20284" w14:paraId="4B08A822" w14:textId="77777777" w:rsidTr="001E5DB0">
        <w:trPr>
          <w:trHeight w:val="308"/>
        </w:trPr>
        <w:tc>
          <w:tcPr>
            <w:tcW w:w="3482" w:type="dxa"/>
            <w:hideMark/>
          </w:tcPr>
          <w:p w14:paraId="013C0BE0" w14:textId="77777777" w:rsidR="006C33B9" w:rsidRPr="00C20284" w:rsidRDefault="006C33B9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5C0FA015" w14:textId="34669B86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47" w:type="dxa"/>
          </w:tcPr>
          <w:p w14:paraId="5E7D19E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05859D7" w14:textId="318DE44E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247" w:type="dxa"/>
          </w:tcPr>
          <w:p w14:paraId="587B3E2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D69F2" w14:textId="77777777" w:rsidR="006C33B9" w:rsidRPr="000C2450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vAlign w:val="bottom"/>
          </w:tcPr>
          <w:p w14:paraId="1CA614C0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6C731" w14:textId="54797542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83" w:type="dxa"/>
            <w:vAlign w:val="bottom"/>
          </w:tcPr>
          <w:p w14:paraId="29C47A8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19DF4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3C7E8B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737053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CF5E20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325AE158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383C02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06EF06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2319C3F0" w14:textId="77777777" w:rsidTr="001575AA">
        <w:trPr>
          <w:cantSplit/>
          <w:trHeight w:hRule="exact" w:val="360"/>
        </w:trPr>
        <w:tc>
          <w:tcPr>
            <w:tcW w:w="3482" w:type="dxa"/>
          </w:tcPr>
          <w:p w14:paraId="2626F399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</w:tcPr>
          <w:p w14:paraId="487FC3F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88DD4B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4263F3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A54909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3C397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6746132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C1770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E004CC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C8DD36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F39B9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27A4B7C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752B823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213077C4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B6F5BC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A20459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61C931FD" w14:textId="77777777" w:rsidTr="001E5DB0">
        <w:trPr>
          <w:trHeight w:val="308"/>
        </w:trPr>
        <w:tc>
          <w:tcPr>
            <w:tcW w:w="3482" w:type="dxa"/>
          </w:tcPr>
          <w:p w14:paraId="2E7E961F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2" w:type="dxa"/>
          </w:tcPr>
          <w:p w14:paraId="65CFC98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7" w:type="dxa"/>
          </w:tcPr>
          <w:p w14:paraId="6F721B4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8D3C3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04C30D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5FABC0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F0BAE5C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0E2CCF2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813A27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44CC23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FC4868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516A109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D0B03A9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5A985AEF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1E57C6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BE3809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25878CCA" w14:textId="77777777" w:rsidTr="001E5DB0">
        <w:trPr>
          <w:trHeight w:val="308"/>
        </w:trPr>
        <w:tc>
          <w:tcPr>
            <w:tcW w:w="3482" w:type="dxa"/>
          </w:tcPr>
          <w:p w14:paraId="7E8FB0F7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82" w:type="dxa"/>
          </w:tcPr>
          <w:p w14:paraId="2BF0D09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07FC68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F07C1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4D6588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E0EED6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B6C21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740CA3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B9B76D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62B6A3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A97159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124895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1B4B021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6BD5DBAB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6592EB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66255F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5EE0435D" w14:textId="77777777" w:rsidTr="001E5DB0">
        <w:trPr>
          <w:trHeight w:val="308"/>
        </w:trPr>
        <w:tc>
          <w:tcPr>
            <w:tcW w:w="3482" w:type="dxa"/>
          </w:tcPr>
          <w:p w14:paraId="5C30E87D" w14:textId="6FF2AF89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82" w:type="dxa"/>
          </w:tcPr>
          <w:p w14:paraId="3D8678F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ADB590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F304F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35130E3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7161A25" w14:textId="1093F83B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77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51" w:type="dxa"/>
            <w:vAlign w:val="bottom"/>
          </w:tcPr>
          <w:p w14:paraId="65F5CB11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17C2BE9" w14:textId="6E9F37FF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77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bottom"/>
          </w:tcPr>
          <w:p w14:paraId="33AD503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AEB9EF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3DE75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4DE088E9" w14:textId="462B89E1" w:rsidR="006C33B9" w:rsidRPr="00C20284" w:rsidRDefault="006C33B9" w:rsidP="007031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646</w:t>
            </w:r>
          </w:p>
        </w:tc>
        <w:tc>
          <w:tcPr>
            <w:tcW w:w="263" w:type="dxa"/>
            <w:vAlign w:val="bottom"/>
          </w:tcPr>
          <w:p w14:paraId="39F1351A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58EF3D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82D97A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8200157" w14:textId="570CC744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646</w:t>
            </w:r>
          </w:p>
        </w:tc>
      </w:tr>
      <w:tr w:rsidR="006C33B9" w:rsidRPr="00C20284" w14:paraId="1A2B210E" w14:textId="77777777" w:rsidTr="001E5DB0">
        <w:trPr>
          <w:trHeight w:val="308"/>
        </w:trPr>
        <w:tc>
          <w:tcPr>
            <w:tcW w:w="3482" w:type="dxa"/>
          </w:tcPr>
          <w:p w14:paraId="5C85420A" w14:textId="77777777" w:rsidR="006C33B9" w:rsidRPr="006C4B53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หุ้นกู้อนุพันธ์</w:t>
            </w:r>
          </w:p>
        </w:tc>
        <w:tc>
          <w:tcPr>
            <w:tcW w:w="1382" w:type="dxa"/>
          </w:tcPr>
          <w:p w14:paraId="597DC5B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4917993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5E67C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25BFA34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3E84CF6" w14:textId="292DEF22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251" w:type="dxa"/>
            <w:vAlign w:val="bottom"/>
          </w:tcPr>
          <w:p w14:paraId="41DD559B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6329E5C9" w14:textId="52E5673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283" w:type="dxa"/>
            <w:vAlign w:val="bottom"/>
          </w:tcPr>
          <w:p w14:paraId="59613EF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BA4A2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FBA7BC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702B4614" w14:textId="60C17471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63" w:type="dxa"/>
            <w:vAlign w:val="bottom"/>
          </w:tcPr>
          <w:p w14:paraId="472C545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0AAD719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AEB86B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89C2B04" w14:textId="37C87209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</w:p>
        </w:tc>
      </w:tr>
      <w:tr w:rsidR="006C33B9" w:rsidRPr="00C20284" w14:paraId="626FB522" w14:textId="77777777" w:rsidTr="001E5DB0">
        <w:trPr>
          <w:trHeight w:val="308"/>
        </w:trPr>
        <w:tc>
          <w:tcPr>
            <w:tcW w:w="3482" w:type="dxa"/>
          </w:tcPr>
          <w:p w14:paraId="039FDF72" w14:textId="77777777" w:rsidR="006C33B9" w:rsidRPr="006C4B53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1382" w:type="dxa"/>
          </w:tcPr>
          <w:p w14:paraId="20D9E70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280269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56750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34D3A00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5ADE469" w14:textId="4F8BC56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51" w:type="dxa"/>
            <w:vAlign w:val="bottom"/>
          </w:tcPr>
          <w:p w14:paraId="6B2063C3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4A024F4" w14:textId="5D1F4FC6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1EB67AE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9950C9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60FCFB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679FC245" w14:textId="76BE1E2A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0A400A">
              <w:rPr>
                <w:rFonts w:asciiTheme="majorBidi" w:hAnsi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3" w:type="dxa"/>
            <w:vAlign w:val="bottom"/>
          </w:tcPr>
          <w:p w14:paraId="76ECAC6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09ED55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186C4AF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D85D602" w14:textId="46949A4A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</w:tr>
      <w:tr w:rsidR="00705F22" w:rsidRPr="00C20284" w14:paraId="3F312F79" w14:textId="77777777" w:rsidTr="001E5DB0">
        <w:trPr>
          <w:trHeight w:val="308"/>
        </w:trPr>
        <w:tc>
          <w:tcPr>
            <w:tcW w:w="3482" w:type="dxa"/>
          </w:tcPr>
          <w:p w14:paraId="605D698F" w14:textId="1BF9462E" w:rsidR="00705F22" w:rsidRPr="006C4B53" w:rsidRDefault="00705F22" w:rsidP="00705F2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</w:tcPr>
          <w:p w14:paraId="7AA7824A" w14:textId="2EE4DE0D" w:rsidR="00705F22" w:rsidRPr="006C4B53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073E4DF1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40D02B" w14:textId="1D276B7C" w:rsidR="00705F22" w:rsidRPr="002F0E8D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5D7EF59C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AA14267" w14:textId="02DF5F85" w:rsidR="00705F22" w:rsidRPr="00705F22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="Browallia New"/>
                <w:sz w:val="24"/>
                <w:szCs w:val="30"/>
                <w:lang w:val="en-US" w:bidi="th-TH"/>
              </w:rPr>
            </w:pPr>
            <w:r>
              <w:rPr>
                <w:rFonts w:asciiTheme="majorBidi" w:hAnsiTheme="majorBidi" w:cs="Browallia New"/>
                <w:sz w:val="24"/>
                <w:szCs w:val="30"/>
                <w:lang w:val="en-US" w:bidi="th-TH"/>
              </w:rPr>
              <w:t>92,870</w:t>
            </w:r>
          </w:p>
        </w:tc>
        <w:tc>
          <w:tcPr>
            <w:tcW w:w="251" w:type="dxa"/>
            <w:vAlign w:val="bottom"/>
          </w:tcPr>
          <w:p w14:paraId="477D565D" w14:textId="77777777" w:rsidR="00705F22" w:rsidRPr="00C20284" w:rsidRDefault="00705F22" w:rsidP="00705F2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E670BAC" w14:textId="58735CCD" w:rsidR="00705F22" w:rsidRPr="006A4B3A" w:rsidRDefault="00705F22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Browallia New"/>
                <w:sz w:val="24"/>
                <w:szCs w:val="30"/>
                <w:lang w:val="en-US" w:bidi="th-TH"/>
              </w:rPr>
              <w:t>92,870</w:t>
            </w:r>
          </w:p>
        </w:tc>
        <w:tc>
          <w:tcPr>
            <w:tcW w:w="283" w:type="dxa"/>
            <w:vAlign w:val="bottom"/>
          </w:tcPr>
          <w:p w14:paraId="42378FD0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894FF98" w14:textId="07096B21" w:rsidR="00705F22" w:rsidRPr="006C4B53" w:rsidRDefault="006D2B61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71E4CAD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20705640" w14:textId="4D8384FB" w:rsidR="00705F22" w:rsidRPr="006A4B3A" w:rsidRDefault="00D94A05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="00710FE1">
              <w:rPr>
                <w:rFonts w:asciiTheme="majorBidi" w:hAnsiTheme="majorBidi"/>
                <w:sz w:val="24"/>
                <w:szCs w:val="24"/>
                <w:lang w:val="en-US"/>
              </w:rPr>
              <w:t>2,966</w:t>
            </w:r>
          </w:p>
        </w:tc>
        <w:tc>
          <w:tcPr>
            <w:tcW w:w="263" w:type="dxa"/>
            <w:vAlign w:val="bottom"/>
          </w:tcPr>
          <w:p w14:paraId="10A9A115" w14:textId="77777777" w:rsidR="00705F22" w:rsidRPr="00C20284" w:rsidRDefault="00705F22" w:rsidP="00705F2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56954F36" w14:textId="0F5F7C9A" w:rsidR="00705F22" w:rsidRPr="002B1F72" w:rsidRDefault="006D2B61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90CA761" w14:textId="77777777" w:rsidR="00705F22" w:rsidRPr="00C20284" w:rsidRDefault="00705F22" w:rsidP="00705F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57E0922" w14:textId="4DD501E3" w:rsidR="00705F22" w:rsidRPr="006A4B3A" w:rsidRDefault="00D94A05" w:rsidP="00705F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="001774FC">
              <w:rPr>
                <w:rFonts w:asciiTheme="majorBidi" w:hAnsiTheme="majorBidi"/>
                <w:sz w:val="24"/>
                <w:szCs w:val="24"/>
                <w:lang w:val="en-US"/>
              </w:rPr>
              <w:t>2,966</w:t>
            </w:r>
          </w:p>
        </w:tc>
      </w:tr>
      <w:tr w:rsidR="007E4BDE" w:rsidRPr="00C20284" w14:paraId="437C024C" w14:textId="77777777" w:rsidTr="001E5DB0">
        <w:trPr>
          <w:trHeight w:val="308"/>
        </w:trPr>
        <w:tc>
          <w:tcPr>
            <w:tcW w:w="3482" w:type="dxa"/>
          </w:tcPr>
          <w:p w14:paraId="25954405" w14:textId="58F201FF" w:rsidR="007E4BDE" w:rsidRPr="007E4BDE" w:rsidRDefault="007E4BDE" w:rsidP="007E4BD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82" w:type="dxa"/>
          </w:tcPr>
          <w:p w14:paraId="6A5F47CF" w14:textId="77777777" w:rsidR="007E4BDE" w:rsidRPr="006C4B53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452C1CA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E14A4F" w14:textId="77777777" w:rsidR="007E4BDE" w:rsidRPr="002F0E8D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EEC9011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45FAE13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vAlign w:val="bottom"/>
          </w:tcPr>
          <w:p w14:paraId="35A5D6D6" w14:textId="77777777" w:rsidR="007E4BDE" w:rsidRPr="00C20284" w:rsidRDefault="007E4B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362F919B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9F1B42F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89A56DA" w14:textId="77777777" w:rsidR="007E4BDE" w:rsidRPr="006C4B53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402B2A0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68B7E44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2077BDE3" w14:textId="77777777" w:rsidR="007E4BDE" w:rsidRPr="00C20284" w:rsidRDefault="007E4B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CBC765F" w14:textId="77777777" w:rsidR="007E4BDE" w:rsidRPr="002B1F72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515EA3C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4C7E3D4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</w:tr>
      <w:tr w:rsidR="006C33B9" w:rsidRPr="00C20284" w14:paraId="2A2D5367" w14:textId="77777777" w:rsidTr="001E5DB0">
        <w:trPr>
          <w:trHeight w:val="308"/>
        </w:trPr>
        <w:tc>
          <w:tcPr>
            <w:tcW w:w="3482" w:type="dxa"/>
          </w:tcPr>
          <w:p w14:paraId="7284D235" w14:textId="0BAE4B95" w:rsidR="006C33B9" w:rsidRPr="00C20284" w:rsidRDefault="009E47A2" w:rsidP="009E47A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7E4BDE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82" w:type="dxa"/>
          </w:tcPr>
          <w:p w14:paraId="34BEAA15" w14:textId="33547205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47" w:type="dxa"/>
          </w:tcPr>
          <w:p w14:paraId="118FB79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827B5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15C2728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FB0682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D997CF6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45BB173" w14:textId="25BA476C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bottom"/>
          </w:tcPr>
          <w:p w14:paraId="5CB3589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759EA6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F82339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41019D84" w14:textId="60ECA21A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63" w:type="dxa"/>
            <w:vAlign w:val="bottom"/>
          </w:tcPr>
          <w:p w14:paraId="7604A864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BBD038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D3E48E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97FE2D2" w14:textId="1922C93A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</w:tr>
      <w:tr w:rsidR="006C33B9" w:rsidRPr="00C20284" w14:paraId="3612C8DD" w14:textId="77777777" w:rsidTr="006D2B61">
        <w:trPr>
          <w:trHeight w:val="296"/>
        </w:trPr>
        <w:tc>
          <w:tcPr>
            <w:tcW w:w="3482" w:type="dxa"/>
          </w:tcPr>
          <w:p w14:paraId="27E56A57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05DBD56" w14:textId="02B2D7AC" w:rsidR="006C33B9" w:rsidRPr="006C4B53" w:rsidRDefault="006C33B9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</w:t>
            </w: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47" w:type="dxa"/>
          </w:tcPr>
          <w:p w14:paraId="77353C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06D0C6E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0282B480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3527D" w14:textId="342A76AF" w:rsidR="006C33B9" w:rsidRPr="006C4B53" w:rsidRDefault="0040221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</w:t>
            </w:r>
            <w:r w:rsidR="006C33B9"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</w:t>
            </w:r>
            <w:r w:rsidR="006C33B9"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22</w:t>
            </w:r>
            <w:r w:rsidR="006C33B9"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  <w:vAlign w:val="bottom"/>
          </w:tcPr>
          <w:p w14:paraId="769063E5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53AE9" w14:textId="1BA6D76D" w:rsidR="006C33B9" w:rsidRPr="006C4B53" w:rsidRDefault="006D2B61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283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,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413</w:t>
            </w:r>
          </w:p>
        </w:tc>
        <w:tc>
          <w:tcPr>
            <w:tcW w:w="283" w:type="dxa"/>
            <w:vAlign w:val="bottom"/>
          </w:tcPr>
          <w:p w14:paraId="0CC1B3B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E1860B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84392F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2369EE0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31DCD29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7F87BB1A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521C2E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B3E74C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411D278" w14:textId="77777777" w:rsidR="00D54C25" w:rsidRPr="002A7104" w:rsidRDefault="00D54C25" w:rsidP="0005578E">
      <w:pPr>
        <w:pStyle w:val="acctmergecolhdg"/>
        <w:spacing w:line="240" w:lineRule="auto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15160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459"/>
        <w:gridCol w:w="1376"/>
        <w:gridCol w:w="248"/>
        <w:gridCol w:w="1548"/>
        <w:gridCol w:w="248"/>
        <w:gridCol w:w="1526"/>
        <w:gridCol w:w="252"/>
        <w:gridCol w:w="1371"/>
        <w:gridCol w:w="284"/>
        <w:gridCol w:w="938"/>
        <w:gridCol w:w="284"/>
        <w:gridCol w:w="1032"/>
        <w:gridCol w:w="264"/>
        <w:gridCol w:w="1053"/>
        <w:gridCol w:w="252"/>
        <w:gridCol w:w="1019"/>
        <w:gridCol w:w="6"/>
      </w:tblGrid>
      <w:tr w:rsidR="00921D2F" w:rsidRPr="00C20284" w14:paraId="75D87078" w14:textId="77777777" w:rsidTr="00920E1A">
        <w:trPr>
          <w:trHeight w:val="302"/>
          <w:tblHeader/>
        </w:trPr>
        <w:tc>
          <w:tcPr>
            <w:tcW w:w="3459" w:type="dxa"/>
            <w:vAlign w:val="bottom"/>
          </w:tcPr>
          <w:p w14:paraId="0DF25670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1" w:type="dxa"/>
            <w:gridSpan w:val="16"/>
          </w:tcPr>
          <w:p w14:paraId="5F2DA9D0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21D2F" w:rsidRPr="00C20284" w14:paraId="185D2CB8" w14:textId="77777777" w:rsidTr="00920E1A">
        <w:trPr>
          <w:trHeight w:val="302"/>
          <w:tblHeader/>
        </w:trPr>
        <w:tc>
          <w:tcPr>
            <w:tcW w:w="3459" w:type="dxa"/>
            <w:vAlign w:val="bottom"/>
          </w:tcPr>
          <w:p w14:paraId="0B5F989E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1" w:type="dxa"/>
            <w:gridSpan w:val="16"/>
            <w:tcBorders>
              <w:bottom w:val="single" w:sz="4" w:space="0" w:color="auto"/>
            </w:tcBorders>
          </w:tcPr>
          <w:p w14:paraId="489507E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1D2F" w:rsidRPr="00C20284" w14:paraId="635443AF" w14:textId="77777777" w:rsidTr="00920E1A">
        <w:trPr>
          <w:trHeight w:val="302"/>
          <w:tblHeader/>
        </w:trPr>
        <w:tc>
          <w:tcPr>
            <w:tcW w:w="3459" w:type="dxa"/>
            <w:vAlign w:val="bottom"/>
          </w:tcPr>
          <w:p w14:paraId="498955BA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FB4AF1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6BBB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C5637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21D2F" w:rsidRPr="00C20284" w14:paraId="614EB788" w14:textId="77777777" w:rsidTr="00920E1A">
        <w:trPr>
          <w:gridAfter w:val="1"/>
          <w:wAfter w:w="6" w:type="dxa"/>
          <w:trHeight w:val="302"/>
          <w:tblHeader/>
        </w:trPr>
        <w:tc>
          <w:tcPr>
            <w:tcW w:w="3459" w:type="dxa"/>
            <w:vAlign w:val="bottom"/>
            <w:hideMark/>
          </w:tcPr>
          <w:p w14:paraId="32B58A42" w14:textId="3B6D53E4" w:rsidR="00921D2F" w:rsidRPr="00C20284" w:rsidRDefault="00921D2F" w:rsidP="00B133E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43137"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E5BB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127A2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35EA45FF" w14:textId="77777777" w:rsidR="00921D2F" w:rsidRPr="00C20284" w:rsidRDefault="00921D2F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C20CC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55D3382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1E2EB9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7F34107" w14:textId="77777777" w:rsidR="00921D2F" w:rsidRPr="00C20284" w:rsidRDefault="00921D2F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1290DF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254C80FF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FD8324" w14:textId="4AE8BA9E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9CC103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A56E20" w14:textId="0520C213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F7EB0E4" w14:textId="77777777" w:rsidR="00921D2F" w:rsidRPr="00C20284" w:rsidRDefault="00921D2F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5510EA" w14:textId="7A1576FB" w:rsidR="00921D2F" w:rsidRPr="00C20284" w:rsidRDefault="00921D2F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C76C509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71D6EB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21D2F" w:rsidRPr="00C20284" w14:paraId="394A4772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23E3C528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0DE87796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A405B2F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1F6DB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651F3B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0FF632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08B145A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29883F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0C125F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298659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13FB3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79A6B1D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5A0C1F7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E1FC93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477D4B2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4277898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330F3A22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  <w:hideMark/>
          </w:tcPr>
          <w:p w14:paraId="71A3AD4A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6" w:type="dxa"/>
          </w:tcPr>
          <w:p w14:paraId="25CD37E7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653A9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3B2463D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E1638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3585053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B26EB0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</w:tcPr>
          <w:p w14:paraId="2F13144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FEC6F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0E247270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46F1B4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7B3570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661DF90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6E6C9A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ED2ABCF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316217A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11813CAF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  <w:hideMark/>
          </w:tcPr>
          <w:p w14:paraId="6A360B15" w14:textId="77777777" w:rsidR="00921D2F" w:rsidRPr="00C20284" w:rsidRDefault="00921D2F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76" w:type="dxa"/>
          </w:tcPr>
          <w:p w14:paraId="5233124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C516B3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A8AD7A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B7FDDC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636B4F3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6CBC95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72F854A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BD3F45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D5182A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B0DFA5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24A966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277E3D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C6CE927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939578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7DFD87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6B78823E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2601B00F" w14:textId="77777777" w:rsidR="00921D2F" w:rsidRPr="00C20284" w:rsidRDefault="00921D2F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76" w:type="dxa"/>
            <w:vAlign w:val="bottom"/>
          </w:tcPr>
          <w:p w14:paraId="137ECE34" w14:textId="42754C9E" w:rsidR="00921D2F" w:rsidRPr="00C20284" w:rsidRDefault="00505D01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2B96887" w14:textId="56EFC68C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1DEBA909" w14:textId="241DD8DD" w:rsidR="00921D2F" w:rsidRPr="00C20284" w:rsidRDefault="00B368D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248" w:type="dxa"/>
            <w:vAlign w:val="bottom"/>
          </w:tcPr>
          <w:p w14:paraId="74C0754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165FAEFC" w14:textId="50A741F2" w:rsidR="00921D2F" w:rsidRPr="00FC2474" w:rsidRDefault="00505D01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FC8C7F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04AD624C" w14:textId="7190D722" w:rsidR="00921D2F" w:rsidRPr="00C20284" w:rsidRDefault="00B368D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284" w:type="dxa"/>
            <w:vAlign w:val="bottom"/>
          </w:tcPr>
          <w:p w14:paraId="0AA0BD6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538DD574" w14:textId="107510CA" w:rsidR="00921D2F" w:rsidRPr="00C20284" w:rsidRDefault="000606C3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342AB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2FAF4249" w14:textId="7611C363" w:rsidR="00921D2F" w:rsidRPr="00C20284" w:rsidRDefault="000606C3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18EB42C" w14:textId="77777777" w:rsidR="00921D2F" w:rsidRPr="00C20284" w:rsidRDefault="00921D2F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0AA30209" w14:textId="613469EB" w:rsidR="00921D2F" w:rsidRPr="00C20284" w:rsidRDefault="00B368D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773</w:t>
            </w:r>
          </w:p>
        </w:tc>
        <w:tc>
          <w:tcPr>
            <w:tcW w:w="252" w:type="dxa"/>
            <w:vAlign w:val="bottom"/>
          </w:tcPr>
          <w:p w14:paraId="2A91C51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54321E8" w14:textId="02361F4A" w:rsidR="00921D2F" w:rsidRPr="00C20284" w:rsidRDefault="00B368DF" w:rsidP="007031A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8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</w:tr>
      <w:tr w:rsidR="00E343DE" w:rsidRPr="00C20284" w14:paraId="0674D5CF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0548E80C" w14:textId="18656A7A" w:rsidR="00E343DE" w:rsidRPr="00C20284" w:rsidRDefault="00E85EE7" w:rsidP="00E85EE7">
            <w:pPr>
              <w:pStyle w:val="ListParagraph"/>
              <w:ind w:left="0"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E85EE7">
              <w:rPr>
                <w:rFonts w:asciiTheme="majorBidi" w:hAnsiTheme="majorBidi" w:cs="Angsana New" w:hint="cs"/>
                <w:szCs w:val="24"/>
                <w:cs/>
                <w:lang w:val="en-GB"/>
              </w:rPr>
              <w:t>สินทรัพย์ทางการเงิน</w:t>
            </w:r>
            <w:r w:rsidR="008278E4">
              <w:rPr>
                <w:rFonts w:asciiTheme="majorBidi" w:hAnsiTheme="majorBidi" w:cs="Angsana New" w:hint="cs"/>
                <w:szCs w:val="24"/>
                <w:cs/>
              </w:rPr>
              <w:t>ไม่หมุนเวียน</w:t>
            </w:r>
            <w:r w:rsidRPr="00E85EE7">
              <w:rPr>
                <w:rFonts w:asciiTheme="majorBidi" w:hAnsiTheme="majorBidi" w:cs="Angsana New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1376" w:type="dxa"/>
            <w:vAlign w:val="bottom"/>
          </w:tcPr>
          <w:p w14:paraId="58FAB554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50B2E5C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38FE46E7" w14:textId="77777777" w:rsidR="00E343DE" w:rsidRDefault="00E343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DF2F0B3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3C08C244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711903B" w14:textId="77777777" w:rsidR="00E343DE" w:rsidRPr="00C20284" w:rsidRDefault="00E343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37D705FE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F0DC3F4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5E2349F2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AD8AEBF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35B48318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91601EA" w14:textId="77777777" w:rsidR="00E343DE" w:rsidRPr="00C20284" w:rsidRDefault="00E343DE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0C5451D1" w14:textId="77777777" w:rsidR="00E343DE" w:rsidRDefault="00E343DE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19D3704E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5F882EB6" w14:textId="77777777" w:rsidR="00E343DE" w:rsidRDefault="00E343DE" w:rsidP="007031A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8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3DE" w:rsidRPr="00C20284" w14:paraId="1648FCF1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13485B8A" w14:textId="38F9264B" w:rsidR="00E343DE" w:rsidRPr="00C20284" w:rsidRDefault="008A546E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A546E">
              <w:rPr>
                <w:rFonts w:asciiTheme="majorBidi" w:hAnsiTheme="majorBidi" w:cs="Angsana New" w:hint="cs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76" w:type="dxa"/>
            <w:vAlign w:val="bottom"/>
          </w:tcPr>
          <w:p w14:paraId="59EC8789" w14:textId="6D60AFDF" w:rsidR="00E343DE" w:rsidRDefault="008A546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</w:p>
        </w:tc>
        <w:tc>
          <w:tcPr>
            <w:tcW w:w="248" w:type="dxa"/>
            <w:vAlign w:val="bottom"/>
          </w:tcPr>
          <w:p w14:paraId="62187AC5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602AB5E6" w14:textId="13814722" w:rsidR="00E343DE" w:rsidRDefault="008A546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1912CB1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196C70F9" w14:textId="61929939" w:rsidR="00E343DE" w:rsidRDefault="008A546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7036BECB" w14:textId="77777777" w:rsidR="00E343DE" w:rsidRPr="00C20284" w:rsidRDefault="00E343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7F4276BE" w14:textId="2F83800D" w:rsidR="00E343DE" w:rsidRDefault="008A546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</w:p>
        </w:tc>
        <w:tc>
          <w:tcPr>
            <w:tcW w:w="284" w:type="dxa"/>
            <w:vAlign w:val="bottom"/>
          </w:tcPr>
          <w:p w14:paraId="33D240C0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240AC49E" w14:textId="39AB3C9D" w:rsidR="00E343DE" w:rsidRDefault="00E16691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4C25A416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B14ACCB" w14:textId="013753C7" w:rsidR="00E343DE" w:rsidRDefault="00BD5622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</w:p>
        </w:tc>
        <w:tc>
          <w:tcPr>
            <w:tcW w:w="264" w:type="dxa"/>
            <w:vAlign w:val="bottom"/>
          </w:tcPr>
          <w:p w14:paraId="4335C88E" w14:textId="77777777" w:rsidR="00E343DE" w:rsidRPr="00C20284" w:rsidRDefault="00E343DE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015BBD24" w14:textId="215ECD8F" w:rsidR="00E343DE" w:rsidRDefault="0030271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vAlign w:val="bottom"/>
          </w:tcPr>
          <w:p w14:paraId="3773C17B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6ED25663" w14:textId="050E9C5A" w:rsidR="00E343DE" w:rsidRDefault="00302719" w:rsidP="007031A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8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</w:tr>
      <w:tr w:rsidR="00921D2F" w:rsidRPr="00C20284" w14:paraId="4A4571F5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  <w:hideMark/>
          </w:tcPr>
          <w:p w14:paraId="2FFE820F" w14:textId="77777777" w:rsidR="00921D2F" w:rsidRPr="00C20284" w:rsidRDefault="00921D2F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3FE731C1" w14:textId="7DEDC38C" w:rsidR="00921D2F" w:rsidRPr="00C20284" w:rsidRDefault="008A546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179</w:t>
            </w:r>
          </w:p>
        </w:tc>
        <w:tc>
          <w:tcPr>
            <w:tcW w:w="248" w:type="dxa"/>
          </w:tcPr>
          <w:p w14:paraId="236C8BD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D589A" w14:textId="69783F40" w:rsidR="00921D2F" w:rsidRPr="00C20284" w:rsidRDefault="00B368D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773</w:t>
            </w:r>
          </w:p>
        </w:tc>
        <w:tc>
          <w:tcPr>
            <w:tcW w:w="248" w:type="dxa"/>
          </w:tcPr>
          <w:p w14:paraId="4A7CC6D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4F71B" w14:textId="7F848464" w:rsidR="00921D2F" w:rsidRPr="001243CF" w:rsidRDefault="00505D01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7DE887D8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05CC8" w14:textId="6703C4EB" w:rsidR="00921D2F" w:rsidRPr="00C20284" w:rsidRDefault="00E16691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952</w:t>
            </w:r>
          </w:p>
        </w:tc>
        <w:tc>
          <w:tcPr>
            <w:tcW w:w="284" w:type="dxa"/>
            <w:vAlign w:val="bottom"/>
          </w:tcPr>
          <w:p w14:paraId="74E4537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76633B9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7F2332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01A024A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7ABB059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0994CAF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41F887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8C28A6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58F32A44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65318F3B" w14:textId="77777777" w:rsidR="00921D2F" w:rsidRPr="00681363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67D74AC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495CF94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0ED4071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20BF3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5494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DC7104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7FE6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B78BA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18CE4A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52C297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1A3EA0E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FB08BD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2F2D9CE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99A8DF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5945770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58E27D0D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03A968CB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6" w:type="dxa"/>
          </w:tcPr>
          <w:p w14:paraId="6BAB35C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23B6EC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5D14E35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5634D4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4D98D5F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B54520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6CDB70F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98A9EC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5F9544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9227BB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AF1BCA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6DE447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7F4F96C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C11719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43E662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65BCEE91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03E4381D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76" w:type="dxa"/>
          </w:tcPr>
          <w:p w14:paraId="4B57FB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4D6E4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7A8D93C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46C2E2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6532C88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844F99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3928791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0BB242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0666C51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FA48DF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6E687C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4F2E734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59CABE7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67B99F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7ECEFC9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70570C46" w14:textId="77777777" w:rsidTr="00E74AFB">
        <w:trPr>
          <w:gridAfter w:val="1"/>
          <w:wAfter w:w="6" w:type="dxa"/>
          <w:trHeight w:val="302"/>
        </w:trPr>
        <w:tc>
          <w:tcPr>
            <w:tcW w:w="3459" w:type="dxa"/>
          </w:tcPr>
          <w:p w14:paraId="1C19160E" w14:textId="77777777" w:rsidR="00921D2F" w:rsidRPr="00C20284" w:rsidRDefault="00921D2F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76" w:type="dxa"/>
          </w:tcPr>
          <w:p w14:paraId="2518F5AE" w14:textId="6BD91CEE" w:rsidR="00921D2F" w:rsidRPr="00C20284" w:rsidRDefault="005451E7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995CF6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13428F4B" w14:textId="0337D1F2" w:rsidR="00921D2F" w:rsidRPr="00C20284" w:rsidRDefault="005451E7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B7FE0C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73DFE6EB" w14:textId="41353933" w:rsidR="00921D2F" w:rsidRPr="00ED3597" w:rsidRDefault="005C711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451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22,740</w:t>
            </w:r>
          </w:p>
        </w:tc>
        <w:tc>
          <w:tcPr>
            <w:tcW w:w="252" w:type="dxa"/>
            <w:vAlign w:val="bottom"/>
          </w:tcPr>
          <w:p w14:paraId="6FAACC77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0672DE41" w14:textId="00F730A3" w:rsidR="00921D2F" w:rsidRPr="00C20284" w:rsidRDefault="005451E7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84" w:type="dxa"/>
            <w:vAlign w:val="bottom"/>
          </w:tcPr>
          <w:p w14:paraId="7FC5222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8BD0BE3" w14:textId="502E3BA9" w:rsidR="00921D2F" w:rsidRPr="00C20284" w:rsidRDefault="005058DD" w:rsidP="007031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77DE0E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329C4CD" w14:textId="07FD499A" w:rsidR="00921D2F" w:rsidRPr="00C20284" w:rsidRDefault="00E74AFB" w:rsidP="007031A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46FBFD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2087DB" w14:textId="1BB4E9E0" w:rsidR="00921D2F" w:rsidRPr="00C20284" w:rsidRDefault="005058D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08BF1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797A9B9" w14:textId="03AA1E7E" w:rsidR="00921D2F" w:rsidRPr="00C20284" w:rsidRDefault="00E74AFB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</w:tr>
      <w:tr w:rsidR="00920E1A" w:rsidRPr="00C20284" w14:paraId="7B456F99" w14:textId="77777777" w:rsidTr="00DD0AE9">
        <w:trPr>
          <w:gridAfter w:val="1"/>
          <w:wAfter w:w="6" w:type="dxa"/>
          <w:trHeight w:val="302"/>
        </w:trPr>
        <w:tc>
          <w:tcPr>
            <w:tcW w:w="3459" w:type="dxa"/>
          </w:tcPr>
          <w:p w14:paraId="055A27B0" w14:textId="73CF82B4" w:rsidR="00920E1A" w:rsidRPr="00C20284" w:rsidRDefault="00920E1A" w:rsidP="00920E1A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376" w:type="dxa"/>
          </w:tcPr>
          <w:p w14:paraId="6EB147B4" w14:textId="0F7DF195" w:rsidR="00920E1A" w:rsidRDefault="005451E7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218AA25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7441AB2" w14:textId="6DA98B3D" w:rsidR="00920E1A" w:rsidRDefault="005451E7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AC0DC8D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53DA0EC6" w14:textId="7D950851" w:rsidR="00920E1A" w:rsidRDefault="0018095C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252" w:type="dxa"/>
            <w:vAlign w:val="bottom"/>
          </w:tcPr>
          <w:p w14:paraId="6F759E04" w14:textId="77777777" w:rsidR="00920E1A" w:rsidRPr="00C20284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0E3BE25D" w14:textId="43ED292B" w:rsidR="00920E1A" w:rsidRDefault="00366AFD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284" w:type="dxa"/>
            <w:vAlign w:val="bottom"/>
          </w:tcPr>
          <w:p w14:paraId="2A67B445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677B9487" w14:textId="18B3A9F3" w:rsidR="00920E1A" w:rsidRDefault="005058DD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AFDFA9A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C83AD94" w14:textId="0BDE8255" w:rsidR="00920E1A" w:rsidRPr="00C20284" w:rsidRDefault="00DD0AE9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2A6D31D" w14:textId="77777777" w:rsidR="00920E1A" w:rsidRPr="00C20284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4FE0343" w14:textId="067CEE6D" w:rsidR="00920E1A" w:rsidRDefault="005058DD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CFE168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50711E0" w14:textId="4E86C3AA" w:rsidR="00920E1A" w:rsidRPr="00C20284" w:rsidRDefault="00DD0AE9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</w:tr>
      <w:tr w:rsidR="00A94A75" w:rsidRPr="00C20284" w14:paraId="431704A4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22DF1B96" w14:textId="2A058209" w:rsidR="00A94A75" w:rsidRPr="00A94A75" w:rsidRDefault="00A94A75" w:rsidP="00A94A75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</w:t>
            </w:r>
            <w:r w:rsidR="00730CB3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หมุนเวียน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1376" w:type="dxa"/>
          </w:tcPr>
          <w:p w14:paraId="6431FDDD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6CE50636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92C3A48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0C4AEF4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34789577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10AD35F" w14:textId="77777777" w:rsidR="00A94A75" w:rsidRPr="00C20284" w:rsidRDefault="00A94A75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675B8E85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E776832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05E524E1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2C46FA1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4FB4D8E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7DB00CD" w14:textId="77777777" w:rsidR="00A94A75" w:rsidRPr="00C20284" w:rsidRDefault="00A94A75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7BA857F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9A04ED9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5FDC263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1B012CF7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567ED31D" w14:textId="136A67E5" w:rsidR="00921D2F" w:rsidRPr="00F96CE7" w:rsidRDefault="00A94A75" w:rsidP="00F96CE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6" w:type="dxa"/>
          </w:tcPr>
          <w:p w14:paraId="760A0A94" w14:textId="540A3607" w:rsidR="00921D2F" w:rsidRPr="00C20284" w:rsidRDefault="00093C2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248" w:type="dxa"/>
          </w:tcPr>
          <w:p w14:paraId="7A44CA1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3C0AF8EE" w14:textId="54AB03C4" w:rsidR="00921D2F" w:rsidRPr="00C20284" w:rsidRDefault="008215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BFC8B1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726FE563" w14:textId="3FBC622D" w:rsidR="00921D2F" w:rsidRPr="00C20284" w:rsidRDefault="008215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9BFFB7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vAlign w:val="bottom"/>
          </w:tcPr>
          <w:p w14:paraId="651F628A" w14:textId="4F007758" w:rsidR="00921D2F" w:rsidRPr="00C20284" w:rsidRDefault="008215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284" w:type="dxa"/>
            <w:vAlign w:val="bottom"/>
          </w:tcPr>
          <w:p w14:paraId="001445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24BD81B3" w14:textId="3F8B83CD" w:rsidR="00921D2F" w:rsidRPr="00C20284" w:rsidRDefault="005058D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525887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BF04B6A" w14:textId="77805E44" w:rsidR="00921D2F" w:rsidRPr="00C20284" w:rsidRDefault="005058D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264" w:type="dxa"/>
            <w:vAlign w:val="bottom"/>
          </w:tcPr>
          <w:p w14:paraId="2C89FEB8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4FDB12F" w14:textId="30171F42" w:rsidR="00921D2F" w:rsidRPr="00C20284" w:rsidRDefault="005058D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38337D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6C01C576" w14:textId="1F814D4E" w:rsidR="00921D2F" w:rsidRPr="00C20284" w:rsidRDefault="005058D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</w:tr>
      <w:tr w:rsidR="00921D2F" w:rsidRPr="00C20284" w14:paraId="669926BC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1726C531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3513A83F" w14:textId="3A73E291" w:rsidR="00921D2F" w:rsidRPr="002F0E8D" w:rsidRDefault="0082155D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150</w:t>
            </w:r>
          </w:p>
        </w:tc>
        <w:tc>
          <w:tcPr>
            <w:tcW w:w="248" w:type="dxa"/>
          </w:tcPr>
          <w:p w14:paraId="4E2A544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48F0D887" w14:textId="4C9F628C" w:rsidR="00921D2F" w:rsidRPr="00A8659A" w:rsidRDefault="008215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AAF829E" w14:textId="77777777" w:rsidR="00921D2F" w:rsidRPr="002F0E8D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2BD7E" w14:textId="1DC368BF" w:rsidR="00921D2F" w:rsidRPr="002F0E8D" w:rsidRDefault="0082155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947</w:t>
            </w:r>
          </w:p>
        </w:tc>
        <w:tc>
          <w:tcPr>
            <w:tcW w:w="252" w:type="dxa"/>
            <w:vAlign w:val="bottom"/>
          </w:tcPr>
          <w:p w14:paraId="279C594D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A03C" w14:textId="28BE384B" w:rsidR="00921D2F" w:rsidRPr="002F0E8D" w:rsidRDefault="005058D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04B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097</w:t>
            </w:r>
          </w:p>
        </w:tc>
        <w:tc>
          <w:tcPr>
            <w:tcW w:w="284" w:type="dxa"/>
            <w:vAlign w:val="bottom"/>
          </w:tcPr>
          <w:p w14:paraId="7C81FFA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22398C0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4BE953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E6FCF5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2727E2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D5E322D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1B7AEE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EBEBE5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755F7F13" w14:textId="77777777" w:rsidTr="00920E1A">
        <w:trPr>
          <w:gridAfter w:val="1"/>
          <w:wAfter w:w="6" w:type="dxa"/>
          <w:trHeight w:val="302"/>
        </w:trPr>
        <w:tc>
          <w:tcPr>
            <w:tcW w:w="3459" w:type="dxa"/>
          </w:tcPr>
          <w:p w14:paraId="1C6FE24D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185920B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E47EE9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1899950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56F672B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vAlign w:val="bottom"/>
          </w:tcPr>
          <w:p w14:paraId="479C0CDB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8A60BBE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51D5E3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2B4A79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78F3C5B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D0B2E8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1049EB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94AFE1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D02D076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0040E5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06A7FB4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5B5A043" w14:textId="77777777" w:rsidR="00E24E64" w:rsidRDefault="00E24E64" w:rsidP="00E24E64"/>
    <w:p w14:paraId="65E3E4D6" w14:textId="373BF778" w:rsid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tab/>
      </w:r>
    </w:p>
    <w:tbl>
      <w:tblPr>
        <w:tblW w:w="15182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3498"/>
        <w:gridCol w:w="1390"/>
        <w:gridCol w:w="249"/>
        <w:gridCol w:w="1564"/>
        <w:gridCol w:w="249"/>
        <w:gridCol w:w="1542"/>
        <w:gridCol w:w="253"/>
        <w:gridCol w:w="1386"/>
        <w:gridCol w:w="285"/>
        <w:gridCol w:w="947"/>
        <w:gridCol w:w="285"/>
        <w:gridCol w:w="1042"/>
        <w:gridCol w:w="265"/>
        <w:gridCol w:w="1063"/>
        <w:gridCol w:w="253"/>
        <w:gridCol w:w="911"/>
      </w:tblGrid>
      <w:tr w:rsidR="00757079" w:rsidRPr="00C20284" w14:paraId="29F93E98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0884F5A9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4" w:type="dxa"/>
            <w:gridSpan w:val="15"/>
          </w:tcPr>
          <w:p w14:paraId="428957C7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57079" w:rsidRPr="00C20284" w14:paraId="6216278A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59E303C4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4" w:type="dxa"/>
            <w:gridSpan w:val="15"/>
            <w:tcBorders>
              <w:bottom w:val="single" w:sz="4" w:space="0" w:color="auto"/>
            </w:tcBorders>
          </w:tcPr>
          <w:p w14:paraId="28A87827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57079" w:rsidRPr="00C20284" w14:paraId="3DE29B64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06F7BBE4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3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F4205E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48A8A98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3B7E5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57079" w:rsidRPr="00C20284" w14:paraId="1AA7CB2D" w14:textId="77777777" w:rsidTr="00920E1A">
        <w:trPr>
          <w:trHeight w:val="306"/>
          <w:tblHeader/>
        </w:trPr>
        <w:tc>
          <w:tcPr>
            <w:tcW w:w="3498" w:type="dxa"/>
            <w:vAlign w:val="bottom"/>
            <w:hideMark/>
          </w:tcPr>
          <w:p w14:paraId="397024F1" w14:textId="6A20DFEC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0A400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A400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563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3CF8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2EF39CD5" w14:textId="77777777" w:rsidR="00757079" w:rsidRPr="00C20284" w:rsidRDefault="00757079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46DB2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3A813499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CB952C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bottom"/>
          </w:tcPr>
          <w:p w14:paraId="62266650" w14:textId="77777777" w:rsidR="00757079" w:rsidRPr="00C20284" w:rsidRDefault="0075707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300724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5" w:type="dxa"/>
          </w:tcPr>
          <w:p w14:paraId="2B8EE87D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2479D95B" w14:textId="104669A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5" w:type="dxa"/>
          </w:tcPr>
          <w:p w14:paraId="719438A5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  <w:hideMark/>
          </w:tcPr>
          <w:p w14:paraId="5E4E01CF" w14:textId="3DFE145F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5" w:type="dxa"/>
          </w:tcPr>
          <w:p w14:paraId="71A84361" w14:textId="77777777" w:rsidR="00757079" w:rsidRPr="00C20284" w:rsidRDefault="0075707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  <w:hideMark/>
          </w:tcPr>
          <w:p w14:paraId="5F2DD0A1" w14:textId="7B70C28E" w:rsidR="00757079" w:rsidRPr="00C20284" w:rsidRDefault="00757079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7BA99C02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  <w:hideMark/>
          </w:tcPr>
          <w:p w14:paraId="34D2EBAB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57079" w:rsidRPr="00C20284" w14:paraId="5E9FF804" w14:textId="77777777" w:rsidTr="00920E1A">
        <w:trPr>
          <w:trHeight w:val="306"/>
        </w:trPr>
        <w:tc>
          <w:tcPr>
            <w:tcW w:w="3498" w:type="dxa"/>
          </w:tcPr>
          <w:p w14:paraId="322A3ED6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8DD0318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1CC9DA3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1C8620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F65DBB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31AB03A0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8B6EC9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CA0148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54417D6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6F74AEF5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6A68E55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53309A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2063DB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47A3420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F2E94A1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7908B8A1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5FE9561" w14:textId="77777777" w:rsidTr="00920E1A">
        <w:trPr>
          <w:trHeight w:val="306"/>
        </w:trPr>
        <w:tc>
          <w:tcPr>
            <w:tcW w:w="3498" w:type="dxa"/>
            <w:hideMark/>
          </w:tcPr>
          <w:p w14:paraId="39FA9149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0" w:type="dxa"/>
          </w:tcPr>
          <w:p w14:paraId="2E586104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F8E9C4A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0E817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088E5F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</w:tcPr>
          <w:p w14:paraId="7EEA9F13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9E5892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</w:tcPr>
          <w:p w14:paraId="45CB4A5A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22F0267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7200F09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291B65C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B1CDD69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D66D59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D1DEB63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FDBF86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64D54D2D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AA2CCC5" w14:textId="77777777" w:rsidTr="00920E1A">
        <w:trPr>
          <w:trHeight w:val="306"/>
        </w:trPr>
        <w:tc>
          <w:tcPr>
            <w:tcW w:w="3498" w:type="dxa"/>
            <w:hideMark/>
          </w:tcPr>
          <w:p w14:paraId="72B5A8DD" w14:textId="77777777" w:rsidR="00757079" w:rsidRPr="00C20284" w:rsidRDefault="00757079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90" w:type="dxa"/>
          </w:tcPr>
          <w:p w14:paraId="58D51CF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2C5236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FECAB1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56C8E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00AEA86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77F937E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44A305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D2CC68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9C82159" w14:textId="3726D34A" w:rsidR="00757079" w:rsidRPr="002E426D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7DB42F0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47D9F6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6259D7C3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2BB73267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E1555B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0386EF9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2950053F" w14:textId="77777777" w:rsidTr="00920E1A">
        <w:trPr>
          <w:trHeight w:val="306"/>
        </w:trPr>
        <w:tc>
          <w:tcPr>
            <w:tcW w:w="3498" w:type="dxa"/>
          </w:tcPr>
          <w:p w14:paraId="02969C01" w14:textId="77777777" w:rsidR="00757079" w:rsidRPr="00C20284" w:rsidRDefault="00757079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0" w:type="dxa"/>
            <w:vAlign w:val="bottom"/>
          </w:tcPr>
          <w:p w14:paraId="735527F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24EB43D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0965490" w14:textId="57AF354D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49" w:type="dxa"/>
            <w:vAlign w:val="bottom"/>
          </w:tcPr>
          <w:p w14:paraId="523700C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23251AC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6180E0EA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84159AF" w14:textId="42C3BD23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85" w:type="dxa"/>
            <w:vAlign w:val="bottom"/>
          </w:tcPr>
          <w:p w14:paraId="6E1A5EE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4B76C9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0BCE4211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2C92BC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AA1C543" w14:textId="77777777" w:rsidR="00757079" w:rsidRPr="00C20284" w:rsidRDefault="0075707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2B19963A" w14:textId="5C62D497" w:rsidR="00757079" w:rsidRPr="00C20284" w:rsidRDefault="00757079" w:rsidP="00B1521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663</w:t>
            </w:r>
          </w:p>
        </w:tc>
        <w:tc>
          <w:tcPr>
            <w:tcW w:w="253" w:type="dxa"/>
            <w:vAlign w:val="bottom"/>
          </w:tcPr>
          <w:p w14:paraId="0FA4F56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66845F1" w14:textId="48EFED98" w:rsidR="00757079" w:rsidRPr="00C20284" w:rsidRDefault="00757079" w:rsidP="00B1521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</w:rPr>
              <w:t>663</w:t>
            </w:r>
          </w:p>
        </w:tc>
      </w:tr>
      <w:tr w:rsidR="00CF1D4D" w:rsidRPr="00C20284" w14:paraId="1AFAC3C0" w14:textId="77777777" w:rsidTr="00920E1A">
        <w:trPr>
          <w:trHeight w:val="306"/>
        </w:trPr>
        <w:tc>
          <w:tcPr>
            <w:tcW w:w="3498" w:type="dxa"/>
          </w:tcPr>
          <w:p w14:paraId="0200ACE5" w14:textId="1DF2E3B8" w:rsidR="00CF1D4D" w:rsidRPr="00CF1D4D" w:rsidRDefault="00CF1D4D" w:rsidP="00CF1D4D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90" w:type="dxa"/>
            <w:vAlign w:val="bottom"/>
          </w:tcPr>
          <w:p w14:paraId="6EF57E0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5AF15652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7896EF6" w14:textId="77777777" w:rsidR="00CF1D4D" w:rsidRPr="006A4B3A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49" w:type="dxa"/>
            <w:vAlign w:val="bottom"/>
          </w:tcPr>
          <w:p w14:paraId="6E72D823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46DAB1D2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EE4AFE9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63D69B1" w14:textId="77777777" w:rsidR="00CF1D4D" w:rsidRPr="006A4B3A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5" w:type="dxa"/>
            <w:vAlign w:val="bottom"/>
          </w:tcPr>
          <w:p w14:paraId="6D0C824A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3EF4CA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E5CF24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EC80D99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4BBE8511" w14:textId="77777777" w:rsidR="00CF1D4D" w:rsidRPr="00C20284" w:rsidRDefault="00CF1D4D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6703B8E3" w14:textId="77777777" w:rsidR="00CF1D4D" w:rsidRPr="006A4B3A" w:rsidRDefault="00CF1D4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  <w:tc>
          <w:tcPr>
            <w:tcW w:w="253" w:type="dxa"/>
            <w:vAlign w:val="bottom"/>
          </w:tcPr>
          <w:p w14:paraId="14D8C2E5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5AB98A48" w14:textId="77777777" w:rsidR="00CF1D4D" w:rsidRPr="006A4B3A" w:rsidRDefault="00CF1D4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57079" w:rsidRPr="00C20284" w14:paraId="200B895F" w14:textId="77777777" w:rsidTr="00920E1A">
        <w:trPr>
          <w:trHeight w:val="306"/>
        </w:trPr>
        <w:tc>
          <w:tcPr>
            <w:tcW w:w="3498" w:type="dxa"/>
          </w:tcPr>
          <w:p w14:paraId="7DE5FB6E" w14:textId="62436857" w:rsidR="00757079" w:rsidRPr="00C20284" w:rsidRDefault="00AC1EE0" w:rsidP="00AC1EE0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CF1D4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90" w:type="dxa"/>
          </w:tcPr>
          <w:p w14:paraId="3B325D1D" w14:textId="107953A4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249" w:type="dxa"/>
          </w:tcPr>
          <w:p w14:paraId="162AEE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817794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944D9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</w:tcPr>
          <w:p w14:paraId="5F72826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4701D215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</w:tcPr>
          <w:p w14:paraId="2BE54499" w14:textId="03A62CAE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285" w:type="dxa"/>
          </w:tcPr>
          <w:p w14:paraId="15857AA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CBFF13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2A950DC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33DE2AF" w14:textId="564ACDEC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265" w:type="dxa"/>
          </w:tcPr>
          <w:p w14:paraId="682E1C2D" w14:textId="77777777" w:rsidR="00757079" w:rsidRPr="00C20284" w:rsidRDefault="0075707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4BFBEAED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1A70544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625CE008" w14:textId="16AB5921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</w:rPr>
              <w:t>11</w:t>
            </w:r>
          </w:p>
        </w:tc>
      </w:tr>
      <w:tr w:rsidR="00757079" w:rsidRPr="00C20284" w14:paraId="057990B4" w14:textId="77777777" w:rsidTr="00920E1A">
        <w:trPr>
          <w:trHeight w:val="306"/>
        </w:trPr>
        <w:tc>
          <w:tcPr>
            <w:tcW w:w="3498" w:type="dxa"/>
            <w:hideMark/>
          </w:tcPr>
          <w:p w14:paraId="75A1BBA7" w14:textId="77777777" w:rsidR="00757079" w:rsidRPr="00C20284" w:rsidRDefault="00757079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4A840DC" w14:textId="6B302B63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49" w:type="dxa"/>
          </w:tcPr>
          <w:p w14:paraId="25CD2E7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B7C25FB" w14:textId="634FDEDA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663</w:t>
            </w:r>
          </w:p>
        </w:tc>
        <w:tc>
          <w:tcPr>
            <w:tcW w:w="249" w:type="dxa"/>
          </w:tcPr>
          <w:p w14:paraId="74C9E21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3EA11" w14:textId="77777777" w:rsidR="00757079" w:rsidRPr="001243CF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4B677A4C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CB93A5" w14:textId="6E2EA3D1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674</w:t>
            </w:r>
          </w:p>
        </w:tc>
        <w:tc>
          <w:tcPr>
            <w:tcW w:w="285" w:type="dxa"/>
            <w:vAlign w:val="bottom"/>
          </w:tcPr>
          <w:p w14:paraId="2BEBF93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6C43F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01B36C3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5B4ACD3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FB0D93B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1E8A9A22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647BAD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8D744D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43D14E31" w14:textId="77777777" w:rsidTr="00920E1A">
        <w:trPr>
          <w:trHeight w:val="306"/>
        </w:trPr>
        <w:tc>
          <w:tcPr>
            <w:tcW w:w="3498" w:type="dxa"/>
          </w:tcPr>
          <w:p w14:paraId="23B108A2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14:paraId="274BEE0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F6CBC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64F426D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5841ED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9FF22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B1A7A8B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DC0A4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18403B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08F51E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7546F81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EA97CE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7287F76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7AE7C6D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BE8420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5839FD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26D2978E" w14:textId="77777777" w:rsidTr="00920E1A">
        <w:trPr>
          <w:trHeight w:val="306"/>
        </w:trPr>
        <w:tc>
          <w:tcPr>
            <w:tcW w:w="3498" w:type="dxa"/>
          </w:tcPr>
          <w:p w14:paraId="4FB176A1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0" w:type="dxa"/>
          </w:tcPr>
          <w:p w14:paraId="18483B7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1DE3C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3B80ED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71DA41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372C243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3759451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0C7AE7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77C9FD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30CACB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84A7F0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CF8499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C2C3771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757C11E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C98784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04B60E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CC9029C" w14:textId="77777777" w:rsidTr="00920E1A">
        <w:trPr>
          <w:trHeight w:val="306"/>
        </w:trPr>
        <w:tc>
          <w:tcPr>
            <w:tcW w:w="3498" w:type="dxa"/>
          </w:tcPr>
          <w:p w14:paraId="780CD72F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90" w:type="dxa"/>
          </w:tcPr>
          <w:p w14:paraId="0E02A3E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6557CD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8A28A2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E9C1D9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0629097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F5E117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6D11B9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1F1D029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6FA442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3A15AD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6CB8F08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DEF61B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383EBF7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70037B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E65A71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5DAB835" w14:textId="77777777" w:rsidTr="00920E1A">
        <w:trPr>
          <w:trHeight w:val="306"/>
        </w:trPr>
        <w:tc>
          <w:tcPr>
            <w:tcW w:w="3498" w:type="dxa"/>
          </w:tcPr>
          <w:p w14:paraId="76761D45" w14:textId="77777777" w:rsidR="00757079" w:rsidRPr="00C20284" w:rsidRDefault="00757079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90" w:type="dxa"/>
          </w:tcPr>
          <w:p w14:paraId="4057233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69EE123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3E057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F64DAF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5B30C756" w14:textId="2B55F27A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53" w:type="dxa"/>
            <w:vAlign w:val="bottom"/>
          </w:tcPr>
          <w:p w14:paraId="795C227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EA2B1C7" w14:textId="68AEB77A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85" w:type="dxa"/>
            <w:vAlign w:val="bottom"/>
          </w:tcPr>
          <w:p w14:paraId="228B000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498CD32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0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A8C508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3F97BEB" w14:textId="55141B27" w:rsidR="00757079" w:rsidRPr="00C20284" w:rsidRDefault="00757079" w:rsidP="00B1521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65" w:type="dxa"/>
            <w:vAlign w:val="bottom"/>
          </w:tcPr>
          <w:p w14:paraId="0513C76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2D59CD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E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37F00AC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EDA4020" w14:textId="10E7D610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</w:p>
        </w:tc>
      </w:tr>
      <w:tr w:rsidR="00920E1A" w:rsidRPr="00C20284" w14:paraId="6F7A462E" w14:textId="77777777" w:rsidTr="00920E1A">
        <w:trPr>
          <w:trHeight w:val="306"/>
        </w:trPr>
        <w:tc>
          <w:tcPr>
            <w:tcW w:w="3498" w:type="dxa"/>
          </w:tcPr>
          <w:p w14:paraId="3E09080F" w14:textId="7AD62547" w:rsidR="00920E1A" w:rsidRPr="00C20284" w:rsidRDefault="00920E1A" w:rsidP="00920E1A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390" w:type="dxa"/>
          </w:tcPr>
          <w:p w14:paraId="7B870182" w14:textId="5A3111EB" w:rsidR="00920E1A" w:rsidRPr="00C20284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551E52C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31D16FB9" w14:textId="27895C68" w:rsidR="00920E1A" w:rsidRPr="00C20284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4AB7E286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0B7A121D" w14:textId="5646FD03" w:rsidR="00920E1A" w:rsidRPr="00A655EB" w:rsidRDefault="00A655EB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inorBidi"/>
                <w:sz w:val="24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24"/>
                <w:szCs w:val="30"/>
                <w:lang w:val="en-US" w:bidi="th-TH"/>
              </w:rPr>
              <w:t>2,858</w:t>
            </w:r>
          </w:p>
        </w:tc>
        <w:tc>
          <w:tcPr>
            <w:tcW w:w="253" w:type="dxa"/>
            <w:vAlign w:val="bottom"/>
          </w:tcPr>
          <w:p w14:paraId="6515976F" w14:textId="77777777" w:rsidR="00920E1A" w:rsidRPr="00C20284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85F604F" w14:textId="375BC528" w:rsidR="00920E1A" w:rsidRPr="00E00098" w:rsidRDefault="00A655EB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inorBidi"/>
                <w:sz w:val="24"/>
                <w:szCs w:val="30"/>
                <w:lang w:val="en-US" w:bidi="th-TH"/>
              </w:rPr>
              <w:t>2,858</w:t>
            </w:r>
          </w:p>
        </w:tc>
        <w:tc>
          <w:tcPr>
            <w:tcW w:w="285" w:type="dxa"/>
            <w:vAlign w:val="bottom"/>
          </w:tcPr>
          <w:p w14:paraId="4DFE6827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33EE7583" w14:textId="0B290545" w:rsidR="00920E1A" w:rsidRPr="00915069" w:rsidRDefault="00B0107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0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5E1EF828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65230101" w14:textId="472979BA" w:rsidR="00920E1A" w:rsidRPr="00E00098" w:rsidRDefault="00A70FB6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/>
                <w:sz w:val="24"/>
                <w:szCs w:val="24"/>
                <w:lang w:val="en-AU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265" w:type="dxa"/>
            <w:vAlign w:val="bottom"/>
          </w:tcPr>
          <w:p w14:paraId="0AEA617A" w14:textId="77777777" w:rsidR="00920E1A" w:rsidRPr="00C20284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CAA3E31" w14:textId="1743AA4B" w:rsidR="00920E1A" w:rsidRPr="00F17E52" w:rsidRDefault="00B0107A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E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0A20B279" w14:textId="77777777" w:rsidR="00920E1A" w:rsidRPr="00C20284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36B892D" w14:textId="48400F75" w:rsidR="00920E1A" w:rsidRPr="00E00098" w:rsidRDefault="00A70FB6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/>
                <w:sz w:val="24"/>
                <w:szCs w:val="24"/>
                <w:lang w:val="en-AU"/>
              </w:rPr>
              <w:t>,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041</w:t>
            </w:r>
          </w:p>
        </w:tc>
      </w:tr>
      <w:tr w:rsidR="00CF1D4D" w:rsidRPr="00C20284" w14:paraId="614509C0" w14:textId="77777777" w:rsidTr="00920E1A">
        <w:trPr>
          <w:trHeight w:val="306"/>
        </w:trPr>
        <w:tc>
          <w:tcPr>
            <w:tcW w:w="3498" w:type="dxa"/>
          </w:tcPr>
          <w:p w14:paraId="6AB83FB1" w14:textId="747CA192" w:rsidR="00CF1D4D" w:rsidRPr="00CF1D4D" w:rsidRDefault="00CF1D4D" w:rsidP="00CF1D4D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90" w:type="dxa"/>
          </w:tcPr>
          <w:p w14:paraId="39705DF7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D19F74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2DEECFF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D36D3E5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4B6BC930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53" w:type="dxa"/>
            <w:vAlign w:val="bottom"/>
          </w:tcPr>
          <w:p w14:paraId="01121DD8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F0F8E0F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85" w:type="dxa"/>
            <w:vAlign w:val="bottom"/>
          </w:tcPr>
          <w:p w14:paraId="02C99DD6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0BB8C531" w14:textId="77777777" w:rsidR="00CF1D4D" w:rsidRPr="00915069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A71AB9A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5D10E04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65" w:type="dxa"/>
            <w:vAlign w:val="bottom"/>
          </w:tcPr>
          <w:p w14:paraId="40135E95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2205DA2" w14:textId="77777777" w:rsidR="00CF1D4D" w:rsidRPr="00F17E52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EB4F214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EB7EE7D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</w:tr>
      <w:tr w:rsidR="00757079" w:rsidRPr="00C20284" w14:paraId="16C08611" w14:textId="77777777" w:rsidTr="00920E1A">
        <w:trPr>
          <w:trHeight w:val="306"/>
        </w:trPr>
        <w:tc>
          <w:tcPr>
            <w:tcW w:w="3498" w:type="dxa"/>
          </w:tcPr>
          <w:p w14:paraId="12D9A605" w14:textId="4F1CB860" w:rsidR="00757079" w:rsidRPr="00C20284" w:rsidRDefault="00760CEA" w:rsidP="00760CEA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CF1D4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90" w:type="dxa"/>
          </w:tcPr>
          <w:p w14:paraId="43C07474" w14:textId="2C14796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49" w:type="dxa"/>
          </w:tcPr>
          <w:p w14:paraId="494062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621ECA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1E81C39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7338BB9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62824E60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C0598B5" w14:textId="270002A2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85" w:type="dxa"/>
            <w:vAlign w:val="bottom"/>
          </w:tcPr>
          <w:p w14:paraId="3DC03DC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130FF0D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0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6596216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4B8C049F" w14:textId="17A917F1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65" w:type="dxa"/>
            <w:vAlign w:val="bottom"/>
          </w:tcPr>
          <w:p w14:paraId="559A14F0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322187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E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1E11B94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8FD4158" w14:textId="50F1F328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</w:tr>
      <w:tr w:rsidR="00757079" w:rsidRPr="00C20284" w14:paraId="34C04DFE" w14:textId="77777777" w:rsidTr="00920E1A">
        <w:trPr>
          <w:trHeight w:val="306"/>
        </w:trPr>
        <w:tc>
          <w:tcPr>
            <w:tcW w:w="3498" w:type="dxa"/>
          </w:tcPr>
          <w:p w14:paraId="72E3FD62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99A4D08" w14:textId="3B872CF9" w:rsidR="00757079" w:rsidRPr="002F0E8D" w:rsidRDefault="00757079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</w:t>
            </w: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49" w:type="dxa"/>
          </w:tcPr>
          <w:p w14:paraId="0F8A227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1583087" w14:textId="77777777" w:rsidR="00757079" w:rsidRPr="00A8659A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6F4A7EF6" w14:textId="77777777" w:rsidR="00757079" w:rsidRPr="002F0E8D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58DFE" w14:textId="66C89229" w:rsidR="00757079" w:rsidRPr="002F0E8D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10</w:t>
            </w:r>
            <w:r w:rsidR="00A972F4"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="006A4755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,</w:t>
            </w:r>
            <w:r w:rsidR="006A4755"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098</w:t>
            </w:r>
          </w:p>
        </w:tc>
        <w:tc>
          <w:tcPr>
            <w:tcW w:w="253" w:type="dxa"/>
            <w:vAlign w:val="bottom"/>
          </w:tcPr>
          <w:p w14:paraId="42550F0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E83DE" w14:textId="448C0D19" w:rsidR="00757079" w:rsidRPr="002F0E8D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10</w:t>
            </w:r>
            <w:r w:rsidR="00B0107A" w:rsidRPr="000A400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="00B0107A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,</w:t>
            </w:r>
            <w:r w:rsidR="00917E83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407</w:t>
            </w:r>
          </w:p>
        </w:tc>
        <w:tc>
          <w:tcPr>
            <w:tcW w:w="285" w:type="dxa"/>
            <w:vAlign w:val="bottom"/>
          </w:tcPr>
          <w:p w14:paraId="1785ACF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7E489CD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2B52D7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B9EB80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305BC8E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1E1F6449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55710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80F79C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3041D774" w14:textId="77777777" w:rsidTr="00920E1A">
        <w:trPr>
          <w:trHeight w:val="306"/>
        </w:trPr>
        <w:tc>
          <w:tcPr>
            <w:tcW w:w="3498" w:type="dxa"/>
          </w:tcPr>
          <w:p w14:paraId="507CDCAB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14:paraId="338AB5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B5061B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05C20AA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01F08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14:paraId="41A818A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8C7144A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38623DA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BE37F7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19EC01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23D135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C1BE5A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545BA2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7F02D0B0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A0CF96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EC9D6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DDC0230" w14:textId="2E6584EE" w:rsidR="00E24E64" w:rsidRPr="00D14A4E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  <w:sectPr w:rsidR="00E24E64" w:rsidRPr="00D14A4E" w:rsidSect="00203AF9">
          <w:headerReference w:type="default" r:id="rId13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57614FE8" w14:textId="1EAA5DF4" w:rsidR="00BD0CB7" w:rsidRPr="00ED328C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AU"/>
        </w:rPr>
      </w:pPr>
      <w:r w:rsidRPr="00ED328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="0070498A" w:rsidRPr="000A400A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14:paraId="51E9BF14" w14:textId="77777777" w:rsidR="00BD5AA1" w:rsidRPr="00C20284" w:rsidRDefault="00BD5AA1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36"/>
        <w:gridCol w:w="6514"/>
      </w:tblGrid>
      <w:tr w:rsidR="00BD0CB7" w:rsidRPr="00C20284" w14:paraId="54E6021C" w14:textId="77777777" w:rsidTr="007457F8">
        <w:trPr>
          <w:trHeight w:val="272"/>
        </w:trPr>
        <w:tc>
          <w:tcPr>
            <w:tcW w:w="2700" w:type="dxa"/>
            <w:tcBorders>
              <w:bottom w:val="single" w:sz="4" w:space="0" w:color="auto"/>
            </w:tcBorders>
            <w:hideMark/>
          </w:tcPr>
          <w:p w14:paraId="73C5C972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5CE19B9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  <w:hideMark/>
          </w:tcPr>
          <w:p w14:paraId="4EBD72B2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BD5AA1" w:rsidRPr="00C20284" w14:paraId="5BC7D34B" w14:textId="77777777" w:rsidTr="007457F8">
        <w:trPr>
          <w:trHeight w:hRule="exact" w:val="130"/>
        </w:trPr>
        <w:tc>
          <w:tcPr>
            <w:tcW w:w="2700" w:type="dxa"/>
          </w:tcPr>
          <w:p w14:paraId="721BF527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3598E057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44E33728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</w:tr>
      <w:tr w:rsidR="00BD0CB7" w:rsidRPr="00C20284" w14:paraId="721742CD" w14:textId="77777777" w:rsidTr="007457F8">
        <w:trPr>
          <w:trHeight w:val="288"/>
        </w:trPr>
        <w:tc>
          <w:tcPr>
            <w:tcW w:w="2700" w:type="dxa"/>
            <w:hideMark/>
          </w:tcPr>
          <w:p w14:paraId="16EBD825" w14:textId="77777777" w:rsidR="00BD0CB7" w:rsidRPr="00C20284" w:rsidRDefault="00BD0CB7" w:rsidP="001B2961">
            <w:pPr>
              <w:pStyle w:val="block"/>
              <w:spacing w:after="0" w:line="240" w:lineRule="auto"/>
              <w:ind w:left="156" w:right="-22" w:hanging="18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0CFD376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  <w:hideMark/>
          </w:tcPr>
          <w:p w14:paraId="6FF055C4" w14:textId="1E903D21" w:rsidR="00BD0CB7" w:rsidRPr="00C20284" w:rsidRDefault="00BD0CB7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</w:t>
            </w:r>
            <w:r w:rsidR="008413E6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สกุลเงินที่เกี่ยวข้อง</w:t>
            </w:r>
          </w:p>
        </w:tc>
      </w:tr>
      <w:tr w:rsidR="00BD0CB7" w:rsidRPr="00C20284" w14:paraId="126FA4C9" w14:textId="77777777" w:rsidTr="007457F8">
        <w:trPr>
          <w:trHeight w:val="1172"/>
        </w:trPr>
        <w:tc>
          <w:tcPr>
            <w:tcW w:w="2700" w:type="dxa"/>
            <w:hideMark/>
          </w:tcPr>
          <w:p w14:paraId="016AA365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730B02F9" w14:textId="77777777" w:rsidR="00BD0CB7" w:rsidRPr="00C20284" w:rsidRDefault="00BD0CB7" w:rsidP="00FC1380">
            <w:pPr>
              <w:pStyle w:val="block"/>
              <w:spacing w:after="0" w:line="240" w:lineRule="auto"/>
              <w:ind w:left="163" w:right="-22" w:hanging="9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087E0DE3" w14:textId="77777777" w:rsidR="00BD0CB7" w:rsidRPr="00C20284" w:rsidRDefault="00BD0CB7" w:rsidP="00FC1380">
            <w:pPr>
              <w:pStyle w:val="block"/>
              <w:spacing w:after="0" w:line="240" w:lineRule="auto"/>
              <w:ind w:left="163" w:right="-22" w:hanging="9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</w:tcPr>
          <w:p w14:paraId="66E76D0B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574F25F2" w14:textId="0C984028" w:rsidR="00BD0CB7" w:rsidRPr="00C20284" w:rsidRDefault="00BD0CB7" w:rsidP="00593C4C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Observable Market</w:t>
            </w:r>
            <w:r w:rsidR="0070498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Data)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BD0CB7" w:rsidRPr="00C20284" w14:paraId="7D2ED7BF" w14:textId="77777777" w:rsidTr="007457F8">
        <w:trPr>
          <w:trHeight w:val="767"/>
        </w:trPr>
        <w:tc>
          <w:tcPr>
            <w:tcW w:w="2700" w:type="dxa"/>
          </w:tcPr>
          <w:p w14:paraId="60116DC3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17ACBB44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5898E8FB" w14:textId="77777777" w:rsidR="00BD0CB7" w:rsidRPr="00C20284" w:rsidRDefault="00BD0CB7" w:rsidP="00272AD6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อ้างอิงจากราคาซื้อขายที่ประกาศอยู่ในตลาดหุ้นกู้ที่มีการซื้อขายในประเทศไทยและต่างประเทศ โดยใช้ราคาปิด ณ วันสิ้นรอบระยะเวลารายงาน</w:t>
            </w:r>
          </w:p>
        </w:tc>
      </w:tr>
      <w:tr w:rsidR="00BD0CB7" w:rsidRPr="00C20284" w14:paraId="216F4C84" w14:textId="77777777" w:rsidTr="007457F8">
        <w:tc>
          <w:tcPr>
            <w:tcW w:w="2700" w:type="dxa"/>
          </w:tcPr>
          <w:p w14:paraId="0917B02D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หุ้นกู้อนุพันธ์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/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236" w:type="dxa"/>
          </w:tcPr>
          <w:p w14:paraId="6CCE7680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47A509A1" w14:textId="77777777" w:rsidR="00BD0CB7" w:rsidRPr="00C20284" w:rsidRDefault="00BD0CB7" w:rsidP="00FC1380">
            <w:pPr>
              <w:pStyle w:val="block"/>
              <w:spacing w:after="0" w:line="240" w:lineRule="auto"/>
              <w:ind w:left="0" w:right="-17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อ้างอิงจากราคาซื้อขายที่ประกาศอยู่ในตลาดหุ้นกู้อนุพันธ์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/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หุ้นกู้แปลงสภาพ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ที่มีการซื้อขายในต่างประเทศ โดยใช้ราคาปิด ณ วันสิ้นรอบระยะเวลารายงาน</w:t>
            </w:r>
          </w:p>
        </w:tc>
      </w:tr>
    </w:tbl>
    <w:p w14:paraId="45D7346D" w14:textId="5613D4F3" w:rsidR="00BD0CB7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</w:pPr>
    </w:p>
    <w:p w14:paraId="6C031695" w14:textId="12A21B6F" w:rsidR="00BD0CB7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  <w:r w:rsidRPr="00C20284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6A4B3A">
        <w:rPr>
          <w:rFonts w:asciiTheme="majorBidi" w:hAnsiTheme="majorBidi"/>
          <w:sz w:val="29"/>
          <w:szCs w:val="29"/>
          <w:lang w:val="en-US" w:bidi="th-TH"/>
        </w:rPr>
        <w:t>3</w:t>
      </w:r>
    </w:p>
    <w:p w14:paraId="4D863BED" w14:textId="77777777" w:rsidR="00BD0CB7" w:rsidRPr="00C20284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6"/>
        <w:gridCol w:w="236"/>
        <w:gridCol w:w="2284"/>
        <w:gridCol w:w="236"/>
        <w:gridCol w:w="2104"/>
        <w:gridCol w:w="236"/>
        <w:gridCol w:w="2318"/>
      </w:tblGrid>
      <w:tr w:rsidR="00BD0CB7" w:rsidRPr="00C20284" w14:paraId="0560C9F1" w14:textId="77777777" w:rsidTr="009057AE">
        <w:trPr>
          <w:tblHeader/>
        </w:trPr>
        <w:tc>
          <w:tcPr>
            <w:tcW w:w="2036" w:type="dxa"/>
            <w:tcBorders>
              <w:bottom w:val="single" w:sz="4" w:space="0" w:color="auto"/>
            </w:tcBorders>
            <w:vAlign w:val="bottom"/>
            <w:hideMark/>
          </w:tcPr>
          <w:p w14:paraId="31B5DF38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941454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  <w:hideMark/>
          </w:tcPr>
          <w:p w14:paraId="480C92A2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25622DC4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  <w:hideMark/>
          </w:tcPr>
          <w:p w14:paraId="428274AC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21C2B45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458E315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vAlign w:val="bottom"/>
            <w:hideMark/>
          </w:tcPr>
          <w:p w14:paraId="7B08DE54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1E462E09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D0CB7" w:rsidRPr="00C20284" w14:paraId="12E785B1" w14:textId="77777777" w:rsidTr="009057AE">
        <w:tc>
          <w:tcPr>
            <w:tcW w:w="2036" w:type="dxa"/>
            <w:tcBorders>
              <w:top w:val="single" w:sz="4" w:space="0" w:color="auto"/>
            </w:tcBorders>
            <w:hideMark/>
          </w:tcPr>
          <w:p w14:paraId="6D2FDEA4" w14:textId="77777777" w:rsidR="00BD0CB7" w:rsidRPr="00C20284" w:rsidRDefault="00BD0CB7" w:rsidP="009057A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4" w:right="-108" w:firstLine="8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</w:p>
          <w:p w14:paraId="607D2D57" w14:textId="77777777" w:rsidR="00BD0CB7" w:rsidRPr="00C20284" w:rsidRDefault="00BD0CB7" w:rsidP="009057AE">
            <w:pPr>
              <w:pStyle w:val="block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9" w:right="-108" w:hanging="3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3D4154D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  <w:hideMark/>
          </w:tcPr>
          <w:p w14:paraId="0E61C8E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ตลาดเปรียบเทียบกับผู้ลงทุน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586604BD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hideMark/>
          </w:tcPr>
          <w:p w14:paraId="5CD09BED" w14:textId="39F2759C" w:rsidR="00BD0CB7" w:rsidRPr="00FD1746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D174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1A61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734AF" w:rsidRPr="008E496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="00E734AF" w:rsidRPr="008E4968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E734AF" w:rsidRPr="008E496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1A61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ถึง </w:t>
            </w:r>
            <w:r w:rsidR="008E4968" w:rsidRPr="00B04BE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8E4968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8E4968" w:rsidRPr="00B04BE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D174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สำหรับ </w:t>
            </w:r>
            <w:r w:rsidR="00BE6EF7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="00660CC0" w:rsidRPr="000A400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83DA9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กันยายน</w:t>
            </w:r>
            <w:r w:rsidRPr="00FD17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BF50F9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</w:t>
            </w:r>
            <w:r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="000B31ED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  <w:r w:rsidR="00EA50D7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และ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</w:t>
            </w:r>
            <w:r w:rsidR="005164B5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.</w:t>
            </w:r>
            <w:r w:rsidR="005164B5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="005164B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ถึง 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1.6 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สำหรับ </w:t>
            </w:r>
            <w:r w:rsidR="00BE6EF7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="004B7D31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ธันวาคม </w:t>
            </w:r>
            <w:r w:rsidR="004B7D31" w:rsidRPr="000A400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2563</w:t>
            </w:r>
            <w:r w:rsidRPr="00FD17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</w:tcPr>
          <w:p w14:paraId="49FAC80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hideMark/>
          </w:tcPr>
          <w:p w14:paraId="34D9D60B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23F541BC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</w:tbl>
    <w:p w14:paraId="6B5A24DA" w14:textId="0B830FC7" w:rsidR="00232BE8" w:rsidRPr="00232BE8" w:rsidRDefault="00232BE8" w:rsidP="0023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lang w:val="en-GB"/>
        </w:rPr>
      </w:pPr>
    </w:p>
    <w:p w14:paraId="48F2622C" w14:textId="723B43E1" w:rsidR="00D44780" w:rsidRDefault="00E90221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854FE5" w14:textId="5D33FEA9" w:rsidR="00A911E8" w:rsidRDefault="00E22A6D" w:rsidP="0074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</w:t>
      </w:r>
      <w:r w:rsidR="00EB28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ด้านเครดิต</w:t>
      </w:r>
      <w:r w:rsidR="00DC3E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</w:t>
      </w:r>
      <w:r w:rsidR="00B53D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="00DC3E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0A4FBEF9" w14:textId="77777777" w:rsidR="00DC3EE7" w:rsidRPr="000572B4" w:rsidRDefault="00DC3EE7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9"/>
          <w:szCs w:val="29"/>
          <w:cs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270"/>
        <w:gridCol w:w="1172"/>
        <w:gridCol w:w="270"/>
        <w:gridCol w:w="1160"/>
        <w:gridCol w:w="10"/>
        <w:gridCol w:w="270"/>
        <w:gridCol w:w="1170"/>
        <w:gridCol w:w="270"/>
        <w:gridCol w:w="1260"/>
      </w:tblGrid>
      <w:tr w:rsidR="00DF3DC6" w:rsidRPr="00A57B00" w14:paraId="01DD64D3" w14:textId="77777777" w:rsidTr="00233648">
        <w:trPr>
          <w:trHeight w:hRule="exact" w:val="360"/>
        </w:trPr>
        <w:tc>
          <w:tcPr>
            <w:tcW w:w="3580" w:type="dxa"/>
          </w:tcPr>
          <w:p w14:paraId="082EF28F" w14:textId="721655D0" w:rsidR="00DF3DC6" w:rsidRPr="00A57B00" w:rsidRDefault="00221B93" w:rsidP="00C972F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5D0390" w:rsidRPr="00A57B0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C1C0882" w14:textId="77777777" w:rsidR="00DF3DC6" w:rsidRPr="00A57B00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7F0B51" w14:textId="77777777" w:rsidR="00DF3DC6" w:rsidRPr="00A57B00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946A0" w14:textId="77777777" w:rsidR="00233648" w:rsidRPr="00A57B00" w:rsidRDefault="00233648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3E43B90F" w14:textId="51C47FD7" w:rsidR="00233648" w:rsidRPr="00A57B00" w:rsidRDefault="00233648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dxa"/>
            <w:gridSpan w:val="5"/>
          </w:tcPr>
          <w:p w14:paraId="66E1DCB8" w14:textId="1AAD6ADD" w:rsidR="00DF3DC6" w:rsidRPr="00A57B00" w:rsidRDefault="00DF3DC6" w:rsidP="003C7D9C">
            <w:pPr>
              <w:tabs>
                <w:tab w:val="clear" w:pos="227"/>
                <w:tab w:val="clear" w:pos="2807"/>
                <w:tab w:val="clear" w:pos="3515"/>
                <w:tab w:val="left" w:pos="0"/>
                <w:tab w:val="left" w:pos="540"/>
                <w:tab w:val="left" w:pos="2509"/>
                <w:tab w:val="left" w:pos="3043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24939" w:rsidRPr="00A57B00" w14:paraId="5ECAF74D" w14:textId="77777777" w:rsidTr="00233648">
        <w:trPr>
          <w:trHeight w:hRule="exact" w:val="360"/>
        </w:trPr>
        <w:tc>
          <w:tcPr>
            <w:tcW w:w="3580" w:type="dxa"/>
          </w:tcPr>
          <w:p w14:paraId="1D5CC50F" w14:textId="77777777" w:rsidR="00B24939" w:rsidRPr="00A57B00" w:rsidRDefault="00B24939" w:rsidP="00C972F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09B9B" w14:textId="77777777" w:rsidR="00B24939" w:rsidRPr="00A57B00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8"/>
            <w:tcBorders>
              <w:bottom w:val="single" w:sz="4" w:space="0" w:color="auto"/>
            </w:tcBorders>
          </w:tcPr>
          <w:p w14:paraId="61EF7E99" w14:textId="0E22579C" w:rsidR="00B24939" w:rsidRPr="00A57B00" w:rsidRDefault="00B24939" w:rsidP="00B2493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85FD069" w14:textId="40359059" w:rsidR="00B24939" w:rsidRPr="00A57B00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53E8" w:rsidRPr="00A57B00" w14:paraId="1F15081F" w14:textId="77777777" w:rsidTr="000B7FDB">
        <w:trPr>
          <w:trHeight w:hRule="exact" w:val="360"/>
        </w:trPr>
        <w:tc>
          <w:tcPr>
            <w:tcW w:w="3580" w:type="dxa"/>
          </w:tcPr>
          <w:p w14:paraId="62A8531E" w14:textId="73ECB62A" w:rsidR="00A653E8" w:rsidRPr="00A57B00" w:rsidRDefault="00A653E8" w:rsidP="00A653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9A367" w14:textId="77777777" w:rsidR="00A653E8" w:rsidRPr="00A57B00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</w:tcPr>
          <w:p w14:paraId="2D084560" w14:textId="771B869B" w:rsidR="00A653E8" w:rsidRPr="00A57B00" w:rsidRDefault="00A653E8" w:rsidP="0082522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A90ADA" w14:textId="77777777" w:rsidR="00A653E8" w:rsidRPr="00A57B00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1209F7" w14:textId="6F5C04B9" w:rsidR="00A653E8" w:rsidRPr="00A57B00" w:rsidRDefault="000B7FDB" w:rsidP="00825223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0B7FDB" w:rsidRPr="00A57B00" w14:paraId="1E000808" w14:textId="77777777" w:rsidTr="000B7FDB">
        <w:trPr>
          <w:trHeight w:hRule="exact" w:val="360"/>
        </w:trPr>
        <w:tc>
          <w:tcPr>
            <w:tcW w:w="3580" w:type="dxa"/>
          </w:tcPr>
          <w:p w14:paraId="366EE8A9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07276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14:paraId="5893F541" w14:textId="3CAEDE0C" w:rsidR="000B7FDB" w:rsidRPr="00A57B00" w:rsidRDefault="000B7FDB" w:rsidP="00D3766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3F349707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F92CE45" w14:textId="382E15CF" w:rsidR="000B7FDB" w:rsidRPr="000B7FDB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43137" w:rsidRPr="00A57B00" w14:paraId="5380D04A" w14:textId="77777777" w:rsidTr="000B7FDB">
        <w:trPr>
          <w:trHeight w:hRule="exact" w:val="372"/>
        </w:trPr>
        <w:tc>
          <w:tcPr>
            <w:tcW w:w="3580" w:type="dxa"/>
          </w:tcPr>
          <w:p w14:paraId="67B8A0E5" w14:textId="2E2BA972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1658E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DA1D5CD" w14:textId="2461EE38" w:rsidR="00043137" w:rsidRPr="00A57B00" w:rsidRDefault="00CD4B09" w:rsidP="00FD2425">
            <w:pPr>
              <w:tabs>
                <w:tab w:val="clear" w:pos="907"/>
              </w:tabs>
              <w:spacing w:line="240" w:lineRule="auto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092F3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493CB73" w14:textId="1EF9200B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14F0DA8A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84EEA4" w14:textId="04CACC97" w:rsidR="00043137" w:rsidRDefault="00CD4B09" w:rsidP="00FD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A612D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FC98DA" w14:textId="491136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43137" w:rsidRPr="00A57B00" w14:paraId="5C9AEC77" w14:textId="77777777" w:rsidTr="00233648">
        <w:trPr>
          <w:trHeight w:hRule="exact" w:val="372"/>
        </w:trPr>
        <w:tc>
          <w:tcPr>
            <w:tcW w:w="3580" w:type="dxa"/>
          </w:tcPr>
          <w:p w14:paraId="0CF651BC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AA5BFB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979F5A" w14:textId="5A87A903" w:rsidR="00043137" w:rsidRPr="00A57B00" w:rsidRDefault="00043137" w:rsidP="00C759F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DC8FA2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23104A1" w14:textId="3CB25C54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Merge/>
          </w:tcPr>
          <w:p w14:paraId="5D8B8541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3F6B0" w14:textId="35F6A953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9BA33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D24B2D" w14:textId="420A5614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43137" w:rsidRPr="00A57B00" w14:paraId="2A731F62" w14:textId="77777777" w:rsidTr="00233648">
        <w:trPr>
          <w:trHeight w:hRule="exact" w:val="165"/>
        </w:trPr>
        <w:tc>
          <w:tcPr>
            <w:tcW w:w="3580" w:type="dxa"/>
          </w:tcPr>
          <w:p w14:paraId="1DBAE2C4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A48B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AE4078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ED94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90142E6" w14:textId="38699DFE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1070334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C0760A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58FDF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6B9D02" w14:textId="3F2F0ED6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3137" w:rsidRPr="00A57B00" w14:paraId="69A24785" w14:textId="77777777" w:rsidTr="00233648">
        <w:trPr>
          <w:trHeight w:hRule="exact" w:val="360"/>
        </w:trPr>
        <w:tc>
          <w:tcPr>
            <w:tcW w:w="3580" w:type="dxa"/>
          </w:tcPr>
          <w:p w14:paraId="770064BD" w14:textId="48CE59AE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6525A19E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B60715" w14:textId="4FCEB555" w:rsidR="00043137" w:rsidRPr="00A57B00" w:rsidRDefault="0002599D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2A24CE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6B873625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53AA4EB" w14:textId="1270BF51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vMerge/>
          </w:tcPr>
          <w:p w14:paraId="25D5A19E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420F2" w14:textId="42020FD5" w:rsidR="00043137" w:rsidRDefault="006E7571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6A9C0A80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A5E080" w14:textId="28EB9228" w:rsidR="00043137" w:rsidRPr="00A57B00" w:rsidRDefault="00043137" w:rsidP="00F2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318</w:t>
            </w:r>
          </w:p>
        </w:tc>
      </w:tr>
      <w:tr w:rsidR="00043137" w:rsidRPr="00A57B00" w14:paraId="3FBEF7F6" w14:textId="77777777" w:rsidTr="00233648">
        <w:trPr>
          <w:trHeight w:hRule="exact" w:val="403"/>
        </w:trPr>
        <w:tc>
          <w:tcPr>
            <w:tcW w:w="3580" w:type="dxa"/>
          </w:tcPr>
          <w:p w14:paraId="5E6823CE" w14:textId="679043C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C32801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689533" w14:textId="68D95AF0" w:rsidR="00043137" w:rsidRPr="00A57B00" w:rsidRDefault="002A24CE" w:rsidP="00F2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5,266</w:t>
            </w:r>
          </w:p>
        </w:tc>
        <w:tc>
          <w:tcPr>
            <w:tcW w:w="270" w:type="dxa"/>
          </w:tcPr>
          <w:p w14:paraId="33731C90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308AC2" w14:textId="33760E35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  <w:vMerge/>
          </w:tcPr>
          <w:p w14:paraId="0624808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8BC8" w14:textId="26A1E2CE" w:rsidR="00043137" w:rsidRDefault="008D7D2D" w:rsidP="00F2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7928677B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44BDB" w14:textId="6E052BC0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</w:tr>
      <w:tr w:rsidR="00043137" w:rsidRPr="00A57B00" w14:paraId="79262C37" w14:textId="77777777" w:rsidTr="00233648">
        <w:trPr>
          <w:trHeight w:hRule="exact" w:val="403"/>
        </w:trPr>
        <w:tc>
          <w:tcPr>
            <w:tcW w:w="3580" w:type="dxa"/>
          </w:tcPr>
          <w:p w14:paraId="0EE6CF31" w14:textId="1D4FC989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47A7534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1D740" w14:textId="269FB43D" w:rsidR="00043137" w:rsidRPr="00A57B00" w:rsidRDefault="002A24CE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  <w:tc>
          <w:tcPr>
            <w:tcW w:w="270" w:type="dxa"/>
          </w:tcPr>
          <w:p w14:paraId="5651B8C7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1BAF02" w14:textId="261F949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  <w:vMerge/>
          </w:tcPr>
          <w:p w14:paraId="7E4E586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2B7A16" w14:textId="70048F48" w:rsidR="00043137" w:rsidRDefault="008D7D2D" w:rsidP="006A4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81502F2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348A2" w14:textId="5CE3B4AE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</w:tr>
      <w:tr w:rsidR="00043137" w:rsidRPr="00A57B00" w14:paraId="041CE7DE" w14:textId="77777777" w:rsidTr="00233648">
        <w:trPr>
          <w:trHeight w:hRule="exact" w:val="403"/>
        </w:trPr>
        <w:tc>
          <w:tcPr>
            <w:tcW w:w="3580" w:type="dxa"/>
          </w:tcPr>
          <w:p w14:paraId="487B311E" w14:textId="481F751C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9181E8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58A1BF" w14:textId="65AE7769" w:rsidR="00043137" w:rsidRPr="00A57B00" w:rsidRDefault="002A24CE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182B99C3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4201C3" w14:textId="074EC3D9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842</w:t>
            </w:r>
          </w:p>
        </w:tc>
        <w:tc>
          <w:tcPr>
            <w:tcW w:w="270" w:type="dxa"/>
            <w:vMerge/>
          </w:tcPr>
          <w:p w14:paraId="5FD3E3B8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56AF3" w14:textId="62BAEC6D" w:rsidR="00043137" w:rsidRDefault="008D7D2D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302EA2CB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3F2F7" w14:textId="3BCBB2CC" w:rsidR="00043137" w:rsidRPr="00A57B00" w:rsidRDefault="00043137" w:rsidP="0043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663</w:t>
            </w:r>
          </w:p>
        </w:tc>
      </w:tr>
      <w:tr w:rsidR="00043137" w:rsidRPr="00A57B00" w14:paraId="687DB7DD" w14:textId="77777777" w:rsidTr="00233648">
        <w:trPr>
          <w:trHeight w:hRule="exact" w:val="403"/>
        </w:trPr>
        <w:tc>
          <w:tcPr>
            <w:tcW w:w="3580" w:type="dxa"/>
          </w:tcPr>
          <w:p w14:paraId="63F7E5F8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3E4F6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7838D8" w14:textId="1C0C49EC" w:rsidR="00043137" w:rsidRPr="00A57B00" w:rsidRDefault="002A24CE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36,310</w:t>
            </w:r>
          </w:p>
        </w:tc>
        <w:tc>
          <w:tcPr>
            <w:tcW w:w="270" w:type="dxa"/>
          </w:tcPr>
          <w:p w14:paraId="6B6787BB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42992EF" w14:textId="2D19E19A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70" w:type="dxa"/>
            <w:vMerge/>
          </w:tcPr>
          <w:p w14:paraId="1C46BC3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4A2B59" w14:textId="7B4D2E1D" w:rsidR="00043137" w:rsidRDefault="008D7D2D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1,144</w:t>
            </w:r>
          </w:p>
        </w:tc>
        <w:tc>
          <w:tcPr>
            <w:tcW w:w="270" w:type="dxa"/>
          </w:tcPr>
          <w:p w14:paraId="26EEFD62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B05A1B" w14:textId="554A2CE1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010</w:t>
            </w:r>
          </w:p>
        </w:tc>
      </w:tr>
      <w:tr w:rsidR="00043137" w:rsidRPr="00A57B00" w14:paraId="374F6528" w14:textId="77777777" w:rsidTr="00F52FE4">
        <w:trPr>
          <w:trHeight w:hRule="exact" w:val="403"/>
        </w:trPr>
        <w:tc>
          <w:tcPr>
            <w:tcW w:w="3580" w:type="dxa"/>
          </w:tcPr>
          <w:p w14:paraId="3A03955E" w14:textId="5F985549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3686093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1B9908" w14:textId="1B3074E3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BC810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0CAA7E3" w14:textId="154D3ADD" w:rsidR="00043137" w:rsidRPr="00F52FE4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2B5E4CF6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2D9FF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3E440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BB30E3" w14:textId="24E040D5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3A4DB26D" w14:textId="77777777" w:rsidTr="00F52FE4">
        <w:trPr>
          <w:trHeight w:hRule="exact" w:val="403"/>
        </w:trPr>
        <w:tc>
          <w:tcPr>
            <w:tcW w:w="3580" w:type="dxa"/>
          </w:tcPr>
          <w:p w14:paraId="1D8A46A9" w14:textId="720CB672" w:rsidR="00043137" w:rsidRPr="00A57B00" w:rsidRDefault="00043137" w:rsidP="00043137">
            <w:pPr>
              <w:ind w:left="-113" w:firstLine="45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5CC57698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E637DB6" w14:textId="40B30C05" w:rsidR="00043137" w:rsidRDefault="008221D4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(1,144</w:t>
            </w:r>
            <w:r w:rsidR="002C1D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DA7672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FEF09E" w14:textId="56BCE209" w:rsidR="00043137" w:rsidRPr="00E67EAF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Theme="majorBidi" w:hAnsiTheme="majorBidi"/>
                <w:sz w:val="30"/>
                <w:szCs w:val="30"/>
              </w:rPr>
            </w:pPr>
            <w:r w:rsidRPr="00E67EAF">
              <w:rPr>
                <w:rFonts w:asciiTheme="majorBidi" w:hAnsiTheme="majorBidi"/>
                <w:sz w:val="30"/>
                <w:szCs w:val="30"/>
              </w:rPr>
              <w:t>(1,010)</w:t>
            </w:r>
          </w:p>
        </w:tc>
        <w:tc>
          <w:tcPr>
            <w:tcW w:w="270" w:type="dxa"/>
            <w:vMerge/>
          </w:tcPr>
          <w:p w14:paraId="5B61CB3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EEE7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EA55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8F1B7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64743C14" w14:textId="77777777" w:rsidTr="00F52FE4">
        <w:trPr>
          <w:trHeight w:hRule="exact" w:val="403"/>
        </w:trPr>
        <w:tc>
          <w:tcPr>
            <w:tcW w:w="3580" w:type="dxa"/>
          </w:tcPr>
          <w:p w14:paraId="7BE8908F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FEC6C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01C411F" w14:textId="32599763" w:rsidR="00043137" w:rsidRPr="008E5D14" w:rsidRDefault="002C1DE3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35,166</w:t>
            </w:r>
          </w:p>
        </w:tc>
        <w:tc>
          <w:tcPr>
            <w:tcW w:w="270" w:type="dxa"/>
          </w:tcPr>
          <w:p w14:paraId="593631A4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AF5A9" w14:textId="5BD7537F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29,952</w:t>
            </w:r>
          </w:p>
        </w:tc>
        <w:tc>
          <w:tcPr>
            <w:tcW w:w="270" w:type="dxa"/>
            <w:vMerge/>
          </w:tcPr>
          <w:p w14:paraId="7EB24741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E22A2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3EF0F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48CA4" w14:textId="2EF33C7A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AA817CE" w14:textId="77777777" w:rsidR="00F67FD7" w:rsidRPr="008517D4" w:rsidRDefault="00F6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043137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270"/>
        <w:gridCol w:w="1172"/>
        <w:gridCol w:w="270"/>
        <w:gridCol w:w="1160"/>
        <w:gridCol w:w="10"/>
        <w:gridCol w:w="270"/>
        <w:gridCol w:w="1170"/>
        <w:gridCol w:w="170"/>
        <w:gridCol w:w="100"/>
        <w:gridCol w:w="1260"/>
      </w:tblGrid>
      <w:tr w:rsidR="00BD54E9" w:rsidRPr="00A57B00" w14:paraId="0F8AE9FD" w14:textId="77777777" w:rsidTr="00E446A1">
        <w:trPr>
          <w:trHeight w:hRule="exact" w:val="360"/>
        </w:trPr>
        <w:tc>
          <w:tcPr>
            <w:tcW w:w="3580" w:type="dxa"/>
          </w:tcPr>
          <w:p w14:paraId="51642304" w14:textId="77777777" w:rsidR="00BD54E9" w:rsidRPr="00A57B00" w:rsidRDefault="00BD54E9" w:rsidP="00E446A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57B0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9A03C47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3531E1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76686" w14:textId="77777777" w:rsidR="00BD54E9" w:rsidRPr="00A57B00" w:rsidRDefault="00BD54E9" w:rsidP="00E446A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1EB4D7BB" w14:textId="77777777" w:rsidR="00BD54E9" w:rsidRPr="00A57B00" w:rsidRDefault="00BD54E9" w:rsidP="00E446A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dxa"/>
            <w:gridSpan w:val="6"/>
          </w:tcPr>
          <w:p w14:paraId="1AC4EB7D" w14:textId="77777777" w:rsidR="00BD54E9" w:rsidRPr="00A57B00" w:rsidRDefault="00BD54E9" w:rsidP="003C7D9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left" w:pos="0"/>
                <w:tab w:val="left" w:pos="540"/>
                <w:tab w:val="left" w:pos="304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D54E9" w:rsidRPr="00A57B00" w14:paraId="51254612" w14:textId="77777777" w:rsidTr="00E446A1">
        <w:trPr>
          <w:trHeight w:hRule="exact" w:val="360"/>
        </w:trPr>
        <w:tc>
          <w:tcPr>
            <w:tcW w:w="3580" w:type="dxa"/>
          </w:tcPr>
          <w:p w14:paraId="5F3F3EA3" w14:textId="77777777" w:rsidR="00BD54E9" w:rsidRPr="00A57B00" w:rsidRDefault="00BD54E9" w:rsidP="00E446A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2E81B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9"/>
            <w:tcBorders>
              <w:bottom w:val="single" w:sz="4" w:space="0" w:color="auto"/>
            </w:tcBorders>
          </w:tcPr>
          <w:p w14:paraId="54F83565" w14:textId="0A848843" w:rsidR="00BD54E9" w:rsidRPr="00A57B00" w:rsidRDefault="0056293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FDB" w:rsidRPr="00A57B00" w14:paraId="78F632DE" w14:textId="77777777" w:rsidTr="000B7FDB">
        <w:trPr>
          <w:trHeight w:hRule="exact" w:val="360"/>
        </w:trPr>
        <w:tc>
          <w:tcPr>
            <w:tcW w:w="3580" w:type="dxa"/>
          </w:tcPr>
          <w:p w14:paraId="1DFE0D56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26C3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</w:tcPr>
          <w:p w14:paraId="130D6660" w14:textId="4D3276C7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1D2ACC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015A1C24" w14:textId="7634AB85" w:rsidR="000B7FDB" w:rsidRPr="00A57B00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0B7FDB" w:rsidRPr="00A57B00" w14:paraId="54389BE6" w14:textId="77777777" w:rsidTr="000B7FDB">
        <w:trPr>
          <w:trHeight w:hRule="exact" w:val="360"/>
        </w:trPr>
        <w:tc>
          <w:tcPr>
            <w:tcW w:w="3580" w:type="dxa"/>
          </w:tcPr>
          <w:p w14:paraId="3AB8618F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3813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14:paraId="26001144" w14:textId="24039F30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6BA316B9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</w:tcPr>
          <w:p w14:paraId="6AAB99CF" w14:textId="5DA51682" w:rsidR="000B7FDB" w:rsidRPr="00A57B00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43137" w:rsidRPr="00A57B00" w14:paraId="7794627E" w14:textId="77777777" w:rsidTr="000B7FDB">
        <w:trPr>
          <w:trHeight w:hRule="exact" w:val="372"/>
        </w:trPr>
        <w:tc>
          <w:tcPr>
            <w:tcW w:w="3580" w:type="dxa"/>
          </w:tcPr>
          <w:p w14:paraId="180A6BC8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5A3B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8F63E9B" w14:textId="37268F02" w:rsidR="00043137" w:rsidRPr="00A57B00" w:rsidRDefault="00CD4B09" w:rsidP="00C759F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93E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CC90B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7D845C6" w14:textId="346C4413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5EF9847C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5C74CC" w14:textId="557E22D8" w:rsidR="00043137" w:rsidRPr="00A57B00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6F9713A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79A3FA" w14:textId="4E1ADF7C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43137" w:rsidRPr="00A57B00" w14:paraId="7DE9B2B3" w14:textId="77777777" w:rsidTr="00E446A1">
        <w:trPr>
          <w:trHeight w:hRule="exact" w:val="372"/>
        </w:trPr>
        <w:tc>
          <w:tcPr>
            <w:tcW w:w="3580" w:type="dxa"/>
          </w:tcPr>
          <w:p w14:paraId="12937037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4ABF2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E854513" w14:textId="62D9571B" w:rsidR="00043137" w:rsidRPr="00A57B00" w:rsidRDefault="00043137" w:rsidP="00C759F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9B79B6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3D2A747" w14:textId="6F63383D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Merge/>
          </w:tcPr>
          <w:p w14:paraId="4367F9E0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9F13A" w14:textId="3680C732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57D7F24B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77183E" w14:textId="49E1F911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43137" w:rsidRPr="00A57B00" w14:paraId="5D2A5008" w14:textId="77777777" w:rsidTr="00E446A1">
        <w:trPr>
          <w:trHeight w:hRule="exact" w:val="165"/>
        </w:trPr>
        <w:tc>
          <w:tcPr>
            <w:tcW w:w="3580" w:type="dxa"/>
          </w:tcPr>
          <w:p w14:paraId="0979755E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983FD6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2D5C06B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3B43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9669387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4F367630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0E899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BC83BA1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A467A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3137" w:rsidRPr="00A57B00" w14:paraId="74D78B82" w14:textId="77777777" w:rsidTr="00E446A1">
        <w:trPr>
          <w:trHeight w:hRule="exact" w:val="360"/>
        </w:trPr>
        <w:tc>
          <w:tcPr>
            <w:tcW w:w="3580" w:type="dxa"/>
          </w:tcPr>
          <w:p w14:paraId="3B4D2A3C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1A5A05C8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9C9629" w14:textId="37247B36" w:rsidR="00043137" w:rsidRPr="00A57B00" w:rsidRDefault="000D3F98" w:rsidP="00F2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F30EB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343967D4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510E0E" w14:textId="1FE3C85E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  <w:vMerge/>
          </w:tcPr>
          <w:p w14:paraId="5594E0FD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822B3" w14:textId="308F0B54" w:rsidR="00043137" w:rsidRDefault="006A7719" w:rsidP="00F2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A8103C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39428" w14:textId="31BB6420" w:rsidR="00043137" w:rsidRPr="00A57B00" w:rsidRDefault="00043137" w:rsidP="00F2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137" w:rsidRPr="00A57B00" w14:paraId="5D113B25" w14:textId="77777777" w:rsidTr="00E446A1">
        <w:trPr>
          <w:trHeight w:hRule="exact" w:val="403"/>
        </w:trPr>
        <w:tc>
          <w:tcPr>
            <w:tcW w:w="3580" w:type="dxa"/>
          </w:tcPr>
          <w:p w14:paraId="0C0FF749" w14:textId="4CE1DEEA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B8E652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CAE3B5" w14:textId="0B632A50" w:rsidR="00043137" w:rsidRPr="00A57B00" w:rsidRDefault="00CC1D7D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028E5121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CAFF36" w14:textId="571778CE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  <w:vMerge/>
          </w:tcPr>
          <w:p w14:paraId="0EAD7DA4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9BE8E" w14:textId="42BF59D5" w:rsidR="00043137" w:rsidRDefault="002A729E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0D011BB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527B6" w14:textId="7CFCDFAF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137" w:rsidRPr="00A57B00" w14:paraId="6BC5608D" w14:textId="77777777" w:rsidTr="00E446A1">
        <w:trPr>
          <w:trHeight w:hRule="exact" w:val="403"/>
        </w:trPr>
        <w:tc>
          <w:tcPr>
            <w:tcW w:w="3580" w:type="dxa"/>
          </w:tcPr>
          <w:p w14:paraId="7916E5F6" w14:textId="20771238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E81014E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1BFFC1" w14:textId="7F2B308F" w:rsidR="00043137" w:rsidRPr="00A57B00" w:rsidRDefault="00D2432B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6B2F50AC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136D438" w14:textId="7D6C44F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vMerge/>
          </w:tcPr>
          <w:p w14:paraId="7F781406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F6A48" w14:textId="29FF4C63" w:rsidR="00043137" w:rsidRDefault="006A771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85D015C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09D88D" w14:textId="0C1E4865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137" w:rsidRPr="00A57B00" w14:paraId="7D72142A" w14:textId="77777777" w:rsidTr="00E446A1">
        <w:trPr>
          <w:trHeight w:hRule="exact" w:val="403"/>
        </w:trPr>
        <w:tc>
          <w:tcPr>
            <w:tcW w:w="3580" w:type="dxa"/>
          </w:tcPr>
          <w:p w14:paraId="0E15FE6E" w14:textId="699BE93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CCE8984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A7E78B4" w14:textId="36ED3109" w:rsidR="00043137" w:rsidRPr="00A57B00" w:rsidRDefault="00A62EB1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00E94CAA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2EBCE0" w14:textId="1AC3E20C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  <w:vMerge/>
          </w:tcPr>
          <w:p w14:paraId="491089CF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83A487" w14:textId="6E6A9FEF" w:rsidR="00043137" w:rsidRDefault="00BA43CF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gridSpan w:val="2"/>
          </w:tcPr>
          <w:p w14:paraId="474B946D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89FB15" w14:textId="5583595A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77</w:t>
            </w:r>
          </w:p>
        </w:tc>
      </w:tr>
      <w:tr w:rsidR="00043137" w:rsidRPr="00A57B00" w14:paraId="60F39F28" w14:textId="77777777" w:rsidTr="00E446A1">
        <w:trPr>
          <w:trHeight w:hRule="exact" w:val="403"/>
        </w:trPr>
        <w:tc>
          <w:tcPr>
            <w:tcW w:w="3580" w:type="dxa"/>
          </w:tcPr>
          <w:p w14:paraId="1C7C90A9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1C6718B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4FECCA4" w14:textId="202259CE" w:rsidR="00043137" w:rsidRPr="00A57B00" w:rsidRDefault="00A62EB1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</w:t>
            </w:r>
            <w:r w:rsidR="00CC1D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DFDA631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6DD6DE2" w14:textId="5DFDCA1D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70" w:type="dxa"/>
            <w:vMerge/>
          </w:tcPr>
          <w:p w14:paraId="17CD46E7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25D08E" w14:textId="5F820928" w:rsidR="00043137" w:rsidRDefault="000F6FAB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gridSpan w:val="2"/>
          </w:tcPr>
          <w:p w14:paraId="7ABE99BF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1D1D22" w14:textId="392C00F2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043137" w:rsidRPr="00A57B00" w14:paraId="24CA5E35" w14:textId="77777777" w:rsidTr="002023A2">
        <w:trPr>
          <w:trHeight w:hRule="exact" w:val="403"/>
        </w:trPr>
        <w:tc>
          <w:tcPr>
            <w:tcW w:w="3580" w:type="dxa"/>
          </w:tcPr>
          <w:p w14:paraId="7D2D9A78" w14:textId="5AE7AE15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598BDEB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ECB6EC" w14:textId="6B337E01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279C4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761B9C" w14:textId="05CAED50" w:rsidR="00043137" w:rsidRPr="002023A2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1A0E0D7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281169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30A7F0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A75DE7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7A273BFC" w14:textId="77777777" w:rsidTr="002023A2">
        <w:trPr>
          <w:trHeight w:hRule="exact" w:val="403"/>
        </w:trPr>
        <w:tc>
          <w:tcPr>
            <w:tcW w:w="3580" w:type="dxa"/>
          </w:tcPr>
          <w:p w14:paraId="57242F6D" w14:textId="0BCBE839" w:rsidR="00043137" w:rsidRPr="00A57B00" w:rsidRDefault="00043137" w:rsidP="00043137">
            <w:pPr>
              <w:ind w:left="-113" w:firstLine="45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23C4B48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E20C518" w14:textId="72F24979" w:rsidR="00043137" w:rsidRDefault="00233631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0D59">
              <w:rPr>
                <w:rFonts w:asciiTheme="majorBidi" w:hAnsiTheme="majorBidi" w:cstheme="majorBidi"/>
                <w:sz w:val="30"/>
                <w:szCs w:val="30"/>
              </w:rPr>
              <w:t>16)</w:t>
            </w:r>
          </w:p>
        </w:tc>
        <w:tc>
          <w:tcPr>
            <w:tcW w:w="270" w:type="dxa"/>
          </w:tcPr>
          <w:p w14:paraId="4A3635E9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CBEFFCB" w14:textId="65F10C2F" w:rsidR="00043137" w:rsidRPr="00C20284" w:rsidRDefault="00043137" w:rsidP="009B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4B3A">
              <w:rPr>
                <w:rFonts w:asciiTheme="majorBidi" w:hAnsiTheme="majorBidi"/>
                <w:sz w:val="30"/>
                <w:szCs w:val="30"/>
              </w:rPr>
              <w:t>77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</w:tcPr>
          <w:p w14:paraId="6667C18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8F78B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BD679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CBCE4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57F8F31C" w14:textId="77777777" w:rsidTr="002023A2">
        <w:trPr>
          <w:trHeight w:hRule="exact" w:val="403"/>
        </w:trPr>
        <w:tc>
          <w:tcPr>
            <w:tcW w:w="3580" w:type="dxa"/>
          </w:tcPr>
          <w:p w14:paraId="028CD154" w14:textId="77777777" w:rsidR="00043137" w:rsidRPr="00A57B00" w:rsidRDefault="00043137" w:rsidP="00043137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F472E39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C52F15" w14:textId="59165434" w:rsidR="00043137" w:rsidRPr="00E2371E" w:rsidRDefault="00A62EB1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</w:t>
            </w:r>
            <w:r w:rsidR="00CC1D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ABF219" w14:textId="77777777" w:rsidR="00043137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38F22" w14:textId="78E947D5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  <w:vMerge/>
          </w:tcPr>
          <w:p w14:paraId="0646F454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80059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D23B43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84698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57B00" w14:paraId="7AD6B2AC" w14:textId="77777777" w:rsidTr="00E446A1">
        <w:trPr>
          <w:trHeight w:hRule="exact" w:val="360"/>
        </w:trPr>
        <w:tc>
          <w:tcPr>
            <w:tcW w:w="3580" w:type="dxa"/>
          </w:tcPr>
          <w:p w14:paraId="0493545D" w14:textId="77777777" w:rsidR="00043137" w:rsidRPr="00A57B00" w:rsidRDefault="00043137" w:rsidP="0004313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82970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70FA6342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ED64F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44306DF0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4"/>
          </w:tcPr>
          <w:p w14:paraId="10F676D8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gridSpan w:val="2"/>
          </w:tcPr>
          <w:p w14:paraId="5A39EA19" w14:textId="77777777" w:rsidR="00043137" w:rsidRPr="00A57B00" w:rsidRDefault="00043137" w:rsidP="0004313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4C0ED9E9" w14:textId="25CBD95B" w:rsidR="00BC322F" w:rsidRPr="00D17C60" w:rsidRDefault="00E00098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762E23">
        <w:rPr>
          <w:rFonts w:asciiTheme="majorBidi" w:hAnsiTheme="majorBidi" w:cstheme="majorBidi"/>
          <w:sz w:val="30"/>
          <w:szCs w:val="30"/>
        </w:rPr>
        <w:t>4</w:t>
      </w:r>
      <w:r w:rsidR="00A332A5" w:rsidRPr="00D17C60">
        <w:rPr>
          <w:rFonts w:asciiTheme="majorBidi" w:hAnsiTheme="majorBidi" w:cstheme="majorBidi"/>
          <w:sz w:val="30"/>
          <w:szCs w:val="30"/>
        </w:rPr>
        <w:tab/>
      </w:r>
      <w:r w:rsidR="00813B31" w:rsidRPr="00D17C60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D17C60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1A097" w14:textId="724C8356" w:rsidR="001259DD" w:rsidRPr="00A57B00" w:rsidRDefault="00BC322F" w:rsidP="0062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="003937F8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937F8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64FD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04313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83DA9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AC6D7D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A236A" w:rsidRPr="000A400A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A332A5" w:rsidRPr="000A400A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931A7" w:rsidRPr="00A57B00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0098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44074" w:rsidRPr="000A400A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DA236A" w:rsidRPr="00A57B00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617A8005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71260804" w:rsidR="003645D7" w:rsidRPr="00A57B00" w:rsidRDefault="00E0009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62E23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5C3DA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C322F"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77777777" w:rsidR="00A332A5" w:rsidRPr="00A332A5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990"/>
        <w:gridCol w:w="270"/>
        <w:gridCol w:w="990"/>
      </w:tblGrid>
      <w:tr w:rsidR="00A332A5" w:rsidRPr="00A332A5" w14:paraId="68ED53EB" w14:textId="77777777" w:rsidTr="002042F8">
        <w:trPr>
          <w:trHeight w:hRule="exact" w:val="360"/>
        </w:trPr>
        <w:tc>
          <w:tcPr>
            <w:tcW w:w="4212" w:type="dxa"/>
          </w:tcPr>
          <w:p w14:paraId="19513710" w14:textId="77777777" w:rsidR="00A332A5" w:rsidRPr="00A332A5" w:rsidRDefault="00A332A5" w:rsidP="00DA1EF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BBA212D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979650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86E422B" w14:textId="77777777" w:rsidR="00A332A5" w:rsidRPr="00A332A5" w:rsidRDefault="00A332A5" w:rsidP="0050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332A5" w:rsidRPr="00A332A5" w14:paraId="5DE12FF8" w14:textId="77777777" w:rsidTr="002042F8">
        <w:trPr>
          <w:trHeight w:hRule="exact" w:val="360"/>
        </w:trPr>
        <w:tc>
          <w:tcPr>
            <w:tcW w:w="4212" w:type="dxa"/>
          </w:tcPr>
          <w:p w14:paraId="73B95894" w14:textId="77777777" w:rsidR="00A332A5" w:rsidRPr="00A332A5" w:rsidRDefault="00A332A5" w:rsidP="00DA1EF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888096C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DE3E31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A049BFE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137" w:rsidRPr="00A332A5" w14:paraId="7EAD5B04" w14:textId="77777777" w:rsidTr="002042F8">
        <w:trPr>
          <w:trHeight w:hRule="exact" w:val="360"/>
        </w:trPr>
        <w:tc>
          <w:tcPr>
            <w:tcW w:w="4212" w:type="dxa"/>
          </w:tcPr>
          <w:p w14:paraId="22FA2EFD" w14:textId="77777777" w:rsidR="00043137" w:rsidRPr="00A332A5" w:rsidRDefault="00043137" w:rsidP="0004313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E956FB" w14:textId="403E18FA" w:rsidR="00043137" w:rsidRPr="00A332A5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BAC86D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A7F782" w14:textId="62721DDD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CEFE15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F64CE3" w14:textId="2275E7B6" w:rsidR="00043137" w:rsidRPr="00A332A5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07176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DA344" w14:textId="72B4B391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43137" w:rsidRPr="00A332A5" w14:paraId="577A32E6" w14:textId="77777777" w:rsidTr="002042F8">
        <w:trPr>
          <w:trHeight w:hRule="exact" w:val="360"/>
        </w:trPr>
        <w:tc>
          <w:tcPr>
            <w:tcW w:w="4212" w:type="dxa"/>
          </w:tcPr>
          <w:p w14:paraId="192D01C0" w14:textId="77777777" w:rsidR="00043137" w:rsidRPr="00A332A5" w:rsidRDefault="00043137" w:rsidP="0004313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8F1A6" w14:textId="4E3F586B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4B5CE9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383296" w14:textId="18177E9D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F9531A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F5BF2D" w14:textId="1E012062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B3E213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4E176" w14:textId="49F753C3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43137" w:rsidRPr="00A332A5" w14:paraId="09E5C91C" w14:textId="77777777" w:rsidTr="002042F8">
        <w:trPr>
          <w:trHeight w:hRule="exact" w:val="144"/>
        </w:trPr>
        <w:tc>
          <w:tcPr>
            <w:tcW w:w="4212" w:type="dxa"/>
          </w:tcPr>
          <w:p w14:paraId="5B899732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A44FC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56000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09B6A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73348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074213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EA279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2BF86A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43137" w:rsidRPr="00A332A5" w14:paraId="2A3ACC90" w14:textId="77777777" w:rsidTr="002042F8">
        <w:trPr>
          <w:trHeight w:hRule="exact" w:val="403"/>
        </w:trPr>
        <w:tc>
          <w:tcPr>
            <w:tcW w:w="4212" w:type="dxa"/>
          </w:tcPr>
          <w:p w14:paraId="4F60FF67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5732F027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3EAEC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C84902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5B36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17DC4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2BD3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2C2D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137" w:rsidRPr="00A332A5" w14:paraId="1AEAA2A5" w14:textId="77777777" w:rsidTr="002042F8">
        <w:trPr>
          <w:trHeight w:hRule="exact" w:val="403"/>
        </w:trPr>
        <w:tc>
          <w:tcPr>
            <w:tcW w:w="4212" w:type="dxa"/>
          </w:tcPr>
          <w:p w14:paraId="2CC68B34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57D70A07" w14:textId="5BA1E8AF" w:rsidR="00043137" w:rsidRPr="00A332A5" w:rsidRDefault="00CB0A65" w:rsidP="00BF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2,764</w:t>
            </w:r>
          </w:p>
        </w:tc>
        <w:tc>
          <w:tcPr>
            <w:tcW w:w="270" w:type="dxa"/>
          </w:tcPr>
          <w:p w14:paraId="6FA89AF6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DC934" w14:textId="45C477CD" w:rsidR="00043137" w:rsidRPr="00A332A5" w:rsidRDefault="00043137" w:rsidP="00BF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6D2C90DA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BDE78A" w14:textId="6865B22B" w:rsidR="00043137" w:rsidRPr="00F9019E" w:rsidRDefault="00541B43" w:rsidP="00BF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0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688C26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560AD" w14:textId="58BBDAFD" w:rsidR="00043137" w:rsidRPr="00A332A5" w:rsidRDefault="00043137" w:rsidP="00BF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137" w:rsidRPr="00A332A5" w14:paraId="72DD16F0" w14:textId="77777777" w:rsidTr="002042F8">
        <w:trPr>
          <w:trHeight w:hRule="exact" w:val="403"/>
        </w:trPr>
        <w:tc>
          <w:tcPr>
            <w:tcW w:w="4212" w:type="dxa"/>
          </w:tcPr>
          <w:p w14:paraId="366E4698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3F9706F7" w14:textId="5B68E521" w:rsidR="00043137" w:rsidRPr="00A332A5" w:rsidRDefault="00A921D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4,609</w:t>
            </w:r>
          </w:p>
        </w:tc>
        <w:tc>
          <w:tcPr>
            <w:tcW w:w="270" w:type="dxa"/>
          </w:tcPr>
          <w:p w14:paraId="1FF31217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9C676" w14:textId="42FC3124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332A5">
              <w:rPr>
                <w:rFonts w:asciiTheme="majorBidi" w:hAnsiTheme="majorBidi" w:cstheme="majorBidi"/>
                <w:sz w:val="30"/>
                <w:szCs w:val="30"/>
              </w:rPr>
              <w:t>,485</w:t>
            </w:r>
          </w:p>
        </w:tc>
        <w:tc>
          <w:tcPr>
            <w:tcW w:w="270" w:type="dxa"/>
          </w:tcPr>
          <w:p w14:paraId="510F68FE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BC717" w14:textId="72264D19" w:rsidR="00043137" w:rsidRPr="00A332A5" w:rsidRDefault="00240CE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47F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2B51AFF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9A007" w14:textId="59D228CC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332A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043137" w:rsidRPr="00A332A5" w14:paraId="27FAABE3" w14:textId="77777777" w:rsidTr="002042F8">
        <w:trPr>
          <w:trHeight w:hRule="exact" w:val="403"/>
        </w:trPr>
        <w:tc>
          <w:tcPr>
            <w:tcW w:w="4212" w:type="dxa"/>
          </w:tcPr>
          <w:p w14:paraId="26C5F2B2" w14:textId="77777777" w:rsidR="00043137" w:rsidRPr="00A332A5" w:rsidRDefault="00043137" w:rsidP="00043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FC53BC" w14:textId="0E421F47" w:rsidR="00043137" w:rsidRPr="00A332A5" w:rsidRDefault="00A921D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7,373</w:t>
            </w:r>
          </w:p>
        </w:tc>
        <w:tc>
          <w:tcPr>
            <w:tcW w:w="270" w:type="dxa"/>
          </w:tcPr>
          <w:p w14:paraId="75250831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B84925" w14:textId="27B7B5ED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5,597</w:t>
            </w:r>
          </w:p>
        </w:tc>
        <w:tc>
          <w:tcPr>
            <w:tcW w:w="270" w:type="dxa"/>
          </w:tcPr>
          <w:p w14:paraId="40DAE855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0FE131" w14:textId="46D8B6D1" w:rsidR="00043137" w:rsidRPr="00A332A5" w:rsidRDefault="00F9019E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613EE63F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13E9BC" w14:textId="681B8F71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</w:tbl>
    <w:p w14:paraId="16A666B0" w14:textId="34EBAD0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52CDE707" w:rsidR="00BC322F" w:rsidRPr="00A57B00" w:rsidRDefault="00E00098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62E23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85090" w14:textId="29513EBD" w:rsidR="00A05A84" w:rsidRPr="00A57B00" w:rsidRDefault="00A05A84" w:rsidP="004A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A57B00">
        <w:rPr>
          <w:rFonts w:asciiTheme="majorBidi" w:hAnsiTheme="majorBidi" w:cstheme="majorBidi"/>
          <w:sz w:val="30"/>
          <w:szCs w:val="30"/>
        </w:rPr>
        <w:t>“</w:t>
      </w:r>
      <w:r w:rsidRPr="00A57B00">
        <w:rPr>
          <w:rFonts w:asciiTheme="majorBidi" w:hAnsiTheme="majorBidi" w:cstheme="majorBidi"/>
          <w:sz w:val="30"/>
          <w:szCs w:val="30"/>
          <w:cs/>
        </w:rPr>
        <w:t>มหาวิทยาลัย</w:t>
      </w:r>
      <w:r w:rsidRPr="00A57B00">
        <w:rPr>
          <w:rFonts w:asciiTheme="majorBidi" w:hAnsiTheme="majorBidi" w:cstheme="majorBidi"/>
          <w:sz w:val="30"/>
          <w:szCs w:val="30"/>
        </w:rPr>
        <w:t>”</w:t>
      </w:r>
      <w:r w:rsidRPr="00A57B00">
        <w:rPr>
          <w:rFonts w:asciiTheme="majorBidi" w:hAnsiTheme="majorBidi" w:cstheme="majorBidi"/>
          <w:sz w:val="30"/>
          <w:szCs w:val="30"/>
          <w:cs/>
        </w:rPr>
        <w:t>) โดยทางมหาวิทยาลัย</w:t>
      </w:r>
      <w:r w:rsidR="003937F8" w:rsidRPr="00A57B00">
        <w:rPr>
          <w:rFonts w:asciiTheme="majorBidi" w:hAnsiTheme="majorBidi" w:cstheme="majorBidi"/>
          <w:sz w:val="30"/>
          <w:szCs w:val="30"/>
        </w:rPr>
        <w:t xml:space="preserve">  </w:t>
      </w:r>
      <w:r w:rsidRPr="00A57B00">
        <w:rPr>
          <w:rFonts w:asciiTheme="majorBidi" w:hAnsiTheme="majorBidi" w:cstheme="majorBidi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A57B0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A57B00">
        <w:rPr>
          <w:rFonts w:asciiTheme="majorBidi" w:hAnsiTheme="majorBidi" w:cstheme="majorBidi"/>
          <w:sz w:val="30"/>
          <w:szCs w:val="30"/>
          <w:cs/>
        </w:rPr>
        <w:t>แ</w:t>
      </w:r>
      <w:r w:rsidR="0006244A" w:rsidRPr="00A57B00">
        <w:rPr>
          <w:rFonts w:asciiTheme="majorBidi" w:hAnsiTheme="majorBidi" w:cstheme="majorBidi"/>
          <w:sz w:val="30"/>
          <w:szCs w:val="30"/>
          <w:cs/>
        </w:rPr>
        <w:t>ละใช้เป็นศูนย์วิจัยและฝึกอบรมแก่</w:t>
      </w:r>
      <w:r w:rsidR="003937F8" w:rsidRPr="00A57B00">
        <w:rPr>
          <w:rFonts w:asciiTheme="majorBidi" w:hAnsiTheme="majorBidi" w:cstheme="majorBidi"/>
          <w:sz w:val="30"/>
          <w:szCs w:val="30"/>
        </w:rPr>
        <w:t xml:space="preserve">         </w:t>
      </w:r>
      <w:r w:rsidRPr="00A57B00">
        <w:rPr>
          <w:rFonts w:asciiTheme="majorBidi" w:hAnsiTheme="majorBidi" w:cstheme="majorBidi"/>
          <w:sz w:val="30"/>
          <w:szCs w:val="30"/>
          <w:cs/>
        </w:rPr>
        <w:t>อาจารย์และนักวิชาการ ซึ่ง</w:t>
      </w:r>
      <w:r w:rsidR="00AC3E57" w:rsidRPr="00A57B00">
        <w:rPr>
          <w:rFonts w:asciiTheme="majorBidi" w:hAnsiTheme="majorBidi" w:cstheme="majorBidi"/>
          <w:sz w:val="30"/>
          <w:szCs w:val="30"/>
          <w:cs/>
        </w:rPr>
        <w:t>จะสิ้นสุด</w:t>
      </w:r>
      <w:r w:rsidR="00794C28" w:rsidRPr="00A57B0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94C28" w:rsidRPr="00A57B00">
        <w:rPr>
          <w:rFonts w:asciiTheme="majorBidi" w:hAnsiTheme="majorBidi" w:cstheme="majorBidi"/>
          <w:sz w:val="30"/>
          <w:szCs w:val="30"/>
        </w:rPr>
        <w:t>3</w:t>
      </w:r>
      <w:r w:rsidR="00E00098">
        <w:rPr>
          <w:rFonts w:asciiTheme="majorBidi" w:hAnsiTheme="majorBidi" w:cstheme="majorBidi"/>
          <w:sz w:val="30"/>
          <w:szCs w:val="30"/>
        </w:rPr>
        <w:t>1</w:t>
      </w:r>
      <w:r w:rsidR="00794C28" w:rsidRPr="00A57B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00098" w:rsidRPr="000A400A">
        <w:rPr>
          <w:rFonts w:asciiTheme="majorBidi" w:hAnsiTheme="majorBidi" w:cstheme="majorBidi"/>
          <w:sz w:val="30"/>
          <w:szCs w:val="30"/>
        </w:rPr>
        <w:t>2</w:t>
      </w:r>
      <w:r w:rsidR="00794C28" w:rsidRPr="00A57B00">
        <w:rPr>
          <w:rFonts w:asciiTheme="majorBidi" w:hAnsiTheme="majorBidi" w:cstheme="majorBidi"/>
          <w:sz w:val="30"/>
          <w:szCs w:val="30"/>
        </w:rPr>
        <w:t>56</w:t>
      </w:r>
      <w:r w:rsidR="00D64FC6" w:rsidRPr="00A57B00">
        <w:rPr>
          <w:rFonts w:asciiTheme="majorBidi" w:hAnsiTheme="majorBidi" w:cstheme="majorBidi"/>
          <w:sz w:val="30"/>
          <w:szCs w:val="30"/>
        </w:rPr>
        <w:t>5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904" w:rsidRPr="00A57B00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 บริษัทมี</w:t>
      </w:r>
      <w:r w:rsidR="00417708" w:rsidRPr="00A57B00">
        <w:rPr>
          <w:rFonts w:asciiTheme="majorBidi" w:hAnsiTheme="majorBidi" w:cstheme="majorBidi"/>
          <w:spacing w:val="-4"/>
          <w:sz w:val="30"/>
          <w:szCs w:val="30"/>
        </w:rPr>
        <w:br/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ภาระผูกพันที่จะต้อง</w:t>
      </w:r>
      <w:r w:rsidR="00355124" w:rsidRPr="00A57B00">
        <w:rPr>
          <w:rFonts w:asciiTheme="majorBidi" w:hAnsiTheme="majorBidi" w:cstheme="majorBidi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E00098" w:rsidRPr="000A400A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A55" w:rsidRPr="00A57B0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A55" w:rsidRPr="00A57B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  <w:cs/>
        </w:rPr>
        <w:t>และจะต้อง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โอนกรรมสิทธิ์ในสินทรัพย์</w:t>
      </w:r>
      <w:r w:rsidRPr="00A57B00">
        <w:rPr>
          <w:rFonts w:asciiTheme="majorBidi" w:hAnsiTheme="majorBidi" w:cstheme="majorBidi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A57B00">
        <w:rPr>
          <w:rFonts w:asciiTheme="majorBidi" w:hAnsiTheme="majorBidi" w:cstheme="majorBidi"/>
          <w:sz w:val="30"/>
          <w:szCs w:val="30"/>
          <w:cs/>
        </w:rPr>
        <w:t>ของ</w:t>
      </w:r>
      <w:r w:rsidRPr="00A57B00">
        <w:rPr>
          <w:rFonts w:asciiTheme="majorBidi" w:hAnsiTheme="majorBidi" w:cstheme="majorBidi"/>
          <w:sz w:val="30"/>
          <w:szCs w:val="30"/>
          <w:cs/>
        </w:rPr>
        <w:t>สัญญาสิ้นสุดลง ทั้งนี้ราคาตามบัญชีของ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สินทรัพย</w:t>
      </w:r>
      <w:r w:rsidR="008F3E98" w:rsidRPr="00A57B00">
        <w:rPr>
          <w:rFonts w:asciiTheme="majorBidi" w:hAnsiTheme="majorBidi" w:cstheme="majorBidi"/>
          <w:spacing w:val="-2"/>
          <w:sz w:val="30"/>
          <w:szCs w:val="30"/>
          <w:cs/>
        </w:rPr>
        <w:t>์ของบริษัทภายใต้สัญญา</w:t>
      </w:r>
      <w:r w:rsidR="004C24C1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 ณ วันที่ </w:t>
      </w:r>
      <w:r w:rsidR="006671B2">
        <w:rPr>
          <w:rFonts w:asciiTheme="majorBidi" w:hAnsiTheme="majorBidi" w:cstheme="majorBidi"/>
          <w:sz w:val="30"/>
          <w:szCs w:val="30"/>
        </w:rPr>
        <w:t>30</w:t>
      </w:r>
      <w:r w:rsidR="004912F3">
        <w:rPr>
          <w:rFonts w:asciiTheme="majorBidi" w:hAnsiTheme="majorBidi" w:cstheme="majorBidi"/>
          <w:sz w:val="30"/>
          <w:szCs w:val="30"/>
        </w:rPr>
        <w:t xml:space="preserve"> </w:t>
      </w:r>
      <w:r w:rsidR="00A83DA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067D9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sz w:val="30"/>
          <w:szCs w:val="30"/>
        </w:rPr>
        <w:t>2</w:t>
      </w:r>
      <w:r w:rsidR="0089568A" w:rsidRPr="000A400A">
        <w:rPr>
          <w:rFonts w:asciiTheme="majorBidi" w:hAnsiTheme="majorBidi" w:cstheme="majorBidi"/>
          <w:sz w:val="30"/>
          <w:szCs w:val="30"/>
        </w:rPr>
        <w:t>5</w:t>
      </w:r>
      <w:r w:rsidR="00862588" w:rsidRPr="000A400A">
        <w:rPr>
          <w:rFonts w:asciiTheme="majorBidi" w:hAnsiTheme="majorBidi" w:cstheme="majorBidi"/>
          <w:sz w:val="30"/>
          <w:szCs w:val="30"/>
        </w:rPr>
        <w:t>6</w:t>
      </w:r>
      <w:r w:rsidR="00397044" w:rsidRPr="000A400A">
        <w:rPr>
          <w:rFonts w:asciiTheme="majorBidi" w:hAnsiTheme="majorBidi" w:cstheme="majorBidi"/>
          <w:sz w:val="30"/>
          <w:szCs w:val="30"/>
        </w:rPr>
        <w:t>4</w:t>
      </w:r>
      <w:r w:rsidR="00786572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มีจำนวน</w:t>
      </w:r>
      <w:r w:rsidRPr="00293A9A">
        <w:rPr>
          <w:rFonts w:asciiTheme="majorBidi" w:hAnsiTheme="majorBidi" w:cstheme="majorBidi"/>
          <w:spacing w:val="-2"/>
          <w:sz w:val="30"/>
          <w:szCs w:val="30"/>
          <w:cs/>
        </w:rPr>
        <w:t>เงินรวม</w:t>
      </w:r>
      <w:r w:rsidR="00DA34B4" w:rsidRPr="00293A9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473DF">
        <w:rPr>
          <w:rFonts w:asciiTheme="majorBidi" w:hAnsiTheme="majorBidi" w:cstheme="majorBidi"/>
          <w:spacing w:val="-2"/>
          <w:sz w:val="30"/>
          <w:szCs w:val="30"/>
        </w:rPr>
        <w:t>15</w:t>
      </w:r>
      <w:r w:rsidR="00521698" w:rsidRPr="00293A9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93A9A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2588" w:rsidRPr="00A57B00">
        <w:rPr>
          <w:rFonts w:asciiTheme="majorBidi" w:hAnsiTheme="majorBidi" w:cstheme="majorBidi"/>
          <w:sz w:val="30"/>
          <w:szCs w:val="30"/>
        </w:rPr>
        <w:br/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3</w:t>
      </w:r>
      <w:r w:rsidR="00E00098" w:rsidRPr="000A400A">
        <w:rPr>
          <w:rFonts w:asciiTheme="majorBidi" w:eastAsia="CG Times (W1)" w:hAnsiTheme="majorBidi" w:cstheme="majorBidi"/>
          <w:i/>
          <w:iCs/>
          <w:sz w:val="30"/>
          <w:szCs w:val="30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00098" w:rsidRPr="000A400A">
        <w:rPr>
          <w:rFonts w:asciiTheme="majorBidi" w:eastAsia="CG Times (W1)" w:hAnsiTheme="majorBidi" w:cstheme="majorBidi"/>
          <w:i/>
          <w:iCs/>
          <w:sz w:val="30"/>
          <w:szCs w:val="30"/>
        </w:rPr>
        <w:t>2</w:t>
      </w:r>
      <w:r w:rsidR="00A261D4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56</w:t>
      </w:r>
      <w:r w:rsidR="00397044">
        <w:rPr>
          <w:rFonts w:asciiTheme="majorBidi" w:eastAsia="CG Times (W1)" w:hAnsiTheme="majorBidi" w:cstheme="majorBidi"/>
          <w:i/>
          <w:iCs/>
          <w:sz w:val="30"/>
          <w:szCs w:val="30"/>
        </w:rPr>
        <w:t>3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:</w:t>
      </w:r>
      <w:r w:rsidR="00D65091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E00098" w:rsidRPr="000A400A">
        <w:rPr>
          <w:rFonts w:asciiTheme="majorBidi" w:eastAsia="CG Times (W1)" w:hAnsiTheme="majorBidi" w:cstheme="majorBidi"/>
          <w:i/>
          <w:iCs/>
          <w:sz w:val="30"/>
          <w:szCs w:val="30"/>
        </w:rPr>
        <w:t>1</w:t>
      </w:r>
      <w:r w:rsidR="00397044">
        <w:rPr>
          <w:rFonts w:asciiTheme="majorBidi" w:eastAsia="CG Times (W1)" w:hAnsiTheme="majorBidi" w:cstheme="majorBidi"/>
          <w:i/>
          <w:iCs/>
          <w:sz w:val="30"/>
          <w:szCs w:val="30"/>
        </w:rPr>
        <w:t>8</w:t>
      </w:r>
      <w:r w:rsidR="00786572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ล้านบาท)</w:t>
      </w:r>
    </w:p>
    <w:p w14:paraId="09A5B950" w14:textId="77777777" w:rsidR="00221B93" w:rsidRPr="00A57B00" w:rsidRDefault="00221B93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1908B131" w14:textId="5F5C0FF4" w:rsidR="00F1014A" w:rsidRPr="00A57B00" w:rsidRDefault="00E00098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62E23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D4873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A57B00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3E24E41C" w:rsidR="002C1FB9" w:rsidRPr="00A57B00" w:rsidRDefault="00F1014A" w:rsidP="004A63AD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A57B00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A57B00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</w:t>
      </w:r>
      <w:r w:rsidRPr="002C2C7F">
        <w:rPr>
          <w:rFonts w:asciiTheme="majorBidi" w:hAnsiTheme="majorBidi" w:cstheme="majorBidi"/>
          <w:sz w:val="30"/>
          <w:szCs w:val="30"/>
          <w:cs/>
        </w:rPr>
        <w:t>รวม</w:t>
      </w:r>
      <w:r w:rsidR="006C0FDD">
        <w:rPr>
          <w:rFonts w:asciiTheme="majorBidi" w:hAnsiTheme="majorBidi" w:cstheme="majorBidi"/>
          <w:sz w:val="30"/>
          <w:szCs w:val="30"/>
        </w:rPr>
        <w:t xml:space="preserve"> </w:t>
      </w:r>
      <w:r w:rsidR="000B4F38">
        <w:rPr>
          <w:rFonts w:asciiTheme="majorBidi" w:hAnsiTheme="majorBidi" w:cstheme="majorBidi"/>
          <w:sz w:val="30"/>
          <w:szCs w:val="30"/>
        </w:rPr>
        <w:t>1,274</w:t>
      </w:r>
      <w:r w:rsidR="00CE358D" w:rsidRPr="002C2C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32D2" w:rsidRPr="005832D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83DA9">
        <w:rPr>
          <w:rFonts w:asciiTheme="majorBidi" w:hAnsiTheme="majorBidi" w:cstheme="majorBidi"/>
          <w:sz w:val="30"/>
          <w:szCs w:val="30"/>
        </w:rPr>
        <w:t xml:space="preserve"> </w:t>
      </w:r>
      <w:r w:rsidR="004A63AD">
        <w:rPr>
          <w:rFonts w:asciiTheme="majorBidi" w:hAnsiTheme="majorBidi" w:cstheme="majorBidi"/>
          <w:sz w:val="30"/>
          <w:szCs w:val="30"/>
        </w:rPr>
        <w:br/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0A3B6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31 </w:t>
      </w:r>
      <w:r w:rsidR="00DA236A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2563: 2,051</w:t>
      </w:r>
      <w:r w:rsidR="00DA236A" w:rsidRPr="00A57B00">
        <w:rPr>
          <w:rFonts w:asciiTheme="majorBidi" w:hAnsiTheme="majorBidi" w:cstheme="majorBidi"/>
          <w:i/>
          <w:iCs/>
          <w:cs/>
        </w:rPr>
        <w:t xml:space="preserve"> </w:t>
      </w:r>
      <w:r w:rsidR="0088679E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4EC0FE3D" w14:textId="5CE63B15" w:rsidR="00B25DD5" w:rsidRDefault="00B25DD5" w:rsidP="00B2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9D3EE9" w14:textId="77777777" w:rsidR="00E23A98" w:rsidRDefault="00E23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AU"/>
        </w:rPr>
        <w:br w:type="page"/>
      </w:r>
    </w:p>
    <w:p w14:paraId="330133CF" w14:textId="5B5FCFE0" w:rsidR="003645D7" w:rsidRPr="00A57B00" w:rsidRDefault="00E00098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62E23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D4873" w:rsidRPr="00A57B0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0ACD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</w:t>
      </w:r>
    </w:p>
    <w:p w14:paraId="502D588D" w14:textId="77777777" w:rsidR="00EC4737" w:rsidRPr="00A57B00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AAF695" w14:textId="1BF85D43" w:rsidR="004C45A6" w:rsidRPr="00A57B00" w:rsidRDefault="007B6948" w:rsidP="004A63AD">
      <w:pPr>
        <w:pStyle w:val="a"/>
        <w:tabs>
          <w:tab w:val="clear" w:pos="1080"/>
        </w:tabs>
        <w:ind w:left="1440" w:right="-27" w:hanging="360"/>
        <w:jc w:val="thaiDistribute"/>
        <w:rPr>
          <w:rFonts w:asciiTheme="majorBidi" w:eastAsia="CG Times (W1)" w:hAnsiTheme="majorBidi" w:cstheme="majorBidi"/>
          <w:spacing w:val="-4"/>
          <w:lang w:val="en-US"/>
        </w:rPr>
      </w:pPr>
      <w:r w:rsidRPr="00A57B00">
        <w:rPr>
          <w:rFonts w:asciiTheme="majorBidi" w:eastAsia="CG Times (W1)" w:hAnsiTheme="majorBidi" w:cstheme="majorBidi"/>
          <w:spacing w:val="-4"/>
          <w:lang w:val="en-US"/>
        </w:rPr>
        <w:t>(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ก)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ab/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</w:t>
      </w:r>
      <w:r w:rsidR="00521698"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กล่าวต่อหน่วยงานราชการและอื่นๆ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เป็นจำนวนเงินรวม</w:t>
      </w:r>
      <w:r w:rsidR="00786572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141368">
        <w:rPr>
          <w:rFonts w:asciiTheme="majorBidi" w:eastAsia="CG Times (W1)" w:hAnsiTheme="majorBidi" w:cstheme="majorBidi"/>
          <w:spacing w:val="-4"/>
          <w:lang w:val="en-US"/>
        </w:rPr>
        <w:t>11</w:t>
      </w:r>
      <w:r w:rsidR="00AA10B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ล้านบาท และ</w:t>
      </w:r>
      <w:r w:rsidR="002B2807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632579">
        <w:rPr>
          <w:rFonts w:asciiTheme="majorBidi" w:eastAsia="CG Times (W1)" w:hAnsiTheme="majorBidi" w:cstheme="majorBidi"/>
          <w:spacing w:val="-4"/>
          <w:cs/>
          <w:lang w:val="en-US"/>
        </w:rPr>
        <w:br/>
      </w:r>
      <w:r w:rsidR="0073084E">
        <w:rPr>
          <w:rFonts w:asciiTheme="majorBidi" w:eastAsia="CG Times (W1)" w:hAnsiTheme="majorBidi" w:cstheme="majorBidi"/>
          <w:spacing w:val="-4"/>
          <w:lang w:val="en-US"/>
        </w:rPr>
        <w:t>953</w:t>
      </w:r>
      <w:r w:rsidR="00AA10B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ล้านบาท</w:t>
      </w:r>
      <w:r w:rsidR="002B2807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6"/>
          <w:cs/>
          <w:lang w:val="en-US"/>
        </w:rPr>
        <w:t xml:space="preserve">ตามลำดับ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3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 xml:space="preserve"> ธันวาคม 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2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5</w:t>
      </w:r>
      <w:r w:rsidR="00AE2C9A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6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>3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: 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1</w:t>
      </w:r>
      <w:r w:rsidR="00D64FC6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6 </w:t>
      </w:r>
      <w:r w:rsidR="00786572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 xml:space="preserve">ล้านบาท และ 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2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>,49</w:t>
      </w:r>
      <w:r w:rsidR="00E00098" w:rsidRPr="000A400A">
        <w:rPr>
          <w:rFonts w:asciiTheme="majorBidi" w:eastAsia="CG Times (W1)" w:hAnsiTheme="majorBidi" w:cstheme="majorBidi"/>
          <w:i/>
          <w:iCs/>
          <w:spacing w:val="-6"/>
          <w:lang w:val="en-US"/>
        </w:rPr>
        <w:t>0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ล้านบาท ตามลำดับ)</w:t>
      </w:r>
      <w:r w:rsidR="00F1014A" w:rsidRPr="00A57B00">
        <w:rPr>
          <w:rFonts w:asciiTheme="majorBidi" w:eastAsia="CG Times (W1)" w:hAnsiTheme="majorBidi" w:cstheme="majorBidi"/>
          <w:spacing w:val="-6"/>
          <w:cs/>
          <w:lang w:val="en-US"/>
        </w:rPr>
        <w:t xml:space="preserve"> หนังสือค้ำประกันเหล่านี้ส่วนใหญ่เป็น</w:t>
      </w:r>
      <w:r w:rsidR="002B2807" w:rsidRPr="00A57B00">
        <w:rPr>
          <w:rFonts w:asciiTheme="majorBidi" w:eastAsia="CG Times (W1)" w:hAnsiTheme="majorBidi" w:cstheme="majorBidi"/>
          <w:spacing w:val="-4"/>
          <w:cs/>
          <w:lang w:val="en-US"/>
        </w:rPr>
        <w:t>การ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ค้ำประกันค่าภาษี ค่าอากรต่างๆ และการขายสินค้า</w:t>
      </w:r>
    </w:p>
    <w:p w14:paraId="17C29869" w14:textId="77777777" w:rsidR="007B6948" w:rsidRPr="00A57B00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CG Times (W1)" w:hAnsiTheme="majorBidi" w:cstheme="majorBidi"/>
          <w:spacing w:val="-4"/>
          <w:cs/>
          <w:lang w:val="en-US"/>
        </w:rPr>
      </w:pPr>
    </w:p>
    <w:p w14:paraId="5B13652C" w14:textId="0C821F6C" w:rsidR="00670E3E" w:rsidRDefault="007B6948" w:rsidP="004A63AD">
      <w:pPr>
        <w:pStyle w:val="a"/>
        <w:tabs>
          <w:tab w:val="clear" w:pos="1080"/>
        </w:tabs>
        <w:ind w:left="1440" w:right="-27" w:hanging="360"/>
        <w:jc w:val="thaiDistribute"/>
        <w:rPr>
          <w:rFonts w:asciiTheme="majorBidi" w:eastAsia="CG Times (W1)" w:hAnsiTheme="majorBidi" w:cstheme="majorBidi"/>
          <w:i/>
          <w:iCs/>
          <w:spacing w:val="-4"/>
          <w:lang w:val="en-US"/>
        </w:rPr>
      </w:pP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(ข)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ab/>
        <w:t>บริษัทย่อยในต่างประเทศบางแห่งมีภาระผูกพันจากการออกหนังสือค้ำประกันให้กับสถาบันการเงิน</w:t>
      </w:r>
      <w:r w:rsidR="0008250C"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                 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A03361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A9297F">
        <w:rPr>
          <w:rFonts w:asciiTheme="majorBidi" w:eastAsia="CG Times (W1)" w:hAnsiTheme="majorBidi" w:cstheme="majorBidi"/>
          <w:spacing w:val="-4"/>
          <w:lang w:val="en-US"/>
        </w:rPr>
        <w:t>331</w:t>
      </w:r>
      <w:r w:rsidR="007F0B09" w:rsidRPr="00A57B00">
        <w:rPr>
          <w:rFonts w:asciiTheme="majorBidi" w:eastAsia="CG Times (W1)" w:hAnsiTheme="majorBidi" w:cstheme="majorBidi"/>
          <w:spacing w:val="-4"/>
          <w:lang w:val="en-US"/>
        </w:rPr>
        <w:br/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ล้านบาท 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="00E00098" w:rsidRPr="000A400A">
        <w:rPr>
          <w:rFonts w:asciiTheme="majorBidi" w:eastAsia="CG Times (W1)" w:hAnsiTheme="majorBidi" w:cstheme="majorBidi"/>
          <w:i/>
          <w:iCs/>
          <w:spacing w:val="-4"/>
          <w:lang w:val="en-US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ธันวาคม </w:t>
      </w:r>
      <w:r w:rsidR="00E00098" w:rsidRPr="000A400A">
        <w:rPr>
          <w:rFonts w:asciiTheme="majorBidi" w:eastAsia="CG Times (W1)" w:hAnsiTheme="majorBidi" w:cstheme="majorBidi"/>
          <w:i/>
          <w:iCs/>
          <w:spacing w:val="-4"/>
          <w:lang w:val="en-US"/>
        </w:rPr>
        <w:t>2</w:t>
      </w:r>
      <w:r w:rsidR="00A261D4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56</w:t>
      </w:r>
      <w:r w:rsidR="00AA10B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: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 </w:t>
      </w:r>
      <w:r w:rsidR="00D64FC6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="00E00098" w:rsidRPr="000A400A">
        <w:rPr>
          <w:rFonts w:asciiTheme="majorBidi" w:eastAsia="CG Times (W1)" w:hAnsiTheme="majorBidi" w:cstheme="majorBidi"/>
          <w:i/>
          <w:iCs/>
          <w:spacing w:val="-4"/>
          <w:lang w:val="en-US"/>
        </w:rPr>
        <w:t>0</w:t>
      </w:r>
      <w:r w:rsidR="00AA10B0">
        <w:rPr>
          <w:rFonts w:asciiTheme="majorBidi" w:eastAsia="CG Times (W1)" w:hAnsiTheme="majorBidi" w:cstheme="majorBidi"/>
          <w:i/>
          <w:iCs/>
          <w:spacing w:val="-4"/>
          <w:lang w:val="en-US"/>
        </w:rPr>
        <w:t>5</w:t>
      </w:r>
      <w:r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ล้านบาท)</w:t>
      </w:r>
    </w:p>
    <w:p w14:paraId="3097463D" w14:textId="77777777" w:rsidR="005D2CF6" w:rsidRPr="00A57B00" w:rsidRDefault="005D2CF6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hAnsiTheme="majorBidi" w:cstheme="majorBidi"/>
          <w:b/>
          <w:bCs/>
        </w:rPr>
      </w:pPr>
    </w:p>
    <w:p w14:paraId="64DFBA8B" w14:textId="4EA05EF2" w:rsidR="005D2CF6" w:rsidRPr="00A57B00" w:rsidRDefault="005D2CF6" w:rsidP="005D2CF6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62E23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ผู้ให้การสนับสนุน</w:t>
      </w:r>
    </w:p>
    <w:p w14:paraId="7604614D" w14:textId="77777777" w:rsidR="005D2CF6" w:rsidRPr="00A57B00" w:rsidRDefault="005D2CF6" w:rsidP="005D2CF6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5BC03" w14:textId="0C287077" w:rsidR="005D2CF6" w:rsidRDefault="005D2CF6" w:rsidP="004A63AD">
      <w:pPr>
        <w:pStyle w:val="BodyText2"/>
        <w:ind w:left="1080" w:right="-36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C6BB6">
        <w:rPr>
          <w:rFonts w:asciiTheme="majorBidi" w:hAnsiTheme="majorBidi" w:cstheme="majorBidi" w:hint="cs"/>
          <w:sz w:val="30"/>
          <w:szCs w:val="30"/>
          <w:cs/>
        </w:rPr>
        <w:t>เป็นผู้ให้การสนับสนุน</w:t>
      </w:r>
      <w:r w:rsidR="004B0B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0BC2">
        <w:rPr>
          <w:rFonts w:asciiTheme="majorBidi" w:hAnsiTheme="majorBidi" w:cstheme="majorBidi"/>
          <w:sz w:val="30"/>
          <w:szCs w:val="30"/>
        </w:rPr>
        <w:t xml:space="preserve">(Sponsor </w:t>
      </w:r>
      <w:r w:rsidR="009775CA">
        <w:rPr>
          <w:rFonts w:asciiTheme="majorBidi" w:hAnsiTheme="majorBidi" w:cstheme="majorBidi"/>
          <w:sz w:val="30"/>
          <w:szCs w:val="30"/>
        </w:rPr>
        <w:t>Undertaking)</w:t>
      </w:r>
      <w:r w:rsidR="005219AC">
        <w:rPr>
          <w:rFonts w:asciiTheme="majorBidi" w:hAnsiTheme="majorBidi" w:cstheme="majorBidi"/>
          <w:sz w:val="30"/>
          <w:szCs w:val="30"/>
        </w:rPr>
        <w:t xml:space="preserve"> </w:t>
      </w:r>
      <w:r w:rsidR="00B8296C">
        <w:rPr>
          <w:rFonts w:asciiTheme="majorBidi" w:hAnsiTheme="majorBidi" w:cstheme="majorBidi" w:hint="cs"/>
          <w:sz w:val="30"/>
          <w:szCs w:val="30"/>
          <w:cs/>
        </w:rPr>
        <w:t>หุ้นกู้อนุพันธ์ที่ออกโดยบร</w:t>
      </w:r>
      <w:r w:rsidR="00344D63">
        <w:rPr>
          <w:rFonts w:asciiTheme="majorBidi" w:hAnsiTheme="majorBidi" w:cstheme="majorBidi" w:hint="cs"/>
          <w:sz w:val="30"/>
          <w:szCs w:val="30"/>
          <w:cs/>
        </w:rPr>
        <w:t>ิ</w:t>
      </w:r>
      <w:r w:rsidR="00B8296C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="000B2A7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296CBF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="00FB5FB3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912F3">
        <w:rPr>
          <w:rFonts w:asciiTheme="majorBidi" w:hAnsiTheme="majorBidi" w:cstheme="majorBidi"/>
          <w:sz w:val="30"/>
          <w:szCs w:val="30"/>
        </w:rPr>
        <w:br/>
      </w:r>
      <w:r w:rsidR="00FB5FB3">
        <w:rPr>
          <w:rFonts w:asciiTheme="majorBidi" w:hAnsiTheme="majorBidi" w:cstheme="majorBidi" w:hint="cs"/>
          <w:sz w:val="30"/>
          <w:szCs w:val="30"/>
          <w:cs/>
        </w:rPr>
        <w:t>งบการเงินประจำปี</w:t>
      </w:r>
    </w:p>
    <w:p w14:paraId="70EFE456" w14:textId="77777777" w:rsidR="001B597C" w:rsidRPr="00A57B00" w:rsidRDefault="001B597C" w:rsidP="00C83979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  <w:cs/>
        </w:rPr>
      </w:pPr>
    </w:p>
    <w:p w14:paraId="062DF5DC" w14:textId="0CC6D073" w:rsidR="001B597C" w:rsidRPr="00D17C60" w:rsidRDefault="001B597C" w:rsidP="001B597C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762E23">
        <w:rPr>
          <w:rFonts w:asciiTheme="majorBidi" w:hAnsiTheme="majorBidi" w:cstheme="majorBidi"/>
          <w:sz w:val="30"/>
          <w:szCs w:val="30"/>
        </w:rPr>
        <w:t>5</w:t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D17C60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2C3DB05F" w14:textId="77777777" w:rsidR="001B597C" w:rsidRPr="00221F44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4405B45B" w:rsidR="001B597C" w:rsidRPr="00C15ECC" w:rsidRDefault="001B597C" w:rsidP="001B597C">
      <w:pPr>
        <w:ind w:left="540" w:right="-2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912F3" w:rsidRPr="00CD24D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A83DA9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ไปใช้เป็นหลักประกันการกู้ยืมเงินจากสถาบันการเงิ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ซึ่งประกอบด้วย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ที่ดิน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อาคาร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และอุปกรณ์ซึ่งมีมูลค่าสุทธิทางบัญชีเป็นจำนวน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 </w:t>
      </w:r>
      <w:r w:rsidR="0056670D">
        <w:rPr>
          <w:rFonts w:asciiTheme="majorBidi" w:hAnsiTheme="majorBidi" w:cstheme="majorBidi"/>
          <w:spacing w:val="-4"/>
          <w:sz w:val="30"/>
          <w:szCs w:val="30"/>
        </w:rPr>
        <w:t>11,296</w:t>
      </w:r>
      <w:r w:rsidRPr="00CD24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2563: 11,156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สินทรัพย์หมุนเวียนและไม่หมุนเวียนซึ่งส่วนใหญ่ประกอบด้วย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สินทรัพย์สิทธิการเช่า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สินค้าคงเหลือ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และลูกหนี้สุทธิเจ้าหนี้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ซึ่งมีมูลค่าตามบัญชีจำนวน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E7BC1">
        <w:rPr>
          <w:rFonts w:asciiTheme="majorBidi" w:hAnsiTheme="majorBidi" w:cstheme="majorBidi"/>
          <w:spacing w:val="-2"/>
          <w:sz w:val="30"/>
          <w:szCs w:val="30"/>
        </w:rPr>
        <w:t>4,813</w:t>
      </w:r>
      <w:r w:rsidR="00A83D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2563: 6,339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E7BC1">
        <w:rPr>
          <w:rFonts w:asciiTheme="majorBidi" w:hAnsiTheme="majorBidi" w:cstheme="majorBidi"/>
          <w:spacing w:val="-2"/>
          <w:sz w:val="30"/>
          <w:szCs w:val="30"/>
        </w:rPr>
        <w:t>6,274</w:t>
      </w:r>
      <w:r w:rsidRPr="00C15E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2563: 4,548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2E20EF3F" w14:textId="77777777" w:rsidR="00B25DD5" w:rsidRPr="00F66E7A" w:rsidRDefault="00B25DD5" w:rsidP="00B2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 w:bidi="ar-SA"/>
        </w:rPr>
      </w:pPr>
    </w:p>
    <w:p w14:paraId="47D5FAC2" w14:textId="77777777" w:rsidR="004A04A2" w:rsidRDefault="004A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5BF1ACC6" w14:textId="64FA3F37" w:rsidR="00511831" w:rsidRPr="00D35BDE" w:rsidRDefault="00511831" w:rsidP="00511831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eastAsia="Tahoma" w:hAnsiTheme="majorBidi" w:cs="Angsana New"/>
          <w:sz w:val="30"/>
          <w:szCs w:val="30"/>
          <w:cs/>
        </w:rPr>
      </w:pPr>
      <w:r w:rsidRPr="00932B66">
        <w:rPr>
          <w:rFonts w:asciiTheme="majorBidi" w:hAnsiTheme="majorBidi" w:cstheme="majorBidi"/>
          <w:sz w:val="30"/>
          <w:szCs w:val="30"/>
        </w:rPr>
        <w:t>1</w:t>
      </w:r>
      <w:r w:rsidR="00762E23">
        <w:rPr>
          <w:rFonts w:asciiTheme="majorBidi" w:hAnsiTheme="majorBidi" w:cstheme="majorBidi"/>
          <w:sz w:val="30"/>
          <w:szCs w:val="30"/>
        </w:rPr>
        <w:t>6</w:t>
      </w:r>
      <w:r w:rsidRPr="00932B66">
        <w:rPr>
          <w:rFonts w:asciiTheme="majorBidi" w:hAnsiTheme="majorBidi" w:cstheme="majorBidi"/>
          <w:sz w:val="30"/>
          <w:szCs w:val="30"/>
        </w:rPr>
        <w:tab/>
      </w:r>
      <w:r w:rsidRPr="00932B66">
        <w:rPr>
          <w:rFonts w:asciiTheme="majorBidi" w:eastAsia="Tahoma" w:hAnsiTheme="majorBidi" w:cs="Angsana New" w:hint="cs"/>
          <w:sz w:val="30"/>
          <w:szCs w:val="30"/>
          <w:cs/>
        </w:rPr>
        <w:t>เรื่องอื่น</w:t>
      </w:r>
    </w:p>
    <w:p w14:paraId="565E2944" w14:textId="25F5A618" w:rsidR="00895477" w:rsidRDefault="00895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lang w:val="en-AU"/>
        </w:rPr>
      </w:pPr>
    </w:p>
    <w:p w14:paraId="12657F27" w14:textId="6AB7A902" w:rsidR="00012834" w:rsidRDefault="00012834" w:rsidP="00987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F734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1F7347">
        <w:rPr>
          <w:rFonts w:ascii="Angsana New" w:hAnsi="Angsana New" w:cs="Angsana New"/>
          <w:sz w:val="30"/>
          <w:szCs w:val="30"/>
        </w:rPr>
        <w:t xml:space="preserve"> 26</w:t>
      </w:r>
      <w:r w:rsidRPr="001F734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F7347">
        <w:rPr>
          <w:rFonts w:ascii="Angsana New" w:hAnsi="Angsana New" w:cs="Angsana New"/>
          <w:sz w:val="30"/>
          <w:szCs w:val="30"/>
        </w:rPr>
        <w:t xml:space="preserve">2564 </w:t>
      </w:r>
      <w:r w:rsidRPr="00AE017E">
        <w:rPr>
          <w:rFonts w:ascii="Angsana New" w:hAnsi="Angsana New" w:cs="Angsana New"/>
          <w:sz w:val="30"/>
          <w:szCs w:val="30"/>
        </w:rPr>
        <w:t>RBPI Voronezh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E017E">
        <w:rPr>
          <w:rFonts w:ascii="Angsana New" w:hAnsi="Angsana New" w:cs="Angsana New"/>
          <w:sz w:val="30"/>
          <w:szCs w:val="30"/>
        </w:rPr>
        <w:t>LLC</w:t>
      </w:r>
      <w:r>
        <w:rPr>
          <w:rFonts w:ascii="Angsana New" w:hAnsi="Angsana New" w:cs="Angsana New" w:hint="cs"/>
          <w:sz w:val="30"/>
          <w:szCs w:val="30"/>
          <w:cs/>
        </w:rPr>
        <w:t xml:space="preserve"> (“ผู้ซื้อ”) ซึ่</w:t>
      </w:r>
      <w:r w:rsidRPr="00B44A7D">
        <w:rPr>
          <w:rFonts w:ascii="Angsana New" w:hAnsi="Angsana New" w:cs="Angsana New" w:hint="cs"/>
          <w:sz w:val="30"/>
          <w:szCs w:val="30"/>
          <w:cs/>
        </w:rPr>
        <w:t>งเป็นบร</w:t>
      </w:r>
      <w:r>
        <w:rPr>
          <w:rFonts w:ascii="Angsana New" w:hAnsi="Angsana New" w:cs="Angsana New" w:hint="cs"/>
          <w:sz w:val="30"/>
          <w:szCs w:val="30"/>
          <w:cs/>
        </w:rPr>
        <w:t>ิษั</w:t>
      </w:r>
      <w:r w:rsidRPr="00B44A7D">
        <w:rPr>
          <w:rFonts w:ascii="Angsana New" w:hAnsi="Angsana New" w:cs="Angsana New" w:hint="cs"/>
          <w:sz w:val="30"/>
          <w:szCs w:val="30"/>
          <w:cs/>
        </w:rPr>
        <w:t>ทย่อยทางอ้อม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B44A7D">
        <w:rPr>
          <w:rFonts w:ascii="Angsana New" w:hAnsi="Angsana New" w:cs="Angsana New" w:hint="cs"/>
          <w:sz w:val="30"/>
          <w:szCs w:val="30"/>
          <w:cs/>
        </w:rPr>
        <w:t>บ</w:t>
      </w:r>
      <w:r>
        <w:rPr>
          <w:rFonts w:ascii="Angsana New" w:hAnsi="Angsana New" w:cs="Angsana New" w:hint="cs"/>
          <w:sz w:val="30"/>
          <w:szCs w:val="30"/>
          <w:cs/>
        </w:rPr>
        <w:t>ริษัทถือหุ้นในสัดส่วน</w:t>
      </w:r>
      <w:r w:rsidR="000E35AA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75.82</w:t>
      </w:r>
      <w:r w:rsidRPr="00B44A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7347">
        <w:rPr>
          <w:rFonts w:ascii="Angsana New" w:hAnsi="Angsana New" w:cs="Angsana New"/>
          <w:sz w:val="30"/>
          <w:szCs w:val="30"/>
          <w:cs/>
        </w:rPr>
        <w:t xml:space="preserve">ได้เข้าทำสัญญาซื้อขายหุ้น </w:t>
      </w:r>
      <w:r w:rsidRPr="00687913">
        <w:rPr>
          <w:rFonts w:ascii="Angsana New" w:hAnsi="Angsana New" w:cs="Angsana New"/>
          <w:sz w:val="30"/>
          <w:szCs w:val="30"/>
          <w:cs/>
        </w:rPr>
        <w:t>(</w:t>
      </w:r>
      <w:r w:rsidRPr="00687913">
        <w:rPr>
          <w:rFonts w:ascii="Angsana New" w:hAnsi="Angsana New" w:cs="Angsana New"/>
          <w:sz w:val="30"/>
          <w:szCs w:val="30"/>
        </w:rPr>
        <w:t>Share</w:t>
      </w:r>
      <w:r w:rsidRPr="00942078">
        <w:rPr>
          <w:rFonts w:ascii="Angsana New" w:hAnsi="Angsana New" w:cs="Angsana New"/>
          <w:sz w:val="30"/>
          <w:szCs w:val="30"/>
        </w:rPr>
        <w:t xml:space="preserve"> Purchase Agreement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หรือ </w:t>
      </w:r>
      <w:r w:rsidRPr="00942078">
        <w:rPr>
          <w:rFonts w:ascii="Angsana New" w:hAnsi="Angsana New" w:cs="Angsana New" w:hint="eastAsia"/>
          <w:sz w:val="30"/>
          <w:szCs w:val="30"/>
          <w:cs/>
        </w:rPr>
        <w:t>“</w:t>
      </w:r>
      <w:r w:rsidRPr="00942078">
        <w:rPr>
          <w:rFonts w:ascii="Angsana New" w:hAnsi="Angsana New" w:cs="Angsana New"/>
          <w:sz w:val="30"/>
          <w:szCs w:val="30"/>
        </w:rPr>
        <w:t>Agreement”)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กับ </w:t>
      </w:r>
      <w:proofErr w:type="spellStart"/>
      <w:r w:rsidRPr="000C52D1">
        <w:rPr>
          <w:rFonts w:ascii="Angsana New" w:hAnsi="Angsana New" w:cs="Angsana New"/>
          <w:sz w:val="30"/>
          <w:szCs w:val="30"/>
        </w:rPr>
        <w:t>Tönnies</w:t>
      </w:r>
      <w:proofErr w:type="spellEnd"/>
      <w:r w:rsidRPr="000C52D1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0C52D1">
        <w:rPr>
          <w:rFonts w:ascii="Angsana New" w:hAnsi="Angsana New" w:cs="Angsana New"/>
          <w:sz w:val="30"/>
          <w:szCs w:val="30"/>
        </w:rPr>
        <w:t>Russland</w:t>
      </w:r>
      <w:proofErr w:type="spellEnd"/>
      <w:r w:rsidRPr="000C52D1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0C52D1">
        <w:rPr>
          <w:rFonts w:ascii="Angsana New" w:hAnsi="Angsana New" w:cs="Angsana New"/>
          <w:sz w:val="30"/>
          <w:szCs w:val="30"/>
        </w:rPr>
        <w:t>Agrar</w:t>
      </w:r>
      <w:proofErr w:type="spellEnd"/>
      <w:r w:rsidRPr="000C52D1">
        <w:rPr>
          <w:rFonts w:ascii="Angsana New" w:hAnsi="Angsana New" w:cs="Angsana New"/>
          <w:sz w:val="30"/>
          <w:szCs w:val="30"/>
        </w:rPr>
        <w:t xml:space="preserve"> GmbH</w:t>
      </w:r>
      <w:r w:rsidRPr="001F7347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E2D02">
        <w:rPr>
          <w:rFonts w:ascii="Angsana New" w:hAnsi="Angsana New" w:cs="Angsana New"/>
          <w:sz w:val="30"/>
          <w:szCs w:val="30"/>
        </w:rPr>
        <w:t xml:space="preserve">RKS </w:t>
      </w:r>
      <w:proofErr w:type="spellStart"/>
      <w:r w:rsidRPr="008E2D02">
        <w:rPr>
          <w:rFonts w:ascii="Angsana New" w:hAnsi="Angsana New" w:cs="Angsana New"/>
          <w:sz w:val="30"/>
          <w:szCs w:val="30"/>
        </w:rPr>
        <w:t>Agrarbeteiligungs</w:t>
      </w:r>
      <w:proofErr w:type="spellEnd"/>
      <w:r w:rsidRPr="008E2D02">
        <w:rPr>
          <w:rFonts w:ascii="Angsana New" w:hAnsi="Angsana New" w:cs="Angsana New"/>
          <w:sz w:val="30"/>
          <w:szCs w:val="30"/>
        </w:rPr>
        <w:t xml:space="preserve"> GmbH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proofErr w:type="spellStart"/>
      <w:r w:rsidRPr="008E2D02">
        <w:rPr>
          <w:rFonts w:ascii="Angsana New" w:hAnsi="Angsana New" w:cs="Angsana New"/>
          <w:sz w:val="30"/>
          <w:szCs w:val="30"/>
        </w:rPr>
        <w:t>Tönnies</w:t>
      </w:r>
      <w:proofErr w:type="spellEnd"/>
      <w:r w:rsidRPr="008E2D02">
        <w:rPr>
          <w:rFonts w:ascii="Angsana New" w:hAnsi="Angsana New" w:cs="Angsana New"/>
          <w:sz w:val="30"/>
          <w:szCs w:val="30"/>
        </w:rPr>
        <w:t xml:space="preserve"> Holding </w:t>
      </w:r>
      <w:proofErr w:type="spellStart"/>
      <w:r w:rsidRPr="008E2D02">
        <w:rPr>
          <w:rFonts w:ascii="Angsana New" w:hAnsi="Angsana New" w:cs="Angsana New"/>
          <w:sz w:val="30"/>
          <w:szCs w:val="30"/>
        </w:rPr>
        <w:t>ApS</w:t>
      </w:r>
      <w:proofErr w:type="spellEnd"/>
      <w:r w:rsidRPr="008E2D02">
        <w:rPr>
          <w:rFonts w:ascii="Angsana New" w:hAnsi="Angsana New" w:cs="Angsana New"/>
          <w:sz w:val="30"/>
          <w:szCs w:val="30"/>
        </w:rPr>
        <w:t xml:space="preserve"> </w:t>
      </w:r>
      <w:r w:rsidRPr="00687913">
        <w:rPr>
          <w:rFonts w:ascii="Angsana New" w:hAnsi="Angsana New" w:cs="Angsana New"/>
          <w:sz w:val="30"/>
          <w:szCs w:val="30"/>
        </w:rPr>
        <w:t>&amp; Co. KG</w:t>
      </w:r>
      <w:r>
        <w:rPr>
          <w:rFonts w:ascii="Angsana New" w:hAnsi="Angsana New" w:cs="Angsana New" w:hint="cs"/>
          <w:sz w:val="30"/>
          <w:szCs w:val="30"/>
          <w:cs/>
        </w:rPr>
        <w:t xml:space="preserve"> (รวมเรียกว่า</w:t>
      </w:r>
      <w:r w:rsidRPr="001F7347" w:rsidDel="00C60A2F">
        <w:rPr>
          <w:rFonts w:ascii="Angsana New" w:hAnsi="Angsana New" w:cs="Angsana New"/>
          <w:sz w:val="30"/>
          <w:szCs w:val="30"/>
        </w:rPr>
        <w:t xml:space="preserve"> </w:t>
      </w:r>
      <w:r w:rsidRPr="001F7347">
        <w:rPr>
          <w:rFonts w:ascii="Angsana New" w:hAnsi="Angsana New" w:cs="Angsana New"/>
          <w:sz w:val="30"/>
          <w:szCs w:val="30"/>
          <w:cs/>
        </w:rPr>
        <w:t>“ผู้ขาย”)</w:t>
      </w:r>
      <w:r>
        <w:rPr>
          <w:rFonts w:ascii="Angsana New" w:hAnsi="Angsana New" w:cs="Angsana New" w:hint="cs"/>
          <w:sz w:val="30"/>
          <w:szCs w:val="30"/>
          <w:cs/>
        </w:rPr>
        <w:t xml:space="preserve"> โ</w:t>
      </w:r>
      <w:r w:rsidRPr="0015520E">
        <w:rPr>
          <w:rFonts w:ascii="Angsana New" w:hAnsi="Angsana New" w:cs="Angsana New" w:hint="cs"/>
          <w:sz w:val="30"/>
          <w:szCs w:val="30"/>
          <w:cs/>
        </w:rPr>
        <w:t>ดยภายใต้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/>
          <w:sz w:val="30"/>
          <w:szCs w:val="30"/>
        </w:rPr>
        <w:t xml:space="preserve">Agreement </w:t>
      </w:r>
      <w:r w:rsidRPr="0015520E">
        <w:rPr>
          <w:rFonts w:ascii="Angsana New" w:hAnsi="Angsana New" w:cs="Angsana New" w:hint="cs"/>
          <w:sz w:val="30"/>
          <w:szCs w:val="30"/>
          <w:cs/>
        </w:rPr>
        <w:t>ด</w:t>
      </w:r>
      <w:r>
        <w:rPr>
          <w:rFonts w:ascii="Angsana New" w:hAnsi="Angsana New" w:cs="Angsana New" w:hint="cs"/>
          <w:sz w:val="30"/>
          <w:szCs w:val="30"/>
          <w:cs/>
        </w:rPr>
        <w:t>ัง</w:t>
      </w:r>
      <w:r w:rsidRPr="0015520E">
        <w:rPr>
          <w:rFonts w:ascii="Angsana New" w:hAnsi="Angsana New" w:cs="Angsana New" w:hint="cs"/>
          <w:sz w:val="30"/>
          <w:szCs w:val="30"/>
          <w:cs/>
        </w:rPr>
        <w:t>กล่าว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ผ</w:t>
      </w:r>
      <w:r>
        <w:rPr>
          <w:rFonts w:ascii="Angsana New" w:hAnsi="Angsana New" w:cs="Angsana New" w:hint="cs"/>
          <w:sz w:val="30"/>
          <w:szCs w:val="30"/>
          <w:cs/>
        </w:rPr>
        <w:t>ู้ซื้อจ</w:t>
      </w:r>
      <w:r w:rsidRPr="0015520E">
        <w:rPr>
          <w:rFonts w:ascii="Angsana New" w:hAnsi="Angsana New" w:cs="Angsana New" w:hint="cs"/>
          <w:sz w:val="30"/>
          <w:szCs w:val="30"/>
          <w:cs/>
        </w:rPr>
        <w:t>ะเข</w:t>
      </w:r>
      <w:r>
        <w:rPr>
          <w:rFonts w:ascii="Angsana New" w:hAnsi="Angsana New" w:cs="Angsana New" w:hint="cs"/>
          <w:sz w:val="30"/>
          <w:szCs w:val="30"/>
          <w:cs/>
        </w:rPr>
        <w:t>้าซื้อ</w:t>
      </w:r>
      <w:r w:rsidRPr="0015520E">
        <w:rPr>
          <w:rFonts w:ascii="Angsana New" w:hAnsi="Angsana New" w:cs="Angsana New" w:hint="cs"/>
          <w:sz w:val="30"/>
          <w:szCs w:val="30"/>
          <w:cs/>
        </w:rPr>
        <w:t>ธุรก</w:t>
      </w:r>
      <w:r>
        <w:rPr>
          <w:rFonts w:ascii="Angsana New" w:hAnsi="Angsana New" w:cs="Angsana New" w:hint="cs"/>
          <w:sz w:val="30"/>
          <w:szCs w:val="30"/>
          <w:cs/>
        </w:rPr>
        <w:t>ิ</w:t>
      </w:r>
      <w:r w:rsidRPr="0015520E">
        <w:rPr>
          <w:rFonts w:ascii="Angsana New" w:hAnsi="Angsana New" w:cs="Angsana New" w:hint="cs"/>
          <w:sz w:val="30"/>
          <w:szCs w:val="30"/>
          <w:cs/>
        </w:rPr>
        <w:t>จสุกรในประเทศร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5520E">
        <w:rPr>
          <w:rFonts w:ascii="Angsana New" w:hAnsi="Angsana New" w:cs="Angsana New" w:hint="cs"/>
          <w:sz w:val="30"/>
          <w:szCs w:val="30"/>
          <w:cs/>
        </w:rPr>
        <w:t>สเซ</w:t>
      </w:r>
      <w:r>
        <w:rPr>
          <w:rFonts w:ascii="Angsana New" w:hAnsi="Angsana New" w:cs="Angsana New" w:hint="cs"/>
          <w:sz w:val="30"/>
          <w:szCs w:val="30"/>
          <w:cs/>
        </w:rPr>
        <w:t>ี</w:t>
      </w:r>
      <w:r w:rsidRPr="0015520E">
        <w:rPr>
          <w:rFonts w:ascii="Angsana New" w:hAnsi="Angsana New" w:cs="Angsana New" w:hint="cs"/>
          <w:sz w:val="30"/>
          <w:szCs w:val="30"/>
          <w:cs/>
        </w:rPr>
        <w:t>ย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และชําระค่าตอบแทน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ราคารวมทั้ง</w:t>
      </w:r>
      <w:r w:rsidRPr="0015520E">
        <w:rPr>
          <w:rFonts w:ascii="Angsana New" w:hAnsi="Angsana New" w:cs="Angsana New" w:hint="cs"/>
          <w:sz w:val="30"/>
          <w:szCs w:val="30"/>
          <w:cs/>
        </w:rPr>
        <w:t>สิ</w:t>
      </w:r>
      <w:r>
        <w:rPr>
          <w:rFonts w:ascii="Angsana New" w:hAnsi="Angsana New" w:cs="Angsana New" w:hint="cs"/>
          <w:sz w:val="30"/>
          <w:szCs w:val="30"/>
          <w:cs/>
        </w:rPr>
        <w:t>้</w:t>
      </w:r>
      <w:r w:rsidRPr="0015520E">
        <w:rPr>
          <w:rFonts w:ascii="Angsana New" w:hAnsi="Angsana New" w:cs="Angsana New" w:hint="cs"/>
          <w:sz w:val="30"/>
          <w:szCs w:val="30"/>
          <w:cs/>
        </w:rPr>
        <w:t>นประมาณ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22</w:t>
      </w:r>
      <w:r w:rsidRPr="0015520E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000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ล้านร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5520E">
        <w:rPr>
          <w:rFonts w:ascii="Angsana New" w:hAnsi="Angsana New" w:cs="Angsana New" w:hint="cs"/>
          <w:sz w:val="30"/>
          <w:szCs w:val="30"/>
          <w:cs/>
        </w:rPr>
        <w:t>สเซียรูเบิล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หร</w:t>
      </w:r>
      <w:r>
        <w:rPr>
          <w:rFonts w:ascii="Angsana New" w:hAnsi="Angsana New" w:cs="Angsana New" w:hint="cs"/>
          <w:sz w:val="30"/>
          <w:szCs w:val="30"/>
          <w:cs/>
        </w:rPr>
        <w:t>ื</w:t>
      </w:r>
      <w:r w:rsidRPr="0015520E">
        <w:rPr>
          <w:rFonts w:ascii="Angsana New" w:hAnsi="Angsana New" w:cs="Angsana New" w:hint="cs"/>
          <w:sz w:val="30"/>
          <w:szCs w:val="30"/>
          <w:cs/>
        </w:rPr>
        <w:t>อประมาณ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</w:t>
      </w:r>
      <w:r w:rsidRPr="0015520E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900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เพ</w:t>
      </w:r>
      <w:r>
        <w:rPr>
          <w:rFonts w:ascii="Angsana New" w:hAnsi="Angsana New" w:cs="Angsana New" w:hint="cs"/>
          <w:sz w:val="30"/>
          <w:szCs w:val="30"/>
          <w:cs/>
        </w:rPr>
        <w:t>ื่</w:t>
      </w:r>
      <w:r w:rsidRPr="0015520E">
        <w:rPr>
          <w:rFonts w:ascii="Angsana New" w:hAnsi="Angsana New" w:cs="Angsana New" w:hint="cs"/>
          <w:sz w:val="30"/>
          <w:szCs w:val="30"/>
          <w:cs/>
        </w:rPr>
        <w:t>อตอบแทนในการได</w:t>
      </w:r>
      <w:r>
        <w:rPr>
          <w:rFonts w:ascii="Angsana New" w:hAnsi="Angsana New" w:cs="Angsana New" w:hint="cs"/>
          <w:sz w:val="30"/>
          <w:szCs w:val="30"/>
          <w:cs/>
        </w:rPr>
        <w:t>้</w:t>
      </w:r>
      <w:r w:rsidRPr="0015520E">
        <w:rPr>
          <w:rFonts w:ascii="Angsana New" w:hAnsi="Angsana New" w:cs="Angsana New" w:hint="cs"/>
          <w:sz w:val="30"/>
          <w:szCs w:val="30"/>
          <w:cs/>
        </w:rPr>
        <w:t>มาซ</w:t>
      </w:r>
      <w:r>
        <w:rPr>
          <w:rFonts w:ascii="Angsana New" w:hAnsi="Angsana New" w:cs="Angsana New" w:hint="cs"/>
          <w:sz w:val="30"/>
          <w:szCs w:val="30"/>
          <w:cs/>
        </w:rPr>
        <w:t>ึ่ง</w:t>
      </w:r>
      <w:r w:rsidRPr="0015520E">
        <w:rPr>
          <w:rFonts w:ascii="Angsana New" w:hAnsi="Angsana New" w:cs="Angsana New" w:hint="cs"/>
          <w:sz w:val="30"/>
          <w:szCs w:val="30"/>
          <w:cs/>
        </w:rPr>
        <w:t>รายการด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5520E">
        <w:rPr>
          <w:rFonts w:ascii="Angsana New" w:hAnsi="Angsana New" w:cs="Angsana New" w:hint="cs"/>
          <w:sz w:val="30"/>
          <w:szCs w:val="30"/>
          <w:cs/>
        </w:rPr>
        <w:t>งต่อไปน</w:t>
      </w:r>
      <w:r>
        <w:rPr>
          <w:rFonts w:ascii="Angsana New" w:hAnsi="Angsana New" w:cs="Angsana New" w:hint="cs"/>
          <w:sz w:val="30"/>
          <w:szCs w:val="30"/>
          <w:cs/>
        </w:rPr>
        <w:t>ี้</w:t>
      </w:r>
    </w:p>
    <w:p w14:paraId="5ACBA607" w14:textId="77777777" w:rsidR="00012834" w:rsidRDefault="00012834" w:rsidP="00012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09A226B" w14:textId="25272F2C" w:rsidR="009A6886" w:rsidRDefault="00012834" w:rsidP="00987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หุ้นทั</w:t>
      </w:r>
      <w:r>
        <w:rPr>
          <w:rFonts w:ascii="Angsana New" w:hAnsi="Angsana New" w:cs="Angsana New" w:hint="cs"/>
          <w:sz w:val="30"/>
          <w:szCs w:val="30"/>
          <w:cs/>
        </w:rPr>
        <w:t>้</w:t>
      </w:r>
      <w:r w:rsidRPr="0015520E">
        <w:rPr>
          <w:rFonts w:ascii="Angsana New" w:hAnsi="Angsana New" w:cs="Angsana New" w:hint="cs"/>
          <w:sz w:val="30"/>
          <w:szCs w:val="30"/>
          <w:cs/>
        </w:rPr>
        <w:t>งหมดใน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987984">
        <w:rPr>
          <w:rFonts w:ascii="Angsana New" w:hAnsi="Angsana New" w:cs="Angsana New"/>
          <w:sz w:val="30"/>
          <w:szCs w:val="30"/>
        </w:rPr>
        <w:t>Agro-Sojuz</w:t>
      </w:r>
      <w:proofErr w:type="spellEnd"/>
      <w:r w:rsidRPr="00987984">
        <w:rPr>
          <w:rFonts w:ascii="Angsana New" w:hAnsi="Angsana New" w:cs="Angsana New"/>
          <w:sz w:val="30"/>
          <w:szCs w:val="30"/>
        </w:rPr>
        <w:t xml:space="preserve"> TS LLC </w:t>
      </w:r>
      <w:r w:rsidRPr="0015520E">
        <w:rPr>
          <w:rFonts w:ascii="Angsana New" w:hAnsi="Angsana New" w:cs="Angsana New" w:hint="cs"/>
          <w:sz w:val="30"/>
          <w:szCs w:val="30"/>
          <w:cs/>
        </w:rPr>
        <w:t>และ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987984">
        <w:rPr>
          <w:rFonts w:ascii="Angsana New" w:hAnsi="Angsana New" w:cs="Angsana New"/>
          <w:sz w:val="30"/>
          <w:szCs w:val="30"/>
        </w:rPr>
        <w:t>Mjaso-Sojuz</w:t>
      </w:r>
      <w:proofErr w:type="spellEnd"/>
      <w:r w:rsidRPr="00987984">
        <w:rPr>
          <w:rFonts w:ascii="Angsana New" w:hAnsi="Angsana New" w:cs="Angsana New"/>
          <w:sz w:val="30"/>
          <w:szCs w:val="30"/>
        </w:rPr>
        <w:t xml:space="preserve"> T LLC (</w:t>
      </w:r>
      <w:r w:rsidRPr="0015520E">
        <w:rPr>
          <w:rFonts w:ascii="Angsana New" w:hAnsi="Angsana New" w:cs="Angsana New" w:hint="cs"/>
          <w:sz w:val="30"/>
          <w:szCs w:val="30"/>
          <w:cs/>
        </w:rPr>
        <w:t>รวมเร</w:t>
      </w:r>
      <w:r>
        <w:rPr>
          <w:rFonts w:ascii="Angsana New" w:hAnsi="Angsana New" w:cs="Angsana New" w:hint="cs"/>
          <w:sz w:val="30"/>
          <w:szCs w:val="30"/>
          <w:cs/>
        </w:rPr>
        <w:t>ี</w:t>
      </w:r>
      <w:r w:rsidRPr="0015520E">
        <w:rPr>
          <w:rFonts w:ascii="Angsana New" w:hAnsi="Angsana New" w:cs="Angsana New" w:hint="cs"/>
          <w:sz w:val="30"/>
          <w:szCs w:val="30"/>
          <w:cs/>
        </w:rPr>
        <w:t>ยกว่า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eastAsia"/>
          <w:sz w:val="30"/>
          <w:szCs w:val="30"/>
          <w:cs/>
        </w:rPr>
        <w:t>“</w:t>
      </w:r>
      <w:r w:rsidRPr="0015520E">
        <w:rPr>
          <w:rFonts w:ascii="Angsana New" w:hAnsi="Angsana New" w:cs="Angsana New" w:hint="cs"/>
          <w:sz w:val="30"/>
          <w:szCs w:val="30"/>
          <w:cs/>
        </w:rPr>
        <w:t>บร</w:t>
      </w:r>
      <w:r>
        <w:rPr>
          <w:rFonts w:ascii="Angsana New" w:hAnsi="Angsana New" w:cs="Angsana New" w:hint="cs"/>
          <w:sz w:val="30"/>
          <w:szCs w:val="30"/>
          <w:cs/>
        </w:rPr>
        <w:t>ิ</w:t>
      </w:r>
      <w:r w:rsidRPr="0015520E">
        <w:rPr>
          <w:rFonts w:ascii="Angsana New" w:hAnsi="Angsana New" w:cs="Angsana New" w:hint="cs"/>
          <w:sz w:val="30"/>
          <w:szCs w:val="30"/>
          <w:cs/>
        </w:rPr>
        <w:t>ษ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5520E">
        <w:rPr>
          <w:rFonts w:ascii="Angsana New" w:hAnsi="Angsana New" w:cs="Angsana New" w:hint="cs"/>
          <w:sz w:val="30"/>
          <w:szCs w:val="30"/>
          <w:cs/>
        </w:rPr>
        <w:t>ทเป้าหมาย</w:t>
      </w:r>
      <w:r w:rsidRPr="0015520E">
        <w:rPr>
          <w:rFonts w:ascii="Angsana New" w:hAnsi="Angsana New" w:cs="Angsana New" w:hint="eastAsia"/>
          <w:sz w:val="30"/>
          <w:szCs w:val="30"/>
          <w:cs/>
        </w:rPr>
        <w:t>”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5520E">
        <w:rPr>
          <w:rFonts w:ascii="Angsana New" w:hAnsi="Angsana New" w:cs="Angsana New" w:hint="cs"/>
          <w:sz w:val="30"/>
          <w:szCs w:val="30"/>
          <w:cs/>
        </w:rPr>
        <w:t>และ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1AD307C" w14:textId="586BF427" w:rsidR="00012834" w:rsidRDefault="00012834" w:rsidP="00987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5520E">
        <w:rPr>
          <w:rFonts w:ascii="Angsana New" w:hAnsi="Angsana New" w:cs="Angsana New"/>
          <w:sz w:val="30"/>
          <w:szCs w:val="30"/>
          <w:cs/>
        </w:rPr>
        <w:t>(</w:t>
      </w:r>
      <w:r w:rsidR="00FC145E">
        <w:rPr>
          <w:rFonts w:ascii="Angsana New" w:hAnsi="Angsana New" w:cs="Angsana New"/>
          <w:sz w:val="30"/>
          <w:szCs w:val="30"/>
        </w:rPr>
        <w:t>2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5520E">
        <w:rPr>
          <w:rFonts w:ascii="Angsana New" w:hAnsi="Angsana New" w:cs="Angsana New" w:hint="cs"/>
          <w:sz w:val="30"/>
          <w:szCs w:val="30"/>
          <w:cs/>
        </w:rPr>
        <w:t>หน</w:t>
      </w:r>
      <w:r>
        <w:rPr>
          <w:rFonts w:ascii="Angsana New" w:hAnsi="Angsana New" w:cs="Angsana New" w:hint="cs"/>
          <w:sz w:val="30"/>
          <w:szCs w:val="30"/>
          <w:cs/>
        </w:rPr>
        <w:t>ี้</w:t>
      </w:r>
      <w:r w:rsidRPr="0015520E">
        <w:rPr>
          <w:rFonts w:ascii="Angsana New" w:hAnsi="Angsana New" w:cs="Angsana New" w:hint="cs"/>
          <w:sz w:val="30"/>
          <w:szCs w:val="30"/>
          <w:cs/>
        </w:rPr>
        <w:t>เงินกู้ยืมท</w:t>
      </w:r>
      <w:r>
        <w:rPr>
          <w:rFonts w:ascii="Angsana New" w:hAnsi="Angsana New" w:cs="Angsana New" w:hint="cs"/>
          <w:sz w:val="30"/>
          <w:szCs w:val="30"/>
          <w:cs/>
        </w:rPr>
        <w:t>ี่</w:t>
      </w:r>
      <w:r w:rsidRPr="0015520E">
        <w:rPr>
          <w:rFonts w:ascii="Angsana New" w:hAnsi="Angsana New" w:cs="Angsana New" w:hint="cs"/>
          <w:sz w:val="30"/>
          <w:szCs w:val="30"/>
          <w:cs/>
        </w:rPr>
        <w:t>ผู้ขายให้กู้ยืมแก่บริษัทเป้าหมาย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C29EBFF" w14:textId="77777777" w:rsidR="00012834" w:rsidRPr="00987984" w:rsidRDefault="00012834" w:rsidP="00987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4F8581" w14:textId="705379D6" w:rsidR="00012834" w:rsidRPr="00687913" w:rsidRDefault="00012834" w:rsidP="00987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4368">
        <w:rPr>
          <w:rFonts w:ascii="Angsana New" w:hAnsi="Angsana New" w:cs="Angsana New" w:hint="cs"/>
          <w:sz w:val="30"/>
          <w:szCs w:val="30"/>
          <w:cs/>
        </w:rPr>
        <w:t>ภายหลังการเข้าทำรายการข้างต้นเสร็จสมบูรณ์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บ</w:t>
      </w:r>
      <w:r>
        <w:rPr>
          <w:rFonts w:ascii="Angsana New" w:hAnsi="Angsana New" w:cs="Angsana New" w:hint="cs"/>
          <w:sz w:val="30"/>
          <w:szCs w:val="30"/>
          <w:cs/>
        </w:rPr>
        <w:t>ริษั</w:t>
      </w:r>
      <w:r w:rsidRPr="0015520E">
        <w:rPr>
          <w:rFonts w:ascii="Angsana New" w:hAnsi="Angsana New" w:cs="Angsana New" w:hint="cs"/>
          <w:sz w:val="30"/>
          <w:szCs w:val="30"/>
          <w:cs/>
        </w:rPr>
        <w:t>ทเป้าหมายจะมีสถานะเป็นบร</w:t>
      </w:r>
      <w:r>
        <w:rPr>
          <w:rFonts w:ascii="Angsana New" w:hAnsi="Angsana New" w:cs="Angsana New" w:hint="cs"/>
          <w:sz w:val="30"/>
          <w:szCs w:val="30"/>
          <w:cs/>
        </w:rPr>
        <w:t>ิษั</w:t>
      </w:r>
      <w:r w:rsidRPr="0015520E">
        <w:rPr>
          <w:rFonts w:ascii="Angsana New" w:hAnsi="Angsana New" w:cs="Angsana New" w:hint="cs"/>
          <w:sz w:val="30"/>
          <w:szCs w:val="30"/>
          <w:cs/>
        </w:rPr>
        <w:t>ทย่อยทางอ</w:t>
      </w:r>
      <w:r>
        <w:rPr>
          <w:rFonts w:ascii="Angsana New" w:hAnsi="Angsana New" w:cs="Angsana New" w:hint="cs"/>
          <w:sz w:val="30"/>
          <w:szCs w:val="30"/>
          <w:cs/>
        </w:rPr>
        <w:t>้</w:t>
      </w:r>
      <w:r w:rsidRPr="0015520E">
        <w:rPr>
          <w:rFonts w:ascii="Angsana New" w:hAnsi="Angsana New" w:cs="Angsana New" w:hint="cs"/>
          <w:sz w:val="30"/>
          <w:szCs w:val="30"/>
          <w:cs/>
        </w:rPr>
        <w:t>อมของบร</w:t>
      </w:r>
      <w:r>
        <w:rPr>
          <w:rFonts w:ascii="Angsana New" w:hAnsi="Angsana New" w:cs="Angsana New" w:hint="cs"/>
          <w:sz w:val="30"/>
          <w:szCs w:val="30"/>
          <w:cs/>
        </w:rPr>
        <w:t>ิ</w:t>
      </w:r>
      <w:r w:rsidRPr="0015520E">
        <w:rPr>
          <w:rFonts w:ascii="Angsana New" w:hAnsi="Angsana New" w:cs="Angsana New" w:hint="cs"/>
          <w:sz w:val="30"/>
          <w:szCs w:val="30"/>
          <w:cs/>
        </w:rPr>
        <w:t>ษ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5520E">
        <w:rPr>
          <w:rFonts w:ascii="Angsana New" w:hAnsi="Angsana New" w:cs="Angsana New" w:hint="cs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และคาดว่าการเข้าทำรายการ</w:t>
      </w:r>
      <w:r w:rsidRPr="0015520E">
        <w:rPr>
          <w:rFonts w:ascii="Angsana New" w:hAnsi="Angsana New" w:cs="Angsana New" w:hint="cs"/>
          <w:sz w:val="30"/>
          <w:szCs w:val="30"/>
          <w:cs/>
        </w:rPr>
        <w:t>จะแล</w:t>
      </w:r>
      <w:r>
        <w:rPr>
          <w:rFonts w:ascii="Angsana New" w:hAnsi="Angsana New" w:cs="Angsana New" w:hint="cs"/>
          <w:sz w:val="30"/>
          <w:szCs w:val="30"/>
          <w:cs/>
        </w:rPr>
        <w:t>้</w:t>
      </w:r>
      <w:r w:rsidRPr="0015520E">
        <w:rPr>
          <w:rFonts w:ascii="Angsana New" w:hAnsi="Angsana New" w:cs="Angsana New" w:hint="cs"/>
          <w:sz w:val="30"/>
          <w:szCs w:val="30"/>
          <w:cs/>
        </w:rPr>
        <w:t>วเสร</w:t>
      </w:r>
      <w:r>
        <w:rPr>
          <w:rFonts w:ascii="Angsana New" w:hAnsi="Angsana New" w:cs="Angsana New" w:hint="cs"/>
          <w:sz w:val="30"/>
          <w:szCs w:val="30"/>
          <w:cs/>
        </w:rPr>
        <w:t>็</w:t>
      </w:r>
      <w:r w:rsidRPr="0015520E">
        <w:rPr>
          <w:rFonts w:ascii="Angsana New" w:hAnsi="Angsana New" w:cs="Angsana New" w:hint="cs"/>
          <w:sz w:val="30"/>
          <w:szCs w:val="30"/>
          <w:cs/>
        </w:rPr>
        <w:t>จภายในเด</w:t>
      </w:r>
      <w:r>
        <w:rPr>
          <w:rFonts w:ascii="Angsana New" w:hAnsi="Angsana New" w:cs="Angsana New" w:hint="cs"/>
          <w:sz w:val="30"/>
          <w:szCs w:val="30"/>
          <w:cs/>
        </w:rPr>
        <w:t>ื</w:t>
      </w:r>
      <w:r w:rsidRPr="0015520E">
        <w:rPr>
          <w:rFonts w:ascii="Angsana New" w:hAnsi="Angsana New" w:cs="Angsana New" w:hint="cs"/>
          <w:sz w:val="30"/>
          <w:szCs w:val="30"/>
          <w:cs/>
        </w:rPr>
        <w:t>อนมกราคม</w:t>
      </w:r>
      <w:r w:rsidR="0057237C">
        <w:rPr>
          <w:rFonts w:ascii="Angsana New" w:hAnsi="Angsana New" w:cs="Angsana New"/>
          <w:sz w:val="30"/>
          <w:szCs w:val="30"/>
        </w:rPr>
        <w:t xml:space="preserve"> 2565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520E">
        <w:rPr>
          <w:rFonts w:ascii="Angsana New" w:hAnsi="Angsana New" w:cs="Angsana New" w:hint="cs"/>
          <w:sz w:val="30"/>
          <w:szCs w:val="30"/>
          <w:cs/>
        </w:rPr>
        <w:t>ภายหล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5520E">
        <w:rPr>
          <w:rFonts w:ascii="Angsana New" w:hAnsi="Angsana New" w:cs="Angsana New" w:hint="cs"/>
          <w:sz w:val="30"/>
          <w:szCs w:val="30"/>
          <w:cs/>
        </w:rPr>
        <w:t>งจากที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15520E">
        <w:rPr>
          <w:rFonts w:ascii="Angsana New" w:hAnsi="Angsana New" w:cs="Angsana New" w:hint="cs"/>
          <w:sz w:val="30"/>
          <w:szCs w:val="30"/>
          <w:cs/>
        </w:rPr>
        <w:t>ได</w:t>
      </w:r>
      <w:r>
        <w:rPr>
          <w:rFonts w:ascii="Angsana New" w:hAnsi="Angsana New" w:cs="Angsana New" w:hint="cs"/>
          <w:sz w:val="30"/>
          <w:szCs w:val="30"/>
          <w:cs/>
        </w:rPr>
        <w:t>้</w:t>
      </w:r>
      <w:r w:rsidRPr="0015520E">
        <w:rPr>
          <w:rFonts w:ascii="Angsana New" w:hAnsi="Angsana New" w:cs="Angsana New" w:hint="cs"/>
          <w:sz w:val="30"/>
          <w:szCs w:val="30"/>
          <w:cs/>
        </w:rPr>
        <w:t>ม</w:t>
      </w:r>
      <w:r>
        <w:rPr>
          <w:rFonts w:ascii="Angsana New" w:hAnsi="Angsana New" w:cs="Angsana New" w:hint="cs"/>
          <w:sz w:val="30"/>
          <w:szCs w:val="30"/>
          <w:cs/>
        </w:rPr>
        <w:t>ี</w:t>
      </w:r>
      <w:r w:rsidRPr="0015520E">
        <w:rPr>
          <w:rFonts w:ascii="Angsana New" w:hAnsi="Angsana New" w:cs="Angsana New" w:hint="cs"/>
          <w:sz w:val="30"/>
          <w:szCs w:val="30"/>
          <w:cs/>
        </w:rPr>
        <w:t>การปฏ</w:t>
      </w:r>
      <w:r>
        <w:rPr>
          <w:rFonts w:ascii="Angsana New" w:hAnsi="Angsana New" w:cs="Angsana New" w:hint="cs"/>
          <w:sz w:val="30"/>
          <w:szCs w:val="30"/>
          <w:cs/>
        </w:rPr>
        <w:t>ิ</w:t>
      </w:r>
      <w:r w:rsidRPr="0015520E">
        <w:rPr>
          <w:rFonts w:ascii="Angsana New" w:hAnsi="Angsana New" w:cs="Angsana New" w:hint="cs"/>
          <w:sz w:val="30"/>
          <w:szCs w:val="30"/>
          <w:cs/>
        </w:rPr>
        <w:t>บ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5520E">
        <w:rPr>
          <w:rFonts w:ascii="Angsana New" w:hAnsi="Angsana New" w:cs="Angsana New" w:hint="cs"/>
          <w:sz w:val="30"/>
          <w:szCs w:val="30"/>
          <w:cs/>
        </w:rPr>
        <w:t>ต</w:t>
      </w:r>
      <w:r>
        <w:rPr>
          <w:rFonts w:ascii="Angsana New" w:hAnsi="Angsana New" w:cs="Angsana New" w:hint="cs"/>
          <w:sz w:val="30"/>
          <w:szCs w:val="30"/>
          <w:cs/>
        </w:rPr>
        <w:t>ิต</w:t>
      </w:r>
      <w:r w:rsidRPr="0015520E">
        <w:rPr>
          <w:rFonts w:ascii="Angsana New" w:hAnsi="Angsana New" w:cs="Angsana New" w:hint="cs"/>
          <w:sz w:val="30"/>
          <w:szCs w:val="30"/>
          <w:cs/>
        </w:rPr>
        <w:t>ามเ</w:t>
      </w:r>
      <w:r>
        <w:rPr>
          <w:rFonts w:ascii="Angsana New" w:hAnsi="Angsana New" w:cs="Angsana New" w:hint="cs"/>
          <w:sz w:val="30"/>
          <w:szCs w:val="30"/>
          <w:cs/>
        </w:rPr>
        <w:t>งื่</w:t>
      </w:r>
      <w:r w:rsidRPr="0015520E">
        <w:rPr>
          <w:rFonts w:ascii="Angsana New" w:hAnsi="Angsana New" w:cs="Angsana New" w:hint="cs"/>
          <w:sz w:val="30"/>
          <w:szCs w:val="30"/>
          <w:cs/>
        </w:rPr>
        <w:t>อนไขบังค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5520E">
        <w:rPr>
          <w:rFonts w:ascii="Angsana New" w:hAnsi="Angsana New" w:cs="Angsana New" w:hint="cs"/>
          <w:sz w:val="30"/>
          <w:szCs w:val="30"/>
          <w:cs/>
        </w:rPr>
        <w:t>บก่อนตามท</w:t>
      </w:r>
      <w:r>
        <w:rPr>
          <w:rFonts w:ascii="Angsana New" w:hAnsi="Angsana New" w:cs="Angsana New" w:hint="cs"/>
          <w:sz w:val="30"/>
          <w:szCs w:val="30"/>
          <w:cs/>
        </w:rPr>
        <w:t>ี่ร</w:t>
      </w:r>
      <w:r w:rsidRPr="0015520E">
        <w:rPr>
          <w:rFonts w:ascii="Angsana New" w:hAnsi="Angsana New" w:cs="Angsana New" w:hint="cs"/>
          <w:sz w:val="30"/>
          <w:szCs w:val="30"/>
          <w:cs/>
        </w:rPr>
        <w:t>ะบุไว</w:t>
      </w:r>
      <w:r>
        <w:rPr>
          <w:rFonts w:ascii="Angsana New" w:hAnsi="Angsana New" w:cs="Angsana New" w:hint="cs"/>
          <w:sz w:val="30"/>
          <w:szCs w:val="30"/>
          <w:cs/>
        </w:rPr>
        <w:t>้ใ</w:t>
      </w:r>
      <w:r w:rsidRPr="0015520E">
        <w:rPr>
          <w:rFonts w:ascii="Angsana New" w:hAnsi="Angsana New" w:cs="Angsana New" w:hint="cs"/>
          <w:sz w:val="30"/>
          <w:szCs w:val="30"/>
          <w:cs/>
        </w:rPr>
        <w:t>น</w:t>
      </w:r>
      <w:r w:rsidRPr="00155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7984">
        <w:rPr>
          <w:rFonts w:ascii="Angsana New" w:hAnsi="Angsana New" w:cs="Angsana New"/>
          <w:sz w:val="30"/>
          <w:szCs w:val="30"/>
        </w:rPr>
        <w:t xml:space="preserve">Agreement </w:t>
      </w:r>
      <w:r w:rsidRPr="0015520E">
        <w:rPr>
          <w:rFonts w:ascii="Angsana New" w:hAnsi="Angsana New" w:cs="Angsana New" w:hint="cs"/>
          <w:sz w:val="30"/>
          <w:szCs w:val="30"/>
          <w:cs/>
        </w:rPr>
        <w:t>โดยครบถ้วนแล</w:t>
      </w:r>
      <w:r>
        <w:rPr>
          <w:rFonts w:ascii="Angsana New" w:hAnsi="Angsana New" w:cs="Angsana New" w:hint="cs"/>
          <w:sz w:val="30"/>
          <w:szCs w:val="30"/>
          <w:cs/>
        </w:rPr>
        <w:t>้</w:t>
      </w:r>
      <w:r w:rsidRPr="0015520E">
        <w:rPr>
          <w:rFonts w:ascii="Angsana New" w:hAnsi="Angsana New" w:cs="Angsana New" w:hint="cs"/>
          <w:sz w:val="30"/>
          <w:szCs w:val="30"/>
          <w:cs/>
        </w:rPr>
        <w:t>ว</w:t>
      </w:r>
    </w:p>
    <w:p w14:paraId="7EBEE0E6" w14:textId="0A6F021B" w:rsidR="00917936" w:rsidRDefault="0091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3799A9" w14:textId="21712B98" w:rsidR="00E441B4" w:rsidRDefault="00FB406B" w:rsidP="00E441B4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762E23">
        <w:rPr>
          <w:rFonts w:asciiTheme="majorBidi" w:hAnsiTheme="majorBidi" w:cstheme="majorBidi"/>
          <w:sz w:val="30"/>
          <w:szCs w:val="30"/>
        </w:rPr>
        <w:t>7</w:t>
      </w:r>
      <w:r w:rsidR="00E441B4" w:rsidRPr="00F71540">
        <w:rPr>
          <w:rFonts w:asciiTheme="majorBidi" w:hAnsiTheme="majorBidi" w:cstheme="majorBidi"/>
          <w:sz w:val="30"/>
          <w:szCs w:val="30"/>
        </w:rPr>
        <w:tab/>
      </w:r>
      <w:r w:rsidR="00997FBC" w:rsidRPr="00F02379">
        <w:rPr>
          <w:rFonts w:asciiTheme="majorBidi" w:eastAsia="Tahoma" w:hAnsiTheme="majorBidi" w:cstheme="majorBidi" w:hint="cs"/>
          <w:sz w:val="30"/>
          <w:szCs w:val="30"/>
          <w:cs/>
        </w:rPr>
        <w:t>การเปิดเผยข้อมูลเพิ่มเติม</w:t>
      </w:r>
    </w:p>
    <w:p w14:paraId="4E7D0CE9" w14:textId="77777777" w:rsidR="005F1AA3" w:rsidRPr="002822FF" w:rsidRDefault="005F1AA3" w:rsidP="00805C7C">
      <w:pPr>
        <w:rPr>
          <w:rFonts w:asciiTheme="majorBidi" w:hAnsiTheme="majorBidi" w:cstheme="majorBidi"/>
          <w:sz w:val="30"/>
          <w:szCs w:val="30"/>
        </w:rPr>
      </w:pPr>
    </w:p>
    <w:p w14:paraId="32384F06" w14:textId="02C1F69E" w:rsidR="00220415" w:rsidRPr="00A57B00" w:rsidRDefault="00187D51" w:rsidP="00805C7C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>ในไตรมาส</w:t>
      </w:r>
      <w:r w:rsidR="00BE13E1">
        <w:rPr>
          <w:rFonts w:asciiTheme="majorBidi" w:eastAsia="CG Times (W1)" w:hAnsiTheme="majorBidi" w:cstheme="majorBidi" w:hint="cs"/>
          <w:sz w:val="30"/>
          <w:szCs w:val="30"/>
          <w:cs/>
        </w:rPr>
        <w:t>ที่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 xml:space="preserve"> </w:t>
      </w:r>
      <w:r w:rsidRPr="00BB0747">
        <w:rPr>
          <w:rFonts w:asciiTheme="majorBidi" w:eastAsia="CG Times (W1)" w:hAnsiTheme="majorBidi" w:cstheme="majorBidi"/>
          <w:sz w:val="30"/>
          <w:szCs w:val="30"/>
        </w:rPr>
        <w:t xml:space="preserve">4 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 xml:space="preserve">ปี </w:t>
      </w:r>
      <w:r w:rsidRPr="00BB0747">
        <w:rPr>
          <w:rFonts w:asciiTheme="majorBidi" w:eastAsia="CG Times (W1)" w:hAnsiTheme="majorBidi" w:cstheme="majorBidi"/>
          <w:sz w:val="30"/>
          <w:szCs w:val="30"/>
        </w:rPr>
        <w:t xml:space="preserve">2563 Chia Tai Investment Co., Ltd. (“CTI”) </w:t>
      </w:r>
      <w:r w:rsidRPr="00BB0747">
        <w:rPr>
          <w:rFonts w:asciiTheme="majorBidi" w:eastAsia="CG Times (W1)" w:hAnsiTheme="majorBidi" w:cstheme="majorBidi" w:hint="cs"/>
          <w:sz w:val="30"/>
          <w:szCs w:val="30"/>
          <w:cs/>
        </w:rPr>
        <w:t>ได้เปลี่ยนสถานะจากบริษัทย่อยเป็นบริษัทร่วมของกลุ่มบริษัท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>ตามที่เปิดเผยในงบการเงินประจำปี</w:t>
      </w:r>
    </w:p>
    <w:p w14:paraId="0A9D8A93" w14:textId="77777777" w:rsidR="00187D51" w:rsidRDefault="00187D51" w:rsidP="00C1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p w14:paraId="197C32B8" w14:textId="3DB49954" w:rsidR="00065110" w:rsidRDefault="00065110" w:rsidP="00805C7C">
      <w:pPr>
        <w:pStyle w:val="BodyText2"/>
        <w:ind w:left="540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ทั้ง</w:t>
      </w:r>
      <w:r w:rsidR="00441017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นี้</w:t>
      </w:r>
      <w:r w:rsidR="00C13668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รายการดังกล่าวมีผลกระทบต่อการเปลี่ยนแปลงของงบกำไรขาดทุนรวมของกลุ่มบริษัทอย่างมีสาระสำคัญกลุ่มบริษัทจึงเปิดเผย</w:t>
      </w:r>
      <w:r w:rsidR="00FA56E8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การเปรียบเทียบ</w:t>
      </w:r>
      <w:r w:rsidR="001161B7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ข้อมูลทางการเงิน</w:t>
      </w:r>
      <w:r w:rsidR="008C0BF9">
        <w:rPr>
          <w:rFonts w:asciiTheme="majorBidi" w:eastAsia="CG Times (W1)" w:hAnsiTheme="majorBidi" w:cstheme="majorBidi" w:hint="cs"/>
          <w:sz w:val="30"/>
          <w:szCs w:val="30"/>
          <w:cs/>
        </w:rPr>
        <w:t>ที่</w:t>
      </w:r>
      <w:r w:rsidR="00BB0B9D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ไม่รวม </w:t>
      </w:r>
      <w:r w:rsidR="00BB0B9D" w:rsidRPr="00107772">
        <w:rPr>
          <w:rFonts w:asciiTheme="majorBidi" w:eastAsia="CG Times (W1)" w:hAnsiTheme="majorBidi" w:cstheme="majorBidi"/>
          <w:sz w:val="30"/>
          <w:szCs w:val="30"/>
        </w:rPr>
        <w:t xml:space="preserve">CTI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สำหรับงวด</w:t>
      </w:r>
      <w:r w:rsidR="00BC2031">
        <w:rPr>
          <w:rFonts w:asciiTheme="majorBidi" w:eastAsia="CG Times (W1)" w:hAnsiTheme="majorBidi" w:cstheme="majorBidi" w:hint="cs"/>
          <w:sz w:val="30"/>
          <w:szCs w:val="30"/>
          <w:cs/>
        </w:rPr>
        <w:t>สามเดือนและ</w:t>
      </w:r>
      <w:r w:rsidR="00A83DA9">
        <w:rPr>
          <w:rFonts w:asciiTheme="majorBidi" w:eastAsia="CG Times (W1)" w:hAnsiTheme="majorBidi" w:cstheme="majorBidi" w:hint="cs"/>
          <w:sz w:val="30"/>
          <w:szCs w:val="30"/>
          <w:cs/>
        </w:rPr>
        <w:t>เก้า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 xml:space="preserve">เดือนสิ้นสุดวันที่ </w:t>
      </w:r>
      <w:r w:rsidR="00B4256F">
        <w:rPr>
          <w:rFonts w:asciiTheme="majorBidi" w:eastAsia="CG Times (W1)" w:hAnsiTheme="majorBidi" w:cstheme="majorBidi"/>
          <w:sz w:val="30"/>
          <w:szCs w:val="30"/>
        </w:rPr>
        <w:t>30</w:t>
      </w:r>
      <w:r w:rsidR="001E6019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A83DA9">
        <w:rPr>
          <w:rFonts w:asciiTheme="majorBidi" w:eastAsia="CG Times (W1)" w:hAnsiTheme="majorBidi" w:cstheme="majorBidi" w:hint="cs"/>
          <w:sz w:val="30"/>
          <w:szCs w:val="30"/>
          <w:cs/>
        </w:rPr>
        <w:t>กันยายน</w:t>
      </w:r>
      <w:r w:rsidR="008C0BF9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เพิ่มเติ</w:t>
      </w:r>
      <w:r w:rsidR="0055476A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ม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ดังต่อไปนี้</w:t>
      </w:r>
    </w:p>
    <w:p w14:paraId="08B23E91" w14:textId="3B0099B4" w:rsidR="00C13668" w:rsidRPr="002822FF" w:rsidRDefault="00184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G Times (W1)" w:hAnsiTheme="majorBidi" w:cstheme="majorBidi"/>
          <w:sz w:val="30"/>
          <w:szCs w:val="30"/>
        </w:rPr>
      </w:pPr>
      <w:r>
        <w:rPr>
          <w:rFonts w:asciiTheme="majorBidi" w:eastAsia="CG Times (W1)" w:hAnsiTheme="majorBidi" w:cstheme="majorBidi"/>
          <w:sz w:val="30"/>
          <w:szCs w:val="30"/>
        </w:rPr>
        <w:br w:type="page"/>
      </w:r>
    </w:p>
    <w:tbl>
      <w:tblPr>
        <w:tblW w:w="9628" w:type="dxa"/>
        <w:tblLayout w:type="fixed"/>
        <w:tblLook w:val="0000" w:firstRow="0" w:lastRow="0" w:firstColumn="0" w:lastColumn="0" w:noHBand="0" w:noVBand="0"/>
      </w:tblPr>
      <w:tblGrid>
        <w:gridCol w:w="3418"/>
        <w:gridCol w:w="270"/>
        <w:gridCol w:w="1170"/>
        <w:gridCol w:w="241"/>
        <w:gridCol w:w="1386"/>
        <w:gridCol w:w="238"/>
        <w:gridCol w:w="1197"/>
        <w:gridCol w:w="270"/>
        <w:gridCol w:w="10"/>
        <w:gridCol w:w="1428"/>
      </w:tblGrid>
      <w:tr w:rsidR="00370250" w:rsidRPr="00A332A5" w14:paraId="6FA00951" w14:textId="77777777" w:rsidTr="0018480B">
        <w:trPr>
          <w:trHeight w:hRule="exact" w:val="360"/>
          <w:tblHeader/>
        </w:trPr>
        <w:tc>
          <w:tcPr>
            <w:tcW w:w="3418" w:type="dxa"/>
          </w:tcPr>
          <w:p w14:paraId="52D99918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5E19F" w14:textId="77777777" w:rsidR="00874717" w:rsidRPr="00A332A5" w:rsidRDefault="00874717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6287D8" w14:textId="1C7F6301" w:rsidR="00874717" w:rsidRPr="00A332A5" w:rsidRDefault="00874717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434CAED" w14:textId="77777777" w:rsidR="0055313E" w:rsidRPr="00A332A5" w:rsidRDefault="0055313E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26D8B4B5" w14:textId="3DD01EA7" w:rsidR="0055313E" w:rsidRPr="00A332A5" w:rsidRDefault="0055313E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862B397" w14:textId="6D5667CA" w:rsidR="0055313E" w:rsidRPr="00A332A5" w:rsidRDefault="0055313E" w:rsidP="00BD63AD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4"/>
          </w:tcPr>
          <w:p w14:paraId="00D30936" w14:textId="0979ADF8" w:rsidR="00DE22CC" w:rsidRPr="00A332A5" w:rsidRDefault="00DE22CC" w:rsidP="00AE3E7D">
            <w:pPr>
              <w:tabs>
                <w:tab w:val="clear" w:pos="2580"/>
                <w:tab w:val="clear" w:pos="2807"/>
                <w:tab w:val="clear" w:pos="3742"/>
                <w:tab w:val="left" w:pos="540"/>
                <w:tab w:val="left" w:pos="2264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70250" w:rsidRPr="00A332A5" w14:paraId="61794654" w14:textId="77777777" w:rsidTr="0018480B">
        <w:trPr>
          <w:trHeight w:hRule="exact" w:val="360"/>
          <w:tblHeader/>
        </w:trPr>
        <w:tc>
          <w:tcPr>
            <w:tcW w:w="3418" w:type="dxa"/>
          </w:tcPr>
          <w:p w14:paraId="729993C8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6C1E2" w14:textId="77777777" w:rsidR="00874717" w:rsidRPr="005F7400" w:rsidRDefault="00874717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</w:tcPr>
          <w:p w14:paraId="672FB8DB" w14:textId="28233ED2" w:rsidR="0055313E" w:rsidRPr="005F7400" w:rsidRDefault="00BC2031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D08D414" w14:textId="07F1ED78" w:rsidR="0055313E" w:rsidRPr="005F7400" w:rsidRDefault="0055313E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4"/>
            <w:tcBorders>
              <w:bottom w:val="single" w:sz="4" w:space="0" w:color="auto"/>
            </w:tcBorders>
          </w:tcPr>
          <w:p w14:paraId="08C750F4" w14:textId="0A5F66D1" w:rsidR="00DE22CC" w:rsidRPr="005F7400" w:rsidRDefault="00F16F7F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0250" w:rsidRPr="00A332A5" w14:paraId="3CB4E45D" w14:textId="77777777" w:rsidTr="0018480B">
        <w:trPr>
          <w:trHeight w:hRule="exact" w:val="360"/>
          <w:tblHeader/>
        </w:trPr>
        <w:tc>
          <w:tcPr>
            <w:tcW w:w="3418" w:type="dxa"/>
          </w:tcPr>
          <w:p w14:paraId="281BD41F" w14:textId="77777777" w:rsidR="005F7400" w:rsidRPr="00A332A5" w:rsidRDefault="005F7400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0965A" w14:textId="77777777" w:rsidR="00874717" w:rsidRPr="00467D81" w:rsidRDefault="00874717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tcBorders>
              <w:top w:val="single" w:sz="4" w:space="0" w:color="auto"/>
            </w:tcBorders>
          </w:tcPr>
          <w:p w14:paraId="118B1B7D" w14:textId="1148F188" w:rsidR="0055313E" w:rsidRPr="00467D81" w:rsidRDefault="00BC2031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6519F0"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38" w:type="dxa"/>
          </w:tcPr>
          <w:p w14:paraId="79D0BF14" w14:textId="4FBC9ACA" w:rsidR="0055313E" w:rsidRPr="00467D81" w:rsidRDefault="0055313E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4"/>
            <w:tcBorders>
              <w:top w:val="single" w:sz="4" w:space="0" w:color="auto"/>
            </w:tcBorders>
          </w:tcPr>
          <w:p w14:paraId="4EA57636" w14:textId="3564ADCA" w:rsidR="005F7400" w:rsidRPr="00467D81" w:rsidRDefault="005F7400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6519F0"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สิ้นสุด</w:t>
            </w:r>
          </w:p>
        </w:tc>
      </w:tr>
      <w:tr w:rsidR="00370250" w:rsidRPr="00A332A5" w14:paraId="27A5449B" w14:textId="77777777" w:rsidTr="00EB4490">
        <w:trPr>
          <w:trHeight w:hRule="exact" w:val="360"/>
          <w:tblHeader/>
        </w:trPr>
        <w:tc>
          <w:tcPr>
            <w:tcW w:w="3418" w:type="dxa"/>
          </w:tcPr>
          <w:p w14:paraId="50DAF2CE" w14:textId="77777777" w:rsidR="0055313E" w:rsidRPr="00A332A5" w:rsidRDefault="0055313E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CCDA4" w14:textId="77777777" w:rsidR="00874717" w:rsidRPr="00467D81" w:rsidRDefault="00874717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</w:tcPr>
          <w:p w14:paraId="0E7E8ECA" w14:textId="5860B692" w:rsidR="0055313E" w:rsidRPr="00467D81" w:rsidRDefault="00BC2031" w:rsidP="009D3334">
            <w:pPr>
              <w:tabs>
                <w:tab w:val="left" w:pos="540"/>
              </w:tabs>
              <w:spacing w:line="240" w:lineRule="auto"/>
              <w:ind w:left="-35" w:firstLine="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="000F478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="007D2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48DA398A" w14:textId="752B057D" w:rsidR="0055313E" w:rsidRPr="00467D81" w:rsidRDefault="0055313E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4"/>
          </w:tcPr>
          <w:p w14:paraId="7AA1AE36" w14:textId="208F52B5" w:rsidR="0055313E" w:rsidRPr="00467D81" w:rsidRDefault="0055313E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="000F478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370250" w:rsidRPr="00A332A5" w14:paraId="485AE711" w14:textId="77777777" w:rsidTr="00EB4490">
        <w:trPr>
          <w:trHeight w:hRule="exact" w:val="360"/>
          <w:tblHeader/>
        </w:trPr>
        <w:tc>
          <w:tcPr>
            <w:tcW w:w="3418" w:type="dxa"/>
          </w:tcPr>
          <w:p w14:paraId="641758C5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4C5C7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715761" w14:textId="4C7DA3C8" w:rsidR="00874717" w:rsidRDefault="00AC402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06EB3765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90AB93" w14:textId="43266FAD" w:rsidR="0055313E" w:rsidRDefault="00AC402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39F1945A" w14:textId="1D8CB88D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B57AA8" w14:textId="262B4ACE" w:rsidR="00DE22CC" w:rsidRPr="00595AF3" w:rsidRDefault="00CF386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2F7591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0EBE234E" w14:textId="1A5997A3" w:rsidR="00DE22CC" w:rsidRPr="00E00098" w:rsidRDefault="00141755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70250" w:rsidRPr="00A332A5" w14:paraId="063F41D4" w14:textId="77777777" w:rsidTr="0018480B">
        <w:trPr>
          <w:trHeight w:hRule="exact" w:val="360"/>
          <w:tblHeader/>
        </w:trPr>
        <w:tc>
          <w:tcPr>
            <w:tcW w:w="3418" w:type="dxa"/>
          </w:tcPr>
          <w:p w14:paraId="04D2C4D8" w14:textId="77777777" w:rsidR="009C38F7" w:rsidRPr="00A332A5" w:rsidRDefault="009C38F7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645F2" w14:textId="77777777" w:rsidR="009C38F7" w:rsidRDefault="009C38F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462696" w14:textId="77777777" w:rsidR="009C38F7" w:rsidRDefault="009C38F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D4321E1" w14:textId="77777777" w:rsidR="009C38F7" w:rsidRDefault="009C38F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377A953" w14:textId="6B15EF33" w:rsidR="009C38F7" w:rsidRDefault="002F27B6" w:rsidP="0037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74" w:right="-90" w:firstLine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(ไม่ได้</w:t>
            </w:r>
            <w:r w:rsidR="006F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สอบทาน)</w:t>
            </w:r>
          </w:p>
        </w:tc>
        <w:tc>
          <w:tcPr>
            <w:tcW w:w="238" w:type="dxa"/>
          </w:tcPr>
          <w:p w14:paraId="50A7C744" w14:textId="77777777" w:rsidR="009C38F7" w:rsidRDefault="009C38F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F946E1E" w14:textId="77777777" w:rsidR="009C38F7" w:rsidRDefault="009C38F7" w:rsidP="0037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298" w:right="-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14:paraId="0C515CC1" w14:textId="77777777" w:rsidR="009C38F7" w:rsidRPr="00A332A5" w:rsidRDefault="009C38F7" w:rsidP="0037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77" w:right="-90" w:firstLine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8600226" w14:textId="00A42AAD" w:rsidR="009C38F7" w:rsidRPr="000A400A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(ไม่ได้สอบทาน)</w:t>
            </w:r>
          </w:p>
        </w:tc>
      </w:tr>
      <w:tr w:rsidR="00370250" w:rsidRPr="00A332A5" w14:paraId="226817D9" w14:textId="77777777" w:rsidTr="0018480B">
        <w:trPr>
          <w:trHeight w:hRule="exact" w:val="156"/>
          <w:tblHeader/>
        </w:trPr>
        <w:tc>
          <w:tcPr>
            <w:tcW w:w="3418" w:type="dxa"/>
          </w:tcPr>
          <w:p w14:paraId="5D4651F4" w14:textId="77777777" w:rsidR="00DE22CC" w:rsidRPr="00A332A5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F49FEF" w14:textId="77777777" w:rsidR="00874717" w:rsidRPr="00A332A5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01A208" w14:textId="416258C7" w:rsidR="00874717" w:rsidRPr="00A332A5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DDD56D8" w14:textId="77777777" w:rsidR="0055313E" w:rsidRPr="00A332A5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A60B34C" w14:textId="7D5480C7" w:rsidR="0055313E" w:rsidRPr="00A332A5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EB8A4A9" w14:textId="0BFCC00F" w:rsidR="0055313E" w:rsidRPr="00A332A5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DC2F0F4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2AF62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7E2F2E6B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70250" w:rsidRPr="00A332A5" w14:paraId="111170A4" w14:textId="77777777" w:rsidTr="0018480B">
        <w:trPr>
          <w:trHeight w:hRule="exact" w:val="360"/>
        </w:trPr>
        <w:tc>
          <w:tcPr>
            <w:tcW w:w="3418" w:type="dxa"/>
          </w:tcPr>
          <w:p w14:paraId="0E67AA77" w14:textId="76BA8289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38B5B393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C59814" w14:textId="05667EF0" w:rsidR="00874717" w:rsidRDefault="005E76C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125,939</w:t>
            </w:r>
          </w:p>
        </w:tc>
        <w:tc>
          <w:tcPr>
            <w:tcW w:w="241" w:type="dxa"/>
          </w:tcPr>
          <w:p w14:paraId="1952DCFD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CD13BCC" w14:textId="1FC598FA" w:rsidR="0055313E" w:rsidRDefault="00E50CD2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121,459</w:t>
            </w:r>
          </w:p>
        </w:tc>
        <w:tc>
          <w:tcPr>
            <w:tcW w:w="238" w:type="dxa"/>
          </w:tcPr>
          <w:p w14:paraId="1DF49CC6" w14:textId="6BB15330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034769" w14:textId="299C32C6" w:rsidR="00DE22CC" w:rsidRPr="00A332A5" w:rsidRDefault="0091565D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374,923</w:t>
            </w:r>
          </w:p>
        </w:tc>
        <w:tc>
          <w:tcPr>
            <w:tcW w:w="270" w:type="dxa"/>
          </w:tcPr>
          <w:p w14:paraId="2AD7591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2282A2CD" w14:textId="0BC2C444" w:rsidR="00DE22CC" w:rsidRPr="00A332A5" w:rsidRDefault="00B549F5" w:rsidP="0037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344,453</w:t>
            </w:r>
          </w:p>
        </w:tc>
      </w:tr>
      <w:tr w:rsidR="00370250" w:rsidRPr="00A332A5" w14:paraId="6107EA7F" w14:textId="77777777" w:rsidTr="0018480B">
        <w:trPr>
          <w:trHeight w:hRule="exact" w:val="360"/>
        </w:trPr>
        <w:tc>
          <w:tcPr>
            <w:tcW w:w="3418" w:type="dxa"/>
          </w:tcPr>
          <w:p w14:paraId="651AF926" w14:textId="67ECBE4B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360BE970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E8B05F" w14:textId="53BDFB2E" w:rsidR="00874717" w:rsidRDefault="005E76C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3,602</w:t>
            </w:r>
          </w:p>
        </w:tc>
        <w:tc>
          <w:tcPr>
            <w:tcW w:w="241" w:type="dxa"/>
          </w:tcPr>
          <w:p w14:paraId="63198B7E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71C6402" w14:textId="283FDD48" w:rsidR="0055313E" w:rsidRDefault="00E50CD2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238" w:type="dxa"/>
          </w:tcPr>
          <w:p w14:paraId="5D65CCED" w14:textId="49784C85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6D52223" w14:textId="2509F4F8" w:rsidR="00DE22CC" w:rsidRPr="00A332A5" w:rsidRDefault="00A67BE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270" w:type="dxa"/>
          </w:tcPr>
          <w:p w14:paraId="498B71C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0599C48E" w14:textId="610A8148" w:rsidR="00DE22CC" w:rsidRPr="00A332A5" w:rsidRDefault="004827B9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4,099</w:t>
            </w:r>
          </w:p>
        </w:tc>
      </w:tr>
      <w:tr w:rsidR="00370250" w:rsidRPr="00A332A5" w14:paraId="46D66241" w14:textId="77777777" w:rsidTr="0018480B">
        <w:trPr>
          <w:trHeight w:hRule="exact" w:val="360"/>
        </w:trPr>
        <w:tc>
          <w:tcPr>
            <w:tcW w:w="3418" w:type="dxa"/>
          </w:tcPr>
          <w:p w14:paraId="32224FE5" w14:textId="1FFFE70A" w:rsidR="00DE22CC" w:rsidRPr="00223F58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F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</w:tcPr>
          <w:p w14:paraId="035842F4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F22413" w14:textId="4B5EB7B3" w:rsidR="00874717" w:rsidRDefault="005E76C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129,541</w:t>
            </w:r>
          </w:p>
        </w:tc>
        <w:tc>
          <w:tcPr>
            <w:tcW w:w="241" w:type="dxa"/>
          </w:tcPr>
          <w:p w14:paraId="53DC1266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68C7C9E" w14:textId="281ABF47" w:rsidR="0055313E" w:rsidRDefault="00E50CD2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122,266</w:t>
            </w:r>
          </w:p>
        </w:tc>
        <w:tc>
          <w:tcPr>
            <w:tcW w:w="238" w:type="dxa"/>
          </w:tcPr>
          <w:p w14:paraId="55FD89DC" w14:textId="2E59CFFA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95FC84D" w14:textId="20DBA941" w:rsidR="00DE22CC" w:rsidRPr="009815CF" w:rsidRDefault="005C14E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381,323</w:t>
            </w:r>
          </w:p>
        </w:tc>
        <w:tc>
          <w:tcPr>
            <w:tcW w:w="270" w:type="dxa"/>
          </w:tcPr>
          <w:p w14:paraId="1A94101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9D4DD" w14:textId="5A64720C" w:rsidR="00DE22CC" w:rsidRPr="009815CF" w:rsidRDefault="000534DB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348,552</w:t>
            </w:r>
          </w:p>
        </w:tc>
      </w:tr>
      <w:tr w:rsidR="00370250" w:rsidRPr="00A332A5" w14:paraId="285E71DF" w14:textId="77777777" w:rsidTr="0018480B">
        <w:trPr>
          <w:trHeight w:hRule="exact" w:val="360"/>
        </w:trPr>
        <w:tc>
          <w:tcPr>
            <w:tcW w:w="3418" w:type="dxa"/>
          </w:tcPr>
          <w:p w14:paraId="5C8465D7" w14:textId="11E341AD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</w:tcPr>
          <w:p w14:paraId="6F6D7A00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145843" w14:textId="7D78F9C2" w:rsidR="00874717" w:rsidRDefault="005E76C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114,839</w:t>
            </w:r>
          </w:p>
        </w:tc>
        <w:tc>
          <w:tcPr>
            <w:tcW w:w="241" w:type="dxa"/>
          </w:tcPr>
          <w:p w14:paraId="1838DB99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495B5FC" w14:textId="54983C9D" w:rsidR="0055313E" w:rsidRDefault="00E50CD2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0062B">
              <w:rPr>
                <w:rFonts w:asciiTheme="majorBidi" w:hAnsiTheme="majorBidi" w:cstheme="majorBidi"/>
                <w:sz w:val="30"/>
                <w:szCs w:val="30"/>
              </w:rPr>
              <w:t>6,516</w:t>
            </w:r>
          </w:p>
        </w:tc>
        <w:tc>
          <w:tcPr>
            <w:tcW w:w="238" w:type="dxa"/>
          </w:tcPr>
          <w:p w14:paraId="24D61F54" w14:textId="380D62D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E43E2DD" w14:textId="715E8035" w:rsidR="00DE22CC" w:rsidRDefault="00D567CF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318,795</w:t>
            </w:r>
          </w:p>
        </w:tc>
        <w:tc>
          <w:tcPr>
            <w:tcW w:w="270" w:type="dxa"/>
          </w:tcPr>
          <w:p w14:paraId="6D63187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0DAF7C4F" w14:textId="54F32A18" w:rsidR="00DE22CC" w:rsidRPr="00A332A5" w:rsidRDefault="000534DB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277,489</w:t>
            </w:r>
          </w:p>
        </w:tc>
      </w:tr>
      <w:tr w:rsidR="00370250" w:rsidRPr="00A332A5" w14:paraId="0DF63109" w14:textId="77777777" w:rsidTr="0018480B">
        <w:trPr>
          <w:trHeight w:hRule="exact" w:val="360"/>
        </w:trPr>
        <w:tc>
          <w:tcPr>
            <w:tcW w:w="3418" w:type="dxa"/>
          </w:tcPr>
          <w:p w14:paraId="10F885BE" w14:textId="1750581E" w:rsidR="0055313E" w:rsidRDefault="0055313E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  <w:r w:rsidR="00C7324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23EE4684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5952F" w14:textId="66C80ED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92F7183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C227DDE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4367DD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F48EA9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1A929" w14:textId="77777777" w:rsidR="0055313E" w:rsidRPr="00A332A5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6B935379" w14:textId="77777777" w:rsidR="0055313E" w:rsidRDefault="0055313E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250" w:rsidRPr="00A332A5" w14:paraId="63495590" w14:textId="77777777" w:rsidTr="0018480B">
        <w:trPr>
          <w:trHeight w:hRule="exact" w:val="360"/>
        </w:trPr>
        <w:tc>
          <w:tcPr>
            <w:tcW w:w="3418" w:type="dxa"/>
          </w:tcPr>
          <w:p w14:paraId="57F7979F" w14:textId="5132721B" w:rsidR="00DE22CC" w:rsidRPr="00A332A5" w:rsidRDefault="00DE22CC" w:rsidP="00301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ค่าใช้จ่ายบริหาร</w:t>
            </w:r>
          </w:p>
        </w:tc>
        <w:tc>
          <w:tcPr>
            <w:tcW w:w="270" w:type="dxa"/>
          </w:tcPr>
          <w:p w14:paraId="7F6C87D1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4FA18" w14:textId="0F81701A" w:rsidR="00874717" w:rsidRDefault="00194CC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</w:t>
            </w:r>
            <w:r w:rsidR="003B35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13356246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0721A2" w14:textId="3307182F" w:rsidR="0055313E" w:rsidRDefault="00F0062B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12,174</w:t>
            </w:r>
          </w:p>
        </w:tc>
        <w:tc>
          <w:tcPr>
            <w:tcW w:w="238" w:type="dxa"/>
          </w:tcPr>
          <w:p w14:paraId="2A2274B6" w14:textId="3DEECBA4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0809616" w14:textId="28E74C3F" w:rsidR="00DE22CC" w:rsidRDefault="00AC0C99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37,109</w:t>
            </w:r>
          </w:p>
        </w:tc>
        <w:tc>
          <w:tcPr>
            <w:tcW w:w="270" w:type="dxa"/>
          </w:tcPr>
          <w:p w14:paraId="700AB65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6601F41B" w14:textId="4BA901E6" w:rsidR="00DE22CC" w:rsidRPr="00A332A5" w:rsidRDefault="00245A71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33,53</w:t>
            </w:r>
            <w:r w:rsidR="00640CF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70250" w:rsidRPr="00A332A5" w14:paraId="497F3D39" w14:textId="77777777" w:rsidTr="0018480B">
        <w:trPr>
          <w:trHeight w:hRule="exact" w:val="360"/>
        </w:trPr>
        <w:tc>
          <w:tcPr>
            <w:tcW w:w="3418" w:type="dxa"/>
          </w:tcPr>
          <w:p w14:paraId="42524D67" w14:textId="285AFACC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5A433074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F6F97" w14:textId="04AE84E9" w:rsidR="00874717" w:rsidRDefault="00194CC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4,155</w:t>
            </w:r>
          </w:p>
        </w:tc>
        <w:tc>
          <w:tcPr>
            <w:tcW w:w="241" w:type="dxa"/>
          </w:tcPr>
          <w:p w14:paraId="001C6F41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67579EB" w14:textId="1F7A34E2" w:rsidR="0055313E" w:rsidRDefault="00F0062B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3,989</w:t>
            </w:r>
          </w:p>
        </w:tc>
        <w:tc>
          <w:tcPr>
            <w:tcW w:w="238" w:type="dxa"/>
          </w:tcPr>
          <w:p w14:paraId="37C9DF18" w14:textId="7748947D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703D02" w14:textId="379CE8B8" w:rsidR="00DE22CC" w:rsidRDefault="00AC0C99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12,224</w:t>
            </w:r>
          </w:p>
        </w:tc>
        <w:tc>
          <w:tcPr>
            <w:tcW w:w="270" w:type="dxa"/>
          </w:tcPr>
          <w:p w14:paraId="6EE178B3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5AE05859" w14:textId="541CD473" w:rsidR="00DE22CC" w:rsidRPr="00A332A5" w:rsidRDefault="00A04D71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11,760</w:t>
            </w:r>
          </w:p>
        </w:tc>
      </w:tr>
      <w:tr w:rsidR="00370250" w:rsidRPr="00A332A5" w14:paraId="0AE5244F" w14:textId="77777777" w:rsidTr="0018480B">
        <w:trPr>
          <w:trHeight w:hRule="exact" w:val="360"/>
        </w:trPr>
        <w:tc>
          <w:tcPr>
            <w:tcW w:w="3418" w:type="dxa"/>
          </w:tcPr>
          <w:p w14:paraId="79FFE083" w14:textId="5F2B3CE2" w:rsidR="00BB0AA4" w:rsidRDefault="003A1C5B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="00BB0A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0A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BB0AA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BB0AA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70" w:type="dxa"/>
          </w:tcPr>
          <w:p w14:paraId="6854EC96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51F05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83C533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231332F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855D00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4DBB6B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BB95D" w14:textId="77777777" w:rsidR="00BB0AA4" w:rsidRPr="00A332A5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12A2CED3" w14:textId="77777777" w:rsidR="00BB0AA4" w:rsidRDefault="00BB0AA4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250" w:rsidRPr="00A332A5" w14:paraId="41705075" w14:textId="77777777" w:rsidTr="0018480B">
        <w:trPr>
          <w:trHeight w:hRule="exact" w:val="360"/>
        </w:trPr>
        <w:tc>
          <w:tcPr>
            <w:tcW w:w="3418" w:type="dxa"/>
          </w:tcPr>
          <w:p w14:paraId="6307B6D5" w14:textId="5FFF2ED8" w:rsidR="00BB0AA4" w:rsidRDefault="002F27B6" w:rsidP="00BB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</w:t>
            </w:r>
            <w:r w:rsidR="00BB0A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FF00F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39FDF7F9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EE931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E4DF8E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A6133DC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0F60A2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FAD4EE" w14:textId="77777777" w:rsidR="00BB0AA4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7A37F" w14:textId="77777777" w:rsidR="00BB0AA4" w:rsidRPr="00A332A5" w:rsidRDefault="00BB0AA4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40D834D9" w14:textId="77777777" w:rsidR="00BB0AA4" w:rsidRDefault="00BB0AA4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250" w:rsidRPr="00A332A5" w14:paraId="5EE7F934" w14:textId="77777777" w:rsidTr="0018480B">
        <w:trPr>
          <w:trHeight w:hRule="exact" w:val="360"/>
        </w:trPr>
        <w:tc>
          <w:tcPr>
            <w:tcW w:w="3418" w:type="dxa"/>
          </w:tcPr>
          <w:p w14:paraId="62E61F03" w14:textId="5BB50A68" w:rsidR="00FF00FA" w:rsidRDefault="002F27B6" w:rsidP="00BB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</w:t>
            </w:r>
            <w:r w:rsidR="00FF00FA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ชีวภาพ</w:t>
            </w:r>
          </w:p>
        </w:tc>
        <w:tc>
          <w:tcPr>
            <w:tcW w:w="270" w:type="dxa"/>
          </w:tcPr>
          <w:p w14:paraId="31409A45" w14:textId="77777777" w:rsidR="00FF00FA" w:rsidRDefault="00FF00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B1D4A" w14:textId="315B4806" w:rsidR="00FF00FA" w:rsidRDefault="00194CC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3,262</w:t>
            </w:r>
          </w:p>
        </w:tc>
        <w:tc>
          <w:tcPr>
            <w:tcW w:w="241" w:type="dxa"/>
          </w:tcPr>
          <w:p w14:paraId="264F59A8" w14:textId="77777777" w:rsidR="00FF00FA" w:rsidRDefault="00FF00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D2F373B" w14:textId="2A589C17" w:rsidR="00FF00FA" w:rsidRDefault="00B111CE" w:rsidP="00B1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238" w:type="dxa"/>
          </w:tcPr>
          <w:p w14:paraId="2766AAED" w14:textId="77777777" w:rsidR="00FF00FA" w:rsidRDefault="00FF00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B80D6E" w14:textId="0557F297" w:rsidR="00FF00FA" w:rsidRDefault="003E1D0B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3,861</w:t>
            </w:r>
          </w:p>
        </w:tc>
        <w:tc>
          <w:tcPr>
            <w:tcW w:w="270" w:type="dxa"/>
          </w:tcPr>
          <w:p w14:paraId="37E80BCE" w14:textId="77777777" w:rsidR="00FF00FA" w:rsidRPr="00A332A5" w:rsidRDefault="00FF00FA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5C19A551" w14:textId="23BBD478" w:rsidR="00FF00FA" w:rsidRDefault="00A04D71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370250" w:rsidRPr="00A332A5" w14:paraId="5B816A5F" w14:textId="77777777" w:rsidTr="00E85AD7">
        <w:trPr>
          <w:trHeight w:hRule="exact" w:val="360"/>
        </w:trPr>
        <w:tc>
          <w:tcPr>
            <w:tcW w:w="3418" w:type="dxa"/>
          </w:tcPr>
          <w:p w14:paraId="4CD86D73" w14:textId="1DAE3536" w:rsidR="00DE22CC" w:rsidRPr="00A332A5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D421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57C27602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E97453" w14:textId="6526B627" w:rsidR="00874717" w:rsidRDefault="007B463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4889504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2460908" w14:textId="6BD8AC6E" w:rsidR="0055313E" w:rsidRDefault="00954D98" w:rsidP="0040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8" w:type="dxa"/>
          </w:tcPr>
          <w:p w14:paraId="7ED2B385" w14:textId="3030FC26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5EBBB48" w14:textId="571785B2" w:rsidR="00DE22CC" w:rsidRDefault="007F04C7" w:rsidP="007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7C7F3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46293473" w14:textId="49F95B49" w:rsidR="00DE22CC" w:rsidRPr="00A332A5" w:rsidRDefault="00A04D71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</w:tr>
      <w:tr w:rsidR="00370250" w:rsidRPr="00A332A5" w14:paraId="772299B0" w14:textId="77777777" w:rsidTr="00E85AD7">
        <w:trPr>
          <w:trHeight w:hRule="exact" w:val="360"/>
        </w:trPr>
        <w:tc>
          <w:tcPr>
            <w:tcW w:w="3418" w:type="dxa"/>
          </w:tcPr>
          <w:p w14:paraId="0948B5F9" w14:textId="77895490" w:rsidR="00DE22CC" w:rsidRPr="00223F58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F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</w:tcPr>
          <w:p w14:paraId="48FAB876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DA5EF3" w14:textId="609A3185" w:rsidR="00874717" w:rsidRDefault="00BA0385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</w:t>
            </w:r>
            <w:r w:rsidR="00335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3B35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3A7A446C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1ACF273" w14:textId="3DB60F12" w:rsidR="0055313E" w:rsidRDefault="00954D98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112,553</w:t>
            </w:r>
          </w:p>
        </w:tc>
        <w:tc>
          <w:tcPr>
            <w:tcW w:w="238" w:type="dxa"/>
          </w:tcPr>
          <w:p w14:paraId="470FBDC0" w14:textId="39E28249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4579D052" w14:textId="5D8948D9" w:rsidR="00DE22CC" w:rsidRPr="009815CF" w:rsidRDefault="00777E4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371,98</w:t>
            </w:r>
            <w:r w:rsidR="007F0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39C2D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47EE8" w14:textId="6A94B9A1" w:rsidR="00DE22CC" w:rsidRPr="009815CF" w:rsidRDefault="006D2FB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323,726</w:t>
            </w:r>
          </w:p>
        </w:tc>
      </w:tr>
      <w:tr w:rsidR="00370250" w:rsidRPr="00A332A5" w14:paraId="7FF14B9F" w14:textId="77777777" w:rsidTr="00E85AD7">
        <w:trPr>
          <w:trHeight w:hRule="exact" w:val="360"/>
        </w:trPr>
        <w:tc>
          <w:tcPr>
            <w:tcW w:w="3418" w:type="dxa"/>
          </w:tcPr>
          <w:p w14:paraId="3265AE7D" w14:textId="3D3C0AAF" w:rsidR="00DE22CC" w:rsidRPr="00A14964" w:rsidRDefault="00DE22CC" w:rsidP="0080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867C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123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ก่อนส่วน</w:t>
            </w:r>
            <w:r w:rsidR="00E97AEA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แบ่ง</w:t>
            </w:r>
          </w:p>
        </w:tc>
        <w:tc>
          <w:tcPr>
            <w:tcW w:w="270" w:type="dxa"/>
          </w:tcPr>
          <w:p w14:paraId="7C2DA1D7" w14:textId="77777777" w:rsidR="00874717" w:rsidRPr="00A14964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3A98D8" w14:textId="6D8AAD77" w:rsidR="00874717" w:rsidRPr="00A14964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1300FFF" w14:textId="77777777" w:rsidR="0055313E" w:rsidRPr="00A14964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9CADF9D" w14:textId="69807C5E" w:rsidR="0055313E" w:rsidRPr="00A14964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6E321D5" w14:textId="64E6800A" w:rsidR="0055313E" w:rsidRPr="00A14964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1E3BAFE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963FD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69CD9FDA" w14:textId="77777777" w:rsidR="00DE22CC" w:rsidRPr="00A14964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250" w:rsidRPr="00A332A5" w14:paraId="63BE5E42" w14:textId="77777777" w:rsidTr="0018480B">
        <w:trPr>
          <w:trHeight w:hRule="exact" w:val="360"/>
        </w:trPr>
        <w:tc>
          <w:tcPr>
            <w:tcW w:w="3418" w:type="dxa"/>
          </w:tcPr>
          <w:p w14:paraId="2FE32BB9" w14:textId="04B6C40B" w:rsidR="004A6DC3" w:rsidRPr="00A14964" w:rsidRDefault="00F33BA6" w:rsidP="004A6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867CE4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</w:t>
            </w:r>
            <w:r w:rsidR="002F27B6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4A6DC3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="009D3334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6836A44A" w14:textId="77777777" w:rsidR="00874717" w:rsidRPr="00A14964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4203E" w14:textId="310A038A" w:rsidR="00874717" w:rsidRPr="00A14964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9111C2B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60726DCB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0EAEC39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6F751AA0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B56BF" w14:textId="77777777" w:rsidR="004A6DC3" w:rsidRPr="00A14964" w:rsidRDefault="004A6DC3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4E8BC982" w14:textId="77777777" w:rsidR="004A6DC3" w:rsidRPr="00A14964" w:rsidRDefault="004A6DC3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250" w:rsidRPr="00A332A5" w14:paraId="767E15D7" w14:textId="77777777" w:rsidTr="0018480B">
        <w:trPr>
          <w:trHeight w:hRule="exact" w:val="360"/>
        </w:trPr>
        <w:tc>
          <w:tcPr>
            <w:tcW w:w="3418" w:type="dxa"/>
          </w:tcPr>
          <w:p w14:paraId="2CF9ED5B" w14:textId="7F9E2CE1" w:rsidR="002F27B6" w:rsidRPr="00A14964" w:rsidRDefault="00867CE4" w:rsidP="004A6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2F27B6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  <w:r w:rsidR="00F33BA6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270" w:type="dxa"/>
          </w:tcPr>
          <w:p w14:paraId="0B13900F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A3451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905C8FD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2DFC6947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75F9AB1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9BE403C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2FFA8" w14:textId="77777777" w:rsidR="002F27B6" w:rsidRPr="00A14964" w:rsidRDefault="002F27B6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3806C346" w14:textId="77777777" w:rsidR="002F27B6" w:rsidRPr="00A14964" w:rsidRDefault="002F27B6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250" w:rsidRPr="00A92F11" w14:paraId="2C15F4C4" w14:textId="77777777" w:rsidTr="0018480B">
        <w:trPr>
          <w:trHeight w:hRule="exact" w:val="360"/>
        </w:trPr>
        <w:tc>
          <w:tcPr>
            <w:tcW w:w="3418" w:type="dxa"/>
          </w:tcPr>
          <w:p w14:paraId="0EDDC77E" w14:textId="6585B28D" w:rsidR="00DE22CC" w:rsidRPr="00A14964" w:rsidRDefault="00DE22CC" w:rsidP="00363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A834E41" w14:textId="77777777" w:rsidR="00874717" w:rsidRDefault="00874717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BC2388C" w14:textId="4724369A" w:rsidR="00874717" w:rsidRDefault="00335E09" w:rsidP="000C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</w:t>
            </w:r>
            <w:r w:rsidR="000C3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3B35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3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87DAEEC" w14:textId="77777777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0F97659D" w14:textId="710116E4" w:rsidR="0055313E" w:rsidRDefault="007D45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9,713</w:t>
            </w:r>
          </w:p>
        </w:tc>
        <w:tc>
          <w:tcPr>
            <w:tcW w:w="238" w:type="dxa"/>
          </w:tcPr>
          <w:p w14:paraId="191F436A" w14:textId="2A36B3AB" w:rsidR="0055313E" w:rsidRDefault="0055313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D3ADFDF" w14:textId="6C043127" w:rsidR="00DE22CC" w:rsidRPr="00A14964" w:rsidRDefault="0085726F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9,334</w:t>
            </w:r>
          </w:p>
        </w:tc>
        <w:tc>
          <w:tcPr>
            <w:tcW w:w="270" w:type="dxa"/>
          </w:tcPr>
          <w:p w14:paraId="06AB6993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</w:tcPr>
          <w:p w14:paraId="78FDCDBE" w14:textId="304D51B0" w:rsidR="00DE22CC" w:rsidRPr="00A14964" w:rsidRDefault="001C4F22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24,826</w:t>
            </w:r>
          </w:p>
        </w:tc>
      </w:tr>
    </w:tbl>
    <w:p w14:paraId="07183359" w14:textId="5306690A" w:rsidR="00EA1170" w:rsidRPr="0034180D" w:rsidRDefault="00EA1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highlight w:val="yellow"/>
        </w:rPr>
      </w:pPr>
    </w:p>
    <w:p w14:paraId="0C5A07FE" w14:textId="236C5D8A" w:rsidR="00AF0BB5" w:rsidRDefault="00AF0BB5" w:rsidP="00204A9E">
      <w:pPr>
        <w:pStyle w:val="Heading8"/>
        <w:tabs>
          <w:tab w:val="left" w:pos="630"/>
        </w:tabs>
        <w:ind w:left="549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584F6A">
        <w:rPr>
          <w:rFonts w:asciiTheme="majorBidi" w:hAnsiTheme="majorBidi" w:cstheme="majorBidi"/>
          <w:sz w:val="30"/>
          <w:szCs w:val="30"/>
        </w:rPr>
        <w:t>1</w:t>
      </w:r>
      <w:r w:rsidR="00762E23">
        <w:rPr>
          <w:rFonts w:asciiTheme="majorBidi" w:hAnsiTheme="majorBidi" w:cstheme="majorBidi"/>
          <w:sz w:val="30"/>
          <w:szCs w:val="30"/>
        </w:rPr>
        <w:t>8</w:t>
      </w:r>
      <w:r w:rsidRPr="00584F6A">
        <w:rPr>
          <w:rFonts w:asciiTheme="majorBidi" w:hAnsiTheme="majorBidi" w:cstheme="majorBidi"/>
          <w:sz w:val="30"/>
          <w:szCs w:val="30"/>
        </w:rPr>
        <w:tab/>
      </w:r>
      <w:r w:rsidRPr="00584F6A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244313AF" w14:textId="77777777" w:rsidR="002F2836" w:rsidRPr="0034180D" w:rsidRDefault="002F2836" w:rsidP="004306B0">
      <w:pPr>
        <w:rPr>
          <w:sz w:val="26"/>
          <w:szCs w:val="26"/>
        </w:rPr>
      </w:pPr>
    </w:p>
    <w:p w14:paraId="5FCE482C" w14:textId="41D30445" w:rsidR="002835BE" w:rsidRPr="007067EF" w:rsidRDefault="002835BE" w:rsidP="00C0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  <w:tab w:val="left" w:pos="990"/>
          <w:tab w:val="left" w:pos="1296"/>
        </w:tabs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67EF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7067EF">
        <w:rPr>
          <w:rFonts w:ascii="Angsana New" w:hAnsi="Angsana New" w:cs="Angsana New"/>
          <w:sz w:val="30"/>
          <w:szCs w:val="30"/>
        </w:rPr>
        <w:t>31</w:t>
      </w:r>
      <w:r w:rsidRPr="007067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67EF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7067EF">
        <w:rPr>
          <w:rFonts w:ascii="Angsana New" w:hAnsi="Angsana New" w:cs="Angsana New"/>
          <w:sz w:val="30"/>
          <w:szCs w:val="30"/>
        </w:rPr>
        <w:t>2564</w:t>
      </w:r>
      <w:r w:rsidRPr="007067EF">
        <w:rPr>
          <w:rFonts w:ascii="Angsana New" w:hAnsi="Angsana New" w:cs="Angsana New" w:hint="cs"/>
          <w:sz w:val="30"/>
          <w:szCs w:val="30"/>
          <w:cs/>
        </w:rPr>
        <w:t xml:space="preserve"> มีมติเห็นชอบ</w:t>
      </w:r>
      <w:r w:rsidR="00E735D9">
        <w:rPr>
          <w:rFonts w:ascii="Angsana New" w:hAnsi="Angsana New" w:cs="Angsana New" w:hint="cs"/>
          <w:sz w:val="30"/>
          <w:szCs w:val="30"/>
          <w:cs/>
        </w:rPr>
        <w:t>การ</w:t>
      </w:r>
      <w:r w:rsidRPr="007067EF">
        <w:rPr>
          <w:rFonts w:ascii="Angsana New" w:hAnsi="Angsana New" w:cs="Angsana New"/>
          <w:sz w:val="30"/>
          <w:szCs w:val="30"/>
          <w:cs/>
        </w:rPr>
        <w:t>เข้าทำรายการที่สำคัญ ดังนี้</w:t>
      </w:r>
    </w:p>
    <w:p w14:paraId="6AE8D34A" w14:textId="77777777" w:rsidR="005E3077" w:rsidRPr="0034180D" w:rsidRDefault="005E3077" w:rsidP="003538E2">
      <w:pPr>
        <w:pStyle w:val="BodyText2"/>
        <w:ind w:left="540" w:firstLine="0"/>
        <w:jc w:val="thaiDistribute"/>
        <w:rPr>
          <w:rFonts w:asciiTheme="majorBidi" w:eastAsia="CG Times (W1)" w:hAnsiTheme="majorBidi" w:cstheme="majorBidi"/>
          <w:sz w:val="26"/>
          <w:szCs w:val="26"/>
        </w:rPr>
      </w:pPr>
    </w:p>
    <w:p w14:paraId="1CF6A924" w14:textId="4F44B803" w:rsidR="0092022C" w:rsidRDefault="002835BE" w:rsidP="000D270B">
      <w:pPr>
        <w:pStyle w:val="ListParagraph"/>
        <w:numPr>
          <w:ilvl w:val="0"/>
          <w:numId w:val="44"/>
        </w:numPr>
        <w:tabs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538E2">
        <w:rPr>
          <w:rFonts w:ascii="Angsana New" w:hAnsi="Angsana New" w:cs="Angsana New" w:hint="cs"/>
          <w:sz w:val="30"/>
          <w:szCs w:val="30"/>
          <w:cs/>
        </w:rPr>
        <w:t>การโอนกิจการทั้งหมด</w:t>
      </w:r>
      <w:r w:rsidRPr="003538E2">
        <w:rPr>
          <w:rFonts w:ascii="Angsana New" w:hAnsi="Angsana New" w:cs="Angsana New"/>
          <w:sz w:val="30"/>
          <w:szCs w:val="30"/>
        </w:rPr>
        <w:t xml:space="preserve"> (“EBT”) </w:t>
      </w:r>
      <w:r w:rsidRPr="003538E2">
        <w:rPr>
          <w:rFonts w:ascii="Angsana New" w:hAnsi="Angsana New" w:cs="Angsana New" w:hint="cs"/>
          <w:sz w:val="30"/>
          <w:szCs w:val="30"/>
          <w:cs/>
        </w:rPr>
        <w:t>ของบริษัท ซี.พี. รีเทล โฮลดิ้ง จำกัด (“</w:t>
      </w:r>
      <w:r w:rsidRPr="003538E2">
        <w:rPr>
          <w:rFonts w:ascii="Angsana New" w:hAnsi="Angsana New" w:cs="Angsana New"/>
          <w:sz w:val="30"/>
          <w:szCs w:val="30"/>
        </w:rPr>
        <w:t xml:space="preserve">CPRH”)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ซึ่งเป็นบริษัทร่วมที่บริษัทถือหุ้นทางอ้อมในสัดส่วนร้อยละ </w:t>
      </w:r>
      <w:r w:rsidRPr="003538E2">
        <w:rPr>
          <w:rFonts w:ascii="Angsana New" w:hAnsi="Angsana New" w:cs="Angsana New"/>
          <w:sz w:val="30"/>
          <w:szCs w:val="30"/>
        </w:rPr>
        <w:t xml:space="preserve">20.00 </w:t>
      </w:r>
      <w:r w:rsidRPr="003538E2">
        <w:rPr>
          <w:rFonts w:ascii="Angsana New" w:hAnsi="Angsana New" w:cs="Angsana New" w:hint="cs"/>
          <w:sz w:val="30"/>
          <w:szCs w:val="30"/>
          <w:cs/>
        </w:rPr>
        <w:t>ผ่าน</w:t>
      </w:r>
      <w:r w:rsidR="00E735D9" w:rsidRPr="007067E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636A2">
        <w:rPr>
          <w:rFonts w:ascii="Angsana New" w:hAnsi="Angsana New" w:cs="Angsana New" w:hint="cs"/>
          <w:sz w:val="30"/>
          <w:szCs w:val="30"/>
          <w:cs/>
        </w:rPr>
        <w:t>ย่อยแห่งหนึ่ง (บริษัท</w:t>
      </w:r>
      <w:r w:rsidR="00E735D9" w:rsidRPr="007067EF">
        <w:rPr>
          <w:rFonts w:ascii="Angsana New" w:hAnsi="Angsana New" w:cs="Angsana New" w:hint="cs"/>
          <w:sz w:val="30"/>
          <w:szCs w:val="30"/>
          <w:cs/>
        </w:rPr>
        <w:t xml:space="preserve"> ซี.พี. เมอร์แชนไดซิ่ง จำกัด</w:t>
      </w:r>
      <w:r w:rsidR="00E735D9">
        <w:rPr>
          <w:rFonts w:ascii="Angsana New" w:hAnsi="Angsana New" w:cs="Angsana New"/>
          <w:sz w:val="30"/>
          <w:szCs w:val="30"/>
        </w:rPr>
        <w:t xml:space="preserve"> </w:t>
      </w:r>
      <w:r w:rsidR="004636A2">
        <w:rPr>
          <w:rFonts w:ascii="Angsana New" w:hAnsi="Angsana New" w:cs="Angsana New"/>
          <w:sz w:val="30"/>
          <w:szCs w:val="30"/>
          <w:cs/>
        </w:rPr>
        <w:br/>
      </w:r>
      <w:r w:rsidR="00E735D9" w:rsidRPr="007067EF">
        <w:rPr>
          <w:rFonts w:ascii="Angsana New" w:hAnsi="Angsana New" w:cs="Angsana New"/>
          <w:sz w:val="30"/>
          <w:szCs w:val="30"/>
          <w:cs/>
        </w:rPr>
        <w:t>("</w:t>
      </w:r>
      <w:r w:rsidRPr="003538E2">
        <w:rPr>
          <w:rFonts w:ascii="Angsana New" w:hAnsi="Angsana New" w:cs="Angsana New"/>
          <w:sz w:val="30"/>
          <w:szCs w:val="30"/>
        </w:rPr>
        <w:t>CPM</w:t>
      </w:r>
      <w:r w:rsidR="00E735D9" w:rsidRPr="007067EF">
        <w:rPr>
          <w:rFonts w:ascii="Angsana New" w:hAnsi="Angsana New" w:cs="Angsana New"/>
          <w:sz w:val="30"/>
          <w:szCs w:val="30"/>
        </w:rPr>
        <w:t>”)</w:t>
      </w:r>
      <w:r w:rsidR="004636A2">
        <w:rPr>
          <w:rFonts w:ascii="Angsana New" w:hAnsi="Angsana New" w:cs="Angsana New" w:hint="cs"/>
          <w:sz w:val="30"/>
          <w:szCs w:val="30"/>
          <w:cs/>
        </w:rPr>
        <w:t>)</w:t>
      </w:r>
      <w:r w:rsidRPr="003538E2">
        <w:rPr>
          <w:rFonts w:ascii="Angsana New" w:hAnsi="Angsana New" w:cs="Angsana New"/>
          <w:sz w:val="30"/>
          <w:szCs w:val="30"/>
        </w:rPr>
        <w:t xml:space="preserve"> </w:t>
      </w:r>
      <w:r w:rsidRPr="003538E2">
        <w:rPr>
          <w:rFonts w:ascii="Angsana New" w:hAnsi="Angsana New" w:cs="Angsana New" w:hint="cs"/>
          <w:sz w:val="30"/>
          <w:szCs w:val="30"/>
          <w:cs/>
        </w:rPr>
        <w:t>ให้แก่บริษัท สยามแม็คโคร จำกัด (มหาชน) (“</w:t>
      </w:r>
      <w:r w:rsidRPr="003538E2">
        <w:rPr>
          <w:rFonts w:ascii="Angsana New" w:hAnsi="Angsana New" w:cs="Angsana New"/>
          <w:sz w:val="30"/>
          <w:szCs w:val="30"/>
        </w:rPr>
        <w:t xml:space="preserve">Makro”)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มีมูลค่ารวมประมาณ </w:t>
      </w:r>
      <w:r w:rsidRPr="003538E2">
        <w:rPr>
          <w:rFonts w:ascii="Angsana New" w:hAnsi="Angsana New" w:cs="Angsana New"/>
          <w:sz w:val="30"/>
          <w:szCs w:val="30"/>
        </w:rPr>
        <w:t>43,590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 ล้านบาท โดย</w:t>
      </w:r>
      <w:r w:rsidRPr="003538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38E2">
        <w:rPr>
          <w:rFonts w:ascii="Angsana New" w:hAnsi="Angsana New" w:cs="Angsana New"/>
          <w:sz w:val="30"/>
          <w:szCs w:val="30"/>
        </w:rPr>
        <w:t xml:space="preserve">Makro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จะออกหุ้นเพิ่มทุนใหม่ให้แก่ </w:t>
      </w:r>
      <w:r w:rsidRPr="003538E2">
        <w:rPr>
          <w:rFonts w:ascii="Angsana New" w:hAnsi="Angsana New" w:cs="Angsana New"/>
          <w:sz w:val="30"/>
          <w:szCs w:val="30"/>
        </w:rPr>
        <w:t xml:space="preserve">CPRH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ในจำนวนไม่เกิน </w:t>
      </w:r>
      <w:r w:rsidRPr="003538E2">
        <w:rPr>
          <w:rFonts w:ascii="Angsana New" w:hAnsi="Angsana New" w:cs="Angsana New"/>
          <w:sz w:val="30"/>
          <w:szCs w:val="30"/>
        </w:rPr>
        <w:t>5,010,323,500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 หุ้น มูลค่า</w:t>
      </w:r>
      <w:r w:rsidR="00A17144">
        <w:rPr>
          <w:rFonts w:ascii="Angsana New" w:hAnsi="Angsana New" w:cs="Angsana New" w:hint="cs"/>
          <w:sz w:val="30"/>
          <w:szCs w:val="30"/>
          <w:cs/>
        </w:rPr>
        <w:t>ที่ตราไว้</w:t>
      </w:r>
      <w:r w:rsidRPr="003538E2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Pr="003538E2">
        <w:rPr>
          <w:rFonts w:ascii="Angsana New" w:hAnsi="Angsana New" w:cs="Angsana New"/>
          <w:sz w:val="30"/>
          <w:szCs w:val="30"/>
        </w:rPr>
        <w:t xml:space="preserve"> 0.50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 บาท ในราคาเสนอขาย </w:t>
      </w:r>
      <w:r w:rsidRPr="003538E2">
        <w:rPr>
          <w:rFonts w:ascii="Angsana New" w:hAnsi="Angsana New" w:cs="Angsana New"/>
          <w:sz w:val="30"/>
          <w:szCs w:val="30"/>
        </w:rPr>
        <w:t>43.50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 บาทต่อหุ้น เพื่อเป็นการชำระค่าตอบแทนสำหรับการทำ</w:t>
      </w:r>
      <w:r w:rsidRPr="003538E2">
        <w:rPr>
          <w:rFonts w:ascii="Angsana New" w:hAnsi="Angsana New" w:cs="Angsana New"/>
          <w:sz w:val="30"/>
          <w:szCs w:val="30"/>
        </w:rPr>
        <w:t xml:space="preserve"> EBT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 ดังกล่าว</w:t>
      </w:r>
    </w:p>
    <w:p w14:paraId="25F544D9" w14:textId="77777777" w:rsidR="006C0F41" w:rsidRPr="0034180D" w:rsidRDefault="006C0F41" w:rsidP="006C0F41">
      <w:pPr>
        <w:pStyle w:val="ListParagraph"/>
        <w:tabs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Theme="majorBidi" w:eastAsia="CG Times (W1)" w:hAnsiTheme="majorBidi" w:cstheme="majorBidi"/>
          <w:sz w:val="26"/>
          <w:szCs w:val="26"/>
        </w:rPr>
      </w:pPr>
    </w:p>
    <w:p w14:paraId="07B3A418" w14:textId="4FF66BAB" w:rsidR="005E3077" w:rsidRDefault="0092022C" w:rsidP="006C0F41">
      <w:pPr>
        <w:pStyle w:val="ListParagraph"/>
        <w:tabs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  <w:r w:rsidRPr="00806A9A">
        <w:rPr>
          <w:rFonts w:asciiTheme="majorBidi" w:eastAsia="CG Times (W1)" w:hAnsiTheme="majorBidi" w:cstheme="majorBidi"/>
          <w:sz w:val="30"/>
          <w:szCs w:val="30"/>
          <w:cs/>
        </w:rPr>
        <w:t xml:space="preserve">เมื่อการทำ </w:t>
      </w:r>
      <w:r w:rsidRPr="00806A9A">
        <w:rPr>
          <w:rFonts w:asciiTheme="majorBidi" w:eastAsia="CG Times (W1)" w:hAnsiTheme="majorBidi" w:cstheme="majorBidi"/>
          <w:sz w:val="30"/>
          <w:szCs w:val="30"/>
        </w:rPr>
        <w:t xml:space="preserve">EBT </w:t>
      </w:r>
      <w:r w:rsidRPr="00806A9A">
        <w:rPr>
          <w:rFonts w:asciiTheme="majorBidi" w:eastAsia="CG Times (W1)" w:hAnsiTheme="majorBidi" w:cstheme="majorBidi"/>
          <w:sz w:val="30"/>
          <w:szCs w:val="30"/>
          <w:cs/>
        </w:rPr>
        <w:t xml:space="preserve">เสร็จสมบูรณ์แล้ว </w:t>
      </w:r>
      <w:r w:rsidRPr="00806A9A">
        <w:rPr>
          <w:rFonts w:asciiTheme="majorBidi" w:eastAsia="CG Times (W1)" w:hAnsiTheme="majorBidi" w:cstheme="majorBidi"/>
          <w:sz w:val="30"/>
          <w:szCs w:val="30"/>
        </w:rPr>
        <w:t xml:space="preserve">CPRH </w:t>
      </w:r>
      <w:r w:rsidRPr="00806A9A">
        <w:rPr>
          <w:rFonts w:asciiTheme="majorBidi" w:eastAsia="CG Times (W1)" w:hAnsiTheme="majorBidi" w:cstheme="majorBidi"/>
          <w:sz w:val="30"/>
          <w:szCs w:val="30"/>
          <w:cs/>
        </w:rPr>
        <w:t>จะโอนทรัพย์สิน</w:t>
      </w:r>
      <w:r w:rsidRPr="00B138F2">
        <w:rPr>
          <w:rFonts w:ascii="Angsana New" w:hAnsi="Angsana New" w:cs="Angsana New"/>
          <w:spacing w:val="-4"/>
          <w:sz w:val="30"/>
          <w:szCs w:val="30"/>
          <w:cs/>
        </w:rPr>
        <w:t>ทั้งหมด</w:t>
      </w:r>
      <w:r w:rsidRPr="00806A9A">
        <w:rPr>
          <w:rFonts w:asciiTheme="majorBidi" w:eastAsia="CG Times (W1)" w:hAnsiTheme="majorBidi" w:cstheme="majorBidi"/>
          <w:sz w:val="30"/>
          <w:szCs w:val="30"/>
          <w:cs/>
        </w:rPr>
        <w:t xml:space="preserve">ของ </w:t>
      </w:r>
      <w:r w:rsidRPr="00806A9A">
        <w:rPr>
          <w:rFonts w:asciiTheme="majorBidi" w:eastAsia="CG Times (W1)" w:hAnsiTheme="majorBidi" w:cstheme="majorBidi"/>
          <w:sz w:val="30"/>
          <w:szCs w:val="30"/>
        </w:rPr>
        <w:t xml:space="preserve">CPRH </w:t>
      </w:r>
      <w:r w:rsidRPr="00806A9A">
        <w:rPr>
          <w:rFonts w:asciiTheme="majorBidi" w:eastAsia="CG Times (W1)" w:hAnsiTheme="majorBidi" w:cstheme="majorBidi"/>
          <w:sz w:val="30"/>
          <w:szCs w:val="30"/>
          <w:cs/>
        </w:rPr>
        <w:t xml:space="preserve">รวมถึงหุ้นใน </w:t>
      </w:r>
      <w:r w:rsidRPr="00806A9A">
        <w:rPr>
          <w:rFonts w:asciiTheme="majorBidi" w:eastAsia="CG Times (W1)" w:hAnsiTheme="majorBidi" w:cstheme="majorBidi"/>
          <w:sz w:val="30"/>
          <w:szCs w:val="30"/>
        </w:rPr>
        <w:t xml:space="preserve">Makro </w:t>
      </w:r>
      <w:r w:rsidRPr="00806A9A">
        <w:rPr>
          <w:rFonts w:asciiTheme="majorBidi" w:eastAsia="CG Times (W1)" w:hAnsiTheme="majorBidi" w:cstheme="majorBidi"/>
          <w:sz w:val="30"/>
          <w:szCs w:val="30"/>
          <w:cs/>
        </w:rPr>
        <w:t xml:space="preserve">ให้แก่ผู้ถือหุ้นของ </w:t>
      </w:r>
      <w:r w:rsidRPr="00806A9A">
        <w:rPr>
          <w:rFonts w:asciiTheme="majorBidi" w:eastAsia="CG Times (W1)" w:hAnsiTheme="majorBidi" w:cstheme="majorBidi"/>
          <w:sz w:val="30"/>
          <w:szCs w:val="30"/>
        </w:rPr>
        <w:t>CPRH</w:t>
      </w:r>
      <w:r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 </w:t>
      </w:r>
      <w:r w:rsidRPr="00806A9A">
        <w:rPr>
          <w:rFonts w:asciiTheme="majorBidi" w:eastAsia="CG Times (W1)" w:hAnsiTheme="majorBidi" w:cstheme="majorBidi"/>
          <w:sz w:val="30"/>
          <w:szCs w:val="30"/>
          <w:cs/>
        </w:rPr>
        <w:t>ตามสัดส่วนการถือหุ้น</w:t>
      </w:r>
      <w:r w:rsidR="009A07EB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 โดย </w:t>
      </w:r>
      <w:r w:rsidR="009A07EB">
        <w:rPr>
          <w:rFonts w:asciiTheme="majorBidi" w:eastAsia="CG Times (W1)" w:hAnsiTheme="majorBidi" w:cstheme="majorBidi"/>
          <w:sz w:val="30"/>
          <w:szCs w:val="30"/>
        </w:rPr>
        <w:t xml:space="preserve">CPM </w:t>
      </w:r>
      <w:r w:rsidR="009A07EB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จะได้รับหุ้น </w:t>
      </w:r>
      <w:r w:rsidR="009A07EB">
        <w:rPr>
          <w:rFonts w:asciiTheme="majorBidi" w:eastAsia="CG Times (W1)" w:hAnsiTheme="majorBidi" w:cstheme="majorBidi"/>
          <w:sz w:val="30"/>
          <w:szCs w:val="30"/>
        </w:rPr>
        <w:t xml:space="preserve">Makro </w:t>
      </w:r>
      <w:r w:rsidR="009A07EB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จำนวน </w:t>
      </w:r>
      <w:r w:rsidR="009A07EB">
        <w:rPr>
          <w:rFonts w:ascii="Angsana New" w:hAnsi="Angsana New" w:cs="Angsana New"/>
          <w:sz w:val="30"/>
          <w:szCs w:val="30"/>
        </w:rPr>
        <w:t>1,002,064,700</w:t>
      </w:r>
      <w:r w:rsidR="009A07EB"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="009A07EB" w:rsidRPr="00EA01E8">
        <w:rPr>
          <w:rFonts w:ascii="Angsana New" w:hAnsi="Angsana New" w:cs="Angsana New" w:hint="cs"/>
          <w:sz w:val="30"/>
          <w:szCs w:val="30"/>
          <w:cs/>
        </w:rPr>
        <w:t>หุ้น</w:t>
      </w:r>
    </w:p>
    <w:p w14:paraId="11AAD39C" w14:textId="136B6F21" w:rsidR="002835BE" w:rsidRDefault="002835BE" w:rsidP="000D270B">
      <w:pPr>
        <w:pStyle w:val="ListParagraph"/>
        <w:numPr>
          <w:ilvl w:val="0"/>
          <w:numId w:val="44"/>
        </w:numPr>
        <w:tabs>
          <w:tab w:val="left" w:pos="1620"/>
          <w:tab w:val="left" w:pos="18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538E2">
        <w:rPr>
          <w:rFonts w:ascii="Angsana New" w:hAnsi="Angsana New" w:cs="Angsana New"/>
          <w:sz w:val="30"/>
          <w:szCs w:val="30"/>
          <w:cs/>
        </w:rPr>
        <w:t xml:space="preserve">ให้ </w:t>
      </w:r>
      <w:r w:rsidRPr="003538E2">
        <w:rPr>
          <w:rFonts w:ascii="Angsana New" w:hAnsi="Angsana New" w:cs="Angsana New"/>
          <w:sz w:val="30"/>
          <w:szCs w:val="30"/>
        </w:rPr>
        <w:t xml:space="preserve">CPM </w:t>
      </w:r>
      <w:r w:rsidRPr="003538E2">
        <w:rPr>
          <w:rFonts w:ascii="Angsana New" w:hAnsi="Angsana New" w:cs="Angsana New" w:hint="cs"/>
          <w:sz w:val="30"/>
          <w:szCs w:val="30"/>
          <w:cs/>
        </w:rPr>
        <w:t>ทำคำเสนอซื้อหลักทรัพย์ทั้งหมด</w:t>
      </w:r>
      <w:r w:rsidRPr="003538E2">
        <w:rPr>
          <w:rFonts w:ascii="Angsana New" w:hAnsi="Angsana New" w:cs="Angsana New"/>
          <w:sz w:val="30"/>
          <w:szCs w:val="30"/>
        </w:rPr>
        <w:t xml:space="preserve"> (Mandatory Tender Offer)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ใน </w:t>
      </w:r>
      <w:r w:rsidRPr="003538E2">
        <w:rPr>
          <w:rFonts w:ascii="Angsana New" w:hAnsi="Angsana New" w:cs="Angsana New"/>
          <w:sz w:val="30"/>
          <w:szCs w:val="30"/>
        </w:rPr>
        <w:t xml:space="preserve">Makro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ในราคาหุ้นละ </w:t>
      </w:r>
      <w:r w:rsidRPr="003538E2">
        <w:rPr>
          <w:rFonts w:ascii="Angsana New" w:hAnsi="Angsana New" w:cs="Angsana New"/>
          <w:sz w:val="30"/>
          <w:szCs w:val="30"/>
        </w:rPr>
        <w:t xml:space="preserve">43.50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บาท โดย </w:t>
      </w:r>
      <w:r w:rsidRPr="003538E2">
        <w:rPr>
          <w:rFonts w:ascii="Angsana New" w:hAnsi="Angsana New" w:cs="Angsana New"/>
          <w:sz w:val="30"/>
          <w:szCs w:val="30"/>
        </w:rPr>
        <w:t xml:space="preserve">CPM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จะรับซื้อหุ้นสามัญใน </w:t>
      </w:r>
      <w:r w:rsidRPr="003538E2">
        <w:rPr>
          <w:rFonts w:ascii="Angsana New" w:hAnsi="Angsana New" w:cs="Angsana New"/>
          <w:sz w:val="30"/>
          <w:szCs w:val="30"/>
        </w:rPr>
        <w:t>Makro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 เป็นสัดส่วนหนึ่งในสามของจำนวนหุ้นที่มีผู้ตอบรับ</w:t>
      </w:r>
      <w:r w:rsidR="00385027">
        <w:rPr>
          <w:rFonts w:ascii="Angsana New" w:hAnsi="Angsana New" w:cs="Angsana New"/>
          <w:sz w:val="30"/>
          <w:szCs w:val="30"/>
          <w:cs/>
        </w:rPr>
        <w:br/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คำเสนอซื้อในการทำคำเสนอซื้อหลักทรัพย์ทั้งหมดของ </w:t>
      </w:r>
      <w:r w:rsidRPr="003538E2">
        <w:rPr>
          <w:rFonts w:ascii="Angsana New" w:hAnsi="Angsana New" w:cs="Angsana New"/>
          <w:sz w:val="30"/>
          <w:szCs w:val="30"/>
        </w:rPr>
        <w:t xml:space="preserve">Makro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ดังกล่าว ซึ่งจำนวนหุ้นสูงสุดที่ </w:t>
      </w:r>
      <w:r w:rsidRPr="003538E2">
        <w:rPr>
          <w:rFonts w:ascii="Angsana New" w:hAnsi="Angsana New" w:cs="Angsana New"/>
          <w:sz w:val="30"/>
          <w:szCs w:val="30"/>
        </w:rPr>
        <w:t xml:space="preserve">CPM 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ต้องรับซื้อจากการทำคำเสนอซื้อหลักทรัพย์ครั้งนี้ จะมีจำนวนไม่เกิน </w:t>
      </w:r>
      <w:r w:rsidRPr="003538E2">
        <w:rPr>
          <w:rFonts w:ascii="Angsana New" w:hAnsi="Angsana New" w:cs="Angsana New"/>
          <w:sz w:val="30"/>
          <w:szCs w:val="30"/>
        </w:rPr>
        <w:t>110,699,500</w:t>
      </w:r>
      <w:r w:rsidRPr="003538E2">
        <w:rPr>
          <w:rFonts w:ascii="Angsana New" w:hAnsi="Angsana New" w:cs="Angsana New" w:hint="cs"/>
          <w:sz w:val="30"/>
          <w:szCs w:val="30"/>
          <w:cs/>
        </w:rPr>
        <w:t xml:space="preserve"> หุ้น คิดเป็นมูลค่ารวมไม่เกินประมาณ </w:t>
      </w:r>
      <w:r w:rsidRPr="003538E2">
        <w:rPr>
          <w:rFonts w:ascii="Angsana New" w:hAnsi="Angsana New" w:cs="Angsana New"/>
          <w:sz w:val="30"/>
          <w:szCs w:val="30"/>
        </w:rPr>
        <w:t xml:space="preserve">4,815 </w:t>
      </w:r>
      <w:r w:rsidRPr="003538E2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69E7173" w14:textId="77777777" w:rsidR="005E3077" w:rsidRPr="003538E2" w:rsidRDefault="005E3077" w:rsidP="005E3077">
      <w:pPr>
        <w:pStyle w:val="ListParagraph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8A3C79" w14:textId="024BE218" w:rsidR="009F736A" w:rsidRPr="009F736A" w:rsidRDefault="002835BE" w:rsidP="000D270B">
      <w:pPr>
        <w:pStyle w:val="ListParagraph"/>
        <w:numPr>
          <w:ilvl w:val="0"/>
          <w:numId w:val="44"/>
        </w:numPr>
        <w:tabs>
          <w:tab w:val="left" w:pos="1620"/>
          <w:tab w:val="left" w:pos="18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F736A">
        <w:rPr>
          <w:rFonts w:ascii="Angsana New" w:hAnsi="Angsana New" w:cs="Angsana New"/>
          <w:sz w:val="30"/>
          <w:szCs w:val="30"/>
          <w:cs/>
        </w:rPr>
        <w:t xml:space="preserve">ให้ </w:t>
      </w:r>
      <w:r w:rsidRPr="009F736A">
        <w:rPr>
          <w:rFonts w:ascii="Angsana New" w:hAnsi="Angsana New" w:cs="Angsana New"/>
          <w:sz w:val="30"/>
          <w:szCs w:val="30"/>
        </w:rPr>
        <w:t xml:space="preserve">CPM </w:t>
      </w:r>
      <w:r w:rsidRPr="009F736A">
        <w:rPr>
          <w:rFonts w:ascii="Angsana New" w:hAnsi="Angsana New" w:cs="Angsana New" w:hint="cs"/>
          <w:sz w:val="30"/>
          <w:szCs w:val="30"/>
          <w:cs/>
        </w:rPr>
        <w:t xml:space="preserve">ดำเนินการเสนอขายหุ้นสามัญ </w:t>
      </w:r>
      <w:r w:rsidRPr="009F736A">
        <w:rPr>
          <w:rFonts w:ascii="Angsana New" w:hAnsi="Angsana New" w:cs="Angsana New"/>
          <w:sz w:val="30"/>
          <w:szCs w:val="30"/>
        </w:rPr>
        <w:t xml:space="preserve">Makro </w:t>
      </w:r>
      <w:r w:rsidR="00E70322">
        <w:rPr>
          <w:rFonts w:ascii="Angsana New" w:hAnsi="Angsana New" w:cs="Angsana New"/>
          <w:sz w:val="30"/>
          <w:szCs w:val="30"/>
        </w:rPr>
        <w:t>(</w:t>
      </w:r>
      <w:r w:rsidRPr="009F736A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9F736A">
        <w:rPr>
          <w:rFonts w:ascii="Angsana New" w:hAnsi="Angsana New" w:cs="Angsana New"/>
          <w:sz w:val="30"/>
          <w:szCs w:val="30"/>
        </w:rPr>
        <w:t xml:space="preserve">CPM </w:t>
      </w:r>
      <w:r w:rsidRPr="009F736A">
        <w:rPr>
          <w:rFonts w:ascii="Angsana New" w:hAnsi="Angsana New" w:cs="Angsana New" w:hint="cs"/>
          <w:sz w:val="30"/>
          <w:szCs w:val="30"/>
          <w:cs/>
        </w:rPr>
        <w:t xml:space="preserve">จะได้รับจากการคืนเงินลงทุนให้แก่ผู้ถือหุ้น </w:t>
      </w:r>
      <w:r w:rsidRPr="009F736A">
        <w:rPr>
          <w:rFonts w:ascii="Angsana New" w:hAnsi="Angsana New" w:cs="Angsana New"/>
          <w:sz w:val="30"/>
          <w:szCs w:val="30"/>
        </w:rPr>
        <w:t>CPRH</w:t>
      </w:r>
      <w:r w:rsidR="00E70322">
        <w:rPr>
          <w:rFonts w:ascii="Angsana New" w:hAnsi="Angsana New" w:cs="Angsana New"/>
          <w:sz w:val="30"/>
          <w:szCs w:val="30"/>
        </w:rPr>
        <w:t>)</w:t>
      </w:r>
      <w:r w:rsidRPr="009F736A">
        <w:rPr>
          <w:rFonts w:ascii="Angsana New" w:hAnsi="Angsana New" w:cs="Angsana New"/>
          <w:sz w:val="30"/>
          <w:szCs w:val="30"/>
        </w:rPr>
        <w:t xml:space="preserve"> </w:t>
      </w:r>
      <w:r w:rsidRPr="009F736A">
        <w:rPr>
          <w:rFonts w:ascii="Angsana New" w:hAnsi="Angsana New" w:cs="Angsana New" w:hint="cs"/>
          <w:sz w:val="30"/>
          <w:szCs w:val="30"/>
          <w:cs/>
        </w:rPr>
        <w:t>ให้แก่ประชาชนทั่วไป (</w:t>
      </w:r>
      <w:r w:rsidRPr="009F736A">
        <w:rPr>
          <w:rFonts w:ascii="Angsana New" w:hAnsi="Angsana New" w:cs="Angsana New"/>
          <w:sz w:val="30"/>
          <w:szCs w:val="30"/>
        </w:rPr>
        <w:t>Public Offering</w:t>
      </w:r>
      <w:r w:rsidR="000C68E8">
        <w:rPr>
          <w:rFonts w:ascii="Angsana New" w:hAnsi="Angsana New" w:cs="Angsana New" w:hint="cs"/>
          <w:sz w:val="30"/>
          <w:szCs w:val="30"/>
          <w:cs/>
        </w:rPr>
        <w:t xml:space="preserve"> หรือ </w:t>
      </w:r>
      <w:r w:rsidR="000C68E8">
        <w:rPr>
          <w:rFonts w:ascii="Angsana New" w:hAnsi="Angsana New" w:cs="Angsana New"/>
          <w:sz w:val="30"/>
          <w:szCs w:val="30"/>
        </w:rPr>
        <w:t>“PO”</w:t>
      </w:r>
      <w:r w:rsidRPr="009F736A">
        <w:rPr>
          <w:rFonts w:ascii="Angsana New" w:hAnsi="Angsana New" w:cs="Angsana New"/>
          <w:sz w:val="30"/>
          <w:szCs w:val="30"/>
        </w:rPr>
        <w:t xml:space="preserve">) </w:t>
      </w:r>
      <w:r w:rsidRPr="009F736A">
        <w:rPr>
          <w:rFonts w:ascii="Angsana New" w:hAnsi="Angsana New" w:cs="Angsana New" w:hint="cs"/>
          <w:sz w:val="30"/>
          <w:szCs w:val="30"/>
          <w:cs/>
        </w:rPr>
        <w:t>จำนวนไม่เกิน</w:t>
      </w:r>
      <w:r w:rsidRPr="009F736A">
        <w:rPr>
          <w:rFonts w:ascii="Angsana New" w:hAnsi="Angsana New" w:cs="Angsana New"/>
          <w:sz w:val="30"/>
          <w:szCs w:val="30"/>
        </w:rPr>
        <w:t xml:space="preserve"> 181,600,000 </w:t>
      </w:r>
      <w:r w:rsidRPr="009F736A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Pr="003A24E7">
        <w:rPr>
          <w:rFonts w:ascii="Angsana New" w:hAnsi="Angsana New" w:cs="Angsana New"/>
          <w:spacing w:val="-4"/>
          <w:sz w:val="30"/>
          <w:szCs w:val="30"/>
        </w:rPr>
        <w:t xml:space="preserve">0.50 </w:t>
      </w:r>
      <w:r w:rsidRPr="003A24E7">
        <w:rPr>
          <w:rFonts w:ascii="Angsana New" w:hAnsi="Angsana New" w:cs="Angsana New" w:hint="cs"/>
          <w:spacing w:val="-4"/>
          <w:sz w:val="30"/>
          <w:szCs w:val="30"/>
          <w:cs/>
        </w:rPr>
        <w:t>บาท คิดเป็นสัดส่วน</w:t>
      </w:r>
      <w:r w:rsidR="00227563" w:rsidRPr="003A24E7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Pr="003A24E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เกินร้อยละ </w:t>
      </w:r>
      <w:r w:rsidRPr="003A24E7">
        <w:rPr>
          <w:rFonts w:ascii="Angsana New" w:hAnsi="Angsana New" w:cs="Angsana New"/>
          <w:spacing w:val="-4"/>
          <w:sz w:val="30"/>
          <w:szCs w:val="30"/>
        </w:rPr>
        <w:t xml:space="preserve">1.85 </w:t>
      </w:r>
      <w:r w:rsidRPr="003A24E7">
        <w:rPr>
          <w:rFonts w:ascii="Angsana New" w:hAnsi="Angsana New" w:cs="Angsana New" w:hint="cs"/>
          <w:spacing w:val="-4"/>
          <w:sz w:val="30"/>
          <w:szCs w:val="30"/>
          <w:cs/>
        </w:rPr>
        <w:t>ของจำนวนหุ้นสามัญที่ออกและจำหน่ายได้แล้วทั้งหมดของ</w:t>
      </w:r>
      <w:r w:rsidRPr="009F73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F736A">
        <w:rPr>
          <w:rFonts w:ascii="Angsana New" w:hAnsi="Angsana New" w:cs="Angsana New"/>
          <w:sz w:val="30"/>
          <w:szCs w:val="30"/>
        </w:rPr>
        <w:t>Makro</w:t>
      </w:r>
      <w:r w:rsidRPr="009F736A">
        <w:rPr>
          <w:rFonts w:ascii="Angsana New" w:hAnsi="Angsana New" w:cs="Angsana New" w:hint="cs"/>
          <w:sz w:val="30"/>
          <w:szCs w:val="30"/>
          <w:cs/>
        </w:rPr>
        <w:t xml:space="preserve"> ภายหลังจากการทำ </w:t>
      </w:r>
      <w:r w:rsidRPr="009F736A">
        <w:rPr>
          <w:rFonts w:ascii="Angsana New" w:hAnsi="Angsana New" w:cs="Angsana New"/>
          <w:sz w:val="30"/>
          <w:szCs w:val="30"/>
        </w:rPr>
        <w:t>EBT</w:t>
      </w:r>
      <w:r w:rsidR="009F736A" w:rsidRPr="009F736A">
        <w:rPr>
          <w:rFonts w:ascii="Angsana New" w:hAnsi="Angsana New" w:cs="Angsana New" w:hint="cs"/>
          <w:sz w:val="30"/>
          <w:szCs w:val="30"/>
          <w:cs/>
        </w:rPr>
        <w:t xml:space="preserve"> และคิดเป็นสัดส่วนไม่เกินร้อยละ</w:t>
      </w:r>
      <w:r w:rsidR="003B244B">
        <w:rPr>
          <w:rFonts w:ascii="Angsana New" w:hAnsi="Angsana New" w:cs="Angsana New"/>
          <w:sz w:val="30"/>
          <w:szCs w:val="30"/>
        </w:rPr>
        <w:t xml:space="preserve"> 1.63 </w:t>
      </w:r>
      <w:r w:rsidR="009F736A" w:rsidRPr="009F736A">
        <w:rPr>
          <w:rFonts w:ascii="Angsana New" w:hAnsi="Angsana New" w:cs="Angsana New" w:hint="cs"/>
          <w:sz w:val="30"/>
          <w:szCs w:val="30"/>
          <w:cs/>
        </w:rPr>
        <w:t>ของจำนวนหุ้นสามัญที่ออกและจำหน่ายได้แล้วทั้งหมดของ</w:t>
      </w:r>
      <w:r w:rsidR="009F736A" w:rsidRPr="009F736A">
        <w:rPr>
          <w:rFonts w:ascii="Angsana New" w:hAnsi="Angsana New" w:cs="Angsana New"/>
          <w:sz w:val="30"/>
          <w:szCs w:val="30"/>
          <w:cs/>
        </w:rPr>
        <w:t xml:space="preserve"> </w:t>
      </w:r>
      <w:r w:rsidR="009F736A" w:rsidRPr="009F736A">
        <w:rPr>
          <w:rFonts w:ascii="Angsana New" w:hAnsi="Angsana New" w:cs="Angsana New"/>
          <w:sz w:val="30"/>
          <w:szCs w:val="30"/>
        </w:rPr>
        <w:t xml:space="preserve">Makro </w:t>
      </w:r>
      <w:r w:rsidR="009F736A" w:rsidRPr="009F736A">
        <w:rPr>
          <w:rFonts w:ascii="Angsana New" w:hAnsi="Angsana New" w:cs="Angsana New" w:hint="cs"/>
          <w:sz w:val="30"/>
          <w:szCs w:val="30"/>
          <w:cs/>
        </w:rPr>
        <w:t>ภายหลัง</w:t>
      </w:r>
      <w:r w:rsidR="009F736A" w:rsidRPr="009F736A">
        <w:rPr>
          <w:rFonts w:ascii="Angsana New" w:hAnsi="Angsana New" w:cs="Angsana New"/>
          <w:sz w:val="30"/>
          <w:szCs w:val="30"/>
          <w:cs/>
        </w:rPr>
        <w:t xml:space="preserve"> </w:t>
      </w:r>
      <w:r w:rsidR="009F736A" w:rsidRPr="009F736A">
        <w:rPr>
          <w:rFonts w:ascii="Angsana New" w:hAnsi="Angsana New" w:cs="Angsana New"/>
          <w:sz w:val="30"/>
          <w:szCs w:val="30"/>
        </w:rPr>
        <w:t xml:space="preserve">PO </w:t>
      </w:r>
      <w:r w:rsidR="009F736A" w:rsidRPr="009F736A">
        <w:rPr>
          <w:rFonts w:ascii="Angsana New" w:hAnsi="Angsana New" w:cs="Angsana New" w:hint="cs"/>
          <w:sz w:val="30"/>
          <w:szCs w:val="30"/>
          <w:cs/>
        </w:rPr>
        <w:t>ของ</w:t>
      </w:r>
      <w:r w:rsidR="009F736A" w:rsidRPr="009F736A">
        <w:rPr>
          <w:rFonts w:ascii="Angsana New" w:hAnsi="Angsana New" w:cs="Angsana New"/>
          <w:sz w:val="30"/>
          <w:szCs w:val="30"/>
          <w:cs/>
        </w:rPr>
        <w:t xml:space="preserve"> </w:t>
      </w:r>
      <w:r w:rsidR="009F736A" w:rsidRPr="009F736A">
        <w:rPr>
          <w:rFonts w:ascii="Angsana New" w:hAnsi="Angsana New" w:cs="Angsana New"/>
          <w:sz w:val="30"/>
          <w:szCs w:val="30"/>
        </w:rPr>
        <w:t xml:space="preserve">Makro </w:t>
      </w:r>
      <w:r w:rsidR="009F736A" w:rsidRPr="009F736A">
        <w:rPr>
          <w:rFonts w:ascii="Angsana New" w:hAnsi="Angsana New" w:cs="Angsana New" w:hint="cs"/>
          <w:sz w:val="30"/>
          <w:szCs w:val="30"/>
          <w:cs/>
        </w:rPr>
        <w:t>เสร็จสิ้น</w:t>
      </w:r>
    </w:p>
    <w:p w14:paraId="3D9C0080" w14:textId="77777777" w:rsidR="002835BE" w:rsidRDefault="002835BE" w:rsidP="002835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889F6B" w14:textId="713BAF26" w:rsidR="007067EF" w:rsidRDefault="00EA01E8" w:rsidP="00352BE5">
      <w:pPr>
        <w:tabs>
          <w:tab w:val="left" w:pos="990"/>
        </w:tabs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A01E8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/>
          <w:sz w:val="30"/>
          <w:szCs w:val="30"/>
        </w:rPr>
        <w:t xml:space="preserve">EBT </w:t>
      </w:r>
      <w:r w:rsidRPr="00EA01E8">
        <w:rPr>
          <w:rFonts w:ascii="Angsana New" w:hAnsi="Angsana New" w:cs="Angsana New" w:hint="cs"/>
          <w:sz w:val="30"/>
          <w:szCs w:val="30"/>
          <w:cs/>
        </w:rPr>
        <w:t>ของ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/>
          <w:sz w:val="30"/>
          <w:szCs w:val="30"/>
        </w:rPr>
        <w:t xml:space="preserve">CPRH </w:t>
      </w:r>
      <w:r w:rsidRPr="00EA01E8">
        <w:rPr>
          <w:rFonts w:ascii="Angsana New" w:hAnsi="Angsana New" w:cs="Angsana New" w:hint="cs"/>
          <w:sz w:val="30"/>
          <w:szCs w:val="30"/>
          <w:cs/>
        </w:rPr>
        <w:t>ได้เสร็จสมบูรณ์แล้วเมื่อวันที่</w:t>
      </w:r>
      <w:r w:rsidR="00C74F1B">
        <w:rPr>
          <w:rFonts w:ascii="Angsana New" w:hAnsi="Angsana New" w:cs="Angsana New"/>
          <w:sz w:val="30"/>
          <w:szCs w:val="30"/>
        </w:rPr>
        <w:t xml:space="preserve"> 25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C74F1B">
        <w:rPr>
          <w:rFonts w:ascii="Angsana New" w:hAnsi="Angsana New" w:cs="Angsana New"/>
          <w:sz w:val="30"/>
          <w:szCs w:val="30"/>
        </w:rPr>
        <w:t xml:space="preserve"> 2564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 w:hint="cs"/>
          <w:sz w:val="30"/>
          <w:szCs w:val="30"/>
          <w:cs/>
        </w:rPr>
        <w:t>โดย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/>
          <w:sz w:val="30"/>
          <w:szCs w:val="30"/>
        </w:rPr>
        <w:t xml:space="preserve">CPRH </w:t>
      </w:r>
      <w:r w:rsidRPr="00EA01E8">
        <w:rPr>
          <w:rFonts w:ascii="Angsana New" w:hAnsi="Angsana New" w:cs="Angsana New" w:hint="cs"/>
          <w:sz w:val="30"/>
          <w:szCs w:val="30"/>
          <w:cs/>
        </w:rPr>
        <w:t>ได้โอนหุ้นสามัญเพิ่มทุนใน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/>
          <w:sz w:val="30"/>
          <w:szCs w:val="30"/>
        </w:rPr>
        <w:t xml:space="preserve">Makro </w:t>
      </w:r>
      <w:r w:rsidRPr="00EA01E8">
        <w:rPr>
          <w:rFonts w:ascii="Angsana New" w:hAnsi="Angsana New" w:cs="Angsana New" w:hint="cs"/>
          <w:sz w:val="30"/>
          <w:szCs w:val="30"/>
          <w:cs/>
        </w:rPr>
        <w:t>ให้แก่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/>
          <w:sz w:val="30"/>
          <w:szCs w:val="30"/>
        </w:rPr>
        <w:t xml:space="preserve">CPM </w:t>
      </w:r>
      <w:r w:rsidRPr="00EA01E8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572E1">
        <w:rPr>
          <w:rFonts w:ascii="Angsana New" w:hAnsi="Angsana New" w:cs="Angsana New"/>
          <w:sz w:val="30"/>
          <w:szCs w:val="30"/>
        </w:rPr>
        <w:t xml:space="preserve"> </w:t>
      </w:r>
      <w:r w:rsidR="00C74F1B">
        <w:rPr>
          <w:rFonts w:ascii="Angsana New" w:hAnsi="Angsana New" w:cs="Angsana New"/>
          <w:sz w:val="30"/>
          <w:szCs w:val="30"/>
        </w:rPr>
        <w:t>1,002,064,700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 w:hint="cs"/>
          <w:sz w:val="30"/>
          <w:szCs w:val="30"/>
          <w:cs/>
        </w:rPr>
        <w:t>ทำให้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/>
          <w:sz w:val="30"/>
          <w:szCs w:val="30"/>
        </w:rPr>
        <w:t xml:space="preserve">CPM </w:t>
      </w:r>
      <w:r w:rsidRPr="00EA01E8">
        <w:rPr>
          <w:rFonts w:ascii="Angsana New" w:hAnsi="Angsana New" w:cs="Angsana New" w:hint="cs"/>
          <w:sz w:val="30"/>
          <w:szCs w:val="30"/>
          <w:cs/>
        </w:rPr>
        <w:t>มีสัดส่วนการถือหุ้นทางตรงร้อยละ</w:t>
      </w:r>
      <w:r w:rsidR="00C74F1B">
        <w:rPr>
          <w:rFonts w:ascii="Angsana New" w:hAnsi="Angsana New" w:cs="Angsana New"/>
          <w:sz w:val="30"/>
          <w:szCs w:val="30"/>
        </w:rPr>
        <w:t xml:space="preserve"> 10.21 </w:t>
      </w:r>
      <w:r w:rsidRPr="00EA01E8">
        <w:rPr>
          <w:rFonts w:ascii="Angsana New" w:hAnsi="Angsana New" w:cs="Angsana New" w:hint="cs"/>
          <w:sz w:val="30"/>
          <w:szCs w:val="30"/>
          <w:cs/>
        </w:rPr>
        <w:t>ใน</w:t>
      </w:r>
      <w:r w:rsidRPr="00EA0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01E8">
        <w:rPr>
          <w:rFonts w:ascii="Angsana New" w:hAnsi="Angsana New" w:cs="Angsana New"/>
          <w:sz w:val="30"/>
          <w:szCs w:val="30"/>
        </w:rPr>
        <w:t>Makro</w:t>
      </w:r>
    </w:p>
    <w:p w14:paraId="36B52D01" w14:textId="77777777" w:rsidR="007067EF" w:rsidRPr="00352BE5" w:rsidRDefault="007067EF" w:rsidP="00352BE5">
      <w:pPr>
        <w:tabs>
          <w:tab w:val="left" w:pos="990"/>
        </w:tabs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469EFCCB" w14:textId="5BE7B103" w:rsidR="00380798" w:rsidRPr="00F826BA" w:rsidRDefault="00380798" w:rsidP="00E7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sectPr w:rsidR="00380798" w:rsidRPr="00F826BA" w:rsidSect="00203AF9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EA8DB" w14:textId="77777777" w:rsidR="008306F3" w:rsidRDefault="008306F3" w:rsidP="004956B4">
      <w:r>
        <w:separator/>
      </w:r>
    </w:p>
  </w:endnote>
  <w:endnote w:type="continuationSeparator" w:id="0">
    <w:p w14:paraId="5D14D0EA" w14:textId="77777777" w:rsidR="008306F3" w:rsidRDefault="008306F3" w:rsidP="004956B4">
      <w:r>
        <w:continuationSeparator/>
      </w:r>
    </w:p>
  </w:endnote>
  <w:endnote w:type="continuationNotice" w:id="1">
    <w:p w14:paraId="3B5B326B" w14:textId="77777777" w:rsidR="008306F3" w:rsidRDefault="008306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AFD77" w14:textId="4936E3DE" w:rsidR="00CD194C" w:rsidRPr="00E74A37" w:rsidRDefault="00BD01DA" w:rsidP="00CD194C">
    <w:pPr>
      <w:pStyle w:val="Footer"/>
      <w:jc w:val="center"/>
      <w:rPr>
        <w:rFonts w:cstheme="minorBidi"/>
      </w:rPr>
    </w:pPr>
    <w:sdt>
      <w:sdtPr>
        <w:id w:val="-52471106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D194C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CD194C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CD194C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CD194C" w:rsidRPr="00CD194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CD194C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5CEDE056" w:rsidR="00203AF9" w:rsidRDefault="00203AF9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48059" w14:textId="77777777" w:rsidR="008306F3" w:rsidRDefault="008306F3" w:rsidP="004956B4">
      <w:r>
        <w:separator/>
      </w:r>
    </w:p>
  </w:footnote>
  <w:footnote w:type="continuationSeparator" w:id="0">
    <w:p w14:paraId="6D65E6A5" w14:textId="77777777" w:rsidR="008306F3" w:rsidRDefault="008306F3" w:rsidP="004956B4">
      <w:r>
        <w:continuationSeparator/>
      </w:r>
    </w:p>
  </w:footnote>
  <w:footnote w:type="continuationNotice" w:id="1">
    <w:p w14:paraId="46951A44" w14:textId="77777777" w:rsidR="008306F3" w:rsidRDefault="008306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16425" w14:textId="77777777" w:rsidR="00D77C3F" w:rsidRPr="0018399C" w:rsidRDefault="00D77C3F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BDBAC64" w14:textId="77777777" w:rsidR="00D77C3F" w:rsidRPr="0018399C" w:rsidRDefault="00D77C3F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716713" w14:textId="5B1F4A9E" w:rsidR="00D77C3F" w:rsidRPr="0018399C" w:rsidRDefault="00D77C3F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>สำหรับงวดสามเดือนและ</w:t>
    </w:r>
    <w:r w:rsidR="00C33F1A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เดือนสิ้นสุดวันที่ 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30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C33F1A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</w:rPr>
      <w:t>2564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3A8C0936" w14:textId="493C7859" w:rsidR="002F57A2" w:rsidRPr="00BB3CDB" w:rsidRDefault="002F57A2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7F0107" w:rsidRPr="003A52C4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34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7F0107" w:rsidRPr="003A52C4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34"/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40A90309" w:rsidR="007F0107" w:rsidRDefault="007F0107" w:rsidP="008B6CCF">
    <w:pPr>
      <w:ind w:left="234"/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2E5BBE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F72320">
      <w:rPr>
        <w:rFonts w:ascii="Angsana New" w:hAnsi="Angsana New" w:cs="Angsana New" w:hint="cs"/>
        <w:b/>
        <w:bCs/>
        <w:sz w:val="30"/>
        <w:szCs w:val="32"/>
      </w:rPr>
      <w:t>3</w:t>
    </w:r>
    <w:r w:rsidRPr="002606E5">
      <w:rPr>
        <w:rFonts w:ascii="Angsana New" w:hAnsi="Angsana New" w:cs="Angsana New" w:hint="cs"/>
        <w:b/>
        <w:bCs/>
        <w:sz w:val="30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2E5BBE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72320">
      <w:rPr>
        <w:rFonts w:ascii="Angsana New" w:hAnsi="Angsana New" w:cs="Angsana New"/>
        <w:b/>
        <w:bCs/>
        <w:sz w:val="30"/>
        <w:szCs w:val="32"/>
      </w:rPr>
      <w:t>256</w:t>
    </w:r>
    <w:r>
      <w:rPr>
        <w:rFonts w:ascii="Angsana New" w:hAnsi="Angsana New" w:cs="Angsana New"/>
        <w:b/>
        <w:bCs/>
        <w:sz w:val="30"/>
        <w:szCs w:val="32"/>
      </w:rPr>
      <w:t>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7F0107" w:rsidRDefault="007F01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7F0107" w:rsidRPr="008B6CCF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7F0107" w:rsidRPr="008B6CCF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54FD971A" w:rsidR="007F0107" w:rsidRPr="008B6CCF" w:rsidRDefault="007F0107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2E5BBE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8B6CCF">
      <w:rPr>
        <w:rFonts w:ascii="Angsana New" w:hAnsi="Angsana New" w:cs="Angsana New" w:hint="cs"/>
        <w:b/>
        <w:bCs/>
        <w:sz w:val="32"/>
        <w:szCs w:val="32"/>
      </w:rPr>
      <w:t>30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2E5BBE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</w:rPr>
      <w:t>2564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7F0107" w:rsidRPr="008B6CCF" w:rsidRDefault="007F0107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118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3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1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0622FC3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76805"/>
    <w:multiLevelType w:val="multilevel"/>
    <w:tmpl w:val="3CE6C0E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4"/>
  </w:num>
  <w:num w:numId="9">
    <w:abstractNumId w:val="7"/>
  </w:num>
  <w:num w:numId="10">
    <w:abstractNumId w:val="0"/>
  </w:num>
  <w:num w:numId="11">
    <w:abstractNumId w:val="30"/>
  </w:num>
  <w:num w:numId="12">
    <w:abstractNumId w:val="41"/>
  </w:num>
  <w:num w:numId="13">
    <w:abstractNumId w:val="32"/>
  </w:num>
  <w:num w:numId="14">
    <w:abstractNumId w:val="17"/>
  </w:num>
  <w:num w:numId="15">
    <w:abstractNumId w:val="1"/>
  </w:num>
  <w:num w:numId="16">
    <w:abstractNumId w:val="27"/>
  </w:num>
  <w:num w:numId="17">
    <w:abstractNumId w:val="22"/>
  </w:num>
  <w:num w:numId="18">
    <w:abstractNumId w:val="38"/>
  </w:num>
  <w:num w:numId="19">
    <w:abstractNumId w:val="3"/>
  </w:num>
  <w:num w:numId="20">
    <w:abstractNumId w:val="11"/>
  </w:num>
  <w:num w:numId="21">
    <w:abstractNumId w:val="40"/>
  </w:num>
  <w:num w:numId="22">
    <w:abstractNumId w:val="34"/>
  </w:num>
  <w:num w:numId="23">
    <w:abstractNumId w:val="33"/>
  </w:num>
  <w:num w:numId="24">
    <w:abstractNumId w:val="26"/>
  </w:num>
  <w:num w:numId="25">
    <w:abstractNumId w:val="24"/>
  </w:num>
  <w:num w:numId="26">
    <w:abstractNumId w:val="21"/>
  </w:num>
  <w:num w:numId="27">
    <w:abstractNumId w:val="35"/>
  </w:num>
  <w:num w:numId="28">
    <w:abstractNumId w:val="29"/>
  </w:num>
  <w:num w:numId="29">
    <w:abstractNumId w:val="13"/>
  </w:num>
  <w:num w:numId="30">
    <w:abstractNumId w:val="39"/>
  </w:num>
  <w:num w:numId="31">
    <w:abstractNumId w:val="10"/>
  </w:num>
  <w:num w:numId="32">
    <w:abstractNumId w:val="2"/>
  </w:num>
  <w:num w:numId="33">
    <w:abstractNumId w:val="19"/>
  </w:num>
  <w:num w:numId="34">
    <w:abstractNumId w:val="8"/>
  </w:num>
  <w:num w:numId="35">
    <w:abstractNumId w:val="36"/>
  </w:num>
  <w:num w:numId="36">
    <w:abstractNumId w:val="5"/>
  </w:num>
  <w:num w:numId="37">
    <w:abstractNumId w:val="25"/>
  </w:num>
  <w:num w:numId="38">
    <w:abstractNumId w:val="18"/>
  </w:num>
  <w:num w:numId="39">
    <w:abstractNumId w:val="9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31"/>
  </w:num>
  <w:num w:numId="43">
    <w:abstractNumId w:val="3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216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56"/>
    <w:rsid w:val="00013089"/>
    <w:rsid w:val="0001308B"/>
    <w:rsid w:val="000130EA"/>
    <w:rsid w:val="00013110"/>
    <w:rsid w:val="000132EA"/>
    <w:rsid w:val="000134B6"/>
    <w:rsid w:val="00013628"/>
    <w:rsid w:val="00013635"/>
    <w:rsid w:val="00013679"/>
    <w:rsid w:val="00013701"/>
    <w:rsid w:val="00013704"/>
    <w:rsid w:val="00013786"/>
    <w:rsid w:val="000137F9"/>
    <w:rsid w:val="0001386B"/>
    <w:rsid w:val="0001387D"/>
    <w:rsid w:val="00013AF4"/>
    <w:rsid w:val="00013C2B"/>
    <w:rsid w:val="00013C42"/>
    <w:rsid w:val="00013CB1"/>
    <w:rsid w:val="00013D52"/>
    <w:rsid w:val="00013DDD"/>
    <w:rsid w:val="00013F46"/>
    <w:rsid w:val="00014102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804"/>
    <w:rsid w:val="00017D92"/>
    <w:rsid w:val="00017E69"/>
    <w:rsid w:val="00017E6F"/>
    <w:rsid w:val="00017EEF"/>
    <w:rsid w:val="000201E9"/>
    <w:rsid w:val="00020377"/>
    <w:rsid w:val="0002041F"/>
    <w:rsid w:val="00020428"/>
    <w:rsid w:val="00020520"/>
    <w:rsid w:val="000206B1"/>
    <w:rsid w:val="00020955"/>
    <w:rsid w:val="00020AAD"/>
    <w:rsid w:val="00020C9C"/>
    <w:rsid w:val="00020DF6"/>
    <w:rsid w:val="00020EE6"/>
    <w:rsid w:val="00020FB1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C21"/>
    <w:rsid w:val="00022CE6"/>
    <w:rsid w:val="00022D27"/>
    <w:rsid w:val="00022D38"/>
    <w:rsid w:val="00022E8E"/>
    <w:rsid w:val="00022E97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82"/>
    <w:rsid w:val="00025425"/>
    <w:rsid w:val="000255C8"/>
    <w:rsid w:val="00025719"/>
    <w:rsid w:val="0002599D"/>
    <w:rsid w:val="000259A7"/>
    <w:rsid w:val="00025A84"/>
    <w:rsid w:val="00025CEB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6B1"/>
    <w:rsid w:val="0002693E"/>
    <w:rsid w:val="00026978"/>
    <w:rsid w:val="00026A7F"/>
    <w:rsid w:val="00026C83"/>
    <w:rsid w:val="00026CBE"/>
    <w:rsid w:val="000270A7"/>
    <w:rsid w:val="000273E2"/>
    <w:rsid w:val="00027606"/>
    <w:rsid w:val="000276BB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A1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41E6"/>
    <w:rsid w:val="000442A4"/>
    <w:rsid w:val="000443A4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106F"/>
    <w:rsid w:val="000510DE"/>
    <w:rsid w:val="00051103"/>
    <w:rsid w:val="000511EC"/>
    <w:rsid w:val="0005136A"/>
    <w:rsid w:val="00051378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D7"/>
    <w:rsid w:val="00054C6D"/>
    <w:rsid w:val="00054C9B"/>
    <w:rsid w:val="00054FC9"/>
    <w:rsid w:val="0005505B"/>
    <w:rsid w:val="0005514A"/>
    <w:rsid w:val="00055167"/>
    <w:rsid w:val="00055234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8C4"/>
    <w:rsid w:val="00057DE0"/>
    <w:rsid w:val="00057E81"/>
    <w:rsid w:val="00057EF5"/>
    <w:rsid w:val="00057F80"/>
    <w:rsid w:val="0006013E"/>
    <w:rsid w:val="00060185"/>
    <w:rsid w:val="0006038B"/>
    <w:rsid w:val="00060457"/>
    <w:rsid w:val="00060492"/>
    <w:rsid w:val="000604B5"/>
    <w:rsid w:val="000606C3"/>
    <w:rsid w:val="00060700"/>
    <w:rsid w:val="0006072C"/>
    <w:rsid w:val="00060C24"/>
    <w:rsid w:val="00060D77"/>
    <w:rsid w:val="0006132F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20"/>
    <w:rsid w:val="0006229F"/>
    <w:rsid w:val="000622B0"/>
    <w:rsid w:val="0006244A"/>
    <w:rsid w:val="000626C9"/>
    <w:rsid w:val="00062871"/>
    <w:rsid w:val="00062CEC"/>
    <w:rsid w:val="00062F3E"/>
    <w:rsid w:val="00062F4C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FE"/>
    <w:rsid w:val="00064DDB"/>
    <w:rsid w:val="00064E2B"/>
    <w:rsid w:val="00064F02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702A"/>
    <w:rsid w:val="0006704C"/>
    <w:rsid w:val="0006741C"/>
    <w:rsid w:val="00067611"/>
    <w:rsid w:val="0006776E"/>
    <w:rsid w:val="000677F1"/>
    <w:rsid w:val="00067865"/>
    <w:rsid w:val="00067BB3"/>
    <w:rsid w:val="00067C85"/>
    <w:rsid w:val="00067D18"/>
    <w:rsid w:val="00067D22"/>
    <w:rsid w:val="00067D6A"/>
    <w:rsid w:val="00067ED8"/>
    <w:rsid w:val="00067F23"/>
    <w:rsid w:val="00067FA6"/>
    <w:rsid w:val="00070088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D7"/>
    <w:rsid w:val="00071B79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261"/>
    <w:rsid w:val="00074411"/>
    <w:rsid w:val="000744FA"/>
    <w:rsid w:val="000745C7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789"/>
    <w:rsid w:val="0007679B"/>
    <w:rsid w:val="000767A6"/>
    <w:rsid w:val="00076834"/>
    <w:rsid w:val="00076934"/>
    <w:rsid w:val="00076978"/>
    <w:rsid w:val="000770F6"/>
    <w:rsid w:val="00077107"/>
    <w:rsid w:val="000771C3"/>
    <w:rsid w:val="0007723D"/>
    <w:rsid w:val="00077255"/>
    <w:rsid w:val="0007728E"/>
    <w:rsid w:val="000772F2"/>
    <w:rsid w:val="000772FF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AF3"/>
    <w:rsid w:val="00080C30"/>
    <w:rsid w:val="00080C50"/>
    <w:rsid w:val="00080C6A"/>
    <w:rsid w:val="00080D81"/>
    <w:rsid w:val="00080DB8"/>
    <w:rsid w:val="00080E4B"/>
    <w:rsid w:val="00080F02"/>
    <w:rsid w:val="00080F86"/>
    <w:rsid w:val="0008135A"/>
    <w:rsid w:val="00081500"/>
    <w:rsid w:val="00081562"/>
    <w:rsid w:val="0008166C"/>
    <w:rsid w:val="000816C8"/>
    <w:rsid w:val="00081808"/>
    <w:rsid w:val="00081840"/>
    <w:rsid w:val="00081BF2"/>
    <w:rsid w:val="00081D7F"/>
    <w:rsid w:val="00081DA4"/>
    <w:rsid w:val="00081F54"/>
    <w:rsid w:val="000821C3"/>
    <w:rsid w:val="000823E4"/>
    <w:rsid w:val="0008250C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AF2"/>
    <w:rsid w:val="00086CE3"/>
    <w:rsid w:val="00086E8D"/>
    <w:rsid w:val="000871CF"/>
    <w:rsid w:val="0008723C"/>
    <w:rsid w:val="000873D6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527"/>
    <w:rsid w:val="000915F7"/>
    <w:rsid w:val="00091982"/>
    <w:rsid w:val="000919EC"/>
    <w:rsid w:val="00091A6F"/>
    <w:rsid w:val="00091BB8"/>
    <w:rsid w:val="00091D45"/>
    <w:rsid w:val="00092227"/>
    <w:rsid w:val="0009229B"/>
    <w:rsid w:val="000922A9"/>
    <w:rsid w:val="000923B3"/>
    <w:rsid w:val="0009240A"/>
    <w:rsid w:val="00092428"/>
    <w:rsid w:val="00092433"/>
    <w:rsid w:val="00092452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302D"/>
    <w:rsid w:val="00093199"/>
    <w:rsid w:val="000931C0"/>
    <w:rsid w:val="000933EB"/>
    <w:rsid w:val="0009345A"/>
    <w:rsid w:val="00093499"/>
    <w:rsid w:val="00093525"/>
    <w:rsid w:val="000936DE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312"/>
    <w:rsid w:val="0009634A"/>
    <w:rsid w:val="000967EC"/>
    <w:rsid w:val="00096961"/>
    <w:rsid w:val="00096A89"/>
    <w:rsid w:val="00096BCA"/>
    <w:rsid w:val="00096EFB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F6A"/>
    <w:rsid w:val="00097F97"/>
    <w:rsid w:val="000A01C7"/>
    <w:rsid w:val="000A0218"/>
    <w:rsid w:val="000A02B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385"/>
    <w:rsid w:val="000A5596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BAC"/>
    <w:rsid w:val="000A6C35"/>
    <w:rsid w:val="000A6CB5"/>
    <w:rsid w:val="000A6DE3"/>
    <w:rsid w:val="000A6E9E"/>
    <w:rsid w:val="000A6F2B"/>
    <w:rsid w:val="000A7186"/>
    <w:rsid w:val="000A72CF"/>
    <w:rsid w:val="000A7330"/>
    <w:rsid w:val="000A74B7"/>
    <w:rsid w:val="000A7521"/>
    <w:rsid w:val="000A75F6"/>
    <w:rsid w:val="000A77F9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C89"/>
    <w:rsid w:val="000B3D68"/>
    <w:rsid w:val="000B3D8E"/>
    <w:rsid w:val="000B3F82"/>
    <w:rsid w:val="000B421C"/>
    <w:rsid w:val="000B423E"/>
    <w:rsid w:val="000B42B9"/>
    <w:rsid w:val="000B431A"/>
    <w:rsid w:val="000B4425"/>
    <w:rsid w:val="000B47D0"/>
    <w:rsid w:val="000B49F3"/>
    <w:rsid w:val="000B4C2B"/>
    <w:rsid w:val="000B4D41"/>
    <w:rsid w:val="000B4E88"/>
    <w:rsid w:val="000B4EEC"/>
    <w:rsid w:val="000B4F38"/>
    <w:rsid w:val="000B4FDC"/>
    <w:rsid w:val="000B558C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4FD"/>
    <w:rsid w:val="000B750A"/>
    <w:rsid w:val="000B75DB"/>
    <w:rsid w:val="000B75F8"/>
    <w:rsid w:val="000B774A"/>
    <w:rsid w:val="000B78AD"/>
    <w:rsid w:val="000B78F0"/>
    <w:rsid w:val="000B798E"/>
    <w:rsid w:val="000B7A60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C66"/>
    <w:rsid w:val="000C0FD3"/>
    <w:rsid w:val="000C15E3"/>
    <w:rsid w:val="000C16A9"/>
    <w:rsid w:val="000C16D5"/>
    <w:rsid w:val="000C1822"/>
    <w:rsid w:val="000C18B7"/>
    <w:rsid w:val="000C18BA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B3"/>
    <w:rsid w:val="000C7CDA"/>
    <w:rsid w:val="000C7F8A"/>
    <w:rsid w:val="000D004A"/>
    <w:rsid w:val="000D00F5"/>
    <w:rsid w:val="000D01F7"/>
    <w:rsid w:val="000D02B7"/>
    <w:rsid w:val="000D04E6"/>
    <w:rsid w:val="000D04FF"/>
    <w:rsid w:val="000D0538"/>
    <w:rsid w:val="000D054A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333"/>
    <w:rsid w:val="000D33B4"/>
    <w:rsid w:val="000D345D"/>
    <w:rsid w:val="000D374E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1FB"/>
    <w:rsid w:val="000D4418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3B5"/>
    <w:rsid w:val="000E03C6"/>
    <w:rsid w:val="000E0773"/>
    <w:rsid w:val="000E08A8"/>
    <w:rsid w:val="000E0A03"/>
    <w:rsid w:val="000E0A89"/>
    <w:rsid w:val="000E0CD0"/>
    <w:rsid w:val="000E0D18"/>
    <w:rsid w:val="000E0FF1"/>
    <w:rsid w:val="000E1019"/>
    <w:rsid w:val="000E10C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DFA"/>
    <w:rsid w:val="000E308A"/>
    <w:rsid w:val="000E3120"/>
    <w:rsid w:val="000E3149"/>
    <w:rsid w:val="000E3196"/>
    <w:rsid w:val="000E35AA"/>
    <w:rsid w:val="000E36F9"/>
    <w:rsid w:val="000E3815"/>
    <w:rsid w:val="000E39AE"/>
    <w:rsid w:val="000E3A06"/>
    <w:rsid w:val="000E3B3B"/>
    <w:rsid w:val="000E3C2B"/>
    <w:rsid w:val="000E3C3C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504E"/>
    <w:rsid w:val="000E5057"/>
    <w:rsid w:val="000E511E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B"/>
    <w:rsid w:val="000E64F4"/>
    <w:rsid w:val="000E65C0"/>
    <w:rsid w:val="000E6837"/>
    <w:rsid w:val="000E6910"/>
    <w:rsid w:val="000E6969"/>
    <w:rsid w:val="000E6A6E"/>
    <w:rsid w:val="000E6A87"/>
    <w:rsid w:val="000E6AEC"/>
    <w:rsid w:val="000E6C47"/>
    <w:rsid w:val="000E6C98"/>
    <w:rsid w:val="000E6CEA"/>
    <w:rsid w:val="000E6D06"/>
    <w:rsid w:val="000E6DC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C4B"/>
    <w:rsid w:val="000E7D32"/>
    <w:rsid w:val="000E7D68"/>
    <w:rsid w:val="000E7E13"/>
    <w:rsid w:val="000E7E81"/>
    <w:rsid w:val="000E7FB2"/>
    <w:rsid w:val="000E7FCD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EB"/>
    <w:rsid w:val="000F1898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256"/>
    <w:rsid w:val="000F52B1"/>
    <w:rsid w:val="000F53C0"/>
    <w:rsid w:val="000F551B"/>
    <w:rsid w:val="000F55B7"/>
    <w:rsid w:val="000F56D6"/>
    <w:rsid w:val="000F5786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7C5"/>
    <w:rsid w:val="000F786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B3F"/>
    <w:rsid w:val="00101C04"/>
    <w:rsid w:val="00101C0D"/>
    <w:rsid w:val="00101E96"/>
    <w:rsid w:val="0010248F"/>
    <w:rsid w:val="00102494"/>
    <w:rsid w:val="00102516"/>
    <w:rsid w:val="001027FA"/>
    <w:rsid w:val="001028EB"/>
    <w:rsid w:val="0010291D"/>
    <w:rsid w:val="00102A46"/>
    <w:rsid w:val="00102A8C"/>
    <w:rsid w:val="00102CB5"/>
    <w:rsid w:val="00102DEC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2A"/>
    <w:rsid w:val="00103C6B"/>
    <w:rsid w:val="00103F57"/>
    <w:rsid w:val="001041C0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576"/>
    <w:rsid w:val="001076D5"/>
    <w:rsid w:val="00107772"/>
    <w:rsid w:val="001077C4"/>
    <w:rsid w:val="00107886"/>
    <w:rsid w:val="0010790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FD"/>
    <w:rsid w:val="0011199A"/>
    <w:rsid w:val="00111ADB"/>
    <w:rsid w:val="00111B4C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95"/>
    <w:rsid w:val="001138E7"/>
    <w:rsid w:val="00114040"/>
    <w:rsid w:val="00114247"/>
    <w:rsid w:val="00114313"/>
    <w:rsid w:val="0011438F"/>
    <w:rsid w:val="001143CC"/>
    <w:rsid w:val="00114452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F7C"/>
    <w:rsid w:val="00117FE4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317"/>
    <w:rsid w:val="0012133B"/>
    <w:rsid w:val="001213FD"/>
    <w:rsid w:val="0012152C"/>
    <w:rsid w:val="0012169C"/>
    <w:rsid w:val="001216D8"/>
    <w:rsid w:val="001216F7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AEA"/>
    <w:rsid w:val="00122CAD"/>
    <w:rsid w:val="00122CD0"/>
    <w:rsid w:val="00122D5B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8C3"/>
    <w:rsid w:val="0012595F"/>
    <w:rsid w:val="001259DD"/>
    <w:rsid w:val="00125BDC"/>
    <w:rsid w:val="00125C60"/>
    <w:rsid w:val="00125CB4"/>
    <w:rsid w:val="00125E2D"/>
    <w:rsid w:val="00125F9C"/>
    <w:rsid w:val="001261A0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29F"/>
    <w:rsid w:val="001325C0"/>
    <w:rsid w:val="00132811"/>
    <w:rsid w:val="00132A18"/>
    <w:rsid w:val="00132B84"/>
    <w:rsid w:val="00132EA0"/>
    <w:rsid w:val="00132FD2"/>
    <w:rsid w:val="0013310F"/>
    <w:rsid w:val="00133180"/>
    <w:rsid w:val="0013342B"/>
    <w:rsid w:val="00133488"/>
    <w:rsid w:val="001334A2"/>
    <w:rsid w:val="0013362D"/>
    <w:rsid w:val="00133676"/>
    <w:rsid w:val="0013386A"/>
    <w:rsid w:val="00133887"/>
    <w:rsid w:val="00133B32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A62"/>
    <w:rsid w:val="00140A6A"/>
    <w:rsid w:val="00140B75"/>
    <w:rsid w:val="00140C9D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406C"/>
    <w:rsid w:val="001440D8"/>
    <w:rsid w:val="00144397"/>
    <w:rsid w:val="001443B8"/>
    <w:rsid w:val="00144724"/>
    <w:rsid w:val="001448B6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2D6"/>
    <w:rsid w:val="001468EB"/>
    <w:rsid w:val="00146ADF"/>
    <w:rsid w:val="00146DB3"/>
    <w:rsid w:val="00146E97"/>
    <w:rsid w:val="00146F70"/>
    <w:rsid w:val="00146F8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E50"/>
    <w:rsid w:val="00147F8D"/>
    <w:rsid w:val="001500B5"/>
    <w:rsid w:val="00150107"/>
    <w:rsid w:val="00150140"/>
    <w:rsid w:val="001501CE"/>
    <w:rsid w:val="001502C2"/>
    <w:rsid w:val="001502D3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6"/>
    <w:rsid w:val="00151479"/>
    <w:rsid w:val="001515C5"/>
    <w:rsid w:val="00151693"/>
    <w:rsid w:val="001517BC"/>
    <w:rsid w:val="00151966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22A"/>
    <w:rsid w:val="001572C5"/>
    <w:rsid w:val="001572F0"/>
    <w:rsid w:val="00157301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73E"/>
    <w:rsid w:val="00165745"/>
    <w:rsid w:val="00165864"/>
    <w:rsid w:val="001658BE"/>
    <w:rsid w:val="00165B0C"/>
    <w:rsid w:val="00165B13"/>
    <w:rsid w:val="00165C30"/>
    <w:rsid w:val="00165C8F"/>
    <w:rsid w:val="00165E2A"/>
    <w:rsid w:val="00165E6A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FCC"/>
    <w:rsid w:val="0016708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B0"/>
    <w:rsid w:val="001717D8"/>
    <w:rsid w:val="00171846"/>
    <w:rsid w:val="0017192F"/>
    <w:rsid w:val="00171CF4"/>
    <w:rsid w:val="00171D05"/>
    <w:rsid w:val="00171ED8"/>
    <w:rsid w:val="00172212"/>
    <w:rsid w:val="0017245B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A8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A46"/>
    <w:rsid w:val="00176A57"/>
    <w:rsid w:val="00176B41"/>
    <w:rsid w:val="00176C8A"/>
    <w:rsid w:val="00176EE3"/>
    <w:rsid w:val="00177355"/>
    <w:rsid w:val="00177387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59A"/>
    <w:rsid w:val="001818A6"/>
    <w:rsid w:val="001818B5"/>
    <w:rsid w:val="00181939"/>
    <w:rsid w:val="001819F8"/>
    <w:rsid w:val="00181A9D"/>
    <w:rsid w:val="00182022"/>
    <w:rsid w:val="00182060"/>
    <w:rsid w:val="001820E2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FE"/>
    <w:rsid w:val="00183437"/>
    <w:rsid w:val="0018357F"/>
    <w:rsid w:val="0018360B"/>
    <w:rsid w:val="001836DA"/>
    <w:rsid w:val="001836E4"/>
    <w:rsid w:val="0018387E"/>
    <w:rsid w:val="00183880"/>
    <w:rsid w:val="0018399C"/>
    <w:rsid w:val="00183A1F"/>
    <w:rsid w:val="00183BC3"/>
    <w:rsid w:val="00183D67"/>
    <w:rsid w:val="00183DE3"/>
    <w:rsid w:val="00183E1D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B1"/>
    <w:rsid w:val="00184FB6"/>
    <w:rsid w:val="001850FE"/>
    <w:rsid w:val="0018532A"/>
    <w:rsid w:val="001853F3"/>
    <w:rsid w:val="001858AB"/>
    <w:rsid w:val="00185A0A"/>
    <w:rsid w:val="00185B63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5AE"/>
    <w:rsid w:val="001905F9"/>
    <w:rsid w:val="0019087C"/>
    <w:rsid w:val="001908A1"/>
    <w:rsid w:val="00190CC5"/>
    <w:rsid w:val="00190F6F"/>
    <w:rsid w:val="00191600"/>
    <w:rsid w:val="001916D0"/>
    <w:rsid w:val="00191747"/>
    <w:rsid w:val="00191A7C"/>
    <w:rsid w:val="00191B63"/>
    <w:rsid w:val="00191BA5"/>
    <w:rsid w:val="00191D82"/>
    <w:rsid w:val="00191F4B"/>
    <w:rsid w:val="0019201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C25"/>
    <w:rsid w:val="00197C36"/>
    <w:rsid w:val="00197DC0"/>
    <w:rsid w:val="00197EC9"/>
    <w:rsid w:val="00197F67"/>
    <w:rsid w:val="001A0166"/>
    <w:rsid w:val="001A01E7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AB"/>
    <w:rsid w:val="001A3BE1"/>
    <w:rsid w:val="001A3C3C"/>
    <w:rsid w:val="001A3CC7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211"/>
    <w:rsid w:val="001A522F"/>
    <w:rsid w:val="001A547F"/>
    <w:rsid w:val="001A5666"/>
    <w:rsid w:val="001A5B01"/>
    <w:rsid w:val="001A5CBE"/>
    <w:rsid w:val="001A5D69"/>
    <w:rsid w:val="001A5E4F"/>
    <w:rsid w:val="001A60FE"/>
    <w:rsid w:val="001A618C"/>
    <w:rsid w:val="001A61A8"/>
    <w:rsid w:val="001A6215"/>
    <w:rsid w:val="001A634D"/>
    <w:rsid w:val="001A640B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D71"/>
    <w:rsid w:val="001A6E7E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9D4"/>
    <w:rsid w:val="001B0A2F"/>
    <w:rsid w:val="001B0BB9"/>
    <w:rsid w:val="001B0C82"/>
    <w:rsid w:val="001B0D99"/>
    <w:rsid w:val="001B0F72"/>
    <w:rsid w:val="001B1008"/>
    <w:rsid w:val="001B102B"/>
    <w:rsid w:val="001B1597"/>
    <w:rsid w:val="001B15D8"/>
    <w:rsid w:val="001B172A"/>
    <w:rsid w:val="001B1772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703A"/>
    <w:rsid w:val="001B7054"/>
    <w:rsid w:val="001B7124"/>
    <w:rsid w:val="001B7214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AA3"/>
    <w:rsid w:val="001C0D1D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59"/>
    <w:rsid w:val="001C168E"/>
    <w:rsid w:val="001C16A1"/>
    <w:rsid w:val="001C16C5"/>
    <w:rsid w:val="001C16DA"/>
    <w:rsid w:val="001C1735"/>
    <w:rsid w:val="001C1747"/>
    <w:rsid w:val="001C1ACA"/>
    <w:rsid w:val="001C1AE6"/>
    <w:rsid w:val="001C1BCB"/>
    <w:rsid w:val="001C20FA"/>
    <w:rsid w:val="001C236B"/>
    <w:rsid w:val="001C24F9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A45"/>
    <w:rsid w:val="001C4BC4"/>
    <w:rsid w:val="001C4C48"/>
    <w:rsid w:val="001C4CE6"/>
    <w:rsid w:val="001C4D39"/>
    <w:rsid w:val="001C4DE8"/>
    <w:rsid w:val="001C4F22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CBE"/>
    <w:rsid w:val="001D0E5A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6E6"/>
    <w:rsid w:val="001D18CB"/>
    <w:rsid w:val="001D1995"/>
    <w:rsid w:val="001D1ACB"/>
    <w:rsid w:val="001D1AD8"/>
    <w:rsid w:val="001D1B0A"/>
    <w:rsid w:val="001D1C0E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CD"/>
    <w:rsid w:val="001D7B6C"/>
    <w:rsid w:val="001D7BCA"/>
    <w:rsid w:val="001D7CC7"/>
    <w:rsid w:val="001D7DBC"/>
    <w:rsid w:val="001D7E99"/>
    <w:rsid w:val="001E0041"/>
    <w:rsid w:val="001E0162"/>
    <w:rsid w:val="001E048E"/>
    <w:rsid w:val="001E0499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EE0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4FC"/>
    <w:rsid w:val="001E472B"/>
    <w:rsid w:val="001E47BF"/>
    <w:rsid w:val="001E47D6"/>
    <w:rsid w:val="001E47EB"/>
    <w:rsid w:val="001E47F5"/>
    <w:rsid w:val="001E4AB7"/>
    <w:rsid w:val="001E4C67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E16"/>
    <w:rsid w:val="001E7F1B"/>
    <w:rsid w:val="001E7FC3"/>
    <w:rsid w:val="001F00CE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86"/>
    <w:rsid w:val="001F17FE"/>
    <w:rsid w:val="001F183C"/>
    <w:rsid w:val="001F1907"/>
    <w:rsid w:val="001F19CE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B19"/>
    <w:rsid w:val="001F2B8C"/>
    <w:rsid w:val="001F2C59"/>
    <w:rsid w:val="001F2D82"/>
    <w:rsid w:val="001F2D97"/>
    <w:rsid w:val="001F2D9E"/>
    <w:rsid w:val="001F300F"/>
    <w:rsid w:val="001F31CE"/>
    <w:rsid w:val="001F3443"/>
    <w:rsid w:val="001F353C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86"/>
    <w:rsid w:val="001F41EF"/>
    <w:rsid w:val="001F4285"/>
    <w:rsid w:val="001F4460"/>
    <w:rsid w:val="001F48CE"/>
    <w:rsid w:val="001F4955"/>
    <w:rsid w:val="001F4963"/>
    <w:rsid w:val="001F49DE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896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C1"/>
    <w:rsid w:val="00204284"/>
    <w:rsid w:val="002042F8"/>
    <w:rsid w:val="0020461B"/>
    <w:rsid w:val="002046E0"/>
    <w:rsid w:val="00204933"/>
    <w:rsid w:val="00204A1C"/>
    <w:rsid w:val="00204A9E"/>
    <w:rsid w:val="00204B6B"/>
    <w:rsid w:val="00204B6D"/>
    <w:rsid w:val="00204BE8"/>
    <w:rsid w:val="00204C79"/>
    <w:rsid w:val="00204D9D"/>
    <w:rsid w:val="00204DB8"/>
    <w:rsid w:val="00204ECC"/>
    <w:rsid w:val="00205123"/>
    <w:rsid w:val="002052DD"/>
    <w:rsid w:val="002055B0"/>
    <w:rsid w:val="00205605"/>
    <w:rsid w:val="00205840"/>
    <w:rsid w:val="00205B5C"/>
    <w:rsid w:val="00205BC1"/>
    <w:rsid w:val="002060BF"/>
    <w:rsid w:val="002060D7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21A7"/>
    <w:rsid w:val="0021224C"/>
    <w:rsid w:val="00212250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455"/>
    <w:rsid w:val="002134A7"/>
    <w:rsid w:val="002136FD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FAD"/>
    <w:rsid w:val="00216527"/>
    <w:rsid w:val="002168DD"/>
    <w:rsid w:val="002168FC"/>
    <w:rsid w:val="00216950"/>
    <w:rsid w:val="002169F4"/>
    <w:rsid w:val="00216C6B"/>
    <w:rsid w:val="00216D19"/>
    <w:rsid w:val="00216D1A"/>
    <w:rsid w:val="00216D1F"/>
    <w:rsid w:val="00216D32"/>
    <w:rsid w:val="00216D44"/>
    <w:rsid w:val="00216DF0"/>
    <w:rsid w:val="0021717A"/>
    <w:rsid w:val="002172E8"/>
    <w:rsid w:val="002173DC"/>
    <w:rsid w:val="002173E7"/>
    <w:rsid w:val="0021745A"/>
    <w:rsid w:val="00217532"/>
    <w:rsid w:val="00217535"/>
    <w:rsid w:val="0021789F"/>
    <w:rsid w:val="00217988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15"/>
    <w:rsid w:val="0022045A"/>
    <w:rsid w:val="002204FA"/>
    <w:rsid w:val="0022051B"/>
    <w:rsid w:val="002205F7"/>
    <w:rsid w:val="0022060C"/>
    <w:rsid w:val="00220773"/>
    <w:rsid w:val="002207F7"/>
    <w:rsid w:val="00220882"/>
    <w:rsid w:val="00220886"/>
    <w:rsid w:val="00220B60"/>
    <w:rsid w:val="00220CEE"/>
    <w:rsid w:val="00220DFE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95D"/>
    <w:rsid w:val="002229A4"/>
    <w:rsid w:val="00222AC3"/>
    <w:rsid w:val="00222D1F"/>
    <w:rsid w:val="00222D26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B"/>
    <w:rsid w:val="00223E29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412E"/>
    <w:rsid w:val="002341CA"/>
    <w:rsid w:val="0023431D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E66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327"/>
    <w:rsid w:val="00244370"/>
    <w:rsid w:val="00244381"/>
    <w:rsid w:val="00244426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DD"/>
    <w:rsid w:val="00245F4D"/>
    <w:rsid w:val="002460A3"/>
    <w:rsid w:val="0024614D"/>
    <w:rsid w:val="00246176"/>
    <w:rsid w:val="00246199"/>
    <w:rsid w:val="0024624B"/>
    <w:rsid w:val="002462BC"/>
    <w:rsid w:val="00246327"/>
    <w:rsid w:val="0024651E"/>
    <w:rsid w:val="0024687E"/>
    <w:rsid w:val="002468CC"/>
    <w:rsid w:val="00246913"/>
    <w:rsid w:val="00246A85"/>
    <w:rsid w:val="0024714A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C5E"/>
    <w:rsid w:val="00247C9C"/>
    <w:rsid w:val="00247CB0"/>
    <w:rsid w:val="00247F52"/>
    <w:rsid w:val="00247F5E"/>
    <w:rsid w:val="0025022A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590"/>
    <w:rsid w:val="00252676"/>
    <w:rsid w:val="0025269E"/>
    <w:rsid w:val="002527D8"/>
    <w:rsid w:val="002528F0"/>
    <w:rsid w:val="00252C55"/>
    <w:rsid w:val="00252CDA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E1"/>
    <w:rsid w:val="0025733D"/>
    <w:rsid w:val="002574BC"/>
    <w:rsid w:val="0025765A"/>
    <w:rsid w:val="002577ED"/>
    <w:rsid w:val="00257989"/>
    <w:rsid w:val="002579B6"/>
    <w:rsid w:val="00257ACD"/>
    <w:rsid w:val="00257BF5"/>
    <w:rsid w:val="00257C99"/>
    <w:rsid w:val="00257CA3"/>
    <w:rsid w:val="00257DFC"/>
    <w:rsid w:val="00257E2F"/>
    <w:rsid w:val="00257F31"/>
    <w:rsid w:val="00257F94"/>
    <w:rsid w:val="002601BE"/>
    <w:rsid w:val="002604EA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EAA"/>
    <w:rsid w:val="00261F1B"/>
    <w:rsid w:val="00262043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BAE"/>
    <w:rsid w:val="00262CA9"/>
    <w:rsid w:val="00262D76"/>
    <w:rsid w:val="00262E14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FC"/>
    <w:rsid w:val="00265C87"/>
    <w:rsid w:val="00265CCA"/>
    <w:rsid w:val="00265F02"/>
    <w:rsid w:val="00265F4B"/>
    <w:rsid w:val="00265FF4"/>
    <w:rsid w:val="002662DC"/>
    <w:rsid w:val="0026636E"/>
    <w:rsid w:val="00266387"/>
    <w:rsid w:val="0026640E"/>
    <w:rsid w:val="00266660"/>
    <w:rsid w:val="0026670F"/>
    <w:rsid w:val="002667B5"/>
    <w:rsid w:val="002667F9"/>
    <w:rsid w:val="0026686B"/>
    <w:rsid w:val="00266874"/>
    <w:rsid w:val="00266B72"/>
    <w:rsid w:val="00266CF3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70092"/>
    <w:rsid w:val="002701D2"/>
    <w:rsid w:val="002702F8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306D"/>
    <w:rsid w:val="002730C7"/>
    <w:rsid w:val="002730FB"/>
    <w:rsid w:val="00273284"/>
    <w:rsid w:val="002733B7"/>
    <w:rsid w:val="002734F6"/>
    <w:rsid w:val="00273505"/>
    <w:rsid w:val="002736E9"/>
    <w:rsid w:val="0027381A"/>
    <w:rsid w:val="002739D3"/>
    <w:rsid w:val="00273EFE"/>
    <w:rsid w:val="00273FAB"/>
    <w:rsid w:val="0027402D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E6"/>
    <w:rsid w:val="00276B87"/>
    <w:rsid w:val="00276BFD"/>
    <w:rsid w:val="00276C0C"/>
    <w:rsid w:val="00276CB0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2D"/>
    <w:rsid w:val="00277961"/>
    <w:rsid w:val="00277964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218"/>
    <w:rsid w:val="00283549"/>
    <w:rsid w:val="002835BE"/>
    <w:rsid w:val="00283707"/>
    <w:rsid w:val="002837F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8B"/>
    <w:rsid w:val="00287BDD"/>
    <w:rsid w:val="00287E47"/>
    <w:rsid w:val="00287F49"/>
    <w:rsid w:val="0029017C"/>
    <w:rsid w:val="002901C2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53"/>
    <w:rsid w:val="00295968"/>
    <w:rsid w:val="002959A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98"/>
    <w:rsid w:val="002A0996"/>
    <w:rsid w:val="002A0A0F"/>
    <w:rsid w:val="002A0BED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809"/>
    <w:rsid w:val="002A28DB"/>
    <w:rsid w:val="002A28E8"/>
    <w:rsid w:val="002A29B7"/>
    <w:rsid w:val="002A2C4A"/>
    <w:rsid w:val="002A2F39"/>
    <w:rsid w:val="002A30BE"/>
    <w:rsid w:val="002A3155"/>
    <w:rsid w:val="002A3550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2A"/>
    <w:rsid w:val="002A4E72"/>
    <w:rsid w:val="002A4E94"/>
    <w:rsid w:val="002A4F20"/>
    <w:rsid w:val="002A4F26"/>
    <w:rsid w:val="002A4FD0"/>
    <w:rsid w:val="002A51B7"/>
    <w:rsid w:val="002A53E4"/>
    <w:rsid w:val="002A5585"/>
    <w:rsid w:val="002A58B3"/>
    <w:rsid w:val="002A5AB9"/>
    <w:rsid w:val="002A5B87"/>
    <w:rsid w:val="002A5D92"/>
    <w:rsid w:val="002A5E03"/>
    <w:rsid w:val="002A5EA5"/>
    <w:rsid w:val="002A60C1"/>
    <w:rsid w:val="002A6277"/>
    <w:rsid w:val="002A6681"/>
    <w:rsid w:val="002A6705"/>
    <w:rsid w:val="002A6757"/>
    <w:rsid w:val="002A6BB7"/>
    <w:rsid w:val="002A6C16"/>
    <w:rsid w:val="002A6D6E"/>
    <w:rsid w:val="002A6EBB"/>
    <w:rsid w:val="002A6F8E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3E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80"/>
    <w:rsid w:val="002B64E4"/>
    <w:rsid w:val="002B6552"/>
    <w:rsid w:val="002B66D6"/>
    <w:rsid w:val="002B6812"/>
    <w:rsid w:val="002B6944"/>
    <w:rsid w:val="002B699D"/>
    <w:rsid w:val="002B6AB8"/>
    <w:rsid w:val="002B6ACD"/>
    <w:rsid w:val="002B6CC8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DE3"/>
    <w:rsid w:val="002C1F3B"/>
    <w:rsid w:val="002C1F4D"/>
    <w:rsid w:val="002C1FB9"/>
    <w:rsid w:val="002C21B3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C"/>
    <w:rsid w:val="002C2C7F"/>
    <w:rsid w:val="002C2CD3"/>
    <w:rsid w:val="002C2E20"/>
    <w:rsid w:val="002C362C"/>
    <w:rsid w:val="002C36EB"/>
    <w:rsid w:val="002C377B"/>
    <w:rsid w:val="002C3800"/>
    <w:rsid w:val="002C39BE"/>
    <w:rsid w:val="002C3A41"/>
    <w:rsid w:val="002C3CF0"/>
    <w:rsid w:val="002C3E72"/>
    <w:rsid w:val="002C40ED"/>
    <w:rsid w:val="002C430E"/>
    <w:rsid w:val="002C4334"/>
    <w:rsid w:val="002C43F0"/>
    <w:rsid w:val="002C440A"/>
    <w:rsid w:val="002C447D"/>
    <w:rsid w:val="002C4553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7B7"/>
    <w:rsid w:val="002C7828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854"/>
    <w:rsid w:val="002D68ED"/>
    <w:rsid w:val="002D6AC4"/>
    <w:rsid w:val="002D6AE4"/>
    <w:rsid w:val="002D6BA7"/>
    <w:rsid w:val="002D6F49"/>
    <w:rsid w:val="002D7287"/>
    <w:rsid w:val="002D729A"/>
    <w:rsid w:val="002D72DC"/>
    <w:rsid w:val="002D7305"/>
    <w:rsid w:val="002D7429"/>
    <w:rsid w:val="002D758E"/>
    <w:rsid w:val="002D75D2"/>
    <w:rsid w:val="002D772D"/>
    <w:rsid w:val="002D7778"/>
    <w:rsid w:val="002D792B"/>
    <w:rsid w:val="002D795E"/>
    <w:rsid w:val="002D79A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996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5B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73A"/>
    <w:rsid w:val="002F076D"/>
    <w:rsid w:val="002F07D5"/>
    <w:rsid w:val="002F07E3"/>
    <w:rsid w:val="002F0880"/>
    <w:rsid w:val="002F08C2"/>
    <w:rsid w:val="002F0A1E"/>
    <w:rsid w:val="002F0EED"/>
    <w:rsid w:val="002F0F1F"/>
    <w:rsid w:val="002F0F2C"/>
    <w:rsid w:val="002F0F66"/>
    <w:rsid w:val="002F11FF"/>
    <w:rsid w:val="002F1345"/>
    <w:rsid w:val="002F1554"/>
    <w:rsid w:val="002F1601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C76"/>
    <w:rsid w:val="002F2C7D"/>
    <w:rsid w:val="002F2DCC"/>
    <w:rsid w:val="002F2E51"/>
    <w:rsid w:val="002F32B4"/>
    <w:rsid w:val="002F32F9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81"/>
    <w:rsid w:val="002F50D1"/>
    <w:rsid w:val="002F53BB"/>
    <w:rsid w:val="002F56F0"/>
    <w:rsid w:val="002F57A2"/>
    <w:rsid w:val="002F58CB"/>
    <w:rsid w:val="002F5AAA"/>
    <w:rsid w:val="002F5CF6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654"/>
    <w:rsid w:val="002F775E"/>
    <w:rsid w:val="002F79E4"/>
    <w:rsid w:val="002F7A0A"/>
    <w:rsid w:val="002F7A62"/>
    <w:rsid w:val="002F7AB4"/>
    <w:rsid w:val="002F7AEE"/>
    <w:rsid w:val="002F7B58"/>
    <w:rsid w:val="002F7C20"/>
    <w:rsid w:val="002F7C2C"/>
    <w:rsid w:val="002F7F2F"/>
    <w:rsid w:val="00300121"/>
    <w:rsid w:val="003002C0"/>
    <w:rsid w:val="0030032E"/>
    <w:rsid w:val="00300348"/>
    <w:rsid w:val="00300585"/>
    <w:rsid w:val="003005D7"/>
    <w:rsid w:val="00300708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4F02"/>
    <w:rsid w:val="00305033"/>
    <w:rsid w:val="00305037"/>
    <w:rsid w:val="003051E1"/>
    <w:rsid w:val="003052F6"/>
    <w:rsid w:val="00305327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821"/>
    <w:rsid w:val="00307A24"/>
    <w:rsid w:val="00307B54"/>
    <w:rsid w:val="00307D35"/>
    <w:rsid w:val="00307D62"/>
    <w:rsid w:val="00307F8A"/>
    <w:rsid w:val="00307FB2"/>
    <w:rsid w:val="0031006D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95A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A12"/>
    <w:rsid w:val="00320A80"/>
    <w:rsid w:val="00320AE3"/>
    <w:rsid w:val="00320CD1"/>
    <w:rsid w:val="00320E0D"/>
    <w:rsid w:val="0032107B"/>
    <w:rsid w:val="003210D5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C64"/>
    <w:rsid w:val="00323CA6"/>
    <w:rsid w:val="00323CE6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7C"/>
    <w:rsid w:val="00335CA0"/>
    <w:rsid w:val="00335CC9"/>
    <w:rsid w:val="00335CDC"/>
    <w:rsid w:val="00335CEF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4E9D"/>
    <w:rsid w:val="0034523A"/>
    <w:rsid w:val="003453C0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46B"/>
    <w:rsid w:val="00346548"/>
    <w:rsid w:val="00346669"/>
    <w:rsid w:val="003466B6"/>
    <w:rsid w:val="003467CE"/>
    <w:rsid w:val="00346863"/>
    <w:rsid w:val="00346995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968"/>
    <w:rsid w:val="00350A6A"/>
    <w:rsid w:val="00350AF0"/>
    <w:rsid w:val="00350B21"/>
    <w:rsid w:val="00350D88"/>
    <w:rsid w:val="00350D9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32C"/>
    <w:rsid w:val="00353364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2091"/>
    <w:rsid w:val="003622A3"/>
    <w:rsid w:val="003623C7"/>
    <w:rsid w:val="0036246A"/>
    <w:rsid w:val="0036252D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7F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F73"/>
    <w:rsid w:val="00370F7B"/>
    <w:rsid w:val="003710C5"/>
    <w:rsid w:val="003711C2"/>
    <w:rsid w:val="00371409"/>
    <w:rsid w:val="003714E2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68C"/>
    <w:rsid w:val="003747F8"/>
    <w:rsid w:val="00374A94"/>
    <w:rsid w:val="00374C69"/>
    <w:rsid w:val="00374FCA"/>
    <w:rsid w:val="003750D4"/>
    <w:rsid w:val="003751E8"/>
    <w:rsid w:val="00375211"/>
    <w:rsid w:val="00375351"/>
    <w:rsid w:val="00375887"/>
    <w:rsid w:val="00375B1A"/>
    <w:rsid w:val="00375B9B"/>
    <w:rsid w:val="00375BFF"/>
    <w:rsid w:val="00375CC8"/>
    <w:rsid w:val="00375D95"/>
    <w:rsid w:val="00375F5C"/>
    <w:rsid w:val="0037609D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4FC"/>
    <w:rsid w:val="00381759"/>
    <w:rsid w:val="00381768"/>
    <w:rsid w:val="00381781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A49"/>
    <w:rsid w:val="00390BBE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ABA"/>
    <w:rsid w:val="00393D06"/>
    <w:rsid w:val="00394001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8B5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B98"/>
    <w:rsid w:val="003A5BEA"/>
    <w:rsid w:val="003A5C06"/>
    <w:rsid w:val="003A5CE2"/>
    <w:rsid w:val="003A5E50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7034"/>
    <w:rsid w:val="003A74EF"/>
    <w:rsid w:val="003A7625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71"/>
    <w:rsid w:val="003B1496"/>
    <w:rsid w:val="003B1622"/>
    <w:rsid w:val="003B171F"/>
    <w:rsid w:val="003B17CC"/>
    <w:rsid w:val="003B18D8"/>
    <w:rsid w:val="003B1BFD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AA8"/>
    <w:rsid w:val="003B5D62"/>
    <w:rsid w:val="003B5EC9"/>
    <w:rsid w:val="003B6081"/>
    <w:rsid w:val="003B6170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BA8"/>
    <w:rsid w:val="003C0C39"/>
    <w:rsid w:val="003C0DF0"/>
    <w:rsid w:val="003C115E"/>
    <w:rsid w:val="003C1220"/>
    <w:rsid w:val="003C14D8"/>
    <w:rsid w:val="003C158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22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A3"/>
    <w:rsid w:val="003C4619"/>
    <w:rsid w:val="003C4774"/>
    <w:rsid w:val="003C4C37"/>
    <w:rsid w:val="003C4C4C"/>
    <w:rsid w:val="003C4CB4"/>
    <w:rsid w:val="003C4CD3"/>
    <w:rsid w:val="003C4D3C"/>
    <w:rsid w:val="003C5036"/>
    <w:rsid w:val="003C50B0"/>
    <w:rsid w:val="003C530C"/>
    <w:rsid w:val="003C5327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9A"/>
    <w:rsid w:val="003C7AF2"/>
    <w:rsid w:val="003C7B4C"/>
    <w:rsid w:val="003C7B63"/>
    <w:rsid w:val="003C7B93"/>
    <w:rsid w:val="003C7C62"/>
    <w:rsid w:val="003C7D9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1E"/>
    <w:rsid w:val="003D193D"/>
    <w:rsid w:val="003D198E"/>
    <w:rsid w:val="003D1A02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C01"/>
    <w:rsid w:val="003D3DF4"/>
    <w:rsid w:val="003D3E93"/>
    <w:rsid w:val="003D3F1A"/>
    <w:rsid w:val="003D3F92"/>
    <w:rsid w:val="003D4300"/>
    <w:rsid w:val="003D4384"/>
    <w:rsid w:val="003D48A9"/>
    <w:rsid w:val="003D4C29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BF"/>
    <w:rsid w:val="003D6504"/>
    <w:rsid w:val="003D6506"/>
    <w:rsid w:val="003D65F4"/>
    <w:rsid w:val="003D6697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B62"/>
    <w:rsid w:val="003E2BFE"/>
    <w:rsid w:val="003E2D49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AAF"/>
    <w:rsid w:val="003E3D0B"/>
    <w:rsid w:val="003E3D18"/>
    <w:rsid w:val="003E3DC6"/>
    <w:rsid w:val="003E3F7D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59B"/>
    <w:rsid w:val="003E5615"/>
    <w:rsid w:val="003E562B"/>
    <w:rsid w:val="003E56AD"/>
    <w:rsid w:val="003E56D4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F62"/>
    <w:rsid w:val="003E7001"/>
    <w:rsid w:val="003E7069"/>
    <w:rsid w:val="003E7094"/>
    <w:rsid w:val="003E72C4"/>
    <w:rsid w:val="003E72DE"/>
    <w:rsid w:val="003E73F3"/>
    <w:rsid w:val="003E740D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CCF"/>
    <w:rsid w:val="003F2CD6"/>
    <w:rsid w:val="003F2E43"/>
    <w:rsid w:val="003F311C"/>
    <w:rsid w:val="003F32CE"/>
    <w:rsid w:val="003F32CF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3DF"/>
    <w:rsid w:val="003F6540"/>
    <w:rsid w:val="003F654E"/>
    <w:rsid w:val="003F6A8A"/>
    <w:rsid w:val="003F6B0C"/>
    <w:rsid w:val="003F6BE3"/>
    <w:rsid w:val="003F6C00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833"/>
    <w:rsid w:val="003F7993"/>
    <w:rsid w:val="003F7ABD"/>
    <w:rsid w:val="003F7BEB"/>
    <w:rsid w:val="003F7D76"/>
    <w:rsid w:val="003F7DE7"/>
    <w:rsid w:val="003F7EC4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5348"/>
    <w:rsid w:val="004053AC"/>
    <w:rsid w:val="004053DC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104A"/>
    <w:rsid w:val="00411104"/>
    <w:rsid w:val="00411161"/>
    <w:rsid w:val="00411181"/>
    <w:rsid w:val="004113D5"/>
    <w:rsid w:val="00411405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6EB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FB7"/>
    <w:rsid w:val="00417090"/>
    <w:rsid w:val="0041722C"/>
    <w:rsid w:val="004172D0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20C"/>
    <w:rsid w:val="004253D9"/>
    <w:rsid w:val="004256C0"/>
    <w:rsid w:val="0042575C"/>
    <w:rsid w:val="004259BF"/>
    <w:rsid w:val="00425CDE"/>
    <w:rsid w:val="00425D86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E23"/>
    <w:rsid w:val="00431E3F"/>
    <w:rsid w:val="00431F26"/>
    <w:rsid w:val="00431FDA"/>
    <w:rsid w:val="00432134"/>
    <w:rsid w:val="00432191"/>
    <w:rsid w:val="004323E4"/>
    <w:rsid w:val="004326A2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96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6DB"/>
    <w:rsid w:val="00437769"/>
    <w:rsid w:val="004378F3"/>
    <w:rsid w:val="00437A99"/>
    <w:rsid w:val="00437B65"/>
    <w:rsid w:val="00437BD5"/>
    <w:rsid w:val="00437F1D"/>
    <w:rsid w:val="00437FED"/>
    <w:rsid w:val="00440044"/>
    <w:rsid w:val="004402D3"/>
    <w:rsid w:val="00440735"/>
    <w:rsid w:val="004407B7"/>
    <w:rsid w:val="004407D8"/>
    <w:rsid w:val="0044081C"/>
    <w:rsid w:val="00440861"/>
    <w:rsid w:val="004408AD"/>
    <w:rsid w:val="004409A8"/>
    <w:rsid w:val="00440AA3"/>
    <w:rsid w:val="00440D9D"/>
    <w:rsid w:val="00440DEC"/>
    <w:rsid w:val="00440E32"/>
    <w:rsid w:val="00440F09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312A"/>
    <w:rsid w:val="0044315F"/>
    <w:rsid w:val="00443210"/>
    <w:rsid w:val="0044321F"/>
    <w:rsid w:val="0044323E"/>
    <w:rsid w:val="0044324C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5173"/>
    <w:rsid w:val="004452D3"/>
    <w:rsid w:val="00445345"/>
    <w:rsid w:val="00445402"/>
    <w:rsid w:val="004456A5"/>
    <w:rsid w:val="0044574C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500CB"/>
    <w:rsid w:val="0045029F"/>
    <w:rsid w:val="004505BD"/>
    <w:rsid w:val="00450797"/>
    <w:rsid w:val="00450A00"/>
    <w:rsid w:val="00450A5D"/>
    <w:rsid w:val="00450A63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6EE"/>
    <w:rsid w:val="004527A1"/>
    <w:rsid w:val="004528E0"/>
    <w:rsid w:val="00452935"/>
    <w:rsid w:val="00452E88"/>
    <w:rsid w:val="004530E3"/>
    <w:rsid w:val="0045327F"/>
    <w:rsid w:val="0045332F"/>
    <w:rsid w:val="00453346"/>
    <w:rsid w:val="004533D6"/>
    <w:rsid w:val="00453538"/>
    <w:rsid w:val="0045354F"/>
    <w:rsid w:val="004535BF"/>
    <w:rsid w:val="00453667"/>
    <w:rsid w:val="0045367D"/>
    <w:rsid w:val="004536B2"/>
    <w:rsid w:val="004536F2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A47"/>
    <w:rsid w:val="00455B1B"/>
    <w:rsid w:val="00455C65"/>
    <w:rsid w:val="00455E6A"/>
    <w:rsid w:val="00455FCF"/>
    <w:rsid w:val="00456229"/>
    <w:rsid w:val="004562D9"/>
    <w:rsid w:val="004563F0"/>
    <w:rsid w:val="00456494"/>
    <w:rsid w:val="0045658B"/>
    <w:rsid w:val="004565D2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76F"/>
    <w:rsid w:val="00460773"/>
    <w:rsid w:val="004608A6"/>
    <w:rsid w:val="00460B2D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DB"/>
    <w:rsid w:val="004630CE"/>
    <w:rsid w:val="004630E0"/>
    <w:rsid w:val="00463321"/>
    <w:rsid w:val="00463604"/>
    <w:rsid w:val="004636A2"/>
    <w:rsid w:val="004638F6"/>
    <w:rsid w:val="0046398D"/>
    <w:rsid w:val="004639AD"/>
    <w:rsid w:val="00463A35"/>
    <w:rsid w:val="00463E59"/>
    <w:rsid w:val="00463F43"/>
    <w:rsid w:val="00463FEB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3C0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3277"/>
    <w:rsid w:val="0049333D"/>
    <w:rsid w:val="00493403"/>
    <w:rsid w:val="0049342E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9E1"/>
    <w:rsid w:val="00494A33"/>
    <w:rsid w:val="00494BB9"/>
    <w:rsid w:val="00494C05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A010C"/>
    <w:rsid w:val="004A0226"/>
    <w:rsid w:val="004A027F"/>
    <w:rsid w:val="004A0331"/>
    <w:rsid w:val="004A04A2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701"/>
    <w:rsid w:val="004A1794"/>
    <w:rsid w:val="004A187C"/>
    <w:rsid w:val="004A1AE1"/>
    <w:rsid w:val="004A1BE7"/>
    <w:rsid w:val="004A1D11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5334"/>
    <w:rsid w:val="004A5391"/>
    <w:rsid w:val="004A57F9"/>
    <w:rsid w:val="004A586B"/>
    <w:rsid w:val="004A59D8"/>
    <w:rsid w:val="004A5A65"/>
    <w:rsid w:val="004A5ADC"/>
    <w:rsid w:val="004A5B51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863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209E"/>
    <w:rsid w:val="004B223B"/>
    <w:rsid w:val="004B229E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C64"/>
    <w:rsid w:val="004C2E55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506"/>
    <w:rsid w:val="004C45A6"/>
    <w:rsid w:val="004C484D"/>
    <w:rsid w:val="004C4949"/>
    <w:rsid w:val="004C4973"/>
    <w:rsid w:val="004C49C5"/>
    <w:rsid w:val="004C49E0"/>
    <w:rsid w:val="004C4CEA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DE4"/>
    <w:rsid w:val="004C613C"/>
    <w:rsid w:val="004C61B0"/>
    <w:rsid w:val="004C6222"/>
    <w:rsid w:val="004C6240"/>
    <w:rsid w:val="004C62D8"/>
    <w:rsid w:val="004C636D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A"/>
    <w:rsid w:val="004D11E9"/>
    <w:rsid w:val="004D14B3"/>
    <w:rsid w:val="004D14E4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5005"/>
    <w:rsid w:val="004D512C"/>
    <w:rsid w:val="004D515D"/>
    <w:rsid w:val="004D5169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98E"/>
    <w:rsid w:val="004E0990"/>
    <w:rsid w:val="004E0B43"/>
    <w:rsid w:val="004E0B69"/>
    <w:rsid w:val="004E0D8A"/>
    <w:rsid w:val="004E0DD0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20D4"/>
    <w:rsid w:val="004E220C"/>
    <w:rsid w:val="004E2556"/>
    <w:rsid w:val="004E2694"/>
    <w:rsid w:val="004E279F"/>
    <w:rsid w:val="004E27FA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80C"/>
    <w:rsid w:val="004E4980"/>
    <w:rsid w:val="004E4AE8"/>
    <w:rsid w:val="004E4BC5"/>
    <w:rsid w:val="004E4D3E"/>
    <w:rsid w:val="004E5307"/>
    <w:rsid w:val="004E562B"/>
    <w:rsid w:val="004E5649"/>
    <w:rsid w:val="004E56A0"/>
    <w:rsid w:val="004E57D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2F1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ED"/>
    <w:rsid w:val="004F0137"/>
    <w:rsid w:val="004F0237"/>
    <w:rsid w:val="004F025F"/>
    <w:rsid w:val="004F0444"/>
    <w:rsid w:val="004F04B5"/>
    <w:rsid w:val="004F08DA"/>
    <w:rsid w:val="004F0945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CD"/>
    <w:rsid w:val="004F6620"/>
    <w:rsid w:val="004F6707"/>
    <w:rsid w:val="004F6793"/>
    <w:rsid w:val="004F67A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A8A"/>
    <w:rsid w:val="00500B34"/>
    <w:rsid w:val="00500BD9"/>
    <w:rsid w:val="00500C48"/>
    <w:rsid w:val="00500CB0"/>
    <w:rsid w:val="00500D14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7B2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E02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6B7"/>
    <w:rsid w:val="005236D6"/>
    <w:rsid w:val="005237C0"/>
    <w:rsid w:val="0052383E"/>
    <w:rsid w:val="00523A80"/>
    <w:rsid w:val="00523B22"/>
    <w:rsid w:val="00523C37"/>
    <w:rsid w:val="00523C58"/>
    <w:rsid w:val="00523C88"/>
    <w:rsid w:val="00523E2A"/>
    <w:rsid w:val="00523E37"/>
    <w:rsid w:val="00523FA6"/>
    <w:rsid w:val="005240BF"/>
    <w:rsid w:val="005243D0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9D3"/>
    <w:rsid w:val="00530ADB"/>
    <w:rsid w:val="00530B4C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A11"/>
    <w:rsid w:val="00534C34"/>
    <w:rsid w:val="00534CAC"/>
    <w:rsid w:val="0053510F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5E7"/>
    <w:rsid w:val="00536785"/>
    <w:rsid w:val="005367F1"/>
    <w:rsid w:val="00536969"/>
    <w:rsid w:val="00536B5A"/>
    <w:rsid w:val="00536B95"/>
    <w:rsid w:val="00536BC3"/>
    <w:rsid w:val="00536C54"/>
    <w:rsid w:val="00536C8F"/>
    <w:rsid w:val="005372DF"/>
    <w:rsid w:val="0053735B"/>
    <w:rsid w:val="00537662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708"/>
    <w:rsid w:val="00543B5D"/>
    <w:rsid w:val="00543C3B"/>
    <w:rsid w:val="00543D65"/>
    <w:rsid w:val="00543D81"/>
    <w:rsid w:val="00543DF3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530"/>
    <w:rsid w:val="0054569B"/>
    <w:rsid w:val="0054573A"/>
    <w:rsid w:val="00545890"/>
    <w:rsid w:val="005458D4"/>
    <w:rsid w:val="00545AEE"/>
    <w:rsid w:val="00545B08"/>
    <w:rsid w:val="00545BF2"/>
    <w:rsid w:val="00545D97"/>
    <w:rsid w:val="00545E3B"/>
    <w:rsid w:val="00545ED6"/>
    <w:rsid w:val="00545FC9"/>
    <w:rsid w:val="005460FB"/>
    <w:rsid w:val="0054613C"/>
    <w:rsid w:val="0054647E"/>
    <w:rsid w:val="00546481"/>
    <w:rsid w:val="00546523"/>
    <w:rsid w:val="0054652A"/>
    <w:rsid w:val="00546620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9B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D67"/>
    <w:rsid w:val="00555E22"/>
    <w:rsid w:val="005560B6"/>
    <w:rsid w:val="005561D7"/>
    <w:rsid w:val="0055627F"/>
    <w:rsid w:val="00556334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97"/>
    <w:rsid w:val="00561015"/>
    <w:rsid w:val="00561018"/>
    <w:rsid w:val="00561271"/>
    <w:rsid w:val="0056160E"/>
    <w:rsid w:val="00561664"/>
    <w:rsid w:val="005616EF"/>
    <w:rsid w:val="005617AA"/>
    <w:rsid w:val="00561812"/>
    <w:rsid w:val="005618BD"/>
    <w:rsid w:val="00561B64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F57"/>
    <w:rsid w:val="00564FF6"/>
    <w:rsid w:val="005651A2"/>
    <w:rsid w:val="00565397"/>
    <w:rsid w:val="00565399"/>
    <w:rsid w:val="005653CF"/>
    <w:rsid w:val="0056561F"/>
    <w:rsid w:val="00565663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70D"/>
    <w:rsid w:val="0056674D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505"/>
    <w:rsid w:val="00573517"/>
    <w:rsid w:val="005735C0"/>
    <w:rsid w:val="00573641"/>
    <w:rsid w:val="00573723"/>
    <w:rsid w:val="00573994"/>
    <w:rsid w:val="00573D87"/>
    <w:rsid w:val="00573E91"/>
    <w:rsid w:val="00573F4E"/>
    <w:rsid w:val="00573F5D"/>
    <w:rsid w:val="00573FCF"/>
    <w:rsid w:val="00574041"/>
    <w:rsid w:val="00574278"/>
    <w:rsid w:val="005742A1"/>
    <w:rsid w:val="005745EC"/>
    <w:rsid w:val="00574809"/>
    <w:rsid w:val="0057481F"/>
    <w:rsid w:val="00574963"/>
    <w:rsid w:val="0057498B"/>
    <w:rsid w:val="00574AA6"/>
    <w:rsid w:val="00574AD0"/>
    <w:rsid w:val="00574B20"/>
    <w:rsid w:val="00574C8A"/>
    <w:rsid w:val="00574CB0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B72"/>
    <w:rsid w:val="00575B7E"/>
    <w:rsid w:val="00575BBD"/>
    <w:rsid w:val="00575C5E"/>
    <w:rsid w:val="00576152"/>
    <w:rsid w:val="005764BE"/>
    <w:rsid w:val="0057652D"/>
    <w:rsid w:val="005766D5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F0"/>
    <w:rsid w:val="00577D46"/>
    <w:rsid w:val="00577E83"/>
    <w:rsid w:val="00577FDB"/>
    <w:rsid w:val="0058000D"/>
    <w:rsid w:val="00580104"/>
    <w:rsid w:val="00580115"/>
    <w:rsid w:val="005805B8"/>
    <w:rsid w:val="005805C3"/>
    <w:rsid w:val="0058092E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88"/>
    <w:rsid w:val="0058182F"/>
    <w:rsid w:val="00581936"/>
    <w:rsid w:val="005819FB"/>
    <w:rsid w:val="00581B8B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319"/>
    <w:rsid w:val="00583574"/>
    <w:rsid w:val="00583757"/>
    <w:rsid w:val="00583765"/>
    <w:rsid w:val="00583774"/>
    <w:rsid w:val="005837B8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788"/>
    <w:rsid w:val="00593862"/>
    <w:rsid w:val="00593986"/>
    <w:rsid w:val="00593A12"/>
    <w:rsid w:val="00593BC6"/>
    <w:rsid w:val="00593C0D"/>
    <w:rsid w:val="00593C4C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907"/>
    <w:rsid w:val="00594A77"/>
    <w:rsid w:val="00594F48"/>
    <w:rsid w:val="00595038"/>
    <w:rsid w:val="00595296"/>
    <w:rsid w:val="00595397"/>
    <w:rsid w:val="0059552F"/>
    <w:rsid w:val="00595567"/>
    <w:rsid w:val="00595640"/>
    <w:rsid w:val="005956A5"/>
    <w:rsid w:val="0059571B"/>
    <w:rsid w:val="00595722"/>
    <w:rsid w:val="00595873"/>
    <w:rsid w:val="005959F8"/>
    <w:rsid w:val="00595AB3"/>
    <w:rsid w:val="00595AE3"/>
    <w:rsid w:val="00595AF3"/>
    <w:rsid w:val="00595B21"/>
    <w:rsid w:val="00595C13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9F9"/>
    <w:rsid w:val="00597A50"/>
    <w:rsid w:val="00597AED"/>
    <w:rsid w:val="00597B6B"/>
    <w:rsid w:val="00597F4F"/>
    <w:rsid w:val="00597FCB"/>
    <w:rsid w:val="005A0182"/>
    <w:rsid w:val="005A025A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0E"/>
    <w:rsid w:val="005A12D2"/>
    <w:rsid w:val="005A13EA"/>
    <w:rsid w:val="005A1660"/>
    <w:rsid w:val="005A1915"/>
    <w:rsid w:val="005A1A64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E02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47D"/>
    <w:rsid w:val="005A485D"/>
    <w:rsid w:val="005A48A8"/>
    <w:rsid w:val="005A4B1D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CE6"/>
    <w:rsid w:val="005A7D58"/>
    <w:rsid w:val="005A7F5D"/>
    <w:rsid w:val="005B029C"/>
    <w:rsid w:val="005B05E2"/>
    <w:rsid w:val="005B0670"/>
    <w:rsid w:val="005B0717"/>
    <w:rsid w:val="005B0A44"/>
    <w:rsid w:val="005B0AB4"/>
    <w:rsid w:val="005B0AFB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ED8"/>
    <w:rsid w:val="005B32B7"/>
    <w:rsid w:val="005B3308"/>
    <w:rsid w:val="005B35F3"/>
    <w:rsid w:val="005B3623"/>
    <w:rsid w:val="005B387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5E5"/>
    <w:rsid w:val="005B55FE"/>
    <w:rsid w:val="005B57E7"/>
    <w:rsid w:val="005B57F2"/>
    <w:rsid w:val="005B5ABD"/>
    <w:rsid w:val="005B5B53"/>
    <w:rsid w:val="005B5B6B"/>
    <w:rsid w:val="005B5C4B"/>
    <w:rsid w:val="005B6396"/>
    <w:rsid w:val="005B63B7"/>
    <w:rsid w:val="005B63DB"/>
    <w:rsid w:val="005B6729"/>
    <w:rsid w:val="005B6A23"/>
    <w:rsid w:val="005B6AA2"/>
    <w:rsid w:val="005B6E94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DAA"/>
    <w:rsid w:val="005C3DDA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E5F"/>
    <w:rsid w:val="005C4EAC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7A6"/>
    <w:rsid w:val="005C6914"/>
    <w:rsid w:val="005C6A7A"/>
    <w:rsid w:val="005C6BD1"/>
    <w:rsid w:val="005C6CAB"/>
    <w:rsid w:val="005C6CF7"/>
    <w:rsid w:val="005C6E5D"/>
    <w:rsid w:val="005C711A"/>
    <w:rsid w:val="005C717D"/>
    <w:rsid w:val="005C7321"/>
    <w:rsid w:val="005C7433"/>
    <w:rsid w:val="005C7555"/>
    <w:rsid w:val="005C7672"/>
    <w:rsid w:val="005C76D1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655"/>
    <w:rsid w:val="005D4688"/>
    <w:rsid w:val="005D4816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33"/>
    <w:rsid w:val="005D73B9"/>
    <w:rsid w:val="005D7402"/>
    <w:rsid w:val="005D74C5"/>
    <w:rsid w:val="005D7540"/>
    <w:rsid w:val="005D7832"/>
    <w:rsid w:val="005D7947"/>
    <w:rsid w:val="005D7F1D"/>
    <w:rsid w:val="005D7FD9"/>
    <w:rsid w:val="005E00D3"/>
    <w:rsid w:val="005E0424"/>
    <w:rsid w:val="005E06FE"/>
    <w:rsid w:val="005E07AE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5E7"/>
    <w:rsid w:val="005E271D"/>
    <w:rsid w:val="005E2995"/>
    <w:rsid w:val="005E29B6"/>
    <w:rsid w:val="005E2AFC"/>
    <w:rsid w:val="005E2E55"/>
    <w:rsid w:val="005E2E87"/>
    <w:rsid w:val="005E2F87"/>
    <w:rsid w:val="005E3054"/>
    <w:rsid w:val="005E3077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D"/>
    <w:rsid w:val="005F10DD"/>
    <w:rsid w:val="005F117F"/>
    <w:rsid w:val="005F127E"/>
    <w:rsid w:val="005F1548"/>
    <w:rsid w:val="005F15A5"/>
    <w:rsid w:val="005F1660"/>
    <w:rsid w:val="005F1896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932"/>
    <w:rsid w:val="005F2966"/>
    <w:rsid w:val="005F2999"/>
    <w:rsid w:val="005F29FB"/>
    <w:rsid w:val="005F2AE4"/>
    <w:rsid w:val="005F2B1B"/>
    <w:rsid w:val="005F2C8F"/>
    <w:rsid w:val="005F2DC9"/>
    <w:rsid w:val="005F2ED1"/>
    <w:rsid w:val="005F300C"/>
    <w:rsid w:val="005F300E"/>
    <w:rsid w:val="005F30E8"/>
    <w:rsid w:val="005F34A6"/>
    <w:rsid w:val="005F3551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0A7"/>
    <w:rsid w:val="00601232"/>
    <w:rsid w:val="00601372"/>
    <w:rsid w:val="006013B3"/>
    <w:rsid w:val="0060149D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688"/>
    <w:rsid w:val="006026B3"/>
    <w:rsid w:val="00602B03"/>
    <w:rsid w:val="00602B05"/>
    <w:rsid w:val="00602D6B"/>
    <w:rsid w:val="00602DF6"/>
    <w:rsid w:val="00603046"/>
    <w:rsid w:val="006030D0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A14"/>
    <w:rsid w:val="00603B42"/>
    <w:rsid w:val="00603E4F"/>
    <w:rsid w:val="00604063"/>
    <w:rsid w:val="006041E5"/>
    <w:rsid w:val="00604252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51E4"/>
    <w:rsid w:val="006051FB"/>
    <w:rsid w:val="006052D8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E"/>
    <w:rsid w:val="00607093"/>
    <w:rsid w:val="00607238"/>
    <w:rsid w:val="00607375"/>
    <w:rsid w:val="006074CC"/>
    <w:rsid w:val="0060751C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E4"/>
    <w:rsid w:val="00607D31"/>
    <w:rsid w:val="00607D33"/>
    <w:rsid w:val="00610006"/>
    <w:rsid w:val="006101F2"/>
    <w:rsid w:val="00610420"/>
    <w:rsid w:val="00610517"/>
    <w:rsid w:val="006106E8"/>
    <w:rsid w:val="0061091B"/>
    <w:rsid w:val="00610B8B"/>
    <w:rsid w:val="00610F7A"/>
    <w:rsid w:val="00611003"/>
    <w:rsid w:val="0061109E"/>
    <w:rsid w:val="006110ED"/>
    <w:rsid w:val="0061114E"/>
    <w:rsid w:val="00611203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DFE"/>
    <w:rsid w:val="00612F44"/>
    <w:rsid w:val="00613073"/>
    <w:rsid w:val="006132ED"/>
    <w:rsid w:val="0061345C"/>
    <w:rsid w:val="00613663"/>
    <w:rsid w:val="00613686"/>
    <w:rsid w:val="00613B12"/>
    <w:rsid w:val="00613BAD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566"/>
    <w:rsid w:val="00616568"/>
    <w:rsid w:val="0061662F"/>
    <w:rsid w:val="00616649"/>
    <w:rsid w:val="0061689C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C3"/>
    <w:rsid w:val="00617750"/>
    <w:rsid w:val="00617847"/>
    <w:rsid w:val="00617895"/>
    <w:rsid w:val="006178B6"/>
    <w:rsid w:val="006178D8"/>
    <w:rsid w:val="006179D1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372"/>
    <w:rsid w:val="00631752"/>
    <w:rsid w:val="00631AB0"/>
    <w:rsid w:val="00631ABF"/>
    <w:rsid w:val="00631AC3"/>
    <w:rsid w:val="00632040"/>
    <w:rsid w:val="006320E5"/>
    <w:rsid w:val="006322E7"/>
    <w:rsid w:val="00632361"/>
    <w:rsid w:val="00632579"/>
    <w:rsid w:val="00632800"/>
    <w:rsid w:val="00632A31"/>
    <w:rsid w:val="00632CC8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CC"/>
    <w:rsid w:val="00634429"/>
    <w:rsid w:val="0063443F"/>
    <w:rsid w:val="00634489"/>
    <w:rsid w:val="0063467D"/>
    <w:rsid w:val="00634723"/>
    <w:rsid w:val="00634785"/>
    <w:rsid w:val="00634AD5"/>
    <w:rsid w:val="00634B1B"/>
    <w:rsid w:val="00634CB8"/>
    <w:rsid w:val="00634CCB"/>
    <w:rsid w:val="00634DCE"/>
    <w:rsid w:val="00634F29"/>
    <w:rsid w:val="006350CC"/>
    <w:rsid w:val="0063512C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8"/>
    <w:rsid w:val="0064294D"/>
    <w:rsid w:val="006429FD"/>
    <w:rsid w:val="00642B80"/>
    <w:rsid w:val="00642B9C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C09"/>
    <w:rsid w:val="00644074"/>
    <w:rsid w:val="0064410E"/>
    <w:rsid w:val="0064424C"/>
    <w:rsid w:val="006442A0"/>
    <w:rsid w:val="006443E3"/>
    <w:rsid w:val="0064464F"/>
    <w:rsid w:val="00644E9C"/>
    <w:rsid w:val="00644F2F"/>
    <w:rsid w:val="006450D2"/>
    <w:rsid w:val="006452B6"/>
    <w:rsid w:val="0064533D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500AC"/>
    <w:rsid w:val="0065040D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205E"/>
    <w:rsid w:val="006521BE"/>
    <w:rsid w:val="0065239E"/>
    <w:rsid w:val="006523BB"/>
    <w:rsid w:val="00652521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07"/>
    <w:rsid w:val="0065682D"/>
    <w:rsid w:val="006569AA"/>
    <w:rsid w:val="00656A93"/>
    <w:rsid w:val="00656AF7"/>
    <w:rsid w:val="00656B6E"/>
    <w:rsid w:val="00656B7B"/>
    <w:rsid w:val="00656C27"/>
    <w:rsid w:val="00656E21"/>
    <w:rsid w:val="00656F16"/>
    <w:rsid w:val="006571B4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AB"/>
    <w:rsid w:val="00660CC0"/>
    <w:rsid w:val="00660DDC"/>
    <w:rsid w:val="00660FE5"/>
    <w:rsid w:val="0066108A"/>
    <w:rsid w:val="006611AE"/>
    <w:rsid w:val="006611E5"/>
    <w:rsid w:val="0066122C"/>
    <w:rsid w:val="0066154C"/>
    <w:rsid w:val="00661611"/>
    <w:rsid w:val="00661667"/>
    <w:rsid w:val="006617CD"/>
    <w:rsid w:val="00661A23"/>
    <w:rsid w:val="00661C38"/>
    <w:rsid w:val="00661C9E"/>
    <w:rsid w:val="00661F56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9AC"/>
    <w:rsid w:val="00663AD9"/>
    <w:rsid w:val="00663B71"/>
    <w:rsid w:val="00663BE4"/>
    <w:rsid w:val="00663F2A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D1A"/>
    <w:rsid w:val="0066525C"/>
    <w:rsid w:val="0066533F"/>
    <w:rsid w:val="006653ED"/>
    <w:rsid w:val="006653F3"/>
    <w:rsid w:val="0066547F"/>
    <w:rsid w:val="0066555E"/>
    <w:rsid w:val="00665593"/>
    <w:rsid w:val="0066574E"/>
    <w:rsid w:val="00665883"/>
    <w:rsid w:val="00665B7B"/>
    <w:rsid w:val="00665C3A"/>
    <w:rsid w:val="00665C7F"/>
    <w:rsid w:val="00665D10"/>
    <w:rsid w:val="00665D67"/>
    <w:rsid w:val="00665E07"/>
    <w:rsid w:val="006662E1"/>
    <w:rsid w:val="0066635D"/>
    <w:rsid w:val="006663BA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A0B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36"/>
    <w:rsid w:val="006748B2"/>
    <w:rsid w:val="00674932"/>
    <w:rsid w:val="00674AEB"/>
    <w:rsid w:val="00674B85"/>
    <w:rsid w:val="00674BBA"/>
    <w:rsid w:val="00674C6E"/>
    <w:rsid w:val="00674CF6"/>
    <w:rsid w:val="00674E07"/>
    <w:rsid w:val="00675079"/>
    <w:rsid w:val="0067520E"/>
    <w:rsid w:val="00675231"/>
    <w:rsid w:val="00675268"/>
    <w:rsid w:val="00675321"/>
    <w:rsid w:val="006754CB"/>
    <w:rsid w:val="00675525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CC"/>
    <w:rsid w:val="00677284"/>
    <w:rsid w:val="006772C4"/>
    <w:rsid w:val="006773F8"/>
    <w:rsid w:val="0067754E"/>
    <w:rsid w:val="006775DC"/>
    <w:rsid w:val="00677840"/>
    <w:rsid w:val="006778C1"/>
    <w:rsid w:val="00677DA4"/>
    <w:rsid w:val="00677FF6"/>
    <w:rsid w:val="00680020"/>
    <w:rsid w:val="0068007A"/>
    <w:rsid w:val="00680171"/>
    <w:rsid w:val="006803F9"/>
    <w:rsid w:val="0068047C"/>
    <w:rsid w:val="0068063F"/>
    <w:rsid w:val="006808F0"/>
    <w:rsid w:val="00680A4B"/>
    <w:rsid w:val="00680A57"/>
    <w:rsid w:val="00680BD2"/>
    <w:rsid w:val="00680E2D"/>
    <w:rsid w:val="00681049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29C"/>
    <w:rsid w:val="006A12AD"/>
    <w:rsid w:val="006A1369"/>
    <w:rsid w:val="006A14E4"/>
    <w:rsid w:val="006A1839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3A9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6CF9"/>
    <w:rsid w:val="006A7186"/>
    <w:rsid w:val="006A71BB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EB4"/>
    <w:rsid w:val="006B1077"/>
    <w:rsid w:val="006B11A1"/>
    <w:rsid w:val="006B15B5"/>
    <w:rsid w:val="006B1641"/>
    <w:rsid w:val="006B1741"/>
    <w:rsid w:val="006B17CE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70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C6F"/>
    <w:rsid w:val="006C41B1"/>
    <w:rsid w:val="006C4388"/>
    <w:rsid w:val="006C43B8"/>
    <w:rsid w:val="006C448B"/>
    <w:rsid w:val="006C4644"/>
    <w:rsid w:val="006C48BF"/>
    <w:rsid w:val="006C48D5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AA"/>
    <w:rsid w:val="006D165B"/>
    <w:rsid w:val="006D1748"/>
    <w:rsid w:val="006D17A9"/>
    <w:rsid w:val="006D1826"/>
    <w:rsid w:val="006D1C44"/>
    <w:rsid w:val="006D1F14"/>
    <w:rsid w:val="006D20B5"/>
    <w:rsid w:val="006D2165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7262"/>
    <w:rsid w:val="006D73D2"/>
    <w:rsid w:val="006D746D"/>
    <w:rsid w:val="006D75F5"/>
    <w:rsid w:val="006D762D"/>
    <w:rsid w:val="006D7777"/>
    <w:rsid w:val="006D778C"/>
    <w:rsid w:val="006D782B"/>
    <w:rsid w:val="006D78E8"/>
    <w:rsid w:val="006D795C"/>
    <w:rsid w:val="006D79A2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D87"/>
    <w:rsid w:val="006E0DF8"/>
    <w:rsid w:val="006E0FA2"/>
    <w:rsid w:val="006E1222"/>
    <w:rsid w:val="006E14DF"/>
    <w:rsid w:val="006E15A7"/>
    <w:rsid w:val="006E16FA"/>
    <w:rsid w:val="006E17F1"/>
    <w:rsid w:val="006E1CA4"/>
    <w:rsid w:val="006E1D2B"/>
    <w:rsid w:val="006E2176"/>
    <w:rsid w:val="006E2970"/>
    <w:rsid w:val="006E29B2"/>
    <w:rsid w:val="006E2A6A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679"/>
    <w:rsid w:val="006E4726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205"/>
    <w:rsid w:val="006E7253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32B"/>
    <w:rsid w:val="006F13FF"/>
    <w:rsid w:val="006F1556"/>
    <w:rsid w:val="006F1591"/>
    <w:rsid w:val="006F17A1"/>
    <w:rsid w:val="006F18FE"/>
    <w:rsid w:val="006F1925"/>
    <w:rsid w:val="006F1A78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2A"/>
    <w:rsid w:val="006F674E"/>
    <w:rsid w:val="006F6885"/>
    <w:rsid w:val="006F68EC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DB"/>
    <w:rsid w:val="00706F0D"/>
    <w:rsid w:val="00706F19"/>
    <w:rsid w:val="007071D5"/>
    <w:rsid w:val="007072C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E34"/>
    <w:rsid w:val="00710E94"/>
    <w:rsid w:val="00710EAC"/>
    <w:rsid w:val="00710FE1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1F69"/>
    <w:rsid w:val="00712008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D6A"/>
    <w:rsid w:val="00715DE1"/>
    <w:rsid w:val="00715E9A"/>
    <w:rsid w:val="007160F9"/>
    <w:rsid w:val="00716122"/>
    <w:rsid w:val="007161C9"/>
    <w:rsid w:val="0071622F"/>
    <w:rsid w:val="0071633C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BC1"/>
    <w:rsid w:val="00720E75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E65"/>
    <w:rsid w:val="00722351"/>
    <w:rsid w:val="007224F5"/>
    <w:rsid w:val="007226F2"/>
    <w:rsid w:val="00722913"/>
    <w:rsid w:val="0072298C"/>
    <w:rsid w:val="00722B27"/>
    <w:rsid w:val="00722D08"/>
    <w:rsid w:val="00722E1E"/>
    <w:rsid w:val="00723173"/>
    <w:rsid w:val="007234D3"/>
    <w:rsid w:val="007234FE"/>
    <w:rsid w:val="00723519"/>
    <w:rsid w:val="007235AC"/>
    <w:rsid w:val="00723659"/>
    <w:rsid w:val="007237C7"/>
    <w:rsid w:val="00723A38"/>
    <w:rsid w:val="00723AC5"/>
    <w:rsid w:val="00723B54"/>
    <w:rsid w:val="00723C76"/>
    <w:rsid w:val="00723DE2"/>
    <w:rsid w:val="00723E5A"/>
    <w:rsid w:val="00723EF4"/>
    <w:rsid w:val="0072408A"/>
    <w:rsid w:val="0072420D"/>
    <w:rsid w:val="007242B9"/>
    <w:rsid w:val="007243EB"/>
    <w:rsid w:val="007244EA"/>
    <w:rsid w:val="007247C7"/>
    <w:rsid w:val="00724839"/>
    <w:rsid w:val="00724968"/>
    <w:rsid w:val="00724A02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E5A"/>
    <w:rsid w:val="00725F79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D51"/>
    <w:rsid w:val="00727DFE"/>
    <w:rsid w:val="00727EC7"/>
    <w:rsid w:val="00727F31"/>
    <w:rsid w:val="0073001A"/>
    <w:rsid w:val="007303B9"/>
    <w:rsid w:val="00730540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3026"/>
    <w:rsid w:val="0073304A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72"/>
    <w:rsid w:val="00736F4F"/>
    <w:rsid w:val="0073704A"/>
    <w:rsid w:val="0073709A"/>
    <w:rsid w:val="007371BB"/>
    <w:rsid w:val="0073758F"/>
    <w:rsid w:val="00737617"/>
    <w:rsid w:val="00737741"/>
    <w:rsid w:val="00737B54"/>
    <w:rsid w:val="007400AD"/>
    <w:rsid w:val="007401DE"/>
    <w:rsid w:val="00740391"/>
    <w:rsid w:val="007406F5"/>
    <w:rsid w:val="00740940"/>
    <w:rsid w:val="00740C0D"/>
    <w:rsid w:val="00740CBC"/>
    <w:rsid w:val="00740CDE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6EE3"/>
    <w:rsid w:val="00747054"/>
    <w:rsid w:val="0074731B"/>
    <w:rsid w:val="00747382"/>
    <w:rsid w:val="007476D7"/>
    <w:rsid w:val="007477F7"/>
    <w:rsid w:val="007478E5"/>
    <w:rsid w:val="00747C59"/>
    <w:rsid w:val="00747D17"/>
    <w:rsid w:val="00747D2F"/>
    <w:rsid w:val="00747E1D"/>
    <w:rsid w:val="00747FFD"/>
    <w:rsid w:val="007500D1"/>
    <w:rsid w:val="007504B3"/>
    <w:rsid w:val="0075087F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2E4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6E3"/>
    <w:rsid w:val="0075673C"/>
    <w:rsid w:val="00756AD8"/>
    <w:rsid w:val="00756C5E"/>
    <w:rsid w:val="00756EA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07C"/>
    <w:rsid w:val="007653C5"/>
    <w:rsid w:val="00765507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30C"/>
    <w:rsid w:val="00766324"/>
    <w:rsid w:val="00766356"/>
    <w:rsid w:val="0076648F"/>
    <w:rsid w:val="0076659B"/>
    <w:rsid w:val="007665BA"/>
    <w:rsid w:val="007666C8"/>
    <w:rsid w:val="007666F3"/>
    <w:rsid w:val="00766745"/>
    <w:rsid w:val="0076676E"/>
    <w:rsid w:val="00766C4A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CA6"/>
    <w:rsid w:val="00767DA2"/>
    <w:rsid w:val="00767F11"/>
    <w:rsid w:val="00767FA0"/>
    <w:rsid w:val="00770053"/>
    <w:rsid w:val="0077013E"/>
    <w:rsid w:val="00770370"/>
    <w:rsid w:val="007703AA"/>
    <w:rsid w:val="00770404"/>
    <w:rsid w:val="00770422"/>
    <w:rsid w:val="00770A99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AA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7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F23"/>
    <w:rsid w:val="00781024"/>
    <w:rsid w:val="0078121A"/>
    <w:rsid w:val="00781376"/>
    <w:rsid w:val="007813EC"/>
    <w:rsid w:val="007816DC"/>
    <w:rsid w:val="007816E1"/>
    <w:rsid w:val="00781866"/>
    <w:rsid w:val="0078197A"/>
    <w:rsid w:val="00781A9A"/>
    <w:rsid w:val="00781B68"/>
    <w:rsid w:val="00781BF5"/>
    <w:rsid w:val="00781C66"/>
    <w:rsid w:val="00781E31"/>
    <w:rsid w:val="00781E48"/>
    <w:rsid w:val="00781FCE"/>
    <w:rsid w:val="0078202A"/>
    <w:rsid w:val="0078203D"/>
    <w:rsid w:val="00782162"/>
    <w:rsid w:val="00782170"/>
    <w:rsid w:val="00782409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971"/>
    <w:rsid w:val="00784C8B"/>
    <w:rsid w:val="00784EFF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467"/>
    <w:rsid w:val="007904CD"/>
    <w:rsid w:val="007904DF"/>
    <w:rsid w:val="00790626"/>
    <w:rsid w:val="007907AF"/>
    <w:rsid w:val="007907DB"/>
    <w:rsid w:val="007909FB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220"/>
    <w:rsid w:val="00796221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569"/>
    <w:rsid w:val="007A4767"/>
    <w:rsid w:val="007A4781"/>
    <w:rsid w:val="007A4A23"/>
    <w:rsid w:val="007A4B77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47"/>
    <w:rsid w:val="007A6D1F"/>
    <w:rsid w:val="007A6D50"/>
    <w:rsid w:val="007A6E12"/>
    <w:rsid w:val="007A6E15"/>
    <w:rsid w:val="007A6E1F"/>
    <w:rsid w:val="007A6F8F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FA2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494"/>
    <w:rsid w:val="007C251C"/>
    <w:rsid w:val="007C255A"/>
    <w:rsid w:val="007C269C"/>
    <w:rsid w:val="007C2714"/>
    <w:rsid w:val="007C284D"/>
    <w:rsid w:val="007C2911"/>
    <w:rsid w:val="007C2A1F"/>
    <w:rsid w:val="007C2A30"/>
    <w:rsid w:val="007C2AFD"/>
    <w:rsid w:val="007C2B56"/>
    <w:rsid w:val="007C2C4F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4093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C"/>
    <w:rsid w:val="007C570D"/>
    <w:rsid w:val="007C57EF"/>
    <w:rsid w:val="007C588A"/>
    <w:rsid w:val="007C5898"/>
    <w:rsid w:val="007C5A0F"/>
    <w:rsid w:val="007C5B0E"/>
    <w:rsid w:val="007C5FCD"/>
    <w:rsid w:val="007C6170"/>
    <w:rsid w:val="007C632A"/>
    <w:rsid w:val="007C63FA"/>
    <w:rsid w:val="007C663D"/>
    <w:rsid w:val="007C66E6"/>
    <w:rsid w:val="007C672C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50D"/>
    <w:rsid w:val="007D376E"/>
    <w:rsid w:val="007D37D1"/>
    <w:rsid w:val="007D384C"/>
    <w:rsid w:val="007D3873"/>
    <w:rsid w:val="007D3951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12A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59C"/>
    <w:rsid w:val="007D75C0"/>
    <w:rsid w:val="007D76F6"/>
    <w:rsid w:val="007D7903"/>
    <w:rsid w:val="007D7BD3"/>
    <w:rsid w:val="007D7BDA"/>
    <w:rsid w:val="007D7D8A"/>
    <w:rsid w:val="007E002A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950"/>
    <w:rsid w:val="007E2AB2"/>
    <w:rsid w:val="007E2F2E"/>
    <w:rsid w:val="007E3015"/>
    <w:rsid w:val="007E311E"/>
    <w:rsid w:val="007E33BF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224"/>
    <w:rsid w:val="007E5226"/>
    <w:rsid w:val="007E530E"/>
    <w:rsid w:val="007E54F6"/>
    <w:rsid w:val="007E56B3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BBA"/>
    <w:rsid w:val="007E7D71"/>
    <w:rsid w:val="007E7ED3"/>
    <w:rsid w:val="007F0054"/>
    <w:rsid w:val="007F0107"/>
    <w:rsid w:val="007F0178"/>
    <w:rsid w:val="007F03BE"/>
    <w:rsid w:val="007F03CE"/>
    <w:rsid w:val="007F04C7"/>
    <w:rsid w:val="007F058A"/>
    <w:rsid w:val="007F077E"/>
    <w:rsid w:val="007F0AA7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862"/>
    <w:rsid w:val="007F189A"/>
    <w:rsid w:val="007F192E"/>
    <w:rsid w:val="007F1A25"/>
    <w:rsid w:val="007F1C7D"/>
    <w:rsid w:val="007F1E8D"/>
    <w:rsid w:val="007F1EA5"/>
    <w:rsid w:val="007F20CE"/>
    <w:rsid w:val="007F210F"/>
    <w:rsid w:val="007F21FA"/>
    <w:rsid w:val="007F2247"/>
    <w:rsid w:val="007F24EB"/>
    <w:rsid w:val="007F274A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8000C8"/>
    <w:rsid w:val="0080012E"/>
    <w:rsid w:val="0080017E"/>
    <w:rsid w:val="008001AE"/>
    <w:rsid w:val="0080026A"/>
    <w:rsid w:val="008004B7"/>
    <w:rsid w:val="00800527"/>
    <w:rsid w:val="0080067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FE6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B6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ACE"/>
    <w:rsid w:val="00820C43"/>
    <w:rsid w:val="00820E7E"/>
    <w:rsid w:val="008212F0"/>
    <w:rsid w:val="00821391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30F0"/>
    <w:rsid w:val="008230FD"/>
    <w:rsid w:val="00823154"/>
    <w:rsid w:val="008231E5"/>
    <w:rsid w:val="0082324B"/>
    <w:rsid w:val="008232A9"/>
    <w:rsid w:val="0082332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753"/>
    <w:rsid w:val="008247DC"/>
    <w:rsid w:val="008248A6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D88"/>
    <w:rsid w:val="00826E1B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1265"/>
    <w:rsid w:val="0083130E"/>
    <w:rsid w:val="008317DB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CE"/>
    <w:rsid w:val="008325F1"/>
    <w:rsid w:val="0083260A"/>
    <w:rsid w:val="008326A8"/>
    <w:rsid w:val="008328EA"/>
    <w:rsid w:val="00832929"/>
    <w:rsid w:val="00832B0A"/>
    <w:rsid w:val="00832B9C"/>
    <w:rsid w:val="00832D07"/>
    <w:rsid w:val="00832D9A"/>
    <w:rsid w:val="00832D9E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F01"/>
    <w:rsid w:val="00835F5D"/>
    <w:rsid w:val="00835F7B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25"/>
    <w:rsid w:val="00842A4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903"/>
    <w:rsid w:val="008509DD"/>
    <w:rsid w:val="008509EC"/>
    <w:rsid w:val="00850A7D"/>
    <w:rsid w:val="00850B79"/>
    <w:rsid w:val="00850BB2"/>
    <w:rsid w:val="00850CF7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48A"/>
    <w:rsid w:val="008535F8"/>
    <w:rsid w:val="008535FC"/>
    <w:rsid w:val="00853674"/>
    <w:rsid w:val="0085367D"/>
    <w:rsid w:val="00853768"/>
    <w:rsid w:val="008537DA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212"/>
    <w:rsid w:val="00856243"/>
    <w:rsid w:val="00856672"/>
    <w:rsid w:val="00856A18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49B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64"/>
    <w:rsid w:val="008667BC"/>
    <w:rsid w:val="00866954"/>
    <w:rsid w:val="00866973"/>
    <w:rsid w:val="00866F7B"/>
    <w:rsid w:val="008671C9"/>
    <w:rsid w:val="0086738D"/>
    <w:rsid w:val="0086741A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106A"/>
    <w:rsid w:val="008710DE"/>
    <w:rsid w:val="0087116F"/>
    <w:rsid w:val="00871178"/>
    <w:rsid w:val="008711E3"/>
    <w:rsid w:val="008712DA"/>
    <w:rsid w:val="0087130B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79"/>
    <w:rsid w:val="00874EA2"/>
    <w:rsid w:val="00874EE9"/>
    <w:rsid w:val="00875054"/>
    <w:rsid w:val="008750FA"/>
    <w:rsid w:val="00875229"/>
    <w:rsid w:val="008752A4"/>
    <w:rsid w:val="00875339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F"/>
    <w:rsid w:val="0088052D"/>
    <w:rsid w:val="008806C2"/>
    <w:rsid w:val="0088070F"/>
    <w:rsid w:val="008807DA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10C4"/>
    <w:rsid w:val="008812B1"/>
    <w:rsid w:val="008815CB"/>
    <w:rsid w:val="0088161B"/>
    <w:rsid w:val="008818B4"/>
    <w:rsid w:val="00881AF9"/>
    <w:rsid w:val="00881C5C"/>
    <w:rsid w:val="00881D61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FE"/>
    <w:rsid w:val="00885217"/>
    <w:rsid w:val="00885247"/>
    <w:rsid w:val="00885532"/>
    <w:rsid w:val="008855A0"/>
    <w:rsid w:val="008857AA"/>
    <w:rsid w:val="008857C8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567"/>
    <w:rsid w:val="0088759C"/>
    <w:rsid w:val="008875FA"/>
    <w:rsid w:val="0088763E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65"/>
    <w:rsid w:val="0089124A"/>
    <w:rsid w:val="0089129A"/>
    <w:rsid w:val="00891430"/>
    <w:rsid w:val="00891518"/>
    <w:rsid w:val="00891860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F21"/>
    <w:rsid w:val="008A12AB"/>
    <w:rsid w:val="008A12ED"/>
    <w:rsid w:val="008A13D7"/>
    <w:rsid w:val="008A1494"/>
    <w:rsid w:val="008A149C"/>
    <w:rsid w:val="008A14EA"/>
    <w:rsid w:val="008A1618"/>
    <w:rsid w:val="008A1DC1"/>
    <w:rsid w:val="008A1ED1"/>
    <w:rsid w:val="008A1F7A"/>
    <w:rsid w:val="008A1FE3"/>
    <w:rsid w:val="008A21B4"/>
    <w:rsid w:val="008A2322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D41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3F"/>
    <w:rsid w:val="008C6E36"/>
    <w:rsid w:val="008C6E61"/>
    <w:rsid w:val="008C700D"/>
    <w:rsid w:val="008C7019"/>
    <w:rsid w:val="008C7033"/>
    <w:rsid w:val="008C75E0"/>
    <w:rsid w:val="008C7707"/>
    <w:rsid w:val="008C7974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A34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410C"/>
    <w:rsid w:val="008E4790"/>
    <w:rsid w:val="008E4968"/>
    <w:rsid w:val="008E4B22"/>
    <w:rsid w:val="008E4D8E"/>
    <w:rsid w:val="008E4F37"/>
    <w:rsid w:val="008E5037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10A"/>
    <w:rsid w:val="008F02A3"/>
    <w:rsid w:val="008F0705"/>
    <w:rsid w:val="008F0959"/>
    <w:rsid w:val="008F099A"/>
    <w:rsid w:val="008F09E9"/>
    <w:rsid w:val="008F0A06"/>
    <w:rsid w:val="008F0A58"/>
    <w:rsid w:val="008F0D0F"/>
    <w:rsid w:val="008F0D9E"/>
    <w:rsid w:val="008F0EB5"/>
    <w:rsid w:val="008F0F76"/>
    <w:rsid w:val="008F106F"/>
    <w:rsid w:val="008F10B8"/>
    <w:rsid w:val="008F13EE"/>
    <w:rsid w:val="008F14C3"/>
    <w:rsid w:val="008F15DF"/>
    <w:rsid w:val="008F1601"/>
    <w:rsid w:val="008F1704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AC6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5DB"/>
    <w:rsid w:val="0090284B"/>
    <w:rsid w:val="009028F5"/>
    <w:rsid w:val="0090299D"/>
    <w:rsid w:val="00902A11"/>
    <w:rsid w:val="00902B86"/>
    <w:rsid w:val="00902BFF"/>
    <w:rsid w:val="00902CAB"/>
    <w:rsid w:val="00902D52"/>
    <w:rsid w:val="00902DF9"/>
    <w:rsid w:val="00902E59"/>
    <w:rsid w:val="00902EAB"/>
    <w:rsid w:val="00902F21"/>
    <w:rsid w:val="0090343F"/>
    <w:rsid w:val="00903507"/>
    <w:rsid w:val="009035D8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CE"/>
    <w:rsid w:val="00904AC5"/>
    <w:rsid w:val="00904B66"/>
    <w:rsid w:val="00904B74"/>
    <w:rsid w:val="00904BE1"/>
    <w:rsid w:val="00904C5D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A0E"/>
    <w:rsid w:val="00910A73"/>
    <w:rsid w:val="00910C89"/>
    <w:rsid w:val="00910EE5"/>
    <w:rsid w:val="0091114D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E54"/>
    <w:rsid w:val="00911F23"/>
    <w:rsid w:val="00912037"/>
    <w:rsid w:val="009123A1"/>
    <w:rsid w:val="009124B0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3DC"/>
    <w:rsid w:val="0091348F"/>
    <w:rsid w:val="009137D0"/>
    <w:rsid w:val="009137FF"/>
    <w:rsid w:val="009138F4"/>
    <w:rsid w:val="00913997"/>
    <w:rsid w:val="009139B9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401"/>
    <w:rsid w:val="00916487"/>
    <w:rsid w:val="009164C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FD"/>
    <w:rsid w:val="009244D1"/>
    <w:rsid w:val="009245A5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73D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B39"/>
    <w:rsid w:val="00933BFD"/>
    <w:rsid w:val="00933D57"/>
    <w:rsid w:val="00933E39"/>
    <w:rsid w:val="00933F3B"/>
    <w:rsid w:val="00933FBF"/>
    <w:rsid w:val="009340B2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F9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50F"/>
    <w:rsid w:val="0093771E"/>
    <w:rsid w:val="009377C4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70"/>
    <w:rsid w:val="00940F86"/>
    <w:rsid w:val="0094115A"/>
    <w:rsid w:val="009413DE"/>
    <w:rsid w:val="0094140C"/>
    <w:rsid w:val="009414B3"/>
    <w:rsid w:val="00941A4F"/>
    <w:rsid w:val="00941C4C"/>
    <w:rsid w:val="00941DD7"/>
    <w:rsid w:val="00942003"/>
    <w:rsid w:val="00942075"/>
    <w:rsid w:val="009422EA"/>
    <w:rsid w:val="00942480"/>
    <w:rsid w:val="009425F6"/>
    <w:rsid w:val="0094264D"/>
    <w:rsid w:val="00942860"/>
    <w:rsid w:val="00942B00"/>
    <w:rsid w:val="00942B32"/>
    <w:rsid w:val="00942BA2"/>
    <w:rsid w:val="00942D20"/>
    <w:rsid w:val="00942DC2"/>
    <w:rsid w:val="00942F87"/>
    <w:rsid w:val="00942FD0"/>
    <w:rsid w:val="0094306B"/>
    <w:rsid w:val="009431F3"/>
    <w:rsid w:val="00943297"/>
    <w:rsid w:val="0094331A"/>
    <w:rsid w:val="0094333E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B2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EA"/>
    <w:rsid w:val="009474D7"/>
    <w:rsid w:val="00947661"/>
    <w:rsid w:val="0094780F"/>
    <w:rsid w:val="00947871"/>
    <w:rsid w:val="0094796A"/>
    <w:rsid w:val="00947B8F"/>
    <w:rsid w:val="00947C7B"/>
    <w:rsid w:val="00947EE5"/>
    <w:rsid w:val="00947F18"/>
    <w:rsid w:val="00947F6C"/>
    <w:rsid w:val="00950067"/>
    <w:rsid w:val="009500F5"/>
    <w:rsid w:val="009501E5"/>
    <w:rsid w:val="0095044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911"/>
    <w:rsid w:val="00954AB5"/>
    <w:rsid w:val="00954D58"/>
    <w:rsid w:val="00954D98"/>
    <w:rsid w:val="00954E7A"/>
    <w:rsid w:val="00954E94"/>
    <w:rsid w:val="00954F11"/>
    <w:rsid w:val="00954F46"/>
    <w:rsid w:val="009552E7"/>
    <w:rsid w:val="009552F2"/>
    <w:rsid w:val="009556CE"/>
    <w:rsid w:val="0095574C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D4"/>
    <w:rsid w:val="00964A2F"/>
    <w:rsid w:val="00964B17"/>
    <w:rsid w:val="00964BE6"/>
    <w:rsid w:val="00964D8D"/>
    <w:rsid w:val="00964EA7"/>
    <w:rsid w:val="00964F84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A0"/>
    <w:rsid w:val="00966B60"/>
    <w:rsid w:val="00966BC4"/>
    <w:rsid w:val="00966BFF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801"/>
    <w:rsid w:val="009708A6"/>
    <w:rsid w:val="00970BAC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895"/>
    <w:rsid w:val="009768C1"/>
    <w:rsid w:val="00976930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FE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6126"/>
    <w:rsid w:val="009861C2"/>
    <w:rsid w:val="009861CE"/>
    <w:rsid w:val="00986441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D6"/>
    <w:rsid w:val="0099529C"/>
    <w:rsid w:val="00995456"/>
    <w:rsid w:val="00995616"/>
    <w:rsid w:val="00995688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F06"/>
    <w:rsid w:val="00995F2D"/>
    <w:rsid w:val="0099605C"/>
    <w:rsid w:val="009961C8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C5B"/>
    <w:rsid w:val="009A2D8D"/>
    <w:rsid w:val="009A2E0B"/>
    <w:rsid w:val="009A2E0F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32F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E03"/>
    <w:rsid w:val="009A6F59"/>
    <w:rsid w:val="009A7101"/>
    <w:rsid w:val="009A7141"/>
    <w:rsid w:val="009A722D"/>
    <w:rsid w:val="009A7238"/>
    <w:rsid w:val="009A73B5"/>
    <w:rsid w:val="009A741C"/>
    <w:rsid w:val="009A7483"/>
    <w:rsid w:val="009A7502"/>
    <w:rsid w:val="009A79E7"/>
    <w:rsid w:val="009A79E8"/>
    <w:rsid w:val="009A7AA9"/>
    <w:rsid w:val="009A7C1B"/>
    <w:rsid w:val="009A7CE2"/>
    <w:rsid w:val="009A7FAE"/>
    <w:rsid w:val="009B0037"/>
    <w:rsid w:val="009B0121"/>
    <w:rsid w:val="009B026A"/>
    <w:rsid w:val="009B0464"/>
    <w:rsid w:val="009B052D"/>
    <w:rsid w:val="009B0841"/>
    <w:rsid w:val="009B08A6"/>
    <w:rsid w:val="009B092F"/>
    <w:rsid w:val="009B0D23"/>
    <w:rsid w:val="009B0F44"/>
    <w:rsid w:val="009B0FC1"/>
    <w:rsid w:val="009B115C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15A"/>
    <w:rsid w:val="009C23BF"/>
    <w:rsid w:val="009C256E"/>
    <w:rsid w:val="009C26E5"/>
    <w:rsid w:val="009C2726"/>
    <w:rsid w:val="009C28D0"/>
    <w:rsid w:val="009C2A94"/>
    <w:rsid w:val="009C2B9B"/>
    <w:rsid w:val="009C2BDE"/>
    <w:rsid w:val="009C2CAD"/>
    <w:rsid w:val="009C2D05"/>
    <w:rsid w:val="009C31CE"/>
    <w:rsid w:val="009C3282"/>
    <w:rsid w:val="009C328D"/>
    <w:rsid w:val="009C3315"/>
    <w:rsid w:val="009C336F"/>
    <w:rsid w:val="009C34AB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36"/>
    <w:rsid w:val="009C64D4"/>
    <w:rsid w:val="009C6527"/>
    <w:rsid w:val="009C65A8"/>
    <w:rsid w:val="009C6604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7C3"/>
    <w:rsid w:val="009D0ABA"/>
    <w:rsid w:val="009D0B44"/>
    <w:rsid w:val="009D0BF2"/>
    <w:rsid w:val="009D0C09"/>
    <w:rsid w:val="009D0C54"/>
    <w:rsid w:val="009D0C9C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F3B"/>
    <w:rsid w:val="009D3FFC"/>
    <w:rsid w:val="009D4025"/>
    <w:rsid w:val="009D403A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1FC"/>
    <w:rsid w:val="009E0232"/>
    <w:rsid w:val="009E0442"/>
    <w:rsid w:val="009E064C"/>
    <w:rsid w:val="009E0880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7438"/>
    <w:rsid w:val="009E74E8"/>
    <w:rsid w:val="009E7597"/>
    <w:rsid w:val="009E76F3"/>
    <w:rsid w:val="009E79F3"/>
    <w:rsid w:val="009E7B28"/>
    <w:rsid w:val="009E7B50"/>
    <w:rsid w:val="009E7BC9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31E"/>
    <w:rsid w:val="009F2465"/>
    <w:rsid w:val="009F25CD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8ED"/>
    <w:rsid w:val="009F3905"/>
    <w:rsid w:val="009F3911"/>
    <w:rsid w:val="009F3A05"/>
    <w:rsid w:val="009F3A92"/>
    <w:rsid w:val="009F3B2A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C9D"/>
    <w:rsid w:val="009F4E4B"/>
    <w:rsid w:val="009F51DB"/>
    <w:rsid w:val="009F52B0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32C"/>
    <w:rsid w:val="00A003CF"/>
    <w:rsid w:val="00A00538"/>
    <w:rsid w:val="00A005B4"/>
    <w:rsid w:val="00A00607"/>
    <w:rsid w:val="00A006AB"/>
    <w:rsid w:val="00A00750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450"/>
    <w:rsid w:val="00A02486"/>
    <w:rsid w:val="00A028CE"/>
    <w:rsid w:val="00A02919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C6"/>
    <w:rsid w:val="00A0509C"/>
    <w:rsid w:val="00A050BA"/>
    <w:rsid w:val="00A051CD"/>
    <w:rsid w:val="00A051FA"/>
    <w:rsid w:val="00A0524C"/>
    <w:rsid w:val="00A0535C"/>
    <w:rsid w:val="00A053B3"/>
    <w:rsid w:val="00A0546A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436"/>
    <w:rsid w:val="00A065D3"/>
    <w:rsid w:val="00A06644"/>
    <w:rsid w:val="00A06863"/>
    <w:rsid w:val="00A068C3"/>
    <w:rsid w:val="00A06983"/>
    <w:rsid w:val="00A06BA4"/>
    <w:rsid w:val="00A06D1F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108B"/>
    <w:rsid w:val="00A21187"/>
    <w:rsid w:val="00A21487"/>
    <w:rsid w:val="00A21706"/>
    <w:rsid w:val="00A217AF"/>
    <w:rsid w:val="00A218F5"/>
    <w:rsid w:val="00A21BDF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F8F"/>
    <w:rsid w:val="00A240D0"/>
    <w:rsid w:val="00A24134"/>
    <w:rsid w:val="00A2436A"/>
    <w:rsid w:val="00A2439A"/>
    <w:rsid w:val="00A2445C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FDD"/>
    <w:rsid w:val="00A27389"/>
    <w:rsid w:val="00A273BB"/>
    <w:rsid w:val="00A27402"/>
    <w:rsid w:val="00A274BE"/>
    <w:rsid w:val="00A276F5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520"/>
    <w:rsid w:val="00A325D1"/>
    <w:rsid w:val="00A3270F"/>
    <w:rsid w:val="00A327B0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1006"/>
    <w:rsid w:val="00A41078"/>
    <w:rsid w:val="00A41100"/>
    <w:rsid w:val="00A41161"/>
    <w:rsid w:val="00A411C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D8"/>
    <w:rsid w:val="00A42185"/>
    <w:rsid w:val="00A42189"/>
    <w:rsid w:val="00A42374"/>
    <w:rsid w:val="00A424B4"/>
    <w:rsid w:val="00A425E5"/>
    <w:rsid w:val="00A4269F"/>
    <w:rsid w:val="00A426DF"/>
    <w:rsid w:val="00A4273C"/>
    <w:rsid w:val="00A42799"/>
    <w:rsid w:val="00A4283B"/>
    <w:rsid w:val="00A428A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B3"/>
    <w:rsid w:val="00A44CDD"/>
    <w:rsid w:val="00A44CE0"/>
    <w:rsid w:val="00A44E1E"/>
    <w:rsid w:val="00A45090"/>
    <w:rsid w:val="00A4512F"/>
    <w:rsid w:val="00A45276"/>
    <w:rsid w:val="00A453AD"/>
    <w:rsid w:val="00A453DD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78F"/>
    <w:rsid w:val="00A467A8"/>
    <w:rsid w:val="00A46881"/>
    <w:rsid w:val="00A468F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18"/>
    <w:rsid w:val="00A51768"/>
    <w:rsid w:val="00A51882"/>
    <w:rsid w:val="00A519E0"/>
    <w:rsid w:val="00A51AFD"/>
    <w:rsid w:val="00A51B71"/>
    <w:rsid w:val="00A51BA6"/>
    <w:rsid w:val="00A51D5F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508"/>
    <w:rsid w:val="00A5453D"/>
    <w:rsid w:val="00A545C0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B1"/>
    <w:rsid w:val="00A62EF5"/>
    <w:rsid w:val="00A62EF6"/>
    <w:rsid w:val="00A62F52"/>
    <w:rsid w:val="00A62FF8"/>
    <w:rsid w:val="00A63208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24B"/>
    <w:rsid w:val="00A65289"/>
    <w:rsid w:val="00A65373"/>
    <w:rsid w:val="00A653D2"/>
    <w:rsid w:val="00A653DA"/>
    <w:rsid w:val="00A653E8"/>
    <w:rsid w:val="00A655E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328"/>
    <w:rsid w:val="00A734ED"/>
    <w:rsid w:val="00A735F8"/>
    <w:rsid w:val="00A73605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50A0"/>
    <w:rsid w:val="00A753BF"/>
    <w:rsid w:val="00A7545D"/>
    <w:rsid w:val="00A754F9"/>
    <w:rsid w:val="00A7564C"/>
    <w:rsid w:val="00A758F5"/>
    <w:rsid w:val="00A758F8"/>
    <w:rsid w:val="00A75BFA"/>
    <w:rsid w:val="00A75CB6"/>
    <w:rsid w:val="00A75D0F"/>
    <w:rsid w:val="00A75E24"/>
    <w:rsid w:val="00A75F93"/>
    <w:rsid w:val="00A75F95"/>
    <w:rsid w:val="00A760C7"/>
    <w:rsid w:val="00A76363"/>
    <w:rsid w:val="00A763AA"/>
    <w:rsid w:val="00A76503"/>
    <w:rsid w:val="00A76955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EC"/>
    <w:rsid w:val="00A82F62"/>
    <w:rsid w:val="00A83046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2A9"/>
    <w:rsid w:val="00A872DC"/>
    <w:rsid w:val="00A8778F"/>
    <w:rsid w:val="00A879FC"/>
    <w:rsid w:val="00A87AB0"/>
    <w:rsid w:val="00A87D0F"/>
    <w:rsid w:val="00A87E25"/>
    <w:rsid w:val="00A87E3A"/>
    <w:rsid w:val="00A87FB2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E26"/>
    <w:rsid w:val="00A97EE3"/>
    <w:rsid w:val="00A97F73"/>
    <w:rsid w:val="00AA00FB"/>
    <w:rsid w:val="00AA0126"/>
    <w:rsid w:val="00AA014F"/>
    <w:rsid w:val="00AA068B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FA5"/>
    <w:rsid w:val="00AA213D"/>
    <w:rsid w:val="00AA2198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2A"/>
    <w:rsid w:val="00AA7630"/>
    <w:rsid w:val="00AA7692"/>
    <w:rsid w:val="00AA79AF"/>
    <w:rsid w:val="00AA79C0"/>
    <w:rsid w:val="00AA7AF2"/>
    <w:rsid w:val="00AA7BD9"/>
    <w:rsid w:val="00AA7D8A"/>
    <w:rsid w:val="00AB0106"/>
    <w:rsid w:val="00AB0139"/>
    <w:rsid w:val="00AB01C8"/>
    <w:rsid w:val="00AB057D"/>
    <w:rsid w:val="00AB06E7"/>
    <w:rsid w:val="00AB070D"/>
    <w:rsid w:val="00AB0723"/>
    <w:rsid w:val="00AB0726"/>
    <w:rsid w:val="00AB0A79"/>
    <w:rsid w:val="00AB0A8C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1FF2"/>
    <w:rsid w:val="00AB2060"/>
    <w:rsid w:val="00AB2283"/>
    <w:rsid w:val="00AB22AD"/>
    <w:rsid w:val="00AB2312"/>
    <w:rsid w:val="00AB26CF"/>
    <w:rsid w:val="00AB2702"/>
    <w:rsid w:val="00AB2707"/>
    <w:rsid w:val="00AB28A2"/>
    <w:rsid w:val="00AB28D5"/>
    <w:rsid w:val="00AB2BCA"/>
    <w:rsid w:val="00AB2D12"/>
    <w:rsid w:val="00AB2D44"/>
    <w:rsid w:val="00AB2ECA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BC"/>
    <w:rsid w:val="00AB3A0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BCE"/>
    <w:rsid w:val="00AB4BFB"/>
    <w:rsid w:val="00AB4CA5"/>
    <w:rsid w:val="00AB4CD3"/>
    <w:rsid w:val="00AB4DE1"/>
    <w:rsid w:val="00AB5098"/>
    <w:rsid w:val="00AB510F"/>
    <w:rsid w:val="00AB5203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F2"/>
    <w:rsid w:val="00AB7D44"/>
    <w:rsid w:val="00AB7DED"/>
    <w:rsid w:val="00AB7DF9"/>
    <w:rsid w:val="00AC03DD"/>
    <w:rsid w:val="00AC059B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A06"/>
    <w:rsid w:val="00AC1A7A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758"/>
    <w:rsid w:val="00AC5766"/>
    <w:rsid w:val="00AC5853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A14"/>
    <w:rsid w:val="00AC7B70"/>
    <w:rsid w:val="00AC7BCD"/>
    <w:rsid w:val="00AC7D34"/>
    <w:rsid w:val="00AD02AD"/>
    <w:rsid w:val="00AD0375"/>
    <w:rsid w:val="00AD0412"/>
    <w:rsid w:val="00AD0463"/>
    <w:rsid w:val="00AD05D5"/>
    <w:rsid w:val="00AD0772"/>
    <w:rsid w:val="00AD09AB"/>
    <w:rsid w:val="00AD0A57"/>
    <w:rsid w:val="00AD0B21"/>
    <w:rsid w:val="00AD0BAB"/>
    <w:rsid w:val="00AD0C91"/>
    <w:rsid w:val="00AD0E3A"/>
    <w:rsid w:val="00AD0F71"/>
    <w:rsid w:val="00AD1062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4C"/>
    <w:rsid w:val="00AE0816"/>
    <w:rsid w:val="00AE0883"/>
    <w:rsid w:val="00AE0B5F"/>
    <w:rsid w:val="00AE0BB3"/>
    <w:rsid w:val="00AE0D2D"/>
    <w:rsid w:val="00AE0E36"/>
    <w:rsid w:val="00AE107B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685"/>
    <w:rsid w:val="00AE26A2"/>
    <w:rsid w:val="00AE289E"/>
    <w:rsid w:val="00AE2AB8"/>
    <w:rsid w:val="00AE2B2B"/>
    <w:rsid w:val="00AE2BBD"/>
    <w:rsid w:val="00AE2C84"/>
    <w:rsid w:val="00AE2C9A"/>
    <w:rsid w:val="00AE2CF3"/>
    <w:rsid w:val="00AE2EF0"/>
    <w:rsid w:val="00AE2F9E"/>
    <w:rsid w:val="00AE330A"/>
    <w:rsid w:val="00AE3317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A"/>
    <w:rsid w:val="00AE66FD"/>
    <w:rsid w:val="00AE68BE"/>
    <w:rsid w:val="00AE6AC0"/>
    <w:rsid w:val="00AE6AFB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83A"/>
    <w:rsid w:val="00AF0A7E"/>
    <w:rsid w:val="00AF0A92"/>
    <w:rsid w:val="00AF0ABD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43D"/>
    <w:rsid w:val="00AF144F"/>
    <w:rsid w:val="00AF1569"/>
    <w:rsid w:val="00AF1725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E66"/>
    <w:rsid w:val="00AF2F2A"/>
    <w:rsid w:val="00AF3077"/>
    <w:rsid w:val="00AF3184"/>
    <w:rsid w:val="00AF31D9"/>
    <w:rsid w:val="00AF327E"/>
    <w:rsid w:val="00AF32CA"/>
    <w:rsid w:val="00AF33C3"/>
    <w:rsid w:val="00AF3512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B66"/>
    <w:rsid w:val="00AF7BB4"/>
    <w:rsid w:val="00AF7EEE"/>
    <w:rsid w:val="00AF7FF0"/>
    <w:rsid w:val="00B00032"/>
    <w:rsid w:val="00B00304"/>
    <w:rsid w:val="00B00350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521"/>
    <w:rsid w:val="00B02587"/>
    <w:rsid w:val="00B02653"/>
    <w:rsid w:val="00B026EF"/>
    <w:rsid w:val="00B02768"/>
    <w:rsid w:val="00B02A0F"/>
    <w:rsid w:val="00B02A62"/>
    <w:rsid w:val="00B02CDE"/>
    <w:rsid w:val="00B02D56"/>
    <w:rsid w:val="00B02F9F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96C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400"/>
    <w:rsid w:val="00B0549D"/>
    <w:rsid w:val="00B05566"/>
    <w:rsid w:val="00B057EB"/>
    <w:rsid w:val="00B0580A"/>
    <w:rsid w:val="00B0591F"/>
    <w:rsid w:val="00B0593D"/>
    <w:rsid w:val="00B05997"/>
    <w:rsid w:val="00B05A3F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91F"/>
    <w:rsid w:val="00B06A84"/>
    <w:rsid w:val="00B06C10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217F"/>
    <w:rsid w:val="00B1221B"/>
    <w:rsid w:val="00B1223F"/>
    <w:rsid w:val="00B12289"/>
    <w:rsid w:val="00B122F4"/>
    <w:rsid w:val="00B12376"/>
    <w:rsid w:val="00B125E1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B8"/>
    <w:rsid w:val="00B1374F"/>
    <w:rsid w:val="00B13970"/>
    <w:rsid w:val="00B13A72"/>
    <w:rsid w:val="00B13B7A"/>
    <w:rsid w:val="00B13DCE"/>
    <w:rsid w:val="00B13F4E"/>
    <w:rsid w:val="00B13FA3"/>
    <w:rsid w:val="00B14167"/>
    <w:rsid w:val="00B141E6"/>
    <w:rsid w:val="00B1429A"/>
    <w:rsid w:val="00B143CD"/>
    <w:rsid w:val="00B14724"/>
    <w:rsid w:val="00B14755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E55"/>
    <w:rsid w:val="00B160D8"/>
    <w:rsid w:val="00B16125"/>
    <w:rsid w:val="00B161B7"/>
    <w:rsid w:val="00B1620C"/>
    <w:rsid w:val="00B16234"/>
    <w:rsid w:val="00B1634A"/>
    <w:rsid w:val="00B163E3"/>
    <w:rsid w:val="00B16532"/>
    <w:rsid w:val="00B16778"/>
    <w:rsid w:val="00B167A3"/>
    <w:rsid w:val="00B16808"/>
    <w:rsid w:val="00B169BA"/>
    <w:rsid w:val="00B16AE9"/>
    <w:rsid w:val="00B16CCB"/>
    <w:rsid w:val="00B17140"/>
    <w:rsid w:val="00B1716E"/>
    <w:rsid w:val="00B171F8"/>
    <w:rsid w:val="00B17208"/>
    <w:rsid w:val="00B17250"/>
    <w:rsid w:val="00B17327"/>
    <w:rsid w:val="00B1744C"/>
    <w:rsid w:val="00B174D8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80D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CC"/>
    <w:rsid w:val="00B22CDB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E"/>
    <w:rsid w:val="00B247B3"/>
    <w:rsid w:val="00B247B5"/>
    <w:rsid w:val="00B24831"/>
    <w:rsid w:val="00B2484C"/>
    <w:rsid w:val="00B24939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608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88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32BA"/>
    <w:rsid w:val="00B332FE"/>
    <w:rsid w:val="00B335CE"/>
    <w:rsid w:val="00B3365F"/>
    <w:rsid w:val="00B336B6"/>
    <w:rsid w:val="00B33960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5A5"/>
    <w:rsid w:val="00B3464B"/>
    <w:rsid w:val="00B346DC"/>
    <w:rsid w:val="00B34712"/>
    <w:rsid w:val="00B34927"/>
    <w:rsid w:val="00B3496F"/>
    <w:rsid w:val="00B34B24"/>
    <w:rsid w:val="00B34C7E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C22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6F"/>
    <w:rsid w:val="00B42752"/>
    <w:rsid w:val="00B42A71"/>
    <w:rsid w:val="00B42C4C"/>
    <w:rsid w:val="00B431D1"/>
    <w:rsid w:val="00B4330A"/>
    <w:rsid w:val="00B43382"/>
    <w:rsid w:val="00B433BA"/>
    <w:rsid w:val="00B4361B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A59"/>
    <w:rsid w:val="00B45D00"/>
    <w:rsid w:val="00B45DF2"/>
    <w:rsid w:val="00B45FC3"/>
    <w:rsid w:val="00B4650A"/>
    <w:rsid w:val="00B465A1"/>
    <w:rsid w:val="00B46866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AF"/>
    <w:rsid w:val="00B518E3"/>
    <w:rsid w:val="00B519F1"/>
    <w:rsid w:val="00B51B4C"/>
    <w:rsid w:val="00B51BE5"/>
    <w:rsid w:val="00B51C9A"/>
    <w:rsid w:val="00B51D6A"/>
    <w:rsid w:val="00B51DD8"/>
    <w:rsid w:val="00B51E89"/>
    <w:rsid w:val="00B51ECA"/>
    <w:rsid w:val="00B5216E"/>
    <w:rsid w:val="00B5223E"/>
    <w:rsid w:val="00B527E5"/>
    <w:rsid w:val="00B52878"/>
    <w:rsid w:val="00B52886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067"/>
    <w:rsid w:val="00B61135"/>
    <w:rsid w:val="00B614E3"/>
    <w:rsid w:val="00B61568"/>
    <w:rsid w:val="00B61695"/>
    <w:rsid w:val="00B6173A"/>
    <w:rsid w:val="00B618BF"/>
    <w:rsid w:val="00B6192C"/>
    <w:rsid w:val="00B61AEE"/>
    <w:rsid w:val="00B61F1A"/>
    <w:rsid w:val="00B62016"/>
    <w:rsid w:val="00B6219E"/>
    <w:rsid w:val="00B62268"/>
    <w:rsid w:val="00B622EA"/>
    <w:rsid w:val="00B62434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FB"/>
    <w:rsid w:val="00B64295"/>
    <w:rsid w:val="00B647CF"/>
    <w:rsid w:val="00B64BFD"/>
    <w:rsid w:val="00B64CDD"/>
    <w:rsid w:val="00B64DA5"/>
    <w:rsid w:val="00B64F95"/>
    <w:rsid w:val="00B65024"/>
    <w:rsid w:val="00B651EB"/>
    <w:rsid w:val="00B65701"/>
    <w:rsid w:val="00B657E4"/>
    <w:rsid w:val="00B65933"/>
    <w:rsid w:val="00B659A1"/>
    <w:rsid w:val="00B659AF"/>
    <w:rsid w:val="00B659CF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A54"/>
    <w:rsid w:val="00B66DE6"/>
    <w:rsid w:val="00B67033"/>
    <w:rsid w:val="00B67069"/>
    <w:rsid w:val="00B67179"/>
    <w:rsid w:val="00B6720E"/>
    <w:rsid w:val="00B6783F"/>
    <w:rsid w:val="00B678D9"/>
    <w:rsid w:val="00B67A41"/>
    <w:rsid w:val="00B67B6E"/>
    <w:rsid w:val="00B67D08"/>
    <w:rsid w:val="00B67E60"/>
    <w:rsid w:val="00B67F45"/>
    <w:rsid w:val="00B67FE9"/>
    <w:rsid w:val="00B70072"/>
    <w:rsid w:val="00B7018F"/>
    <w:rsid w:val="00B7023E"/>
    <w:rsid w:val="00B70428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CCA"/>
    <w:rsid w:val="00B76075"/>
    <w:rsid w:val="00B76136"/>
    <w:rsid w:val="00B76173"/>
    <w:rsid w:val="00B7634A"/>
    <w:rsid w:val="00B76437"/>
    <w:rsid w:val="00B76498"/>
    <w:rsid w:val="00B7649D"/>
    <w:rsid w:val="00B764CF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1B2"/>
    <w:rsid w:val="00B80257"/>
    <w:rsid w:val="00B802ED"/>
    <w:rsid w:val="00B80335"/>
    <w:rsid w:val="00B80537"/>
    <w:rsid w:val="00B805E5"/>
    <w:rsid w:val="00B80699"/>
    <w:rsid w:val="00B80964"/>
    <w:rsid w:val="00B809BC"/>
    <w:rsid w:val="00B80AE1"/>
    <w:rsid w:val="00B81074"/>
    <w:rsid w:val="00B811CD"/>
    <w:rsid w:val="00B81268"/>
    <w:rsid w:val="00B81341"/>
    <w:rsid w:val="00B817A8"/>
    <w:rsid w:val="00B81840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C8"/>
    <w:rsid w:val="00B870E6"/>
    <w:rsid w:val="00B8711D"/>
    <w:rsid w:val="00B8720A"/>
    <w:rsid w:val="00B8721E"/>
    <w:rsid w:val="00B872E7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D45"/>
    <w:rsid w:val="00B87F65"/>
    <w:rsid w:val="00B90312"/>
    <w:rsid w:val="00B904C0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AB"/>
    <w:rsid w:val="00B914AA"/>
    <w:rsid w:val="00B91627"/>
    <w:rsid w:val="00B91DBE"/>
    <w:rsid w:val="00B91DEE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406"/>
    <w:rsid w:val="00B95465"/>
    <w:rsid w:val="00B95655"/>
    <w:rsid w:val="00B9565B"/>
    <w:rsid w:val="00B95725"/>
    <w:rsid w:val="00B9575D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595"/>
    <w:rsid w:val="00BA566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C61"/>
    <w:rsid w:val="00BA6D70"/>
    <w:rsid w:val="00BA6DC9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AA4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94"/>
    <w:rsid w:val="00BB5A97"/>
    <w:rsid w:val="00BB5AE1"/>
    <w:rsid w:val="00BB5E5D"/>
    <w:rsid w:val="00BB5FBF"/>
    <w:rsid w:val="00BB6042"/>
    <w:rsid w:val="00BB6086"/>
    <w:rsid w:val="00BB62F5"/>
    <w:rsid w:val="00BB64D1"/>
    <w:rsid w:val="00BB6507"/>
    <w:rsid w:val="00BB669B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792"/>
    <w:rsid w:val="00BC09C7"/>
    <w:rsid w:val="00BC0B30"/>
    <w:rsid w:val="00BC0BB4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B4"/>
    <w:rsid w:val="00BD4FB8"/>
    <w:rsid w:val="00BD5057"/>
    <w:rsid w:val="00BD5144"/>
    <w:rsid w:val="00BD5151"/>
    <w:rsid w:val="00BD5191"/>
    <w:rsid w:val="00BD5265"/>
    <w:rsid w:val="00BD54E9"/>
    <w:rsid w:val="00BD54EA"/>
    <w:rsid w:val="00BD54EC"/>
    <w:rsid w:val="00BD5622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E33"/>
    <w:rsid w:val="00BE3ECB"/>
    <w:rsid w:val="00BE3F0F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61A3"/>
    <w:rsid w:val="00BE64CB"/>
    <w:rsid w:val="00BE6B8B"/>
    <w:rsid w:val="00BE6BE3"/>
    <w:rsid w:val="00BE6BF1"/>
    <w:rsid w:val="00BE6D1E"/>
    <w:rsid w:val="00BE6DC7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479"/>
    <w:rsid w:val="00BF76B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4F6"/>
    <w:rsid w:val="00C0069D"/>
    <w:rsid w:val="00C00B94"/>
    <w:rsid w:val="00C00D28"/>
    <w:rsid w:val="00C011D4"/>
    <w:rsid w:val="00C012F2"/>
    <w:rsid w:val="00C013B3"/>
    <w:rsid w:val="00C016AD"/>
    <w:rsid w:val="00C016B6"/>
    <w:rsid w:val="00C017D2"/>
    <w:rsid w:val="00C019E1"/>
    <w:rsid w:val="00C01B44"/>
    <w:rsid w:val="00C01B8B"/>
    <w:rsid w:val="00C01BD8"/>
    <w:rsid w:val="00C01C7F"/>
    <w:rsid w:val="00C01FAC"/>
    <w:rsid w:val="00C02167"/>
    <w:rsid w:val="00C02241"/>
    <w:rsid w:val="00C023AA"/>
    <w:rsid w:val="00C02618"/>
    <w:rsid w:val="00C02802"/>
    <w:rsid w:val="00C0285C"/>
    <w:rsid w:val="00C02A2A"/>
    <w:rsid w:val="00C02A88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38C"/>
    <w:rsid w:val="00C0461B"/>
    <w:rsid w:val="00C04677"/>
    <w:rsid w:val="00C04887"/>
    <w:rsid w:val="00C04BEF"/>
    <w:rsid w:val="00C04BF5"/>
    <w:rsid w:val="00C04C90"/>
    <w:rsid w:val="00C04D13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859"/>
    <w:rsid w:val="00C07BE1"/>
    <w:rsid w:val="00C07CAF"/>
    <w:rsid w:val="00C07CF4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A51"/>
    <w:rsid w:val="00C10B61"/>
    <w:rsid w:val="00C10B97"/>
    <w:rsid w:val="00C10DEE"/>
    <w:rsid w:val="00C10FD3"/>
    <w:rsid w:val="00C11034"/>
    <w:rsid w:val="00C11358"/>
    <w:rsid w:val="00C1138A"/>
    <w:rsid w:val="00C1178C"/>
    <w:rsid w:val="00C1178E"/>
    <w:rsid w:val="00C11892"/>
    <w:rsid w:val="00C118F7"/>
    <w:rsid w:val="00C119D8"/>
    <w:rsid w:val="00C11A3D"/>
    <w:rsid w:val="00C11BA1"/>
    <w:rsid w:val="00C11BD2"/>
    <w:rsid w:val="00C11C41"/>
    <w:rsid w:val="00C11C53"/>
    <w:rsid w:val="00C11C5F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DAE"/>
    <w:rsid w:val="00C14DDA"/>
    <w:rsid w:val="00C14DFB"/>
    <w:rsid w:val="00C14DFE"/>
    <w:rsid w:val="00C14E6B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E04"/>
    <w:rsid w:val="00C24ECB"/>
    <w:rsid w:val="00C24FCD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248"/>
    <w:rsid w:val="00C33383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286"/>
    <w:rsid w:val="00C3528A"/>
    <w:rsid w:val="00C3528B"/>
    <w:rsid w:val="00C354CB"/>
    <w:rsid w:val="00C35616"/>
    <w:rsid w:val="00C3575E"/>
    <w:rsid w:val="00C35C27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21DE"/>
    <w:rsid w:val="00C42288"/>
    <w:rsid w:val="00C42373"/>
    <w:rsid w:val="00C42562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785"/>
    <w:rsid w:val="00C43938"/>
    <w:rsid w:val="00C43C80"/>
    <w:rsid w:val="00C43CC4"/>
    <w:rsid w:val="00C43F6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4E"/>
    <w:rsid w:val="00C469A3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1E2"/>
    <w:rsid w:val="00C662AA"/>
    <w:rsid w:val="00C6649A"/>
    <w:rsid w:val="00C66572"/>
    <w:rsid w:val="00C6664D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DCA"/>
    <w:rsid w:val="00C76E1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82"/>
    <w:rsid w:val="00C827D6"/>
    <w:rsid w:val="00C82A1B"/>
    <w:rsid w:val="00C82A59"/>
    <w:rsid w:val="00C82AD3"/>
    <w:rsid w:val="00C82D3F"/>
    <w:rsid w:val="00C82E3E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5C"/>
    <w:rsid w:val="00C83FDD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A2B"/>
    <w:rsid w:val="00C87D61"/>
    <w:rsid w:val="00C87E8C"/>
    <w:rsid w:val="00C87E9C"/>
    <w:rsid w:val="00C87F61"/>
    <w:rsid w:val="00C87F76"/>
    <w:rsid w:val="00C90100"/>
    <w:rsid w:val="00C90436"/>
    <w:rsid w:val="00C907F8"/>
    <w:rsid w:val="00C90842"/>
    <w:rsid w:val="00C9090D"/>
    <w:rsid w:val="00C90B54"/>
    <w:rsid w:val="00C90C4D"/>
    <w:rsid w:val="00C90C81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30E"/>
    <w:rsid w:val="00C954F5"/>
    <w:rsid w:val="00C955E8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726A"/>
    <w:rsid w:val="00C972F9"/>
    <w:rsid w:val="00C9764F"/>
    <w:rsid w:val="00C976D9"/>
    <w:rsid w:val="00C97730"/>
    <w:rsid w:val="00C97A32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58"/>
    <w:rsid w:val="00CA073A"/>
    <w:rsid w:val="00CA0799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2221"/>
    <w:rsid w:val="00CA2396"/>
    <w:rsid w:val="00CA24DC"/>
    <w:rsid w:val="00CA2750"/>
    <w:rsid w:val="00CA2792"/>
    <w:rsid w:val="00CA27C9"/>
    <w:rsid w:val="00CA27CF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616"/>
    <w:rsid w:val="00CA466A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C1"/>
    <w:rsid w:val="00CA4ED5"/>
    <w:rsid w:val="00CA4FB4"/>
    <w:rsid w:val="00CA520C"/>
    <w:rsid w:val="00CA53B8"/>
    <w:rsid w:val="00CA5435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3D0"/>
    <w:rsid w:val="00CA660F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75"/>
    <w:rsid w:val="00CB2778"/>
    <w:rsid w:val="00CB27E2"/>
    <w:rsid w:val="00CB28E1"/>
    <w:rsid w:val="00CB28F9"/>
    <w:rsid w:val="00CB2A25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616E"/>
    <w:rsid w:val="00CB6304"/>
    <w:rsid w:val="00CB643B"/>
    <w:rsid w:val="00CB6664"/>
    <w:rsid w:val="00CB67BE"/>
    <w:rsid w:val="00CB67C7"/>
    <w:rsid w:val="00CB6985"/>
    <w:rsid w:val="00CB6ADB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729"/>
    <w:rsid w:val="00CC1C88"/>
    <w:rsid w:val="00CC1CA1"/>
    <w:rsid w:val="00CC1D7D"/>
    <w:rsid w:val="00CC1DFB"/>
    <w:rsid w:val="00CC1E57"/>
    <w:rsid w:val="00CC1E93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22B"/>
    <w:rsid w:val="00CC343D"/>
    <w:rsid w:val="00CC3724"/>
    <w:rsid w:val="00CC3A11"/>
    <w:rsid w:val="00CC3AE2"/>
    <w:rsid w:val="00CC3BFD"/>
    <w:rsid w:val="00CC3C72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D7"/>
    <w:rsid w:val="00CC52AD"/>
    <w:rsid w:val="00CC5407"/>
    <w:rsid w:val="00CC55A5"/>
    <w:rsid w:val="00CC5701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22FD"/>
    <w:rsid w:val="00CD230B"/>
    <w:rsid w:val="00CD24BE"/>
    <w:rsid w:val="00CD24DB"/>
    <w:rsid w:val="00CD26DD"/>
    <w:rsid w:val="00CD27EC"/>
    <w:rsid w:val="00CD2819"/>
    <w:rsid w:val="00CD28C9"/>
    <w:rsid w:val="00CD2901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9B"/>
    <w:rsid w:val="00CD5F82"/>
    <w:rsid w:val="00CD622F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A81"/>
    <w:rsid w:val="00CE1B43"/>
    <w:rsid w:val="00CE1B67"/>
    <w:rsid w:val="00CE1D19"/>
    <w:rsid w:val="00CE1F5F"/>
    <w:rsid w:val="00CE214E"/>
    <w:rsid w:val="00CE246A"/>
    <w:rsid w:val="00CE2563"/>
    <w:rsid w:val="00CE26E4"/>
    <w:rsid w:val="00CE2714"/>
    <w:rsid w:val="00CE2AAB"/>
    <w:rsid w:val="00CE2AB1"/>
    <w:rsid w:val="00CE2C64"/>
    <w:rsid w:val="00CE2D45"/>
    <w:rsid w:val="00CE2FBF"/>
    <w:rsid w:val="00CE306C"/>
    <w:rsid w:val="00CE3206"/>
    <w:rsid w:val="00CE329F"/>
    <w:rsid w:val="00CE32EC"/>
    <w:rsid w:val="00CE33A6"/>
    <w:rsid w:val="00CE3567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8F"/>
    <w:rsid w:val="00CF0C20"/>
    <w:rsid w:val="00CF0EFB"/>
    <w:rsid w:val="00CF0F34"/>
    <w:rsid w:val="00CF102D"/>
    <w:rsid w:val="00CF118A"/>
    <w:rsid w:val="00CF1248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C9"/>
    <w:rsid w:val="00CF4D06"/>
    <w:rsid w:val="00CF4DF2"/>
    <w:rsid w:val="00CF4E01"/>
    <w:rsid w:val="00CF4EA0"/>
    <w:rsid w:val="00CF4ECE"/>
    <w:rsid w:val="00CF4F78"/>
    <w:rsid w:val="00CF5019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B2D"/>
    <w:rsid w:val="00D00B4F"/>
    <w:rsid w:val="00D01088"/>
    <w:rsid w:val="00D010AA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6B"/>
    <w:rsid w:val="00D01D72"/>
    <w:rsid w:val="00D01D87"/>
    <w:rsid w:val="00D01FD1"/>
    <w:rsid w:val="00D0226A"/>
    <w:rsid w:val="00D022C2"/>
    <w:rsid w:val="00D02A0A"/>
    <w:rsid w:val="00D02B7B"/>
    <w:rsid w:val="00D02D31"/>
    <w:rsid w:val="00D02E61"/>
    <w:rsid w:val="00D02F03"/>
    <w:rsid w:val="00D031B4"/>
    <w:rsid w:val="00D032A1"/>
    <w:rsid w:val="00D032F5"/>
    <w:rsid w:val="00D03429"/>
    <w:rsid w:val="00D035CB"/>
    <w:rsid w:val="00D039D4"/>
    <w:rsid w:val="00D03C19"/>
    <w:rsid w:val="00D03C7B"/>
    <w:rsid w:val="00D03D17"/>
    <w:rsid w:val="00D03DB4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1000D"/>
    <w:rsid w:val="00D10021"/>
    <w:rsid w:val="00D10282"/>
    <w:rsid w:val="00D1067C"/>
    <w:rsid w:val="00D106E1"/>
    <w:rsid w:val="00D107BF"/>
    <w:rsid w:val="00D10823"/>
    <w:rsid w:val="00D109AC"/>
    <w:rsid w:val="00D109FB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37D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81A"/>
    <w:rsid w:val="00D218E9"/>
    <w:rsid w:val="00D2191B"/>
    <w:rsid w:val="00D21A18"/>
    <w:rsid w:val="00D21ABA"/>
    <w:rsid w:val="00D21ABC"/>
    <w:rsid w:val="00D21EF4"/>
    <w:rsid w:val="00D21F0F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30DF"/>
    <w:rsid w:val="00D23284"/>
    <w:rsid w:val="00D2359E"/>
    <w:rsid w:val="00D23824"/>
    <w:rsid w:val="00D238FC"/>
    <w:rsid w:val="00D23927"/>
    <w:rsid w:val="00D23A38"/>
    <w:rsid w:val="00D23C7C"/>
    <w:rsid w:val="00D23CD3"/>
    <w:rsid w:val="00D23CDD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1041"/>
    <w:rsid w:val="00D31178"/>
    <w:rsid w:val="00D312B1"/>
    <w:rsid w:val="00D315E6"/>
    <w:rsid w:val="00D319B0"/>
    <w:rsid w:val="00D31A4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21E"/>
    <w:rsid w:val="00D33433"/>
    <w:rsid w:val="00D33667"/>
    <w:rsid w:val="00D33782"/>
    <w:rsid w:val="00D33800"/>
    <w:rsid w:val="00D338E7"/>
    <w:rsid w:val="00D339F5"/>
    <w:rsid w:val="00D33A8D"/>
    <w:rsid w:val="00D33DF8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A24"/>
    <w:rsid w:val="00D34A7E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D9"/>
    <w:rsid w:val="00D41873"/>
    <w:rsid w:val="00D4190E"/>
    <w:rsid w:val="00D41B2E"/>
    <w:rsid w:val="00D41BB9"/>
    <w:rsid w:val="00D41C82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BB"/>
    <w:rsid w:val="00D46E19"/>
    <w:rsid w:val="00D46ED3"/>
    <w:rsid w:val="00D46F32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E5"/>
    <w:rsid w:val="00D47BC0"/>
    <w:rsid w:val="00D47C43"/>
    <w:rsid w:val="00D47D84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B"/>
    <w:rsid w:val="00D51D8E"/>
    <w:rsid w:val="00D51F56"/>
    <w:rsid w:val="00D51F66"/>
    <w:rsid w:val="00D51F85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25F"/>
    <w:rsid w:val="00D54300"/>
    <w:rsid w:val="00D5432B"/>
    <w:rsid w:val="00D544E4"/>
    <w:rsid w:val="00D545C3"/>
    <w:rsid w:val="00D54C25"/>
    <w:rsid w:val="00D54CAD"/>
    <w:rsid w:val="00D54CF4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75F"/>
    <w:rsid w:val="00D6079D"/>
    <w:rsid w:val="00D6082B"/>
    <w:rsid w:val="00D609BE"/>
    <w:rsid w:val="00D60A22"/>
    <w:rsid w:val="00D60B79"/>
    <w:rsid w:val="00D60C80"/>
    <w:rsid w:val="00D6103D"/>
    <w:rsid w:val="00D61291"/>
    <w:rsid w:val="00D61710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F1"/>
    <w:rsid w:val="00D65717"/>
    <w:rsid w:val="00D65A80"/>
    <w:rsid w:val="00D65B2A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88C"/>
    <w:rsid w:val="00D66A2D"/>
    <w:rsid w:val="00D66A4C"/>
    <w:rsid w:val="00D66C29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100"/>
    <w:rsid w:val="00D70318"/>
    <w:rsid w:val="00D70554"/>
    <w:rsid w:val="00D7068F"/>
    <w:rsid w:val="00D70789"/>
    <w:rsid w:val="00D708A5"/>
    <w:rsid w:val="00D70A50"/>
    <w:rsid w:val="00D70B50"/>
    <w:rsid w:val="00D70BA0"/>
    <w:rsid w:val="00D70BF9"/>
    <w:rsid w:val="00D70D07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796"/>
    <w:rsid w:val="00D837C0"/>
    <w:rsid w:val="00D838A1"/>
    <w:rsid w:val="00D838AC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97"/>
    <w:rsid w:val="00D83FDC"/>
    <w:rsid w:val="00D83FF5"/>
    <w:rsid w:val="00D840DA"/>
    <w:rsid w:val="00D842AD"/>
    <w:rsid w:val="00D84346"/>
    <w:rsid w:val="00D84421"/>
    <w:rsid w:val="00D846F8"/>
    <w:rsid w:val="00D84BCE"/>
    <w:rsid w:val="00D84C56"/>
    <w:rsid w:val="00D84CE5"/>
    <w:rsid w:val="00D84FEF"/>
    <w:rsid w:val="00D8508E"/>
    <w:rsid w:val="00D850EB"/>
    <w:rsid w:val="00D8549A"/>
    <w:rsid w:val="00D85504"/>
    <w:rsid w:val="00D855C4"/>
    <w:rsid w:val="00D85621"/>
    <w:rsid w:val="00D8572F"/>
    <w:rsid w:val="00D85824"/>
    <w:rsid w:val="00D8589B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688"/>
    <w:rsid w:val="00D918A8"/>
    <w:rsid w:val="00D9199F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E7"/>
    <w:rsid w:val="00D94A05"/>
    <w:rsid w:val="00D94A08"/>
    <w:rsid w:val="00D94A61"/>
    <w:rsid w:val="00D94AA6"/>
    <w:rsid w:val="00D94B8E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69"/>
    <w:rsid w:val="00DA3FFB"/>
    <w:rsid w:val="00DA4035"/>
    <w:rsid w:val="00DA40F9"/>
    <w:rsid w:val="00DA4118"/>
    <w:rsid w:val="00DA4270"/>
    <w:rsid w:val="00DA4291"/>
    <w:rsid w:val="00DA46AA"/>
    <w:rsid w:val="00DA4792"/>
    <w:rsid w:val="00DA490F"/>
    <w:rsid w:val="00DA4979"/>
    <w:rsid w:val="00DA4A1A"/>
    <w:rsid w:val="00DA514D"/>
    <w:rsid w:val="00DA5339"/>
    <w:rsid w:val="00DA53A6"/>
    <w:rsid w:val="00DA54E9"/>
    <w:rsid w:val="00DA5666"/>
    <w:rsid w:val="00DA56D8"/>
    <w:rsid w:val="00DA5B7A"/>
    <w:rsid w:val="00DA5BD0"/>
    <w:rsid w:val="00DA5C6E"/>
    <w:rsid w:val="00DA5CE5"/>
    <w:rsid w:val="00DA5DEC"/>
    <w:rsid w:val="00DA5EFA"/>
    <w:rsid w:val="00DA5F80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4257"/>
    <w:rsid w:val="00DB42FA"/>
    <w:rsid w:val="00DB46FE"/>
    <w:rsid w:val="00DB49DA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7DC"/>
    <w:rsid w:val="00DB7988"/>
    <w:rsid w:val="00DB7BB8"/>
    <w:rsid w:val="00DB7D5D"/>
    <w:rsid w:val="00DB7D7E"/>
    <w:rsid w:val="00DB7E09"/>
    <w:rsid w:val="00DB7E9A"/>
    <w:rsid w:val="00DB7ECE"/>
    <w:rsid w:val="00DB7F21"/>
    <w:rsid w:val="00DC02A9"/>
    <w:rsid w:val="00DC037C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52F"/>
    <w:rsid w:val="00DC16C6"/>
    <w:rsid w:val="00DC1843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5C9"/>
    <w:rsid w:val="00DC46CA"/>
    <w:rsid w:val="00DC46CB"/>
    <w:rsid w:val="00DC4717"/>
    <w:rsid w:val="00DC527E"/>
    <w:rsid w:val="00DC53DA"/>
    <w:rsid w:val="00DC55D6"/>
    <w:rsid w:val="00DC5732"/>
    <w:rsid w:val="00DC577E"/>
    <w:rsid w:val="00DC58B5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989"/>
    <w:rsid w:val="00DC7AE9"/>
    <w:rsid w:val="00DC7B53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E9"/>
    <w:rsid w:val="00DD0CFE"/>
    <w:rsid w:val="00DD0D0D"/>
    <w:rsid w:val="00DD0D78"/>
    <w:rsid w:val="00DD0E13"/>
    <w:rsid w:val="00DD1065"/>
    <w:rsid w:val="00DD14F4"/>
    <w:rsid w:val="00DD157D"/>
    <w:rsid w:val="00DD19A5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522"/>
    <w:rsid w:val="00DD47BC"/>
    <w:rsid w:val="00DD4D48"/>
    <w:rsid w:val="00DD4EFC"/>
    <w:rsid w:val="00DD4F5C"/>
    <w:rsid w:val="00DD4F64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BA"/>
    <w:rsid w:val="00DE56CA"/>
    <w:rsid w:val="00DE5792"/>
    <w:rsid w:val="00DE58AF"/>
    <w:rsid w:val="00DE5AFE"/>
    <w:rsid w:val="00DE5BAD"/>
    <w:rsid w:val="00DE5D4E"/>
    <w:rsid w:val="00DE5E2F"/>
    <w:rsid w:val="00DE619E"/>
    <w:rsid w:val="00DE6346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A20"/>
    <w:rsid w:val="00DE7A4A"/>
    <w:rsid w:val="00DE7FD9"/>
    <w:rsid w:val="00DF0286"/>
    <w:rsid w:val="00DF0370"/>
    <w:rsid w:val="00DF046F"/>
    <w:rsid w:val="00DF054B"/>
    <w:rsid w:val="00DF07D8"/>
    <w:rsid w:val="00DF0946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E6B"/>
    <w:rsid w:val="00E05EC1"/>
    <w:rsid w:val="00E05F09"/>
    <w:rsid w:val="00E06030"/>
    <w:rsid w:val="00E063E7"/>
    <w:rsid w:val="00E06562"/>
    <w:rsid w:val="00E0656F"/>
    <w:rsid w:val="00E066B0"/>
    <w:rsid w:val="00E06960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C3A"/>
    <w:rsid w:val="00E10DEF"/>
    <w:rsid w:val="00E10F3A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163"/>
    <w:rsid w:val="00E1335B"/>
    <w:rsid w:val="00E1361C"/>
    <w:rsid w:val="00E13682"/>
    <w:rsid w:val="00E13800"/>
    <w:rsid w:val="00E138A4"/>
    <w:rsid w:val="00E13948"/>
    <w:rsid w:val="00E139BE"/>
    <w:rsid w:val="00E139EA"/>
    <w:rsid w:val="00E13C82"/>
    <w:rsid w:val="00E13D7D"/>
    <w:rsid w:val="00E13E04"/>
    <w:rsid w:val="00E13E9F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43"/>
    <w:rsid w:val="00E1627D"/>
    <w:rsid w:val="00E165ED"/>
    <w:rsid w:val="00E16691"/>
    <w:rsid w:val="00E166AE"/>
    <w:rsid w:val="00E16741"/>
    <w:rsid w:val="00E1690D"/>
    <w:rsid w:val="00E16ABF"/>
    <w:rsid w:val="00E16BCA"/>
    <w:rsid w:val="00E174BD"/>
    <w:rsid w:val="00E17563"/>
    <w:rsid w:val="00E1757D"/>
    <w:rsid w:val="00E1778E"/>
    <w:rsid w:val="00E17818"/>
    <w:rsid w:val="00E17A52"/>
    <w:rsid w:val="00E17BAF"/>
    <w:rsid w:val="00E17F8A"/>
    <w:rsid w:val="00E20060"/>
    <w:rsid w:val="00E200E4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732"/>
    <w:rsid w:val="00E22A09"/>
    <w:rsid w:val="00E22A31"/>
    <w:rsid w:val="00E22A6D"/>
    <w:rsid w:val="00E22A81"/>
    <w:rsid w:val="00E22AA2"/>
    <w:rsid w:val="00E22C59"/>
    <w:rsid w:val="00E22D00"/>
    <w:rsid w:val="00E23080"/>
    <w:rsid w:val="00E23136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332"/>
    <w:rsid w:val="00E26353"/>
    <w:rsid w:val="00E263B1"/>
    <w:rsid w:val="00E26464"/>
    <w:rsid w:val="00E264CE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24E"/>
    <w:rsid w:val="00E302B4"/>
    <w:rsid w:val="00E302B9"/>
    <w:rsid w:val="00E304D5"/>
    <w:rsid w:val="00E30766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FA"/>
    <w:rsid w:val="00E31782"/>
    <w:rsid w:val="00E31BBF"/>
    <w:rsid w:val="00E31CBA"/>
    <w:rsid w:val="00E31CCC"/>
    <w:rsid w:val="00E31D51"/>
    <w:rsid w:val="00E31FBC"/>
    <w:rsid w:val="00E3216B"/>
    <w:rsid w:val="00E32241"/>
    <w:rsid w:val="00E32366"/>
    <w:rsid w:val="00E3241D"/>
    <w:rsid w:val="00E3256C"/>
    <w:rsid w:val="00E3265B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6BA"/>
    <w:rsid w:val="00E336EF"/>
    <w:rsid w:val="00E337BB"/>
    <w:rsid w:val="00E339F5"/>
    <w:rsid w:val="00E33B81"/>
    <w:rsid w:val="00E33BDE"/>
    <w:rsid w:val="00E33C7B"/>
    <w:rsid w:val="00E33CFC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759"/>
    <w:rsid w:val="00E35762"/>
    <w:rsid w:val="00E35797"/>
    <w:rsid w:val="00E359AB"/>
    <w:rsid w:val="00E359C7"/>
    <w:rsid w:val="00E35AC0"/>
    <w:rsid w:val="00E35C44"/>
    <w:rsid w:val="00E35EA9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214"/>
    <w:rsid w:val="00E403A7"/>
    <w:rsid w:val="00E40449"/>
    <w:rsid w:val="00E405AA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7E"/>
    <w:rsid w:val="00E428C3"/>
    <w:rsid w:val="00E42A99"/>
    <w:rsid w:val="00E42C62"/>
    <w:rsid w:val="00E42FC5"/>
    <w:rsid w:val="00E43215"/>
    <w:rsid w:val="00E43416"/>
    <w:rsid w:val="00E434C7"/>
    <w:rsid w:val="00E434DC"/>
    <w:rsid w:val="00E43629"/>
    <w:rsid w:val="00E437D5"/>
    <w:rsid w:val="00E43A39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1E9"/>
    <w:rsid w:val="00E45262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E31"/>
    <w:rsid w:val="00E52022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C0"/>
    <w:rsid w:val="00E53900"/>
    <w:rsid w:val="00E53A1F"/>
    <w:rsid w:val="00E54050"/>
    <w:rsid w:val="00E54199"/>
    <w:rsid w:val="00E54238"/>
    <w:rsid w:val="00E5457E"/>
    <w:rsid w:val="00E54657"/>
    <w:rsid w:val="00E54675"/>
    <w:rsid w:val="00E5471F"/>
    <w:rsid w:val="00E549DD"/>
    <w:rsid w:val="00E54CF7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485"/>
    <w:rsid w:val="00E63716"/>
    <w:rsid w:val="00E637B7"/>
    <w:rsid w:val="00E637F2"/>
    <w:rsid w:val="00E6383B"/>
    <w:rsid w:val="00E63E56"/>
    <w:rsid w:val="00E63F9C"/>
    <w:rsid w:val="00E640D2"/>
    <w:rsid w:val="00E64122"/>
    <w:rsid w:val="00E6428D"/>
    <w:rsid w:val="00E6444F"/>
    <w:rsid w:val="00E64481"/>
    <w:rsid w:val="00E645B6"/>
    <w:rsid w:val="00E646DF"/>
    <w:rsid w:val="00E64706"/>
    <w:rsid w:val="00E64A17"/>
    <w:rsid w:val="00E64A56"/>
    <w:rsid w:val="00E64A98"/>
    <w:rsid w:val="00E64AED"/>
    <w:rsid w:val="00E64F79"/>
    <w:rsid w:val="00E64FDD"/>
    <w:rsid w:val="00E651F2"/>
    <w:rsid w:val="00E6523F"/>
    <w:rsid w:val="00E652D0"/>
    <w:rsid w:val="00E65417"/>
    <w:rsid w:val="00E65457"/>
    <w:rsid w:val="00E6575A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31E7"/>
    <w:rsid w:val="00E733EB"/>
    <w:rsid w:val="00E73433"/>
    <w:rsid w:val="00E734AF"/>
    <w:rsid w:val="00E734C6"/>
    <w:rsid w:val="00E73575"/>
    <w:rsid w:val="00E735D9"/>
    <w:rsid w:val="00E736C8"/>
    <w:rsid w:val="00E73770"/>
    <w:rsid w:val="00E73899"/>
    <w:rsid w:val="00E73B2A"/>
    <w:rsid w:val="00E73E70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410"/>
    <w:rsid w:val="00E8377D"/>
    <w:rsid w:val="00E83AD0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CA"/>
    <w:rsid w:val="00E85DF1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3FF"/>
    <w:rsid w:val="00E92426"/>
    <w:rsid w:val="00E924A6"/>
    <w:rsid w:val="00E92552"/>
    <w:rsid w:val="00E9259B"/>
    <w:rsid w:val="00E9262A"/>
    <w:rsid w:val="00E9274D"/>
    <w:rsid w:val="00E9276E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AB"/>
    <w:rsid w:val="00EA03DA"/>
    <w:rsid w:val="00EA05D3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170"/>
    <w:rsid w:val="00EA1526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5F"/>
    <w:rsid w:val="00EA23F4"/>
    <w:rsid w:val="00EA2513"/>
    <w:rsid w:val="00EA2638"/>
    <w:rsid w:val="00EA2741"/>
    <w:rsid w:val="00EA2749"/>
    <w:rsid w:val="00EA2757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60E"/>
    <w:rsid w:val="00EA468E"/>
    <w:rsid w:val="00EA479B"/>
    <w:rsid w:val="00EA49B6"/>
    <w:rsid w:val="00EA4A6A"/>
    <w:rsid w:val="00EA4B80"/>
    <w:rsid w:val="00EA4C09"/>
    <w:rsid w:val="00EA50D7"/>
    <w:rsid w:val="00EA513D"/>
    <w:rsid w:val="00EA5206"/>
    <w:rsid w:val="00EA550C"/>
    <w:rsid w:val="00EA565F"/>
    <w:rsid w:val="00EA577C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202A"/>
    <w:rsid w:val="00EB20B6"/>
    <w:rsid w:val="00EB2138"/>
    <w:rsid w:val="00EB21D5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167"/>
    <w:rsid w:val="00EB616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C0B"/>
    <w:rsid w:val="00EC1C25"/>
    <w:rsid w:val="00EC1ED8"/>
    <w:rsid w:val="00EC1F1E"/>
    <w:rsid w:val="00EC2103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FA9"/>
    <w:rsid w:val="00EC5047"/>
    <w:rsid w:val="00EC5147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09F"/>
    <w:rsid w:val="00EC7312"/>
    <w:rsid w:val="00EC7336"/>
    <w:rsid w:val="00EC7490"/>
    <w:rsid w:val="00EC76CF"/>
    <w:rsid w:val="00EC7914"/>
    <w:rsid w:val="00EC7BCF"/>
    <w:rsid w:val="00EC7BDA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67F"/>
    <w:rsid w:val="00ED56CC"/>
    <w:rsid w:val="00ED5996"/>
    <w:rsid w:val="00ED59A9"/>
    <w:rsid w:val="00ED5AAC"/>
    <w:rsid w:val="00ED5C03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48"/>
    <w:rsid w:val="00ED6E69"/>
    <w:rsid w:val="00ED6F39"/>
    <w:rsid w:val="00ED6F56"/>
    <w:rsid w:val="00ED70C2"/>
    <w:rsid w:val="00ED7409"/>
    <w:rsid w:val="00ED747C"/>
    <w:rsid w:val="00ED75FD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30F"/>
    <w:rsid w:val="00EE33FA"/>
    <w:rsid w:val="00EE3452"/>
    <w:rsid w:val="00EE3476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567"/>
    <w:rsid w:val="00EF0641"/>
    <w:rsid w:val="00EF06FB"/>
    <w:rsid w:val="00EF07D4"/>
    <w:rsid w:val="00EF07EF"/>
    <w:rsid w:val="00EF080A"/>
    <w:rsid w:val="00EF0A28"/>
    <w:rsid w:val="00EF0DFD"/>
    <w:rsid w:val="00EF102C"/>
    <w:rsid w:val="00EF1229"/>
    <w:rsid w:val="00EF12C3"/>
    <w:rsid w:val="00EF13A4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64F"/>
    <w:rsid w:val="00EF26FC"/>
    <w:rsid w:val="00EF290A"/>
    <w:rsid w:val="00EF293E"/>
    <w:rsid w:val="00EF29CE"/>
    <w:rsid w:val="00EF29F5"/>
    <w:rsid w:val="00EF2ABB"/>
    <w:rsid w:val="00EF2BA9"/>
    <w:rsid w:val="00EF2BE0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386"/>
    <w:rsid w:val="00EF47FD"/>
    <w:rsid w:val="00EF488B"/>
    <w:rsid w:val="00EF4A28"/>
    <w:rsid w:val="00EF4A64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7065"/>
    <w:rsid w:val="00EF7135"/>
    <w:rsid w:val="00EF72B2"/>
    <w:rsid w:val="00EF73FA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81"/>
    <w:rsid w:val="00F00B0A"/>
    <w:rsid w:val="00F00B1E"/>
    <w:rsid w:val="00F00BA4"/>
    <w:rsid w:val="00F00C56"/>
    <w:rsid w:val="00F00C76"/>
    <w:rsid w:val="00F00C79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BC4"/>
    <w:rsid w:val="00F02CA1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E0"/>
    <w:rsid w:val="00F05B96"/>
    <w:rsid w:val="00F05BEA"/>
    <w:rsid w:val="00F05D47"/>
    <w:rsid w:val="00F05D4B"/>
    <w:rsid w:val="00F0601E"/>
    <w:rsid w:val="00F0616B"/>
    <w:rsid w:val="00F061EC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70"/>
    <w:rsid w:val="00F10517"/>
    <w:rsid w:val="00F106AF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0A2"/>
    <w:rsid w:val="00F1115A"/>
    <w:rsid w:val="00F112E5"/>
    <w:rsid w:val="00F113A4"/>
    <w:rsid w:val="00F116FB"/>
    <w:rsid w:val="00F11760"/>
    <w:rsid w:val="00F11770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E1D"/>
    <w:rsid w:val="00F14F58"/>
    <w:rsid w:val="00F15002"/>
    <w:rsid w:val="00F15135"/>
    <w:rsid w:val="00F15239"/>
    <w:rsid w:val="00F153A3"/>
    <w:rsid w:val="00F153E9"/>
    <w:rsid w:val="00F15435"/>
    <w:rsid w:val="00F15566"/>
    <w:rsid w:val="00F155DE"/>
    <w:rsid w:val="00F156A4"/>
    <w:rsid w:val="00F15907"/>
    <w:rsid w:val="00F15B5D"/>
    <w:rsid w:val="00F15C3E"/>
    <w:rsid w:val="00F15C94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714"/>
    <w:rsid w:val="00F17858"/>
    <w:rsid w:val="00F17BFC"/>
    <w:rsid w:val="00F17CEC"/>
    <w:rsid w:val="00F17D96"/>
    <w:rsid w:val="00F17EB3"/>
    <w:rsid w:val="00F17EFF"/>
    <w:rsid w:val="00F17F8A"/>
    <w:rsid w:val="00F2021F"/>
    <w:rsid w:val="00F203FB"/>
    <w:rsid w:val="00F20427"/>
    <w:rsid w:val="00F20505"/>
    <w:rsid w:val="00F2065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BE2"/>
    <w:rsid w:val="00F22E59"/>
    <w:rsid w:val="00F23097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983"/>
    <w:rsid w:val="00F24986"/>
    <w:rsid w:val="00F24995"/>
    <w:rsid w:val="00F249EF"/>
    <w:rsid w:val="00F24A80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E06"/>
    <w:rsid w:val="00F26FB7"/>
    <w:rsid w:val="00F26FFE"/>
    <w:rsid w:val="00F27099"/>
    <w:rsid w:val="00F2710C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E0A"/>
    <w:rsid w:val="00F30E83"/>
    <w:rsid w:val="00F3114F"/>
    <w:rsid w:val="00F3127F"/>
    <w:rsid w:val="00F31329"/>
    <w:rsid w:val="00F313F3"/>
    <w:rsid w:val="00F31648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A5"/>
    <w:rsid w:val="00F35D2C"/>
    <w:rsid w:val="00F35DB5"/>
    <w:rsid w:val="00F362C4"/>
    <w:rsid w:val="00F36544"/>
    <w:rsid w:val="00F36547"/>
    <w:rsid w:val="00F366C9"/>
    <w:rsid w:val="00F3671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B36"/>
    <w:rsid w:val="00F37E32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606"/>
    <w:rsid w:val="00F43628"/>
    <w:rsid w:val="00F4362C"/>
    <w:rsid w:val="00F4365F"/>
    <w:rsid w:val="00F436AF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8DD"/>
    <w:rsid w:val="00F4790A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9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C6A"/>
    <w:rsid w:val="00F61063"/>
    <w:rsid w:val="00F610EE"/>
    <w:rsid w:val="00F61174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222C"/>
    <w:rsid w:val="00F623F5"/>
    <w:rsid w:val="00F6242D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9F"/>
    <w:rsid w:val="00F66C11"/>
    <w:rsid w:val="00F66D79"/>
    <w:rsid w:val="00F66E7A"/>
    <w:rsid w:val="00F66E89"/>
    <w:rsid w:val="00F66F0B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228"/>
    <w:rsid w:val="00F7025D"/>
    <w:rsid w:val="00F70509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347"/>
    <w:rsid w:val="00F84365"/>
    <w:rsid w:val="00F84465"/>
    <w:rsid w:val="00F8470A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6B"/>
    <w:rsid w:val="00F900B0"/>
    <w:rsid w:val="00F900F2"/>
    <w:rsid w:val="00F9019E"/>
    <w:rsid w:val="00F9020A"/>
    <w:rsid w:val="00F90295"/>
    <w:rsid w:val="00F903CB"/>
    <w:rsid w:val="00F903E2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8B7"/>
    <w:rsid w:val="00F95953"/>
    <w:rsid w:val="00F9598C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D"/>
    <w:rsid w:val="00FA1D69"/>
    <w:rsid w:val="00FA1DA8"/>
    <w:rsid w:val="00FA1E78"/>
    <w:rsid w:val="00FA207F"/>
    <w:rsid w:val="00FA2188"/>
    <w:rsid w:val="00FA21B3"/>
    <w:rsid w:val="00FA231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A6F"/>
    <w:rsid w:val="00FA4275"/>
    <w:rsid w:val="00FA43A7"/>
    <w:rsid w:val="00FA45E0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61"/>
    <w:rsid w:val="00FA7C00"/>
    <w:rsid w:val="00FA7C69"/>
    <w:rsid w:val="00FA7C8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116"/>
    <w:rsid w:val="00FB4126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871"/>
    <w:rsid w:val="00FB4874"/>
    <w:rsid w:val="00FB4A4C"/>
    <w:rsid w:val="00FB4DA7"/>
    <w:rsid w:val="00FB4DC4"/>
    <w:rsid w:val="00FB5162"/>
    <w:rsid w:val="00FB516C"/>
    <w:rsid w:val="00FB5294"/>
    <w:rsid w:val="00FB5332"/>
    <w:rsid w:val="00FB5447"/>
    <w:rsid w:val="00FB54AB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B89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44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D0226"/>
    <w:rsid w:val="00FD0464"/>
    <w:rsid w:val="00FD0491"/>
    <w:rsid w:val="00FD078D"/>
    <w:rsid w:val="00FD08DF"/>
    <w:rsid w:val="00FD0B3A"/>
    <w:rsid w:val="00FD0B65"/>
    <w:rsid w:val="00FD0BC6"/>
    <w:rsid w:val="00FD0D64"/>
    <w:rsid w:val="00FD0DC1"/>
    <w:rsid w:val="00FD0FCE"/>
    <w:rsid w:val="00FD1246"/>
    <w:rsid w:val="00FD144F"/>
    <w:rsid w:val="00FD1678"/>
    <w:rsid w:val="00FD1746"/>
    <w:rsid w:val="00FD1753"/>
    <w:rsid w:val="00FD17B1"/>
    <w:rsid w:val="00FD18B1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AA"/>
    <w:rsid w:val="00FD51BD"/>
    <w:rsid w:val="00FD53CF"/>
    <w:rsid w:val="00FD549E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A11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9FF"/>
    <w:rsid w:val="00FE2AE8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6072"/>
    <w:rsid w:val="00FE6135"/>
    <w:rsid w:val="00FE6154"/>
    <w:rsid w:val="00FE67AD"/>
    <w:rsid w:val="00FE6A28"/>
    <w:rsid w:val="00FE6B12"/>
    <w:rsid w:val="00FE6C60"/>
    <w:rsid w:val="00FE6D4D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D57"/>
    <w:rsid w:val="00FE7D9F"/>
    <w:rsid w:val="00FE7DF9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33"/>
    <w:rsid w:val="00FF2BE5"/>
    <w:rsid w:val="00FF2E70"/>
    <w:rsid w:val="00FF300B"/>
    <w:rsid w:val="00FF3102"/>
    <w:rsid w:val="00FF32E4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4C7"/>
    <w:rsid w:val="00FF551C"/>
    <w:rsid w:val="00FF5528"/>
    <w:rsid w:val="00FF5920"/>
    <w:rsid w:val="00FF5A2F"/>
    <w:rsid w:val="00FF5CD4"/>
    <w:rsid w:val="00FF5DA2"/>
    <w:rsid w:val="00FF5E6F"/>
    <w:rsid w:val="00FF5F63"/>
    <w:rsid w:val="00FF5FCA"/>
    <w:rsid w:val="00FF6047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FF3BD60E-9DF7-4AC3-8485-A267A93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E014-0708-44DC-9724-C42268A1A42E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518de180-63db-4acc-8bde-dd5ee2d509fa"/>
    <ds:schemaRef ds:uri="3995950f-9cf1-4553-a302-545ab36cf70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2741</TotalTime>
  <Pages>1</Pages>
  <Words>6588</Words>
  <Characters>37558</Characters>
  <Application>Microsoft Office Word</Application>
  <DocSecurity>4</DocSecurity>
  <Lines>312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Thiteerath, Gangvalpornroj</cp:lastModifiedBy>
  <cp:revision>987</cp:revision>
  <cp:lastPrinted>2021-10-27T13:30:00Z</cp:lastPrinted>
  <dcterms:created xsi:type="dcterms:W3CDTF">2021-08-12T13:52:00Z</dcterms:created>
  <dcterms:modified xsi:type="dcterms:W3CDTF">2021-11-13T00:14:00Z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