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0570E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0570E0" w:rsidRPr="00AA6107" w:rsidRDefault="000570E0" w:rsidP="00685C89">
      <w:pPr>
        <w:pStyle w:val="NoSpacing"/>
        <w:outlineLvl w:val="0"/>
        <w:rPr>
          <w:rFonts w:ascii="Angsana New" w:hAnsi="Angsana New"/>
          <w:i/>
          <w:iCs/>
          <w:szCs w:val="30"/>
        </w:rPr>
      </w:pPr>
      <w:r w:rsidRPr="00AA6107">
        <w:rPr>
          <w:rFonts w:ascii="Angsana New" w:hAnsi="Angsana New"/>
          <w:i/>
          <w:iCs/>
          <w:szCs w:val="30"/>
          <w:cs/>
        </w:rPr>
        <w:t xml:space="preserve">การแพร่ระบาดของโรคติดเชื้อไวรัสโคโรนา </w:t>
      </w:r>
      <w:r w:rsidRPr="00AA6107">
        <w:rPr>
          <w:rFonts w:ascii="Angsana New" w:hAnsi="Angsana New"/>
          <w:i/>
          <w:iCs/>
          <w:szCs w:val="30"/>
        </w:rPr>
        <w:t>2019</w:t>
      </w:r>
    </w:p>
    <w:p w:rsidR="000570E0" w:rsidRPr="007B0EF1" w:rsidRDefault="000570E0" w:rsidP="000570E0">
      <w:pPr>
        <w:pStyle w:val="NoSpacing"/>
        <w:rPr>
          <w:sz w:val="16"/>
          <w:szCs w:val="16"/>
        </w:rPr>
      </w:pPr>
    </w:p>
    <w:p w:rsidR="000570E0" w:rsidRPr="00AA6107" w:rsidRDefault="000570E0" w:rsidP="000570E0">
      <w:pPr>
        <w:pStyle w:val="NoSpacing"/>
        <w:jc w:val="thaiDistribute"/>
        <w:rPr>
          <w:rFonts w:ascii="Angsana New" w:hAnsi="Angsana New"/>
          <w:szCs w:val="30"/>
        </w:rPr>
      </w:pPr>
      <w:r w:rsidRPr="00AA6107">
        <w:rPr>
          <w:rFonts w:ascii="Angsana New" w:hAnsi="Angsana New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AA6107">
        <w:rPr>
          <w:rFonts w:ascii="Angsana New" w:hAnsi="Angsana New"/>
          <w:szCs w:val="30"/>
        </w:rPr>
        <w:t>2019</w:t>
      </w:r>
      <w:r w:rsidRPr="00AA6107">
        <w:rPr>
          <w:rFonts w:ascii="Angsana New" w:hAnsi="Angsana New"/>
          <w:szCs w:val="30"/>
          <w:cs/>
        </w:rPr>
        <w:t xml:space="preserve"> (“</w:t>
      </w:r>
      <w:r w:rsidRPr="00AA6107">
        <w:rPr>
          <w:rFonts w:ascii="Angsana New" w:hAnsi="Angsana New"/>
          <w:szCs w:val="30"/>
        </w:rPr>
        <w:t>COVID</w:t>
      </w:r>
      <w:r w:rsidRPr="00AA6107">
        <w:rPr>
          <w:rFonts w:ascii="Angsana New" w:hAnsi="Angsana New"/>
          <w:szCs w:val="30"/>
          <w:cs/>
        </w:rPr>
        <w:t>-</w:t>
      </w:r>
      <w:r w:rsidRPr="00AA6107">
        <w:rPr>
          <w:rFonts w:ascii="Angsana New" w:hAnsi="Angsana New"/>
          <w:szCs w:val="30"/>
        </w:rPr>
        <w:t>19</w:t>
      </w:r>
      <w:r w:rsidRPr="00AA6107">
        <w:rPr>
          <w:rFonts w:ascii="Angsana New" w:hAnsi="Angsana New"/>
          <w:szCs w:val="30"/>
          <w:cs/>
        </w:rPr>
        <w:t>”)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1556F7">
        <w:rPr>
          <w:rFonts w:ascii="Angsana New" w:hAnsi="Angsana New" w:hint="cs"/>
          <w:szCs w:val="30"/>
          <w:cs/>
        </w:rPr>
        <w:t>ของกลุ่มบริษัท</w:t>
      </w:r>
      <w:r w:rsidRPr="00AA6107">
        <w:rPr>
          <w:rFonts w:ascii="Angsana New" w:hAnsi="Angsana New"/>
          <w:szCs w:val="30"/>
          <w:cs/>
        </w:rPr>
        <w:t xml:space="preserve"> อย่างไรก็ตาม ฝ่ายบริหารของ</w:t>
      </w:r>
      <w:r>
        <w:rPr>
          <w:rFonts w:ascii="Angsana New" w:hAnsi="Angsana New" w:hint="cs"/>
          <w:szCs w:val="30"/>
          <w:cs/>
        </w:rPr>
        <w:t>กลุ่ม</w:t>
      </w:r>
      <w:r w:rsidRPr="00AA6107">
        <w:rPr>
          <w:rFonts w:ascii="Angsana New" w:hAnsi="Angsana New"/>
          <w:szCs w:val="30"/>
          <w:cs/>
        </w:rPr>
        <w:t>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>
        <w:rPr>
          <w:rFonts w:ascii="Angsana New" w:hAnsi="Angsana New" w:hint="cs"/>
          <w:szCs w:val="30"/>
          <w:cs/>
        </w:rPr>
        <w:t>อย่างสม่ำเสมอ</w:t>
      </w:r>
    </w:p>
    <w:p w:rsidR="000570E0" w:rsidRPr="0025797F" w:rsidRDefault="000570E0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</w:rPr>
        <w:t xml:space="preserve"> 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F81BA9">
        <w:rPr>
          <w:rFonts w:ascii="Angsana New" w:hAnsi="Angsana New"/>
          <w:sz w:val="30"/>
          <w:szCs w:val="30"/>
        </w:rPr>
        <w:t>2563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F81BA9">
        <w:rPr>
          <w:rFonts w:ascii="Angsana New" w:hAnsi="Angsana New"/>
          <w:sz w:val="30"/>
          <w:szCs w:val="30"/>
        </w:rPr>
        <w:t>2563</w:t>
      </w:r>
    </w:p>
    <w:p w:rsidR="00375097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570E0" w:rsidRDefault="000570E0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570E0" w:rsidRDefault="000570E0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570E0" w:rsidRDefault="000570E0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570E0" w:rsidRDefault="000570E0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0570E0" w:rsidRPr="007D4869" w:rsidRDefault="000570E0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lastRenderedPageBreak/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281E31" w:rsidP="007518CF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6D1DE0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7518C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D1DE0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F81B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F81BA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666A" w:rsidRPr="005F08BF" w:rsidTr="007F05B0">
        <w:tc>
          <w:tcPr>
            <w:tcW w:w="2942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F08B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5F08B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5F08BF" w:rsidRDefault="00EB666A" w:rsidP="0070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  <w:r w:rsidR="00543D99" w:rsidRPr="005F08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43D99" w:rsidRPr="005F08BF">
              <w:rPr>
                <w:rFonts w:ascii="Angsana New" w:hAnsi="Angsana New" w:hint="cs"/>
                <w:sz w:val="30"/>
                <w:szCs w:val="30"/>
                <w:cs/>
              </w:rPr>
              <w:t xml:space="preserve">(ก่อน </w:t>
            </w: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EB666A" w:rsidRPr="005F08BF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5F08BF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5F08BF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5F08BF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543D99" w:rsidRPr="005F08BF" w:rsidTr="007F05B0">
        <w:tc>
          <w:tcPr>
            <w:tcW w:w="2942" w:type="dxa"/>
            <w:vAlign w:val="center"/>
          </w:tcPr>
          <w:p w:rsidR="00543D99" w:rsidRPr="005F08BF" w:rsidRDefault="00543D99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:rsidR="00543D99" w:rsidRPr="005F08BF" w:rsidRDefault="00543D99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43D99" w:rsidRPr="005F08BF" w:rsidRDefault="007052B2" w:rsidP="0070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543D99" w:rsidRPr="005F08B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543D99" w:rsidRPr="005F08BF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543D99" w:rsidRPr="005F08BF">
              <w:rPr>
                <w:rFonts w:ascii="Angsana New" w:hAnsi="Angsana New"/>
                <w:sz w:val="30"/>
                <w:szCs w:val="30"/>
              </w:rPr>
              <w:t xml:space="preserve">/ Holding company </w:t>
            </w:r>
          </w:p>
        </w:tc>
        <w:tc>
          <w:tcPr>
            <w:tcW w:w="283" w:type="dxa"/>
            <w:vAlign w:val="center"/>
          </w:tcPr>
          <w:p w:rsidR="00543D99" w:rsidRPr="005F08BF" w:rsidRDefault="00543D99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543D99" w:rsidRPr="005F08BF" w:rsidRDefault="00543D99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43D99" w:rsidRPr="005F08BF" w:rsidRDefault="00543D99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43D99" w:rsidRPr="005F08BF" w:rsidRDefault="00543D9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43D99" w:rsidRPr="005F08BF" w:rsidRDefault="00543D9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543D99" w:rsidRPr="005F08BF" w:rsidRDefault="00543D9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5F08BF" w:rsidTr="007F05B0">
        <w:tc>
          <w:tcPr>
            <w:tcW w:w="2942" w:type="dxa"/>
            <w:vAlign w:val="center"/>
          </w:tcPr>
          <w:p w:rsidR="00EB666A" w:rsidRPr="005F08BF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5F08BF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5F08BF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5F08BF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5F08BF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5F08BF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5F08BF" w:rsidTr="007F05B0">
        <w:tc>
          <w:tcPr>
            <w:tcW w:w="2942" w:type="dxa"/>
          </w:tcPr>
          <w:p w:rsidR="00EB666A" w:rsidRPr="005F08BF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EB666A" w:rsidRPr="005F08BF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5F08BF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5F08BF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5F08BF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4E0852" w:rsidRPr="005F08BF" w:rsidTr="004B1EAF">
        <w:tc>
          <w:tcPr>
            <w:tcW w:w="2942" w:type="dxa"/>
            <w:vAlign w:val="center"/>
          </w:tcPr>
          <w:p w:rsidR="004E0852" w:rsidRPr="005F08BF" w:rsidRDefault="004E0852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E0852" w:rsidRPr="005F08BF" w:rsidRDefault="004E0852" w:rsidP="004B1EAF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4E0852" w:rsidRPr="005F08BF" w:rsidRDefault="004E0852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E0852" w:rsidRPr="005F08BF" w:rsidRDefault="004E0852" w:rsidP="004B1EAF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4E0852" w:rsidRPr="005F08BF" w:rsidRDefault="004E0852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E0852" w:rsidRPr="005F08BF" w:rsidRDefault="004E0852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E0852" w:rsidRPr="005F08BF" w:rsidRDefault="004E085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E0852" w:rsidRPr="005F08BF" w:rsidRDefault="004E0852" w:rsidP="004B1EAF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4E0852" w:rsidRPr="005F08BF" w:rsidRDefault="004E085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4EE6" w:rsidRPr="005F08BF" w:rsidTr="004B1EAF">
        <w:tc>
          <w:tcPr>
            <w:tcW w:w="2942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284EE6" w:rsidRPr="005F08BF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284EE6" w:rsidRPr="005F08BF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284EE6" w:rsidRPr="005F08BF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5F08BF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5F08BF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4EE6" w:rsidRPr="005F08BF" w:rsidTr="004B1EAF">
        <w:tc>
          <w:tcPr>
            <w:tcW w:w="2942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284EE6" w:rsidRPr="005F08BF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284EE6" w:rsidRPr="005F08BF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5F08BF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5F08BF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5F08BF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5F08BF" w:rsidTr="004B1EAF">
        <w:tc>
          <w:tcPr>
            <w:tcW w:w="2942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 w:rsidRPr="005F08B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284EE6" w:rsidRPr="005F08BF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5F08BF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5F08BF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284EE6" w:rsidRPr="005F08BF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284EE6" w:rsidRPr="005F08BF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284EE6" w:rsidRPr="005F08BF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5F08BF" w:rsidTr="007F05B0">
        <w:tc>
          <w:tcPr>
            <w:tcW w:w="2942" w:type="dxa"/>
            <w:vAlign w:val="center"/>
          </w:tcPr>
          <w:p w:rsidR="00284EE6" w:rsidRPr="005F08BF" w:rsidRDefault="00284EE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284EE6" w:rsidRPr="005F08BF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284EE6" w:rsidRPr="005F08BF" w:rsidRDefault="00284EE6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5F08BF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284EE6" w:rsidRPr="005F08BF" w:rsidRDefault="00284EE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284EE6" w:rsidRPr="005F08BF" w:rsidRDefault="00284EE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4EE6" w:rsidRPr="005F08BF" w:rsidRDefault="00284EE6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284EE6" w:rsidRPr="005F08BF" w:rsidRDefault="00284EE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284EE6" w:rsidRPr="005F08BF" w:rsidRDefault="00284EE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5F08BF" w:rsidTr="007F05B0">
        <w:tc>
          <w:tcPr>
            <w:tcW w:w="2942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EB666A" w:rsidRPr="005F08BF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5F08BF" w:rsidRDefault="00EB666A" w:rsidP="00FB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</w:tabs>
              <w:ind w:right="-2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</w:rPr>
              <w:t>7</w:t>
            </w:r>
            <w:r w:rsidR="000570E0" w:rsidRPr="005F08BF">
              <w:rPr>
                <w:rFonts w:ascii="Angsana New" w:hAnsi="Angsana New"/>
                <w:sz w:val="30"/>
                <w:szCs w:val="30"/>
              </w:rPr>
              <w:t>1.91</w:t>
            </w:r>
            <w:r w:rsidR="00905928" w:rsidRPr="005F08BF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84" w:type="dxa"/>
          </w:tcPr>
          <w:p w:rsidR="00EB666A" w:rsidRPr="005F08BF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5F08BF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5F08BF" w:rsidTr="007F05B0">
        <w:tc>
          <w:tcPr>
            <w:tcW w:w="2942" w:type="dxa"/>
            <w:vAlign w:val="center"/>
          </w:tcPr>
          <w:p w:rsidR="00EB666A" w:rsidRPr="005F08BF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5F08BF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5F08BF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5F08BF" w:rsidTr="007F05B0">
        <w:tc>
          <w:tcPr>
            <w:tcW w:w="2942" w:type="dxa"/>
            <w:vAlign w:val="center"/>
          </w:tcPr>
          <w:p w:rsidR="00EB666A" w:rsidRPr="005F08BF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  <w:r w:rsidR="00F81BA9"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</w:t>
            </w: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5F08BF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5F08BF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5F08BF" w:rsidTr="007F05B0">
        <w:tc>
          <w:tcPr>
            <w:tcW w:w="2942" w:type="dxa"/>
            <w:vAlign w:val="center"/>
          </w:tcPr>
          <w:p w:rsidR="00EB666A" w:rsidRPr="005F08BF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</w:t>
            </w:r>
            <w:r w:rsidR="00F81BA9"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5F08BF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5F08BF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5F08BF" w:rsidTr="007F05B0">
        <w:tc>
          <w:tcPr>
            <w:tcW w:w="2942" w:type="dxa"/>
            <w:vAlign w:val="center"/>
          </w:tcPr>
          <w:p w:rsidR="00EB666A" w:rsidRPr="005F08BF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5F08BF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5F08BF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5F08BF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5F08BF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5F08BF" w:rsidTr="007F05B0">
        <w:tc>
          <w:tcPr>
            <w:tcW w:w="2942" w:type="dxa"/>
            <w:vAlign w:val="center"/>
          </w:tcPr>
          <w:p w:rsidR="00EB666A" w:rsidRPr="005F08BF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5F08BF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5F08BF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5F08BF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EB666A" w:rsidRPr="005F08BF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5F08BF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5F08BF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5F08BF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5F08BF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5F08BF" w:rsidTr="007F05B0">
        <w:tc>
          <w:tcPr>
            <w:tcW w:w="2942" w:type="dxa"/>
            <w:vAlign w:val="center"/>
          </w:tcPr>
          <w:p w:rsidR="005967F4" w:rsidRPr="005F08BF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F08B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5F08BF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5F08BF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5F08BF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5967F4" w:rsidRPr="005F08BF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5F08BF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5F08BF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5F08BF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5967F4" w:rsidRPr="005F08BF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</w:tr>
      <w:tr w:rsidR="00EB666A" w:rsidRPr="005F08BF" w:rsidTr="007F05B0">
        <w:tc>
          <w:tcPr>
            <w:tcW w:w="2942" w:type="dxa"/>
            <w:vAlign w:val="center"/>
          </w:tcPr>
          <w:p w:rsidR="00EB666A" w:rsidRPr="005F08BF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5F08BF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5F08BF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08BF"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5F08BF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:rsidR="00EB666A" w:rsidRPr="005F08BF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5F08B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5F08BF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5F08BF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5F08BF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5F08BF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457F5D" w:rsidRPr="005F08BF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33C49" w:rsidRDefault="00905928" w:rsidP="0023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hanging="426"/>
        <w:jc w:val="thaiDistribute"/>
        <w:rPr>
          <w:rFonts w:ascii="Angsana New" w:hAnsi="Angsana New"/>
          <w:sz w:val="30"/>
          <w:szCs w:val="30"/>
        </w:rPr>
      </w:pPr>
      <w:r w:rsidRPr="005F08BF">
        <w:rPr>
          <w:rFonts w:ascii="Angsana New" w:hAnsi="Angsana New" w:hint="cs"/>
          <w:sz w:val="30"/>
          <w:szCs w:val="30"/>
          <w:cs/>
        </w:rPr>
        <w:t>*</w:t>
      </w:r>
      <w:r w:rsidRPr="005F08BF">
        <w:rPr>
          <w:rFonts w:ascii="Angsana New" w:hAnsi="Angsana New" w:hint="cs"/>
          <w:sz w:val="30"/>
          <w:szCs w:val="30"/>
          <w:cs/>
        </w:rPr>
        <w:tab/>
      </w:r>
      <w:r w:rsidR="001556F7" w:rsidRPr="005F08BF">
        <w:rPr>
          <w:rFonts w:ascii="Angsana New" w:hAnsi="Angsana New" w:hint="cs"/>
          <w:sz w:val="30"/>
          <w:szCs w:val="30"/>
          <w:cs/>
        </w:rPr>
        <w:t xml:space="preserve">ในระหว่างงวด </w:t>
      </w:r>
      <w:r w:rsidRPr="005F08BF">
        <w:rPr>
          <w:rFonts w:ascii="Angsana New" w:hAnsi="Angsana New" w:hint="cs"/>
          <w:sz w:val="30"/>
          <w:szCs w:val="30"/>
          <w:cs/>
        </w:rPr>
        <w:t>2564 บริษัท ชลบุรีกันยง จำกัด (“บริษัทย่อย”) ขายเงินลงทุนในหุ้นสามัญของ</w:t>
      </w:r>
      <w:r w:rsidRPr="005F08BF">
        <w:rPr>
          <w:rFonts w:ascii="Angsana New" w:hAnsi="Angsana New"/>
          <w:sz w:val="30"/>
          <w:szCs w:val="30"/>
          <w:cs/>
        </w:rPr>
        <w:t xml:space="preserve">บริษัท </w:t>
      </w:r>
      <w:r w:rsidRPr="005F08BF">
        <w:rPr>
          <w:rFonts w:ascii="Angsana New" w:hAnsi="Angsana New" w:hint="cs"/>
          <w:sz w:val="30"/>
          <w:szCs w:val="30"/>
          <w:cs/>
        </w:rPr>
        <w:t xml:space="preserve">สมาร์ทคอนกรีต </w:t>
      </w:r>
      <w:r w:rsidRPr="005F08BF">
        <w:rPr>
          <w:rFonts w:ascii="Angsana New" w:hAnsi="Angsana New"/>
          <w:sz w:val="30"/>
          <w:szCs w:val="30"/>
          <w:cs/>
        </w:rPr>
        <w:t>จำกัด (มหาชน)</w:t>
      </w:r>
      <w:r w:rsidRPr="005F08BF">
        <w:rPr>
          <w:rFonts w:ascii="Angsana New" w:hAnsi="Angsana New" w:hint="cs"/>
          <w:sz w:val="30"/>
          <w:szCs w:val="30"/>
          <w:cs/>
        </w:rPr>
        <w:t xml:space="preserve"> (“บริษัทย่อย”)</w:t>
      </w:r>
      <w:r w:rsidRPr="005F08BF">
        <w:rPr>
          <w:rFonts w:ascii="Angsana New" w:hAnsi="Angsana New"/>
          <w:sz w:val="30"/>
          <w:szCs w:val="30"/>
        </w:rPr>
        <w:t xml:space="preserve"> </w:t>
      </w:r>
      <w:r w:rsidR="000570E0" w:rsidRPr="005F08B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570E0" w:rsidRPr="005F08BF">
        <w:rPr>
          <w:rFonts w:ascii="Angsana New" w:hAnsi="Angsana New"/>
          <w:sz w:val="30"/>
          <w:szCs w:val="30"/>
        </w:rPr>
        <w:t>5.6</w:t>
      </w:r>
      <w:r w:rsidRPr="005F08BF">
        <w:rPr>
          <w:rFonts w:ascii="Angsana New" w:hAnsi="Angsana New" w:hint="cs"/>
          <w:sz w:val="30"/>
          <w:szCs w:val="30"/>
          <w:cs/>
        </w:rPr>
        <w:t xml:space="preserve"> ล้านหุ้น </w:t>
      </w:r>
      <w:r w:rsidR="00BF18B0" w:rsidRPr="005F08BF">
        <w:rPr>
          <w:rFonts w:ascii="Angsana New" w:hAnsi="Angsana New" w:hint="cs"/>
          <w:sz w:val="30"/>
          <w:szCs w:val="30"/>
          <w:cs/>
        </w:rPr>
        <w:t>เป็น</w:t>
      </w:r>
      <w:r w:rsidR="00283639" w:rsidRPr="005F08BF">
        <w:rPr>
          <w:rFonts w:ascii="Angsana New" w:hAnsi="Angsana New" w:hint="cs"/>
          <w:sz w:val="30"/>
          <w:szCs w:val="30"/>
          <w:cs/>
        </w:rPr>
        <w:t>จำนวน</w:t>
      </w:r>
      <w:r w:rsidR="00BF18B0" w:rsidRPr="005F08BF">
        <w:rPr>
          <w:rFonts w:ascii="Angsana New" w:hAnsi="Angsana New" w:hint="cs"/>
          <w:sz w:val="30"/>
          <w:szCs w:val="30"/>
          <w:cs/>
        </w:rPr>
        <w:t>เงิน</w:t>
      </w:r>
      <w:r w:rsidR="00283639" w:rsidRPr="005F08BF">
        <w:rPr>
          <w:rFonts w:ascii="Angsana New" w:hAnsi="Angsana New" w:hint="cs"/>
          <w:sz w:val="30"/>
          <w:szCs w:val="30"/>
          <w:cs/>
        </w:rPr>
        <w:t>รวม</w:t>
      </w:r>
      <w:r w:rsidR="00233C49" w:rsidRPr="005F08BF">
        <w:rPr>
          <w:rFonts w:ascii="Angsana New" w:hAnsi="Angsana New" w:hint="cs"/>
          <w:sz w:val="30"/>
          <w:szCs w:val="30"/>
          <w:cs/>
        </w:rPr>
        <w:t xml:space="preserve"> </w:t>
      </w:r>
      <w:r w:rsidR="000570E0" w:rsidRPr="005F08BF">
        <w:rPr>
          <w:rFonts w:ascii="Angsana New" w:hAnsi="Angsana New"/>
          <w:sz w:val="30"/>
          <w:szCs w:val="30"/>
        </w:rPr>
        <w:t>9.6</w:t>
      </w:r>
      <w:r w:rsidR="00233C49" w:rsidRPr="005F08BF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4E0852" w:rsidRPr="004E0852" w:rsidRDefault="004E0852" w:rsidP="0023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hanging="426"/>
        <w:jc w:val="thaiDistribute"/>
        <w:rPr>
          <w:rFonts w:ascii="Angsana New" w:hAnsi="Angsana New"/>
          <w:sz w:val="16"/>
          <w:szCs w:val="16"/>
        </w:rPr>
      </w:pPr>
    </w:p>
    <w:p w:rsidR="00C8577C" w:rsidRPr="002111C3" w:rsidRDefault="00C8577C" w:rsidP="00685C89">
      <w:pPr>
        <w:pStyle w:val="a"/>
        <w:tabs>
          <w:tab w:val="clear" w:pos="1080"/>
        </w:tabs>
        <w:spacing w:line="240" w:lineRule="atLeast"/>
        <w:ind w:right="-43"/>
        <w:jc w:val="thaiDistribute"/>
        <w:outlineLvl w:val="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:rsidR="004F2806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4E0852" w:rsidRPr="00F46E28" w:rsidRDefault="004E0852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6578CC" w:rsidRDefault="006578CC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F7274" w:rsidRPr="004B6A18" w:rsidRDefault="007F7274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B6A18">
        <w:rPr>
          <w:rFonts w:ascii="Angsana New" w:hAnsi="Angsana New"/>
          <w:sz w:val="30"/>
          <w:szCs w:val="30"/>
          <w:cs/>
        </w:rPr>
        <w:lastRenderedPageBreak/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F26DBF" w:rsidRPr="004D6494" w:rsidRDefault="00F26DBF" w:rsidP="00F26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D6494">
        <w:rPr>
          <w:rFonts w:ascii="Angsana New" w:hAnsi="Angsana New"/>
          <w:sz w:val="30"/>
          <w:szCs w:val="30"/>
          <w:cs/>
        </w:rPr>
        <w:t xml:space="preserve">ในระหว่างงวด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D6494">
        <w:rPr>
          <w:rFonts w:ascii="Angsana New" w:hAnsi="Angsana New"/>
          <w:sz w:val="30"/>
          <w:szCs w:val="30"/>
          <w:cs/>
        </w:rPr>
        <w:t xml:space="preserve">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D6494">
        <w:rPr>
          <w:rFonts w:ascii="Angsana New" w:hAnsi="Angsana New"/>
          <w:sz w:val="30"/>
          <w:szCs w:val="30"/>
        </w:rPr>
        <w:t>1</w:t>
      </w:r>
      <w:r w:rsidRPr="004D6494">
        <w:rPr>
          <w:rFonts w:ascii="Angsana New" w:hAnsi="Angsana New"/>
          <w:sz w:val="30"/>
          <w:szCs w:val="30"/>
          <w:cs/>
        </w:rPr>
        <w:t xml:space="preserve"> มกราคม </w:t>
      </w:r>
      <w:r w:rsidRPr="004D6494">
        <w:rPr>
          <w:rFonts w:ascii="Angsana New" w:hAnsi="Angsana New"/>
          <w:sz w:val="30"/>
          <w:szCs w:val="30"/>
        </w:rPr>
        <w:t>2564</w:t>
      </w:r>
      <w:r w:rsidRPr="004D6494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D6494">
        <w:rPr>
          <w:rFonts w:ascii="Angsana New" w:hAnsi="Angsana New"/>
          <w:sz w:val="30"/>
          <w:szCs w:val="30"/>
          <w:cs/>
        </w:rPr>
        <w:t>บริษัท</w:t>
      </w:r>
    </w:p>
    <w:p w:rsidR="0025797F" w:rsidRPr="00F26DB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92624" w:rsidRPr="00C16FAD" w:rsidRDefault="00292624" w:rsidP="00685C89">
      <w:pPr>
        <w:pStyle w:val="NoSpacing"/>
        <w:outlineLvl w:val="0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</w:t>
      </w:r>
      <w:r w:rsidR="00F94049">
        <w:rPr>
          <w:rFonts w:ascii="Angsana New" w:hAnsi="Angsana New" w:hint="cs"/>
          <w:sz w:val="30"/>
          <w:szCs w:val="30"/>
          <w:cs/>
        </w:rPr>
        <w:t>และเก้า</w:t>
      </w:r>
      <w:r w:rsidR="006D1DE0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6D1DE0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518CF">
        <w:rPr>
          <w:rFonts w:ascii="Angsana New" w:hAnsi="Angsana New" w:hint="cs"/>
          <w:sz w:val="30"/>
          <w:szCs w:val="30"/>
          <w:cs/>
        </w:rPr>
        <w:t>กันยา</w:t>
      </w:r>
      <w:r w:rsidR="006D1DE0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0D10A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</w:t>
      </w:r>
      <w:r w:rsidR="000D10A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D10AB">
        <w:rPr>
          <w:rFonts w:ascii="Angsana New" w:hAnsi="Angsana New"/>
          <w:sz w:val="30"/>
          <w:szCs w:val="30"/>
        </w:rPr>
        <w:t>2563</w:t>
      </w:r>
    </w:p>
    <w:p w:rsidR="00F26DBF" w:rsidRDefault="00F26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685C89">
      <w:pPr>
        <w:pStyle w:val="a"/>
        <w:tabs>
          <w:tab w:val="clear" w:pos="1080"/>
        </w:tabs>
        <w:ind w:right="-25"/>
        <w:jc w:val="both"/>
        <w:outlineLvl w:val="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D1DE0">
        <w:rPr>
          <w:rFonts w:ascii="Angsana New" w:hAnsi="Angsana New" w:hint="cs"/>
          <w:sz w:val="30"/>
          <w:szCs w:val="30"/>
          <w:cs/>
        </w:rPr>
        <w:t xml:space="preserve">30 </w:t>
      </w:r>
      <w:r w:rsidR="007518CF">
        <w:rPr>
          <w:rFonts w:ascii="Angsana New" w:hAnsi="Angsana New" w:hint="cs"/>
          <w:sz w:val="30"/>
          <w:szCs w:val="30"/>
          <w:cs/>
        </w:rPr>
        <w:t>กันยา</w:t>
      </w:r>
      <w:r w:rsidR="006D1DE0">
        <w:rPr>
          <w:rFonts w:ascii="Angsana New" w:hAnsi="Angsana New" w:hint="cs"/>
          <w:sz w:val="30"/>
          <w:szCs w:val="30"/>
          <w:cs/>
        </w:rPr>
        <w:t>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255C85">
        <w:rPr>
          <w:rFonts w:ascii="Angsana New" w:hAnsi="Angsana New"/>
          <w:sz w:val="30"/>
          <w:szCs w:val="30"/>
        </w:rPr>
        <w:t>4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255C85">
        <w:rPr>
          <w:rFonts w:ascii="Angsana New" w:hAnsi="Angsana New"/>
          <w:sz w:val="30"/>
          <w:szCs w:val="30"/>
        </w:rPr>
        <w:t>3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6DBF" w:rsidRDefault="00F26DBF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:rsidTr="00116893">
        <w:trPr>
          <w:cantSplit/>
        </w:trPr>
        <w:tc>
          <w:tcPr>
            <w:tcW w:w="3776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5D6" w:rsidRPr="0013700D" w:rsidTr="00116893">
        <w:trPr>
          <w:cantSplit/>
        </w:trPr>
        <w:tc>
          <w:tcPr>
            <w:tcW w:w="3776" w:type="dxa"/>
          </w:tcPr>
          <w:p w:rsidR="008755D6" w:rsidRPr="0013700D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13700D" w:rsidRDefault="008755D6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8755D6" w:rsidRPr="0013700D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13700D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8755D6" w:rsidRPr="0013700D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13700D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8755D6" w:rsidRPr="0013700D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13700D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55C85" w:rsidRPr="001370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26CF3" w:rsidRPr="0013700D" w:rsidTr="00116893">
        <w:trPr>
          <w:cantSplit/>
        </w:trPr>
        <w:tc>
          <w:tcPr>
            <w:tcW w:w="3776" w:type="dxa"/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13700D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13700D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13700D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18CF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518CF" w:rsidRPr="0013700D" w:rsidRDefault="007518C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518CF" w:rsidRPr="0013700D" w:rsidRDefault="007518C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7518CF" w:rsidRPr="001C3C7B" w:rsidRDefault="001C3C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C7B">
              <w:rPr>
                <w:rFonts w:asciiTheme="majorBidi" w:hAnsiTheme="majorBidi" w:cstheme="majorBidi" w:hint="cs"/>
                <w:sz w:val="30"/>
                <w:szCs w:val="30"/>
                <w:cs/>
              </w:rPr>
              <w:t>24,575</w:t>
            </w:r>
          </w:p>
        </w:tc>
        <w:tc>
          <w:tcPr>
            <w:tcW w:w="284" w:type="dxa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518CF" w:rsidRPr="0024223D" w:rsidRDefault="007518CF" w:rsidP="0075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436</w:t>
            </w:r>
          </w:p>
        </w:tc>
      </w:tr>
      <w:tr w:rsidR="007518CF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7518CF" w:rsidRPr="0013700D" w:rsidRDefault="007518C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518CF" w:rsidRPr="0013700D" w:rsidRDefault="007518CF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518CF" w:rsidRPr="0013700D" w:rsidRDefault="007518CF" w:rsidP="001C21D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518CF" w:rsidRPr="0013700D" w:rsidRDefault="007518CF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518CF" w:rsidRPr="0013700D" w:rsidRDefault="007518CF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518CF" w:rsidRPr="001C3C7B" w:rsidRDefault="007518CF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C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3C7B" w:rsidRPr="001C3C7B">
              <w:rPr>
                <w:rFonts w:asciiTheme="majorBidi" w:hAnsiTheme="majorBidi" w:cstheme="majorBidi" w:hint="cs"/>
                <w:sz w:val="30"/>
                <w:szCs w:val="30"/>
                <w:cs/>
              </w:rPr>
              <w:t>,484</w:t>
            </w:r>
          </w:p>
        </w:tc>
        <w:tc>
          <w:tcPr>
            <w:tcW w:w="284" w:type="dxa"/>
          </w:tcPr>
          <w:p w:rsidR="007518CF" w:rsidRPr="0013700D" w:rsidRDefault="007518CF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518CF" w:rsidRPr="0024223D" w:rsidRDefault="007518CF" w:rsidP="0075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848</w:t>
            </w:r>
          </w:p>
        </w:tc>
      </w:tr>
      <w:tr w:rsidR="001C3C7B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1C3C7B" w:rsidRPr="0013700D" w:rsidRDefault="001C3C7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3C7B" w:rsidRPr="0013700D" w:rsidRDefault="001C3C7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C3C7B" w:rsidRPr="0013700D" w:rsidRDefault="001C3C7B" w:rsidP="008019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3C7B" w:rsidRPr="0013700D" w:rsidRDefault="001C3C7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C3C7B" w:rsidRPr="0013700D" w:rsidRDefault="001C3C7B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C3C7B" w:rsidRPr="001C3C7B" w:rsidRDefault="001C3C7B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C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C3C7B" w:rsidRPr="0013700D" w:rsidRDefault="001C3C7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C3C7B" w:rsidRPr="0024223D" w:rsidRDefault="001C3C7B" w:rsidP="0075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025</w:t>
            </w:r>
          </w:p>
        </w:tc>
      </w:tr>
      <w:tr w:rsidR="007518CF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518CF" w:rsidRPr="0013700D" w:rsidRDefault="007518C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518CF" w:rsidRPr="0013700D" w:rsidRDefault="007518C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518CF" w:rsidRPr="0039740A" w:rsidRDefault="001C3C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40A">
              <w:rPr>
                <w:rFonts w:asciiTheme="majorBidi" w:hAnsiTheme="majorBidi" w:cstheme="majorBidi" w:hint="cs"/>
                <w:sz w:val="30"/>
                <w:szCs w:val="30"/>
                <w:cs/>
              </w:rPr>
              <w:t>233</w:t>
            </w:r>
          </w:p>
        </w:tc>
        <w:tc>
          <w:tcPr>
            <w:tcW w:w="284" w:type="dxa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518CF" w:rsidRPr="0024223D" w:rsidRDefault="007518CF" w:rsidP="0075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953</w:t>
            </w:r>
          </w:p>
        </w:tc>
      </w:tr>
      <w:tr w:rsidR="007518CF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518CF" w:rsidRPr="0013700D" w:rsidRDefault="007518CF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518CF" w:rsidRPr="0039740A" w:rsidRDefault="001C3C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40A">
              <w:rPr>
                <w:rFonts w:asciiTheme="majorBidi" w:hAnsiTheme="majorBidi" w:cstheme="majorBidi" w:hint="cs"/>
                <w:sz w:val="30"/>
                <w:szCs w:val="30"/>
                <w:cs/>
              </w:rPr>
              <w:t>3,203</w:t>
            </w:r>
          </w:p>
        </w:tc>
        <w:tc>
          <w:tcPr>
            <w:tcW w:w="284" w:type="dxa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518CF" w:rsidRPr="0024223D" w:rsidRDefault="007518CF" w:rsidP="0075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610</w:t>
            </w:r>
          </w:p>
        </w:tc>
      </w:tr>
      <w:tr w:rsidR="007518CF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518CF" w:rsidRPr="0013700D" w:rsidRDefault="007518C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518CF" w:rsidRPr="0013700D" w:rsidRDefault="007518CF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518CF" w:rsidRPr="0013700D" w:rsidRDefault="007518C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7518CF" w:rsidRPr="0039740A" w:rsidRDefault="001C3C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40A">
              <w:rPr>
                <w:rFonts w:asciiTheme="majorBidi" w:hAnsiTheme="majorBidi" w:cstheme="majorBidi" w:hint="cs"/>
                <w:sz w:val="30"/>
                <w:szCs w:val="30"/>
                <w:cs/>
              </w:rPr>
              <w:t>30,356</w:t>
            </w:r>
          </w:p>
        </w:tc>
        <w:tc>
          <w:tcPr>
            <w:tcW w:w="284" w:type="dxa"/>
          </w:tcPr>
          <w:p w:rsidR="007518CF" w:rsidRPr="0013700D" w:rsidRDefault="007518C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518CF" w:rsidRPr="0024223D" w:rsidRDefault="007518CF" w:rsidP="0075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552</w:t>
            </w:r>
          </w:p>
        </w:tc>
      </w:tr>
      <w:tr w:rsidR="001C3C7B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1C3C7B" w:rsidRPr="0013700D" w:rsidRDefault="001C3C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3C7B" w:rsidRPr="0013700D" w:rsidRDefault="001C3C7B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1C3C7B" w:rsidRPr="0013700D" w:rsidRDefault="001C3C7B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C3C7B" w:rsidRPr="0013700D" w:rsidRDefault="001C3C7B" w:rsidP="001C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C3C7B" w:rsidRPr="0013700D" w:rsidRDefault="001C3C7B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C3C7B" w:rsidRPr="0039740A" w:rsidRDefault="001C3C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40A">
              <w:rPr>
                <w:rFonts w:asciiTheme="majorBidi" w:hAnsiTheme="majorBidi" w:cstheme="majorBidi" w:hint="cs"/>
                <w:sz w:val="30"/>
                <w:szCs w:val="30"/>
                <w:cs/>
              </w:rPr>
              <w:t>4,436</w:t>
            </w:r>
          </w:p>
        </w:tc>
        <w:tc>
          <w:tcPr>
            <w:tcW w:w="284" w:type="dxa"/>
          </w:tcPr>
          <w:p w:rsidR="001C3C7B" w:rsidRPr="0013700D" w:rsidRDefault="001C3C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C3C7B" w:rsidRPr="0024223D" w:rsidRDefault="001C3C7B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1,318</w:t>
            </w:r>
          </w:p>
        </w:tc>
      </w:tr>
      <w:tr w:rsidR="00E04A2C" w:rsidRPr="0013700D" w:rsidTr="00116893">
        <w:trPr>
          <w:cantSplit/>
        </w:trPr>
        <w:tc>
          <w:tcPr>
            <w:tcW w:w="3776" w:type="dxa"/>
            <w:shd w:val="clear" w:color="auto" w:fill="auto"/>
          </w:tcPr>
          <w:p w:rsidR="00E04A2C" w:rsidRPr="0013700D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13700D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13700D" w:rsidRDefault="00E04A2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13700D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04A2C" w:rsidRPr="0013700D" w:rsidRDefault="00E04A2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39740A" w:rsidRDefault="001C3C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40A">
              <w:rPr>
                <w:rFonts w:asciiTheme="majorBidi" w:hAnsiTheme="majorBidi" w:cstheme="majorBidi" w:hint="cs"/>
                <w:sz w:val="30"/>
                <w:szCs w:val="30"/>
                <w:cs/>
              </w:rPr>
              <w:t>479</w:t>
            </w:r>
          </w:p>
        </w:tc>
        <w:tc>
          <w:tcPr>
            <w:tcW w:w="284" w:type="dxa"/>
          </w:tcPr>
          <w:p w:rsidR="00E04A2C" w:rsidRPr="0013700D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24223D" w:rsidRDefault="001C3C7B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1,392</w:t>
            </w:r>
          </w:p>
        </w:tc>
      </w:tr>
      <w:tr w:rsidR="00E04A2C" w:rsidRPr="0013700D" w:rsidTr="00293A18">
        <w:trPr>
          <w:cantSplit/>
        </w:trPr>
        <w:tc>
          <w:tcPr>
            <w:tcW w:w="3776" w:type="dxa"/>
            <w:shd w:val="clear" w:color="auto" w:fill="auto"/>
          </w:tcPr>
          <w:p w:rsidR="00E04A2C" w:rsidRPr="00293A18" w:rsidRDefault="00E04A2C" w:rsidP="0014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(ค่าเช่า)   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E04A2C" w:rsidRPr="0013700D" w:rsidRDefault="00E04A2C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13700D" w:rsidRDefault="00E04A2C" w:rsidP="00C5065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E04A2C" w:rsidRPr="0013700D" w:rsidRDefault="00E04A2C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04A2C" w:rsidRPr="0013700D" w:rsidRDefault="00E04A2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E04A2C" w:rsidRPr="0039740A" w:rsidRDefault="00E04A2C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40A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4" w:type="dxa"/>
          </w:tcPr>
          <w:p w:rsidR="00E04A2C" w:rsidRPr="00293A18" w:rsidRDefault="00E04A2C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04A2C" w:rsidRPr="009B7AB0" w:rsidRDefault="00E04A2C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</w:tr>
      <w:tr w:rsidR="00E04A2C" w:rsidRPr="0013700D" w:rsidTr="00F26DBF">
        <w:trPr>
          <w:cantSplit/>
        </w:trPr>
        <w:tc>
          <w:tcPr>
            <w:tcW w:w="3776" w:type="dxa"/>
          </w:tcPr>
          <w:p w:rsidR="00E04A2C" w:rsidRPr="00F26DBF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04A2C" w:rsidRPr="00F26DBF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E04A2C" w:rsidRPr="00F26DBF" w:rsidRDefault="00E04A2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E04A2C" w:rsidRPr="00F26DBF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E04A2C" w:rsidRPr="00F26DBF" w:rsidRDefault="00E04A2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E04A2C" w:rsidRPr="00F26DBF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E04A2C" w:rsidRPr="00F26DBF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E04A2C" w:rsidRPr="00F26DBF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04A2C" w:rsidRPr="00F26DBF" w:rsidTr="00F26DBF">
        <w:trPr>
          <w:cantSplit/>
        </w:trPr>
        <w:tc>
          <w:tcPr>
            <w:tcW w:w="3776" w:type="dxa"/>
          </w:tcPr>
          <w:p w:rsidR="00E04A2C" w:rsidRPr="004A2990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E04A2C" w:rsidRPr="00F5193E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04A2C" w:rsidRPr="00F5193E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04A2C" w:rsidRPr="00F5193E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04A2C" w:rsidRPr="00F5193E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04A2C" w:rsidRPr="004C2E64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E04A2C" w:rsidRPr="00F5193E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04A2C" w:rsidRPr="00F5193E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40A" w:rsidRPr="00F26DBF" w:rsidTr="00F26DBF">
        <w:trPr>
          <w:cantSplit/>
        </w:trPr>
        <w:tc>
          <w:tcPr>
            <w:tcW w:w="3776" w:type="dxa"/>
          </w:tcPr>
          <w:p w:rsidR="0039740A" w:rsidRPr="005373A3" w:rsidRDefault="0039740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9740A" w:rsidRPr="00B9621D" w:rsidRDefault="00B9621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2,636</w:t>
            </w:r>
          </w:p>
        </w:tc>
        <w:tc>
          <w:tcPr>
            <w:tcW w:w="284" w:type="dxa"/>
          </w:tcPr>
          <w:p w:rsidR="0039740A" w:rsidRPr="00B14380" w:rsidRDefault="0039740A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9740A" w:rsidRPr="00092005" w:rsidRDefault="0039740A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1,8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283" w:type="dxa"/>
          </w:tcPr>
          <w:p w:rsidR="0039740A" w:rsidRPr="00B14380" w:rsidRDefault="0039740A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39740A" w:rsidRPr="0039740A" w:rsidRDefault="0039740A" w:rsidP="0068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242</w:t>
            </w:r>
          </w:p>
        </w:tc>
        <w:tc>
          <w:tcPr>
            <w:tcW w:w="284" w:type="dxa"/>
          </w:tcPr>
          <w:p w:rsidR="0039740A" w:rsidRPr="00B14380" w:rsidRDefault="0039740A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9740A" w:rsidRPr="0024223D" w:rsidRDefault="0039740A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1,313</w:t>
            </w:r>
          </w:p>
        </w:tc>
      </w:tr>
      <w:tr w:rsidR="005A7FE8" w:rsidRPr="00F26DBF" w:rsidTr="00F26DBF">
        <w:trPr>
          <w:cantSplit/>
        </w:trPr>
        <w:tc>
          <w:tcPr>
            <w:tcW w:w="3776" w:type="dxa"/>
          </w:tcPr>
          <w:p w:rsidR="005A7FE8" w:rsidRPr="005373A3" w:rsidRDefault="005A7FE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A7FE8" w:rsidRPr="0039740A" w:rsidRDefault="005A7FE8" w:rsidP="005A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A7FE8" w:rsidRPr="00EA5359" w:rsidRDefault="005A7FE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A7FE8" w:rsidRPr="00092005" w:rsidRDefault="005A7FE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:rsidR="005A7FE8" w:rsidRPr="00EA5359" w:rsidRDefault="005A7FE8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5A7FE8" w:rsidRPr="0039740A" w:rsidRDefault="005A7FE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A7FE8" w:rsidRPr="00EA5359" w:rsidRDefault="005A7FE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A7FE8" w:rsidRPr="0024223D" w:rsidRDefault="005A7FE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04A2C" w:rsidRPr="00F26DBF" w:rsidTr="00F26DBF">
        <w:trPr>
          <w:cantSplit/>
        </w:trPr>
        <w:tc>
          <w:tcPr>
            <w:tcW w:w="3776" w:type="dxa"/>
          </w:tcPr>
          <w:p w:rsidR="00E04A2C" w:rsidRPr="005373A3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B9621D" w:rsidRDefault="00B9621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84" w:type="dxa"/>
          </w:tcPr>
          <w:p w:rsidR="00E04A2C" w:rsidRPr="00EA5359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092005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1,</w:t>
            </w: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283" w:type="dxa"/>
          </w:tcPr>
          <w:p w:rsidR="00E04A2C" w:rsidRPr="00EA5359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39740A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04A2C" w:rsidRPr="00EA5359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24223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67B0F" w:rsidRPr="00F26DBF" w:rsidTr="00F26DBF">
        <w:trPr>
          <w:cantSplit/>
        </w:trPr>
        <w:tc>
          <w:tcPr>
            <w:tcW w:w="3776" w:type="dxa"/>
          </w:tcPr>
          <w:p w:rsidR="00E67B0F" w:rsidRPr="00F37565" w:rsidRDefault="00E67B0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B9621D" w:rsidRDefault="00E67B0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621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67B0F" w:rsidRPr="00EA5359" w:rsidRDefault="00E67B0F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092005" w:rsidRDefault="00E67B0F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E67B0F" w:rsidRPr="00EA5359" w:rsidRDefault="00E67B0F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39740A" w:rsidRDefault="00E67B0F" w:rsidP="007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67B0F" w:rsidRPr="00EA5359" w:rsidRDefault="00E67B0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24223D" w:rsidRDefault="00E67B0F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67B0F" w:rsidRPr="00F26DBF" w:rsidTr="00F26DBF">
        <w:trPr>
          <w:cantSplit/>
        </w:trPr>
        <w:tc>
          <w:tcPr>
            <w:tcW w:w="3776" w:type="dxa"/>
          </w:tcPr>
          <w:p w:rsidR="00E67B0F" w:rsidRDefault="00E67B0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B9621D" w:rsidRDefault="00B9621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17,202</w:t>
            </w:r>
          </w:p>
        </w:tc>
        <w:tc>
          <w:tcPr>
            <w:tcW w:w="284" w:type="dxa"/>
          </w:tcPr>
          <w:p w:rsidR="00E67B0F" w:rsidRPr="00B14380" w:rsidRDefault="00E67B0F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092005" w:rsidRDefault="00E67B0F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1</w:t>
            </w: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92005">
              <w:rPr>
                <w:rFonts w:ascii="Angsana New" w:hAnsi="Angsana New"/>
                <w:sz w:val="30"/>
                <w:szCs w:val="30"/>
              </w:rPr>
              <w:t>,</w:t>
            </w: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983</w:t>
            </w:r>
          </w:p>
        </w:tc>
        <w:tc>
          <w:tcPr>
            <w:tcW w:w="283" w:type="dxa"/>
          </w:tcPr>
          <w:p w:rsidR="00E67B0F" w:rsidRPr="00B14380" w:rsidRDefault="00E67B0F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39740A" w:rsidRDefault="00E67B0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>15,621</w:t>
            </w:r>
          </w:p>
        </w:tc>
        <w:tc>
          <w:tcPr>
            <w:tcW w:w="284" w:type="dxa"/>
          </w:tcPr>
          <w:p w:rsidR="00E67B0F" w:rsidRPr="00B14380" w:rsidRDefault="00E67B0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24223D" w:rsidRDefault="00E67B0F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13,</w:t>
            </w: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629</w:t>
            </w:r>
          </w:p>
        </w:tc>
      </w:tr>
      <w:tr w:rsidR="00E67B0F" w:rsidRPr="00F26DBF" w:rsidTr="00F26DBF">
        <w:trPr>
          <w:cantSplit/>
        </w:trPr>
        <w:tc>
          <w:tcPr>
            <w:tcW w:w="3776" w:type="dxa"/>
          </w:tcPr>
          <w:p w:rsidR="00E67B0F" w:rsidRDefault="00E67B0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B9621D" w:rsidRDefault="00B9621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84" w:type="dxa"/>
          </w:tcPr>
          <w:p w:rsidR="00E67B0F" w:rsidRPr="0066040A" w:rsidRDefault="00E67B0F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092005" w:rsidRDefault="00E67B0F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 w:hint="cs"/>
                <w:sz w:val="30"/>
                <w:szCs w:val="30"/>
                <w:cs/>
              </w:rPr>
              <w:t>270</w:t>
            </w:r>
          </w:p>
        </w:tc>
        <w:tc>
          <w:tcPr>
            <w:tcW w:w="283" w:type="dxa"/>
          </w:tcPr>
          <w:p w:rsidR="00E67B0F" w:rsidRPr="0066040A" w:rsidRDefault="00E67B0F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39740A" w:rsidRDefault="00E67B0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>107</w:t>
            </w:r>
          </w:p>
        </w:tc>
        <w:tc>
          <w:tcPr>
            <w:tcW w:w="284" w:type="dxa"/>
          </w:tcPr>
          <w:p w:rsidR="00E67B0F" w:rsidRPr="00DD2DCB" w:rsidRDefault="00E67B0F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67B0F" w:rsidRPr="004C4FF6" w:rsidRDefault="00875534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75534">
              <w:rPr>
                <w:rFonts w:ascii="Angsana New" w:hAnsi="Angsana New" w:hint="cs"/>
                <w:sz w:val="30"/>
                <w:szCs w:val="30"/>
                <w:cs/>
              </w:rPr>
              <w:t>178</w:t>
            </w:r>
          </w:p>
        </w:tc>
      </w:tr>
      <w:tr w:rsidR="00B9621D" w:rsidRPr="00F26DBF" w:rsidTr="00F26DBF">
        <w:trPr>
          <w:cantSplit/>
        </w:trPr>
        <w:tc>
          <w:tcPr>
            <w:tcW w:w="3776" w:type="dxa"/>
          </w:tcPr>
          <w:p w:rsidR="00B9621D" w:rsidRDefault="00B9621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9621D" w:rsidRPr="00B9621D" w:rsidRDefault="00B9621D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621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9621D" w:rsidRPr="0066040A" w:rsidRDefault="00B9621D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B9621D" w:rsidRPr="00092005" w:rsidRDefault="00B9621D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225</w:t>
            </w:r>
          </w:p>
        </w:tc>
        <w:tc>
          <w:tcPr>
            <w:tcW w:w="283" w:type="dxa"/>
          </w:tcPr>
          <w:p w:rsidR="00B9621D" w:rsidRPr="0066040A" w:rsidRDefault="00B9621D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B9621D" w:rsidRPr="00E312F4" w:rsidRDefault="00B9621D" w:rsidP="00681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9621D" w:rsidRPr="00B14380" w:rsidRDefault="00B9621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B9621D" w:rsidRPr="00E312F4" w:rsidRDefault="00B9621D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67B0F" w:rsidRPr="00F26DBF" w:rsidTr="00293A18">
        <w:trPr>
          <w:cantSplit/>
        </w:trPr>
        <w:tc>
          <w:tcPr>
            <w:tcW w:w="3776" w:type="dxa"/>
          </w:tcPr>
          <w:p w:rsidR="00E67B0F" w:rsidRPr="00293A18" w:rsidRDefault="00E67B0F" w:rsidP="0075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(ค่าเช่า)  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67B0F" w:rsidRPr="00B9621D" w:rsidRDefault="00B9621D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84" w:type="dxa"/>
          </w:tcPr>
          <w:p w:rsidR="00E67B0F" w:rsidRPr="00293A18" w:rsidRDefault="00E67B0F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67B0F" w:rsidRPr="00263348" w:rsidRDefault="00E67B0F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83" w:type="dxa"/>
          </w:tcPr>
          <w:p w:rsidR="00E67B0F" w:rsidRPr="0013700D" w:rsidRDefault="00E67B0F" w:rsidP="00C5065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E67B0F" w:rsidRPr="007518CF" w:rsidRDefault="00E67B0F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9740A">
              <w:rPr>
                <w:rFonts w:ascii="Angsana New" w:hAnsi="Angsana New" w:hint="cs"/>
                <w:sz w:val="30"/>
                <w:szCs w:val="30"/>
                <w:cs/>
              </w:rPr>
              <w:t>328</w:t>
            </w:r>
          </w:p>
        </w:tc>
        <w:tc>
          <w:tcPr>
            <w:tcW w:w="284" w:type="dxa"/>
          </w:tcPr>
          <w:p w:rsidR="00E67B0F" w:rsidRPr="009348B6" w:rsidRDefault="00E67B0F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67B0F" w:rsidRPr="00263348" w:rsidRDefault="00E67B0F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</w:tbl>
    <w:p w:rsidR="00C5065B" w:rsidRDefault="00C5065B"/>
    <w:p w:rsidR="00C5065B" w:rsidRDefault="00C5065B"/>
    <w:p w:rsidR="00E67B0F" w:rsidRDefault="00E67B0F"/>
    <w:p w:rsidR="00C5065B" w:rsidRDefault="00C5065B"/>
    <w:p w:rsidR="001437F0" w:rsidRDefault="001437F0"/>
    <w:p w:rsidR="00E67B0F" w:rsidRDefault="00E67B0F"/>
    <w:p w:rsidR="001437F0" w:rsidRDefault="001437F0"/>
    <w:p w:rsidR="001437F0" w:rsidRDefault="001437F0"/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:rsidTr="00255C85">
        <w:trPr>
          <w:cantSplit/>
        </w:trPr>
        <w:tc>
          <w:tcPr>
            <w:tcW w:w="3776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55B20" w:rsidRPr="00F51F88" w:rsidTr="00255C85">
        <w:trPr>
          <w:cantSplit/>
        </w:trPr>
        <w:tc>
          <w:tcPr>
            <w:tcW w:w="3776" w:type="dxa"/>
          </w:tcPr>
          <w:p w:rsidR="00E55B20" w:rsidRPr="00E9777E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55C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55C8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55C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55B20" w:rsidRPr="00F51F88" w:rsidRDefault="00E55B20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55C8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1DE0" w:rsidRPr="00B14380" w:rsidTr="00255C85">
        <w:trPr>
          <w:cantSplit/>
        </w:trPr>
        <w:tc>
          <w:tcPr>
            <w:tcW w:w="3776" w:type="dxa"/>
          </w:tcPr>
          <w:p w:rsidR="006D1DE0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6D1DE0" w:rsidRPr="00F96A6A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D1DE0" w:rsidRPr="00B14380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6D1DE0" w:rsidRPr="004C2E64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6D1DE0" w:rsidRPr="00B14380" w:rsidRDefault="006D1DE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6D1DE0" w:rsidRPr="00F96A6A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D1DE0" w:rsidRPr="00B14380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D1DE0" w:rsidRPr="004C2E64" w:rsidRDefault="006D1DE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E04A2C" w:rsidRPr="00B14380" w:rsidTr="00255C85">
        <w:trPr>
          <w:cantSplit/>
        </w:trPr>
        <w:tc>
          <w:tcPr>
            <w:tcW w:w="3776" w:type="dxa"/>
          </w:tcPr>
          <w:p w:rsidR="00E04A2C" w:rsidRDefault="00E04A2C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E04A2C" w:rsidRPr="00B455A6" w:rsidRDefault="00B455A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8,847</w:t>
            </w:r>
          </w:p>
        </w:tc>
        <w:tc>
          <w:tcPr>
            <w:tcW w:w="284" w:type="dxa"/>
          </w:tcPr>
          <w:p w:rsidR="00E04A2C" w:rsidRPr="006E327A" w:rsidRDefault="00E04A2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04A2C" w:rsidRPr="00CC388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88D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83" w:type="dxa"/>
          </w:tcPr>
          <w:p w:rsidR="00E04A2C" w:rsidRPr="00B14380" w:rsidRDefault="00E04A2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04A2C" w:rsidRPr="00976EE5" w:rsidRDefault="00976EE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 w:hint="cs"/>
                <w:sz w:val="30"/>
                <w:szCs w:val="30"/>
                <w:cs/>
              </w:rPr>
              <w:t>2,998</w:t>
            </w:r>
          </w:p>
        </w:tc>
        <w:tc>
          <w:tcPr>
            <w:tcW w:w="284" w:type="dxa"/>
          </w:tcPr>
          <w:p w:rsidR="00E04A2C" w:rsidRPr="00B14380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04A2C" w:rsidRPr="00492235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235">
              <w:rPr>
                <w:rFonts w:ascii="Angsana New" w:hAnsi="Angsana New"/>
                <w:sz w:val="30"/>
                <w:szCs w:val="30"/>
              </w:rPr>
              <w:t>4,2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E04A2C" w:rsidRPr="00B14380" w:rsidTr="00255C85">
        <w:trPr>
          <w:cantSplit/>
        </w:trPr>
        <w:tc>
          <w:tcPr>
            <w:tcW w:w="3776" w:type="dxa"/>
          </w:tcPr>
          <w:p w:rsidR="00E04A2C" w:rsidRDefault="00E04A2C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4A2C" w:rsidRPr="00B455A6" w:rsidRDefault="00B455A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84" w:type="dxa"/>
          </w:tcPr>
          <w:p w:rsidR="00E04A2C" w:rsidRPr="00B43FA4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04A2C" w:rsidRPr="00CC388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88D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E04A2C" w:rsidRPr="00B14380" w:rsidRDefault="00E04A2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04A2C" w:rsidRPr="00976EE5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4" w:type="dxa"/>
          </w:tcPr>
          <w:p w:rsidR="00E04A2C" w:rsidRPr="00B14380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4A2C" w:rsidRPr="00492235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235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E04A2C" w:rsidRPr="00B14380" w:rsidTr="00255C85">
        <w:trPr>
          <w:cantSplit/>
        </w:trPr>
        <w:tc>
          <w:tcPr>
            <w:tcW w:w="3776" w:type="dxa"/>
          </w:tcPr>
          <w:p w:rsidR="00E04A2C" w:rsidRPr="004C7AA6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04A2C" w:rsidRPr="00B455A6" w:rsidRDefault="00B455A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9,134</w:t>
            </w:r>
          </w:p>
        </w:tc>
        <w:tc>
          <w:tcPr>
            <w:tcW w:w="284" w:type="dxa"/>
          </w:tcPr>
          <w:p w:rsidR="00E04A2C" w:rsidRPr="006E327A" w:rsidRDefault="00E04A2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04A2C" w:rsidRPr="00CC388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CC38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283" w:type="dxa"/>
          </w:tcPr>
          <w:p w:rsidR="00E04A2C" w:rsidRPr="00B14380" w:rsidRDefault="00E04A2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E04A2C" w:rsidRPr="00976EE5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3,</w:t>
            </w:r>
            <w:r w:rsidR="00976EE5" w:rsidRPr="00976EE5">
              <w:rPr>
                <w:rFonts w:ascii="Angsana New" w:hAnsi="Angsana New" w:hint="cs"/>
                <w:sz w:val="30"/>
                <w:szCs w:val="30"/>
                <w:cs/>
              </w:rPr>
              <w:t>122</w:t>
            </w:r>
          </w:p>
        </w:tc>
        <w:tc>
          <w:tcPr>
            <w:tcW w:w="284" w:type="dxa"/>
          </w:tcPr>
          <w:p w:rsidR="00E04A2C" w:rsidRPr="00B14380" w:rsidRDefault="00E04A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04A2C" w:rsidRPr="00492235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235">
              <w:rPr>
                <w:rFonts w:ascii="Angsana New" w:hAnsi="Angsana New"/>
                <w:sz w:val="30"/>
                <w:szCs w:val="30"/>
              </w:rPr>
              <w:t>4,3</w:t>
            </w: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</w:tbl>
    <w:p w:rsidR="00E55B20" w:rsidRDefault="00E55B2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D1DE0" w:rsidRDefault="006D1DE0" w:rsidP="006D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E04A2C">
        <w:rPr>
          <w:rFonts w:ascii="Angsana New" w:hAnsi="Angsana New" w:hint="cs"/>
          <w:sz w:val="30"/>
          <w:szCs w:val="30"/>
          <w:cs/>
        </w:rPr>
        <w:t>งวดเก้า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7518CF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64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63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6D1DE0" w:rsidRPr="006D1DE0" w:rsidRDefault="006D1DE0" w:rsidP="006D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6D1DE0" w:rsidRPr="00F51F88" w:rsidTr="006D1DE0">
        <w:trPr>
          <w:cantSplit/>
        </w:trPr>
        <w:tc>
          <w:tcPr>
            <w:tcW w:w="3772" w:type="dxa"/>
          </w:tcPr>
          <w:p w:rsidR="006D1DE0" w:rsidRPr="00F51F88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6D1DE0" w:rsidRPr="00E24209" w:rsidRDefault="006D1DE0" w:rsidP="006D1DE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D1DE0" w:rsidRPr="00F51F88" w:rsidTr="006D1DE0">
        <w:trPr>
          <w:cantSplit/>
        </w:trPr>
        <w:tc>
          <w:tcPr>
            <w:tcW w:w="3772" w:type="dxa"/>
          </w:tcPr>
          <w:p w:rsidR="006D1DE0" w:rsidRPr="00F51F88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1DE0" w:rsidRPr="00E24209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:rsidR="006D1DE0" w:rsidRPr="00E24209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1DE0" w:rsidRPr="00E24209" w:rsidRDefault="006D1DE0" w:rsidP="006D1DE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D1DE0" w:rsidRPr="00F51F88" w:rsidTr="006D1DE0">
        <w:trPr>
          <w:cantSplit/>
        </w:trPr>
        <w:tc>
          <w:tcPr>
            <w:tcW w:w="3772" w:type="dxa"/>
          </w:tcPr>
          <w:p w:rsidR="006D1DE0" w:rsidRPr="00E9777E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6" w:type="dxa"/>
          </w:tcPr>
          <w:p w:rsidR="006D1DE0" w:rsidRPr="00F51F88" w:rsidRDefault="006D1DE0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6D1DE0" w:rsidRPr="00F51F88" w:rsidTr="006D1DE0">
        <w:trPr>
          <w:cantSplit/>
        </w:trPr>
        <w:tc>
          <w:tcPr>
            <w:tcW w:w="3772" w:type="dxa"/>
          </w:tcPr>
          <w:p w:rsidR="006D1DE0" w:rsidRPr="004A299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D1DE0" w:rsidRPr="00F51F88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D1DE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:rsidR="006D1DE0" w:rsidRPr="00F51F88" w:rsidRDefault="006D1DE0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D1DE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D1DE0" w:rsidRPr="00F51F88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1DE0" w:rsidRDefault="006D1DE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4A2C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E04A2C" w:rsidRPr="005373A3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E04A2C" w:rsidRPr="009D43D7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4A2990" w:rsidRDefault="00E04A2C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E04A2C" w:rsidRPr="004A2990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04A2C" w:rsidRPr="00F51F88" w:rsidRDefault="00E04A2C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04A2C" w:rsidRPr="00976EE5" w:rsidRDefault="00976EE5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102,562</w:t>
            </w:r>
          </w:p>
        </w:tc>
        <w:tc>
          <w:tcPr>
            <w:tcW w:w="284" w:type="dxa"/>
          </w:tcPr>
          <w:p w:rsidR="00E04A2C" w:rsidRPr="00F51F88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04A2C" w:rsidRPr="0024223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452</w:t>
            </w:r>
          </w:p>
        </w:tc>
      </w:tr>
      <w:tr w:rsidR="00E04A2C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E04A2C" w:rsidRPr="005373A3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4A2990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4A2990" w:rsidRDefault="00E04A2C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4A2990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04A2C" w:rsidRPr="00F51F88" w:rsidRDefault="00E04A2C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76EE5" w:rsidRDefault="00976EE5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11,444</w:t>
            </w:r>
          </w:p>
        </w:tc>
        <w:tc>
          <w:tcPr>
            <w:tcW w:w="284" w:type="dxa"/>
          </w:tcPr>
          <w:p w:rsidR="00E04A2C" w:rsidRPr="00F51F88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24223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13,063</w:t>
            </w:r>
          </w:p>
        </w:tc>
      </w:tr>
      <w:tr w:rsidR="00E04A2C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E04A2C" w:rsidRPr="005373A3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D43D7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4A2990" w:rsidRDefault="00E04A2C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4A2990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04A2C" w:rsidRPr="00F51F88" w:rsidRDefault="00E04A2C" w:rsidP="006D1D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76EE5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36,</w:t>
            </w:r>
            <w:r w:rsidR="00976EE5" w:rsidRPr="00976EE5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84" w:type="dxa"/>
          </w:tcPr>
          <w:p w:rsidR="00E04A2C" w:rsidRPr="00F51F88" w:rsidRDefault="00E04A2C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24223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</w:p>
        </w:tc>
      </w:tr>
      <w:tr w:rsidR="00E04A2C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E04A2C" w:rsidRPr="005373A3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D43D7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4A2990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4A2990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04A2C" w:rsidRPr="00F5193E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76EE5" w:rsidRDefault="00976EE5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  <w:tc>
          <w:tcPr>
            <w:tcW w:w="284" w:type="dxa"/>
          </w:tcPr>
          <w:p w:rsidR="00E04A2C" w:rsidRPr="00F5193E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24223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275</w:t>
            </w:r>
          </w:p>
        </w:tc>
      </w:tr>
      <w:tr w:rsidR="00E04A2C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E04A2C" w:rsidRPr="005373A3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046A17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4A2990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046A17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A1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04A2C" w:rsidRPr="00F51F88" w:rsidRDefault="00E04A2C" w:rsidP="00D74CE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76EE5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84" w:type="dxa"/>
          </w:tcPr>
          <w:p w:rsidR="00E04A2C" w:rsidRPr="00F51F88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24223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04A2C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E04A2C" w:rsidRPr="005373A3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D43D7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4A2990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4A2990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04A2C" w:rsidRPr="00F51F88" w:rsidRDefault="00E04A2C" w:rsidP="00D74CE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76EE5" w:rsidRDefault="00976EE5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10,041</w:t>
            </w:r>
          </w:p>
        </w:tc>
        <w:tc>
          <w:tcPr>
            <w:tcW w:w="284" w:type="dxa"/>
          </w:tcPr>
          <w:p w:rsidR="00E04A2C" w:rsidRPr="00F51F88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24223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934</w:t>
            </w:r>
          </w:p>
        </w:tc>
      </w:tr>
      <w:tr w:rsidR="00E04A2C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E04A2C" w:rsidRPr="005373A3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D43D7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4A2990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4A2990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04A2C" w:rsidRPr="00F5193E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76EE5" w:rsidRDefault="00976EE5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127,148</w:t>
            </w:r>
          </w:p>
        </w:tc>
        <w:tc>
          <w:tcPr>
            <w:tcW w:w="284" w:type="dxa"/>
          </w:tcPr>
          <w:p w:rsidR="00E04A2C" w:rsidRPr="00F5193E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24223D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063</w:t>
            </w:r>
          </w:p>
        </w:tc>
      </w:tr>
      <w:tr w:rsidR="00E04A2C" w:rsidRPr="00F51F88" w:rsidTr="006D1DE0">
        <w:trPr>
          <w:cantSplit/>
        </w:trPr>
        <w:tc>
          <w:tcPr>
            <w:tcW w:w="3772" w:type="dxa"/>
            <w:shd w:val="clear" w:color="auto" w:fill="auto"/>
          </w:tcPr>
          <w:p w:rsidR="00E04A2C" w:rsidRPr="005373A3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D43D7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4A2990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D43D7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04A2C" w:rsidRPr="00F5193E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76EE5" w:rsidRDefault="00976EE5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8,577</w:t>
            </w:r>
          </w:p>
        </w:tc>
        <w:tc>
          <w:tcPr>
            <w:tcW w:w="284" w:type="dxa"/>
          </w:tcPr>
          <w:p w:rsidR="00E04A2C" w:rsidRPr="00F5193E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875534" w:rsidRDefault="00E04A2C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534">
              <w:rPr>
                <w:rFonts w:ascii="Angsana New" w:hAnsi="Angsana New"/>
                <w:sz w:val="30"/>
                <w:szCs w:val="30"/>
              </w:rPr>
              <w:t>1</w:t>
            </w:r>
            <w:r w:rsidR="00875534" w:rsidRPr="00875534">
              <w:rPr>
                <w:rFonts w:ascii="Angsana New" w:hAnsi="Angsana New" w:hint="cs"/>
                <w:sz w:val="30"/>
                <w:szCs w:val="30"/>
                <w:cs/>
              </w:rPr>
              <w:t>3,249</w:t>
            </w:r>
          </w:p>
        </w:tc>
      </w:tr>
      <w:tr w:rsidR="00E04A2C" w:rsidRPr="00F51F88" w:rsidTr="00832B7D">
        <w:trPr>
          <w:cantSplit/>
        </w:trPr>
        <w:tc>
          <w:tcPr>
            <w:tcW w:w="3772" w:type="dxa"/>
            <w:shd w:val="clear" w:color="auto" w:fill="auto"/>
          </w:tcPr>
          <w:p w:rsidR="00E04A2C" w:rsidRPr="005373A3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D43D7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E04A2C" w:rsidRPr="004A2990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4A2990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E04A2C" w:rsidRPr="00F5193E" w:rsidRDefault="00E04A2C" w:rsidP="00D74CE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A2C" w:rsidRPr="00976EE5" w:rsidRDefault="00976EE5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1,841</w:t>
            </w:r>
          </w:p>
        </w:tc>
        <w:tc>
          <w:tcPr>
            <w:tcW w:w="284" w:type="dxa"/>
          </w:tcPr>
          <w:p w:rsidR="00E04A2C" w:rsidRPr="00F5193E" w:rsidRDefault="00E04A2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E04A2C" w:rsidRPr="00875534" w:rsidRDefault="00875534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534">
              <w:rPr>
                <w:rFonts w:ascii="Angsana New" w:hAnsi="Angsana New" w:hint="cs"/>
                <w:sz w:val="30"/>
                <w:szCs w:val="30"/>
                <w:cs/>
              </w:rPr>
              <w:t>4,186</w:t>
            </w:r>
          </w:p>
        </w:tc>
      </w:tr>
      <w:tr w:rsidR="00E04A2C" w:rsidRPr="00F51F88" w:rsidTr="00293A18">
        <w:trPr>
          <w:cantSplit/>
        </w:trPr>
        <w:tc>
          <w:tcPr>
            <w:tcW w:w="3772" w:type="dxa"/>
            <w:shd w:val="clear" w:color="auto" w:fill="auto"/>
          </w:tcPr>
          <w:p w:rsidR="00E04A2C" w:rsidRPr="00293A18" w:rsidRDefault="00E04A2C" w:rsidP="0075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(ค่าเช่า)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E04A2C" w:rsidRPr="009D43D7" w:rsidRDefault="00E04A2C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D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E04A2C" w:rsidRPr="004A2990" w:rsidRDefault="00E04A2C" w:rsidP="00C5065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E04A2C" w:rsidRPr="004A2990" w:rsidRDefault="00E04A2C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  <w:tcBorders>
              <w:bottom w:val="nil"/>
            </w:tcBorders>
          </w:tcPr>
          <w:p w:rsidR="00E04A2C" w:rsidRPr="0013700D" w:rsidRDefault="00E04A2C" w:rsidP="00C5065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E04A2C" w:rsidRPr="00976EE5" w:rsidRDefault="00976EE5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  <w:tc>
          <w:tcPr>
            <w:tcW w:w="284" w:type="dxa"/>
            <w:tcBorders>
              <w:bottom w:val="nil"/>
            </w:tcBorders>
          </w:tcPr>
          <w:p w:rsidR="00E04A2C" w:rsidRPr="009348B6" w:rsidRDefault="00E04A2C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E04A2C" w:rsidRPr="00263348" w:rsidRDefault="003C0EA8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04A2C" w:rsidRPr="002633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</w:tbl>
    <w:p w:rsidR="00841052" w:rsidRDefault="00841052"/>
    <w:p w:rsidR="00832B7D" w:rsidRDefault="00832B7D"/>
    <w:p w:rsidR="009348B6" w:rsidRDefault="009348B6"/>
    <w:p w:rsidR="001437F0" w:rsidRDefault="001437F0"/>
    <w:p w:rsidR="009348B6" w:rsidRDefault="009348B6"/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841052" w:rsidRPr="00F51F88" w:rsidTr="00841052">
        <w:trPr>
          <w:cantSplit/>
        </w:trPr>
        <w:tc>
          <w:tcPr>
            <w:tcW w:w="3772" w:type="dxa"/>
            <w:shd w:val="clear" w:color="auto" w:fill="auto"/>
          </w:tcPr>
          <w:p w:rsidR="00841052" w:rsidRPr="00F51F88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41052" w:rsidRPr="00E24209" w:rsidRDefault="0084105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41052" w:rsidRPr="00F51F88" w:rsidTr="00841052">
        <w:trPr>
          <w:cantSplit/>
        </w:trPr>
        <w:tc>
          <w:tcPr>
            <w:tcW w:w="3772" w:type="dxa"/>
            <w:shd w:val="clear" w:color="auto" w:fill="auto"/>
          </w:tcPr>
          <w:p w:rsidR="00841052" w:rsidRPr="00F51F88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052" w:rsidRPr="00E24209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841052" w:rsidRPr="00E24209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052" w:rsidRPr="00E24209" w:rsidRDefault="0084105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41052" w:rsidRPr="00F51F88" w:rsidTr="00841052">
        <w:trPr>
          <w:cantSplit/>
        </w:trPr>
        <w:tc>
          <w:tcPr>
            <w:tcW w:w="3772" w:type="dxa"/>
            <w:shd w:val="clear" w:color="auto" w:fill="auto"/>
          </w:tcPr>
          <w:p w:rsidR="00841052" w:rsidRPr="00E9777E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6" w:type="dxa"/>
          </w:tcPr>
          <w:p w:rsidR="00841052" w:rsidRPr="00F51F88" w:rsidRDefault="0084105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1052" w:rsidRPr="00F51F88" w:rsidRDefault="0084105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841052" w:rsidRPr="00B14380" w:rsidTr="006D1DE0">
        <w:trPr>
          <w:cantSplit/>
        </w:trPr>
        <w:tc>
          <w:tcPr>
            <w:tcW w:w="3772" w:type="dxa"/>
          </w:tcPr>
          <w:p w:rsidR="00841052" w:rsidRPr="004A2990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5" w:type="dxa"/>
          </w:tcPr>
          <w:p w:rsidR="00841052" w:rsidRPr="00F5193E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41052" w:rsidRPr="00F5193E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841052" w:rsidRPr="00F5193E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:rsidR="00841052" w:rsidRPr="00F5193E" w:rsidRDefault="00841052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841052" w:rsidRPr="004C2E64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841052" w:rsidRPr="00F5193E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41052" w:rsidRPr="00F5193E" w:rsidRDefault="00841052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0EA8" w:rsidRPr="00B14380" w:rsidTr="006D1DE0">
        <w:trPr>
          <w:cantSplit/>
        </w:trPr>
        <w:tc>
          <w:tcPr>
            <w:tcW w:w="3772" w:type="dxa"/>
          </w:tcPr>
          <w:p w:rsidR="003C0EA8" w:rsidRPr="005373A3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C0EA8" w:rsidRPr="00650C10" w:rsidRDefault="00650C10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B9621D" w:rsidRPr="00650C10">
              <w:rPr>
                <w:rFonts w:ascii="Angsana New" w:hAnsi="Angsana New"/>
                <w:sz w:val="30"/>
                <w:szCs w:val="30"/>
              </w:rPr>
              <w:t>,583</w:t>
            </w:r>
          </w:p>
        </w:tc>
        <w:tc>
          <w:tcPr>
            <w:tcW w:w="284" w:type="dxa"/>
          </w:tcPr>
          <w:p w:rsidR="003C0EA8" w:rsidRPr="00B1438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C0EA8" w:rsidRPr="00092005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9200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317</w:t>
            </w:r>
          </w:p>
        </w:tc>
        <w:tc>
          <w:tcPr>
            <w:tcW w:w="286" w:type="dxa"/>
          </w:tcPr>
          <w:p w:rsidR="003C0EA8" w:rsidRPr="00B1438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3C0EA8" w:rsidRPr="00976EE5" w:rsidRDefault="00976EE5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84" w:type="dxa"/>
          </w:tcPr>
          <w:p w:rsidR="003C0EA8" w:rsidRPr="00B1438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C0EA8" w:rsidRPr="0024223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361</w:t>
            </w:r>
          </w:p>
        </w:tc>
      </w:tr>
      <w:tr w:rsidR="003C0EA8" w:rsidRPr="00B14380" w:rsidTr="006D1DE0">
        <w:trPr>
          <w:cantSplit/>
        </w:trPr>
        <w:tc>
          <w:tcPr>
            <w:tcW w:w="3772" w:type="dxa"/>
          </w:tcPr>
          <w:p w:rsidR="003C0EA8" w:rsidRPr="005373A3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C0EA8" w:rsidRPr="00B9621D" w:rsidRDefault="00B9621D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5</w:t>
            </w:r>
            <w:r w:rsidR="003C0EA8" w:rsidRPr="00B9621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3C0EA8" w:rsidRPr="00EA5359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C0EA8" w:rsidRPr="00092005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286" w:type="dxa"/>
          </w:tcPr>
          <w:p w:rsidR="003C0EA8" w:rsidRPr="00EA5359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3C0EA8" w:rsidRPr="00976EE5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6E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C0EA8" w:rsidRPr="00EA5359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C0EA8" w:rsidRPr="0024223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C0EA8" w:rsidRPr="00B14380" w:rsidTr="006D1DE0">
        <w:trPr>
          <w:cantSplit/>
        </w:trPr>
        <w:tc>
          <w:tcPr>
            <w:tcW w:w="3772" w:type="dxa"/>
          </w:tcPr>
          <w:p w:rsidR="003C0EA8" w:rsidRPr="005373A3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C0EA8" w:rsidRPr="00B9621D" w:rsidRDefault="00B9621D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84" w:type="dxa"/>
          </w:tcPr>
          <w:p w:rsidR="003C0EA8" w:rsidRPr="00EA5359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C0EA8" w:rsidRPr="00092005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9200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728</w:t>
            </w:r>
          </w:p>
        </w:tc>
        <w:tc>
          <w:tcPr>
            <w:tcW w:w="286" w:type="dxa"/>
          </w:tcPr>
          <w:p w:rsidR="003C0EA8" w:rsidRPr="00EA5359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3C0EA8" w:rsidRPr="00976EE5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6E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C0EA8" w:rsidRPr="00EA5359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C0EA8" w:rsidRPr="0024223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C0EA8" w:rsidRPr="00B14380" w:rsidTr="006D1DE0">
        <w:trPr>
          <w:cantSplit/>
        </w:trPr>
        <w:tc>
          <w:tcPr>
            <w:tcW w:w="3772" w:type="dxa"/>
          </w:tcPr>
          <w:p w:rsidR="003C0EA8" w:rsidRPr="00F37565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0EA8" w:rsidRPr="00B9621D" w:rsidRDefault="003C0EA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621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C0EA8" w:rsidRPr="00EA5359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3C0EA8" w:rsidRPr="00092005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</w:p>
        </w:tc>
        <w:tc>
          <w:tcPr>
            <w:tcW w:w="286" w:type="dxa"/>
          </w:tcPr>
          <w:p w:rsidR="003C0EA8" w:rsidRPr="00EA5359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0EA8" w:rsidRPr="00976EE5" w:rsidRDefault="003C0EA8" w:rsidP="007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6E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C0EA8" w:rsidRPr="00EA5359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3C0EA8" w:rsidRPr="0024223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3C0EA8" w:rsidRPr="009776BE" w:rsidTr="006D1DE0">
        <w:trPr>
          <w:cantSplit/>
        </w:trPr>
        <w:tc>
          <w:tcPr>
            <w:tcW w:w="3772" w:type="dxa"/>
          </w:tcPr>
          <w:p w:rsidR="003C0EA8" w:rsidRPr="005373A3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EA8" w:rsidRPr="00B9621D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621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C0EA8" w:rsidRPr="00B1438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C0EA8" w:rsidRPr="00E312F4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F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3C0EA8" w:rsidRPr="00B1438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EA8" w:rsidRPr="00976EE5" w:rsidRDefault="003C0EA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6EE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3C0EA8" w:rsidRPr="00B1438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C0EA8" w:rsidRPr="0024223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</w:tr>
      <w:tr w:rsidR="003C0EA8" w:rsidRPr="009776BE" w:rsidTr="006D1DE0">
        <w:trPr>
          <w:cantSplit/>
        </w:trPr>
        <w:tc>
          <w:tcPr>
            <w:tcW w:w="3772" w:type="dxa"/>
          </w:tcPr>
          <w:p w:rsidR="003C0EA8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EA8" w:rsidRPr="00B9621D" w:rsidRDefault="00B9621D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65,354</w:t>
            </w:r>
          </w:p>
        </w:tc>
        <w:tc>
          <w:tcPr>
            <w:tcW w:w="284" w:type="dxa"/>
          </w:tcPr>
          <w:p w:rsidR="003C0EA8" w:rsidRPr="0066040A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C0EA8" w:rsidRPr="00092005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286" w:type="dxa"/>
          </w:tcPr>
          <w:p w:rsidR="003C0EA8" w:rsidRPr="0066040A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EA8" w:rsidRPr="00976EE5" w:rsidRDefault="00976EE5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59,739</w:t>
            </w:r>
          </w:p>
        </w:tc>
        <w:tc>
          <w:tcPr>
            <w:tcW w:w="284" w:type="dxa"/>
          </w:tcPr>
          <w:p w:rsidR="003C0EA8" w:rsidRPr="00B1438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C0EA8" w:rsidRPr="0024223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  <w:r w:rsidRPr="0024223D">
              <w:rPr>
                <w:rFonts w:ascii="Angsana New" w:hAnsi="Angsana New"/>
                <w:sz w:val="30"/>
                <w:szCs w:val="30"/>
              </w:rPr>
              <w:t>,</w:t>
            </w:r>
            <w:r w:rsidRPr="0024223D">
              <w:rPr>
                <w:rFonts w:ascii="Angsana New" w:hAnsi="Angsana New" w:hint="cs"/>
                <w:sz w:val="30"/>
                <w:szCs w:val="30"/>
                <w:cs/>
              </w:rPr>
              <w:t>218</w:t>
            </w:r>
          </w:p>
        </w:tc>
      </w:tr>
      <w:tr w:rsidR="003C0EA8" w:rsidRPr="009776BE" w:rsidTr="006D1DE0">
        <w:trPr>
          <w:cantSplit/>
        </w:trPr>
        <w:tc>
          <w:tcPr>
            <w:tcW w:w="3772" w:type="dxa"/>
          </w:tcPr>
          <w:p w:rsidR="003C0EA8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EA8" w:rsidRPr="00B9621D" w:rsidRDefault="00B9621D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284" w:type="dxa"/>
          </w:tcPr>
          <w:p w:rsidR="003C0EA8" w:rsidRPr="0066040A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C0EA8" w:rsidRPr="00092005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00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326</w:t>
            </w:r>
          </w:p>
        </w:tc>
        <w:tc>
          <w:tcPr>
            <w:tcW w:w="286" w:type="dxa"/>
          </w:tcPr>
          <w:p w:rsidR="003C0EA8" w:rsidRPr="005105A8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EA8" w:rsidRPr="00976EE5" w:rsidRDefault="00976EE5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84" w:type="dxa"/>
          </w:tcPr>
          <w:p w:rsidR="003C0EA8" w:rsidRPr="005105A8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C0EA8" w:rsidRPr="007A3639" w:rsidRDefault="00875534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75534">
              <w:rPr>
                <w:rFonts w:ascii="Angsana New" w:hAnsi="Angsana New" w:hint="cs"/>
                <w:sz w:val="30"/>
                <w:szCs w:val="30"/>
                <w:cs/>
              </w:rPr>
              <w:t>490</w:t>
            </w:r>
          </w:p>
        </w:tc>
      </w:tr>
      <w:tr w:rsidR="003C0EA8" w:rsidRPr="009776BE" w:rsidTr="006D1DE0">
        <w:trPr>
          <w:cantSplit/>
        </w:trPr>
        <w:tc>
          <w:tcPr>
            <w:tcW w:w="3772" w:type="dxa"/>
          </w:tcPr>
          <w:p w:rsidR="003C0EA8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EA8" w:rsidRPr="00B9621D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30,928</w:t>
            </w:r>
          </w:p>
        </w:tc>
        <w:tc>
          <w:tcPr>
            <w:tcW w:w="284" w:type="dxa"/>
          </w:tcPr>
          <w:p w:rsidR="003C0EA8" w:rsidRPr="0066040A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C0EA8" w:rsidRPr="00092005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017</w:t>
            </w:r>
          </w:p>
        </w:tc>
        <w:tc>
          <w:tcPr>
            <w:tcW w:w="286" w:type="dxa"/>
          </w:tcPr>
          <w:p w:rsidR="003C0EA8" w:rsidRPr="0066040A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EA8" w:rsidRPr="00976EE5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28,680</w:t>
            </w:r>
          </w:p>
        </w:tc>
        <w:tc>
          <w:tcPr>
            <w:tcW w:w="284" w:type="dxa"/>
          </w:tcPr>
          <w:p w:rsidR="003C0EA8" w:rsidRPr="00B1438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C0EA8" w:rsidRPr="0024223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23D"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</w:tr>
      <w:tr w:rsidR="003C0EA8" w:rsidRPr="009776BE" w:rsidTr="00293A18">
        <w:trPr>
          <w:cantSplit/>
        </w:trPr>
        <w:tc>
          <w:tcPr>
            <w:tcW w:w="3772" w:type="dxa"/>
          </w:tcPr>
          <w:p w:rsidR="003C0EA8" w:rsidRPr="00293A18" w:rsidRDefault="003C0EA8" w:rsidP="0075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(ค่าเช่า)   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C0EA8" w:rsidRPr="00B9621D" w:rsidRDefault="00B9621D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21D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84" w:type="dxa"/>
          </w:tcPr>
          <w:p w:rsidR="003C0EA8" w:rsidRPr="00293A18" w:rsidRDefault="003C0EA8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C0EA8" w:rsidRPr="003C0EA8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0EA8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286" w:type="dxa"/>
          </w:tcPr>
          <w:p w:rsidR="003C0EA8" w:rsidRPr="0013700D" w:rsidRDefault="003C0EA8" w:rsidP="00C5065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3C0EA8" w:rsidRPr="00E04A2C" w:rsidRDefault="00976EE5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84" w:type="dxa"/>
          </w:tcPr>
          <w:p w:rsidR="003C0EA8" w:rsidRPr="009348B6" w:rsidRDefault="003C0EA8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C0EA8" w:rsidRPr="003C0EA8" w:rsidRDefault="003C0EA8" w:rsidP="00C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0EA8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</w:tr>
      <w:tr w:rsidR="003C0EA8" w:rsidRPr="00B14380" w:rsidTr="006D1DE0">
        <w:trPr>
          <w:cantSplit/>
          <w:trHeight w:val="135"/>
        </w:trPr>
        <w:tc>
          <w:tcPr>
            <w:tcW w:w="3772" w:type="dxa"/>
          </w:tcPr>
          <w:p w:rsidR="003C0EA8" w:rsidRPr="006D1DE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3C0EA8" w:rsidRPr="006D1DE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3C0EA8" w:rsidRPr="006D1DE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3C0EA8" w:rsidRPr="006D1DE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6" w:type="dxa"/>
          </w:tcPr>
          <w:p w:rsidR="003C0EA8" w:rsidRPr="006D1DE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3C0EA8" w:rsidRPr="006D1DE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3C0EA8" w:rsidRPr="006D1DE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C0EA8" w:rsidRPr="006D1DE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C0EA8" w:rsidRPr="00B14380" w:rsidTr="00841052">
        <w:trPr>
          <w:cantSplit/>
        </w:trPr>
        <w:tc>
          <w:tcPr>
            <w:tcW w:w="3772" w:type="dxa"/>
          </w:tcPr>
          <w:p w:rsidR="003C0EA8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3C0EA8" w:rsidRPr="00F96A6A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C0EA8" w:rsidRPr="00B1438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C0EA8" w:rsidRPr="004C2E64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6" w:type="dxa"/>
          </w:tcPr>
          <w:p w:rsidR="003C0EA8" w:rsidRPr="00B1438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3C0EA8" w:rsidRPr="00F96A6A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C0EA8" w:rsidRPr="00B1438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C0EA8" w:rsidRPr="004C2E64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3C0EA8" w:rsidRPr="00B14380" w:rsidTr="006D1DE0">
        <w:trPr>
          <w:cantSplit/>
        </w:trPr>
        <w:tc>
          <w:tcPr>
            <w:tcW w:w="3772" w:type="dxa"/>
          </w:tcPr>
          <w:p w:rsidR="003C0EA8" w:rsidRDefault="003C0EA8" w:rsidP="006D1DE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</w:tcPr>
          <w:p w:rsidR="003C0EA8" w:rsidRPr="00B455A6" w:rsidRDefault="00B455A6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A6">
              <w:rPr>
                <w:rFonts w:ascii="Angsana New" w:hAnsi="Angsana New"/>
                <w:sz w:val="30"/>
                <w:szCs w:val="30"/>
              </w:rPr>
              <w:t>30,271</w:t>
            </w:r>
          </w:p>
        </w:tc>
        <w:tc>
          <w:tcPr>
            <w:tcW w:w="284" w:type="dxa"/>
          </w:tcPr>
          <w:p w:rsidR="003C0EA8" w:rsidRPr="006E327A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3C0EA8" w:rsidRPr="00CC388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Pr="00CC38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86" w:type="dxa"/>
          </w:tcPr>
          <w:p w:rsidR="003C0EA8" w:rsidRPr="00B1438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3C0EA8" w:rsidRPr="00976EE5" w:rsidRDefault="00976EE5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10,793</w:t>
            </w:r>
          </w:p>
        </w:tc>
        <w:tc>
          <w:tcPr>
            <w:tcW w:w="284" w:type="dxa"/>
          </w:tcPr>
          <w:p w:rsidR="003C0EA8" w:rsidRPr="00B1438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C0EA8" w:rsidRPr="00CC388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CC38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3C0EA8" w:rsidRPr="00B14380" w:rsidTr="006D1DE0">
        <w:trPr>
          <w:cantSplit/>
        </w:trPr>
        <w:tc>
          <w:tcPr>
            <w:tcW w:w="3772" w:type="dxa"/>
          </w:tcPr>
          <w:p w:rsidR="003C0EA8" w:rsidRDefault="003C0EA8" w:rsidP="006D1DE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C0EA8" w:rsidRPr="00B455A6" w:rsidRDefault="00B455A6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A6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84" w:type="dxa"/>
          </w:tcPr>
          <w:p w:rsidR="003C0EA8" w:rsidRPr="00B43FA4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C0EA8" w:rsidRPr="00CC388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86" w:type="dxa"/>
          </w:tcPr>
          <w:p w:rsidR="003C0EA8" w:rsidRPr="00B1438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3C0EA8" w:rsidRPr="00976EE5" w:rsidRDefault="00976EE5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84" w:type="dxa"/>
          </w:tcPr>
          <w:p w:rsidR="003C0EA8" w:rsidRPr="00B1438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C0EA8" w:rsidRPr="00CC388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3C0EA8" w:rsidRPr="00B14380" w:rsidTr="006D1DE0">
        <w:trPr>
          <w:cantSplit/>
        </w:trPr>
        <w:tc>
          <w:tcPr>
            <w:tcW w:w="3772" w:type="dxa"/>
          </w:tcPr>
          <w:p w:rsidR="003C0EA8" w:rsidRPr="004C7AA6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EA8" w:rsidRPr="00B455A6" w:rsidRDefault="00B455A6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5A6">
              <w:rPr>
                <w:rFonts w:ascii="Angsana New" w:hAnsi="Angsana New"/>
                <w:sz w:val="30"/>
                <w:szCs w:val="30"/>
              </w:rPr>
              <w:t>31,126</w:t>
            </w:r>
          </w:p>
        </w:tc>
        <w:tc>
          <w:tcPr>
            <w:tcW w:w="284" w:type="dxa"/>
          </w:tcPr>
          <w:p w:rsidR="003C0EA8" w:rsidRPr="006E327A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C0EA8" w:rsidRPr="00CC388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CC388D">
              <w:rPr>
                <w:rFonts w:ascii="Angsana New" w:hAnsi="Angsana New"/>
                <w:sz w:val="30"/>
                <w:szCs w:val="30"/>
              </w:rPr>
              <w:t>,3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86" w:type="dxa"/>
          </w:tcPr>
          <w:p w:rsidR="003C0EA8" w:rsidRPr="00B14380" w:rsidRDefault="003C0EA8" w:rsidP="006D1DE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EA8" w:rsidRPr="00976EE5" w:rsidRDefault="00976EE5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EE5">
              <w:rPr>
                <w:rFonts w:ascii="Angsana New" w:hAnsi="Angsana New"/>
                <w:sz w:val="30"/>
                <w:szCs w:val="30"/>
              </w:rPr>
              <w:t>11,164</w:t>
            </w:r>
          </w:p>
        </w:tc>
        <w:tc>
          <w:tcPr>
            <w:tcW w:w="284" w:type="dxa"/>
          </w:tcPr>
          <w:p w:rsidR="003C0EA8" w:rsidRPr="00B14380" w:rsidRDefault="003C0EA8" w:rsidP="006D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C0EA8" w:rsidRPr="00CC388D" w:rsidRDefault="003C0EA8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CC38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084</w:t>
            </w:r>
          </w:p>
        </w:tc>
      </w:tr>
    </w:tbl>
    <w:p w:rsidR="005277FD" w:rsidRDefault="005277F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41052" w:rsidRDefault="00841052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043AC" w:rsidRDefault="00C043A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32B7D" w:rsidRDefault="00832B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437F0" w:rsidRDefault="001437F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468CC" w:rsidRPr="00F96A6A" w:rsidRDefault="00C17EB6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7E3AEA">
        <w:rPr>
          <w:rFonts w:ascii="Angsana New" w:hAnsi="Angsana New" w:hint="cs"/>
          <w:sz w:val="30"/>
          <w:szCs w:val="30"/>
          <w:cs/>
        </w:rPr>
        <w:t xml:space="preserve">30 </w:t>
      </w:r>
      <w:r w:rsidR="00AD3941">
        <w:rPr>
          <w:rFonts w:ascii="Angsana New" w:hAnsi="Angsana New" w:hint="cs"/>
          <w:sz w:val="30"/>
          <w:szCs w:val="30"/>
          <w:cs/>
        </w:rPr>
        <w:t>กันยายน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</w:t>
      </w:r>
      <w:r w:rsidR="00255C85">
        <w:rPr>
          <w:rFonts w:ascii="Angsana New" w:hAnsi="Angsana New"/>
          <w:sz w:val="30"/>
          <w:szCs w:val="30"/>
        </w:rPr>
        <w:t>4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255C85">
        <w:rPr>
          <w:rFonts w:ascii="Angsana New" w:hAnsi="Angsana New" w:hint="cs"/>
          <w:sz w:val="30"/>
          <w:szCs w:val="30"/>
          <w:cs/>
        </w:rPr>
        <w:t>6</w:t>
      </w:r>
      <w:r w:rsidR="00255C85">
        <w:rPr>
          <w:rFonts w:ascii="Angsana New" w:hAnsi="Angsana New"/>
          <w:sz w:val="30"/>
          <w:szCs w:val="30"/>
        </w:rPr>
        <w:t>3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3AEA" w:rsidRPr="00F51F88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E3AEA" w:rsidRPr="00F51F88" w:rsidRDefault="007E3AEA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3AEA" w:rsidRPr="008F38E6" w:rsidRDefault="007E3AEA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AD394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:rsidR="007E3AEA" w:rsidRPr="008F38E6" w:rsidRDefault="007E3A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7E3AEA" w:rsidRPr="008F38E6" w:rsidRDefault="007E3AEA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:rsidR="007E3AEA" w:rsidRPr="008F38E6" w:rsidRDefault="007E3AEA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7E3AEA" w:rsidRPr="008F38E6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AD394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:rsidR="007E3AEA" w:rsidRPr="008F38E6" w:rsidRDefault="007E3AE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E3AEA" w:rsidRPr="008F38E6" w:rsidRDefault="007E3AEA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0DE1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BC0DE1" w:rsidRPr="00D91419" w:rsidRDefault="00BC0DE1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BC0DE1" w:rsidRPr="004E4492" w:rsidRDefault="00BC0DE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BC0DE1" w:rsidRPr="004E4492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BC0DE1" w:rsidRPr="00E24209" w:rsidRDefault="00BC0D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500D4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802B2B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F500D4" w:rsidRPr="009A240F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40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F500D4" w:rsidRPr="004E4492" w:rsidRDefault="00F500D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2B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F500D4" w:rsidRPr="004E4492" w:rsidRDefault="00F500D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AD3941" w:rsidRDefault="00386010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86010">
              <w:rPr>
                <w:rFonts w:ascii="Angsana New" w:hAnsi="Angsana New"/>
                <w:bCs/>
                <w:sz w:val="30"/>
                <w:szCs w:val="30"/>
              </w:rPr>
              <w:t>21,198</w:t>
            </w:r>
          </w:p>
        </w:tc>
        <w:tc>
          <w:tcPr>
            <w:tcW w:w="289" w:type="dxa"/>
          </w:tcPr>
          <w:p w:rsidR="00F500D4" w:rsidRPr="00E24209" w:rsidRDefault="00F500D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F500D4" w:rsidRPr="008922B4" w:rsidRDefault="00F500D4" w:rsidP="0025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255C85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55C85">
              <w:rPr>
                <w:rFonts w:ascii="Angsana New" w:hAnsi="Angsana New"/>
                <w:bCs/>
                <w:sz w:val="30"/>
                <w:szCs w:val="30"/>
              </w:rPr>
              <w:t>021</w:t>
            </w:r>
          </w:p>
        </w:tc>
      </w:tr>
      <w:tr w:rsidR="00710FFC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10FFC" w:rsidRPr="00802B2B" w:rsidRDefault="00710FF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10FFC" w:rsidRPr="009A240F" w:rsidRDefault="009A240F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40F">
              <w:rPr>
                <w:rFonts w:ascii="Angsana New" w:hAnsi="Angsana New"/>
                <w:sz w:val="30"/>
                <w:szCs w:val="30"/>
              </w:rPr>
              <w:t>3,423</w:t>
            </w:r>
          </w:p>
        </w:tc>
        <w:tc>
          <w:tcPr>
            <w:tcW w:w="285" w:type="dxa"/>
          </w:tcPr>
          <w:p w:rsidR="00710FFC" w:rsidRPr="004E4492" w:rsidRDefault="00710FFC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710FFC" w:rsidRPr="004F449E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90" w:type="dxa"/>
          </w:tcPr>
          <w:p w:rsidR="00710FFC" w:rsidRPr="004E4492" w:rsidRDefault="00710FFC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710FFC" w:rsidRPr="00386010" w:rsidRDefault="00386010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6010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89" w:type="dxa"/>
          </w:tcPr>
          <w:p w:rsidR="00710FFC" w:rsidRPr="00E24209" w:rsidRDefault="00710FFC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10FFC" w:rsidRPr="002D1AE7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</w:tr>
      <w:tr w:rsidR="009A240F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9A240F" w:rsidRDefault="009A240F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240F" w:rsidRPr="009A240F" w:rsidRDefault="009A240F" w:rsidP="00A3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40F">
              <w:rPr>
                <w:rFonts w:ascii="Angsana New" w:hAnsi="Angsana New"/>
                <w:sz w:val="30"/>
                <w:szCs w:val="30"/>
              </w:rPr>
              <w:t>3,423</w:t>
            </w:r>
          </w:p>
        </w:tc>
        <w:tc>
          <w:tcPr>
            <w:tcW w:w="285" w:type="dxa"/>
          </w:tcPr>
          <w:p w:rsidR="009A240F" w:rsidRPr="004E4492" w:rsidRDefault="009A240F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A240F" w:rsidRPr="004F449E" w:rsidRDefault="009A240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90" w:type="dxa"/>
          </w:tcPr>
          <w:p w:rsidR="009A240F" w:rsidRPr="004E4492" w:rsidRDefault="009A240F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240F" w:rsidRPr="00386010" w:rsidRDefault="009A240F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86010">
              <w:rPr>
                <w:rFonts w:ascii="Angsana New" w:hAnsi="Angsana New"/>
                <w:bCs/>
                <w:sz w:val="30"/>
                <w:szCs w:val="30"/>
              </w:rPr>
              <w:t>21,457</w:t>
            </w:r>
          </w:p>
        </w:tc>
        <w:tc>
          <w:tcPr>
            <w:tcW w:w="289" w:type="dxa"/>
          </w:tcPr>
          <w:p w:rsidR="009A240F" w:rsidRPr="00E24209" w:rsidRDefault="009A240F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9A240F" w:rsidRPr="008922B4" w:rsidRDefault="009A240F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</w:tr>
      <w:tr w:rsidR="00F500D4" w:rsidRPr="00E24209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F500D4" w:rsidRPr="00C86109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F500D4" w:rsidRPr="00C86109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F500D4" w:rsidRPr="00C86109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:rsidR="00F500D4" w:rsidRPr="00AB61F4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F500D4" w:rsidRPr="001E6302" w:rsidRDefault="00F500D4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F500D4" w:rsidRPr="001E6302" w:rsidRDefault="00F500D4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61CAE" w:rsidRDefault="00F500D4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F500D4" w:rsidRPr="009A0C15" w:rsidRDefault="00917E13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0C15">
              <w:rPr>
                <w:rFonts w:ascii="Angsana New" w:hAnsi="Angsana New"/>
                <w:sz w:val="30"/>
                <w:szCs w:val="30"/>
              </w:rPr>
              <w:t>2</w:t>
            </w:r>
            <w:r w:rsidR="00396D15" w:rsidRPr="009A0C15">
              <w:rPr>
                <w:rFonts w:ascii="Angsana New" w:hAnsi="Angsana New"/>
                <w:sz w:val="30"/>
                <w:szCs w:val="30"/>
              </w:rPr>
              <w:t>,</w:t>
            </w:r>
            <w:r w:rsidR="009A240F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85" w:type="dxa"/>
          </w:tcPr>
          <w:p w:rsidR="00F500D4" w:rsidRPr="007E2CE7" w:rsidRDefault="00F500D4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500D4" w:rsidRPr="004F449E" w:rsidRDefault="00255C85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500D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90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AD3941" w:rsidRDefault="00386010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386010">
              <w:rPr>
                <w:rFonts w:ascii="Angsana New" w:hAnsi="Angsana New"/>
                <w:bCs/>
                <w:sz w:val="30"/>
                <w:szCs w:val="30"/>
              </w:rPr>
              <w:t>20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86010">
              <w:rPr>
                <w:rFonts w:ascii="Angsana New" w:hAnsi="Angsana New"/>
                <w:bCs/>
                <w:sz w:val="30"/>
                <w:szCs w:val="30"/>
              </w:rPr>
              <w:t>986</w:t>
            </w:r>
          </w:p>
        </w:tc>
        <w:tc>
          <w:tcPr>
            <w:tcW w:w="289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F500D4" w:rsidRPr="008922B4" w:rsidRDefault="00255C85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</w:t>
            </w:r>
            <w:r w:rsidR="00F500D4"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839</w:t>
            </w:r>
          </w:p>
        </w:tc>
      </w:tr>
      <w:tr w:rsidR="00F500D4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F500D4" w:rsidRPr="00161CAE" w:rsidRDefault="00F500D4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F500D4" w:rsidRPr="009A0C15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F500D4" w:rsidRPr="007E2CE7" w:rsidRDefault="00F500D4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F500D4" w:rsidRPr="008922B4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F500D4" w:rsidRPr="00AD3941" w:rsidRDefault="00F500D4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F500D4" w:rsidRPr="000233DF" w:rsidRDefault="00F500D4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F500D4" w:rsidRPr="002D1AE7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10FFC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10FFC" w:rsidRPr="00161CAE" w:rsidRDefault="00710FFC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710FFC" w:rsidRPr="009A0C15" w:rsidRDefault="009A0C15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0C15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85" w:type="dxa"/>
          </w:tcPr>
          <w:p w:rsidR="00710FFC" w:rsidRPr="007E2CE7" w:rsidRDefault="00710FFC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710FFC" w:rsidRPr="008922B4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  <w:tc>
          <w:tcPr>
            <w:tcW w:w="290" w:type="dxa"/>
          </w:tcPr>
          <w:p w:rsidR="00710FFC" w:rsidRPr="000233DF" w:rsidRDefault="00710FFC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710FFC" w:rsidRPr="00AD3941" w:rsidRDefault="00386010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86010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89" w:type="dxa"/>
          </w:tcPr>
          <w:p w:rsidR="00710FFC" w:rsidRPr="000233DF" w:rsidRDefault="00710FFC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710FFC" w:rsidRPr="008922B4" w:rsidRDefault="00710FF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1,942</w:t>
            </w:r>
          </w:p>
        </w:tc>
      </w:tr>
      <w:tr w:rsidR="00917E13" w:rsidRPr="001E6302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917E13" w:rsidRPr="00E24209" w:rsidRDefault="00917E13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7E13" w:rsidRPr="009A0C15" w:rsidRDefault="009A0C15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0C15">
              <w:rPr>
                <w:rFonts w:ascii="Angsana New" w:hAnsi="Angsana New"/>
                <w:sz w:val="30"/>
                <w:szCs w:val="30"/>
              </w:rPr>
              <w:t>3,</w:t>
            </w:r>
            <w:r w:rsidR="009A240F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85" w:type="dxa"/>
          </w:tcPr>
          <w:p w:rsidR="00917E13" w:rsidRPr="007E2CE7" w:rsidRDefault="00917E13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17E13" w:rsidRPr="004F449E" w:rsidRDefault="00917E1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90" w:type="dxa"/>
          </w:tcPr>
          <w:p w:rsidR="00917E13" w:rsidRPr="000233DF" w:rsidRDefault="00917E13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7E13" w:rsidRPr="00AD3941" w:rsidRDefault="00917E13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8601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386010" w:rsidRPr="00386010">
              <w:rPr>
                <w:rFonts w:ascii="Angsana New" w:hAnsi="Angsana New"/>
                <w:bCs/>
                <w:sz w:val="30"/>
                <w:szCs w:val="30"/>
              </w:rPr>
              <w:t>1,457</w:t>
            </w:r>
          </w:p>
        </w:tc>
        <w:tc>
          <w:tcPr>
            <w:tcW w:w="289" w:type="dxa"/>
          </w:tcPr>
          <w:p w:rsidR="00917E13" w:rsidRPr="000233DF" w:rsidRDefault="00917E13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917E13" w:rsidRPr="008922B4" w:rsidRDefault="00917E1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</w:tr>
      <w:tr w:rsidR="00E55B20" w:rsidRPr="00E55B20" w:rsidTr="00E55B20">
        <w:trPr>
          <w:cantSplit/>
        </w:trPr>
        <w:tc>
          <w:tcPr>
            <w:tcW w:w="3755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E55B20" w:rsidRPr="00E55B20" w:rsidRDefault="00E55B2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E55B20" w:rsidRPr="00E55B20" w:rsidRDefault="00E55B2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E55B20" w:rsidRPr="00E55B20" w:rsidRDefault="00E55B2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255C85" w:rsidRPr="00E24209" w:rsidTr="00E55B20">
        <w:trPr>
          <w:cantSplit/>
        </w:trPr>
        <w:tc>
          <w:tcPr>
            <w:tcW w:w="3755" w:type="dxa"/>
          </w:tcPr>
          <w:p w:rsidR="00255C85" w:rsidRDefault="0069708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55C85" w:rsidRPr="00E24209" w:rsidTr="00E55B20">
        <w:trPr>
          <w:cantSplit/>
        </w:trPr>
        <w:tc>
          <w:tcPr>
            <w:tcW w:w="3755" w:type="dxa"/>
          </w:tcPr>
          <w:p w:rsidR="00255C85" w:rsidRPr="0069708B" w:rsidRDefault="0069708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55C85" w:rsidRPr="00E24209" w:rsidRDefault="00255C8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55C85" w:rsidRPr="00283C9E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55C85" w:rsidRPr="00E24209" w:rsidRDefault="00255C8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9708B" w:rsidRPr="00E24209" w:rsidTr="00E55B20">
        <w:trPr>
          <w:cantSplit/>
        </w:trPr>
        <w:tc>
          <w:tcPr>
            <w:tcW w:w="3755" w:type="dxa"/>
          </w:tcPr>
          <w:p w:rsidR="0069708B" w:rsidRPr="00802B2B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69708B" w:rsidRPr="00791C15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91C1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69708B" w:rsidRPr="00E24209" w:rsidRDefault="0069708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DD2EAF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69708B" w:rsidRPr="00E24209" w:rsidRDefault="0069708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386010" w:rsidRDefault="0038601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86010">
              <w:rPr>
                <w:rFonts w:ascii="Angsana New" w:hAnsi="Angsana New"/>
                <w:bCs/>
                <w:sz w:val="30"/>
                <w:szCs w:val="30"/>
              </w:rPr>
              <w:t>2,270</w:t>
            </w:r>
          </w:p>
        </w:tc>
        <w:tc>
          <w:tcPr>
            <w:tcW w:w="289" w:type="dxa"/>
          </w:tcPr>
          <w:p w:rsidR="0069708B" w:rsidRPr="00E24209" w:rsidRDefault="0069708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Pr="008922B4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843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802B2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E0CEB" w:rsidRPr="00791C15" w:rsidRDefault="002E0CEB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91C1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E0CEB" w:rsidRPr="00386010" w:rsidRDefault="002E0CE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8601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B29D0" w:rsidRPr="00E24209" w:rsidTr="0069708B">
        <w:trPr>
          <w:cantSplit/>
        </w:trPr>
        <w:tc>
          <w:tcPr>
            <w:tcW w:w="3755" w:type="dxa"/>
          </w:tcPr>
          <w:p w:rsidR="005B29D0" w:rsidRDefault="005B29D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B29D0" w:rsidRPr="00791C15" w:rsidRDefault="005B29D0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91C1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B29D0" w:rsidRPr="00E24209" w:rsidRDefault="005B29D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5B29D0" w:rsidRPr="008922B4" w:rsidRDefault="005B29D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:rsidR="005B29D0" w:rsidRPr="00E24209" w:rsidRDefault="005B29D0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B29D0" w:rsidRPr="00386010" w:rsidRDefault="00386010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86010">
              <w:rPr>
                <w:rFonts w:ascii="Angsana New" w:hAnsi="Angsana New"/>
                <w:bCs/>
                <w:sz w:val="30"/>
                <w:szCs w:val="30"/>
              </w:rPr>
              <w:t>2,270</w:t>
            </w:r>
          </w:p>
        </w:tc>
        <w:tc>
          <w:tcPr>
            <w:tcW w:w="289" w:type="dxa"/>
          </w:tcPr>
          <w:p w:rsidR="005B29D0" w:rsidRPr="00E24209" w:rsidRDefault="005B29D0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29D0" w:rsidRPr="008922B4" w:rsidRDefault="005B29D0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848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25797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</w:tcPr>
          <w:p w:rsidR="002E0CEB" w:rsidRPr="00791C15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802B2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2E0CEB" w:rsidRPr="00791C15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791C1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2E0CEB" w:rsidRPr="00DD2EA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2E0CEB" w:rsidRPr="00386010" w:rsidRDefault="00386010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6010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Pr="00802B2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E0CEB" w:rsidRPr="00791C15" w:rsidRDefault="005B29D0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C15">
              <w:rPr>
                <w:rFonts w:ascii="Angsana New" w:hAnsi="Angsana New"/>
                <w:sz w:val="30"/>
                <w:szCs w:val="30"/>
              </w:rPr>
              <w:t>2</w:t>
            </w:r>
            <w:r w:rsidR="002E0CEB" w:rsidRPr="00791C15">
              <w:rPr>
                <w:rFonts w:ascii="Angsana New" w:hAnsi="Angsana New"/>
                <w:sz w:val="30"/>
                <w:szCs w:val="30"/>
              </w:rPr>
              <w:t>,</w:t>
            </w:r>
            <w:r w:rsidR="00791C15" w:rsidRPr="00791C15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2E0CEB" w:rsidRPr="008922B4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E0CEB" w:rsidRPr="00386010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8601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2E0CEB" w:rsidRPr="00DD2EAF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DD2EA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791C15" w:rsidRPr="00E24209" w:rsidTr="0069708B">
        <w:trPr>
          <w:cantSplit/>
        </w:trPr>
        <w:tc>
          <w:tcPr>
            <w:tcW w:w="3755" w:type="dxa"/>
          </w:tcPr>
          <w:p w:rsidR="00791C15" w:rsidRDefault="00791C15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91C15" w:rsidRPr="00791C15" w:rsidRDefault="00791C15" w:rsidP="00A3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C15">
              <w:rPr>
                <w:rFonts w:ascii="Angsana New" w:hAnsi="Angsana New"/>
                <w:sz w:val="30"/>
                <w:szCs w:val="30"/>
              </w:rPr>
              <w:t>2,136</w:t>
            </w:r>
          </w:p>
        </w:tc>
        <w:tc>
          <w:tcPr>
            <w:tcW w:w="293" w:type="dxa"/>
            <w:gridSpan w:val="2"/>
          </w:tcPr>
          <w:p w:rsidR="00791C15" w:rsidRPr="00E24209" w:rsidRDefault="00791C1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791C15" w:rsidRPr="008922B4" w:rsidRDefault="00791C1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90" w:type="dxa"/>
          </w:tcPr>
          <w:p w:rsidR="00791C15" w:rsidRPr="00E24209" w:rsidRDefault="00791C1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791C15" w:rsidRPr="00386010" w:rsidRDefault="00791C15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6010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89" w:type="dxa"/>
          </w:tcPr>
          <w:p w:rsidR="00791C15" w:rsidRPr="00E24209" w:rsidRDefault="00791C1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C15" w:rsidRPr="008922B4" w:rsidRDefault="00791C1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791C15" w:rsidRPr="00E24209" w:rsidTr="0069708B">
        <w:trPr>
          <w:cantSplit/>
        </w:trPr>
        <w:tc>
          <w:tcPr>
            <w:tcW w:w="3755" w:type="dxa"/>
          </w:tcPr>
          <w:p w:rsidR="00791C15" w:rsidRPr="006167C3" w:rsidRDefault="00791C1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91C15" w:rsidRPr="00791C15" w:rsidRDefault="00791C15" w:rsidP="00A3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C15">
              <w:rPr>
                <w:rFonts w:ascii="Angsana New" w:hAnsi="Angsana New"/>
                <w:sz w:val="30"/>
                <w:szCs w:val="30"/>
              </w:rPr>
              <w:t>2,136</w:t>
            </w:r>
          </w:p>
        </w:tc>
        <w:tc>
          <w:tcPr>
            <w:tcW w:w="293" w:type="dxa"/>
            <w:gridSpan w:val="2"/>
          </w:tcPr>
          <w:p w:rsidR="00791C15" w:rsidRPr="00E24209" w:rsidRDefault="00791C1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791C15" w:rsidRPr="008922B4" w:rsidRDefault="00791C1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90" w:type="dxa"/>
          </w:tcPr>
          <w:p w:rsidR="00791C15" w:rsidRPr="00E24209" w:rsidRDefault="00791C15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791C15" w:rsidRPr="00AD3941" w:rsidRDefault="00791C15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386010">
              <w:rPr>
                <w:rFonts w:ascii="Angsana New" w:hAnsi="Angsana New"/>
                <w:bCs/>
                <w:sz w:val="30"/>
                <w:szCs w:val="30"/>
              </w:rPr>
              <w:t>2,405</w:t>
            </w:r>
          </w:p>
        </w:tc>
        <w:tc>
          <w:tcPr>
            <w:tcW w:w="289" w:type="dxa"/>
          </w:tcPr>
          <w:p w:rsidR="00791C15" w:rsidRPr="00E24209" w:rsidRDefault="00791C15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91C15" w:rsidRPr="008922B4" w:rsidRDefault="00791C1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Pr="008922B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127</w:t>
            </w:r>
          </w:p>
        </w:tc>
      </w:tr>
      <w:tr w:rsidR="002E0CEB" w:rsidRPr="00E24209" w:rsidTr="0069708B">
        <w:trPr>
          <w:cantSplit/>
        </w:trPr>
        <w:tc>
          <w:tcPr>
            <w:tcW w:w="3755" w:type="dxa"/>
          </w:tcPr>
          <w:p w:rsidR="002E0CEB" w:rsidRDefault="002E0CE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2E0CEB" w:rsidRPr="00E24209" w:rsidRDefault="002E0CEB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2E0CEB" w:rsidRPr="00283C9E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2E0CEB" w:rsidRPr="00E24209" w:rsidRDefault="002E0CE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</w:tbl>
    <w:p w:rsidR="00571CF4" w:rsidRDefault="00571CF4"/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8F38E6" w:rsidTr="00FD7957">
        <w:trPr>
          <w:gridAfter w:val="1"/>
          <w:wAfter w:w="6" w:type="dxa"/>
          <w:cantSplit/>
        </w:trPr>
        <w:tc>
          <w:tcPr>
            <w:tcW w:w="3755" w:type="dxa"/>
          </w:tcPr>
          <w:p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E55B20" w:rsidRPr="008F38E6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B20" w:rsidRPr="008F38E6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3AEA" w:rsidRPr="008F38E6" w:rsidTr="00E55B20">
        <w:trPr>
          <w:gridAfter w:val="1"/>
          <w:wAfter w:w="6" w:type="dxa"/>
          <w:cantSplit/>
        </w:trPr>
        <w:tc>
          <w:tcPr>
            <w:tcW w:w="3755" w:type="dxa"/>
          </w:tcPr>
          <w:p w:rsidR="007E3AEA" w:rsidRPr="00F51F88" w:rsidRDefault="007E3AEA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3AEA" w:rsidRPr="008F38E6" w:rsidRDefault="00AD394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กันยายน </w:t>
            </w:r>
            <w:r w:rsidR="007E3AE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E3AE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:rsidR="007E3AEA" w:rsidRPr="008F38E6" w:rsidRDefault="007E3AE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7E3AEA" w:rsidRPr="008F38E6" w:rsidRDefault="007E3AE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:rsidR="007E3AEA" w:rsidRPr="008F38E6" w:rsidRDefault="007E3AEA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7E3AEA" w:rsidRPr="008F38E6" w:rsidRDefault="00AD394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กันยายน </w:t>
            </w:r>
            <w:r w:rsidR="007E3AE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E3AE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:rsidR="007E3AEA" w:rsidRPr="008F38E6" w:rsidRDefault="007E3AE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E3AEA" w:rsidRPr="008F38E6" w:rsidRDefault="007E3AEA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9708B" w:rsidRPr="00C632CF" w:rsidTr="00E55B20">
        <w:trPr>
          <w:cantSplit/>
        </w:trPr>
        <w:tc>
          <w:tcPr>
            <w:tcW w:w="3755" w:type="dxa"/>
          </w:tcPr>
          <w:p w:rsidR="0069708B" w:rsidRPr="00D91419" w:rsidRDefault="006970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A90430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69708B" w:rsidRPr="00E24209" w:rsidRDefault="0069708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F500D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9708B" w:rsidRPr="00E24209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Pr="004C2E64" w:rsidRDefault="0069708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F500D4" w:rsidRPr="00C632CF" w:rsidTr="00E55B20">
        <w:trPr>
          <w:cantSplit/>
        </w:trPr>
        <w:tc>
          <w:tcPr>
            <w:tcW w:w="3755" w:type="dxa"/>
          </w:tcPr>
          <w:p w:rsidR="00F500D4" w:rsidRPr="00A16C43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F500D4" w:rsidRPr="004F7167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16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F500D4" w:rsidRPr="00A2716F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F500D4" w:rsidRPr="00C0031F" w:rsidRDefault="00F500D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31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F500D4" w:rsidRPr="00A2716F" w:rsidRDefault="00F500D4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F500D4" w:rsidRPr="00CB5D98" w:rsidRDefault="00CB5D98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5D98">
              <w:rPr>
                <w:rFonts w:ascii="Angsana New" w:hAnsi="Angsana New"/>
                <w:bCs/>
                <w:sz w:val="30"/>
                <w:szCs w:val="30"/>
              </w:rPr>
              <w:t>36,500</w:t>
            </w:r>
          </w:p>
        </w:tc>
        <w:tc>
          <w:tcPr>
            <w:tcW w:w="289" w:type="dxa"/>
          </w:tcPr>
          <w:p w:rsidR="00F500D4" w:rsidRPr="00E24209" w:rsidRDefault="00F500D4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F500D4" w:rsidRPr="00DD2EA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  <w:r w:rsidR="00F500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</w:tr>
      <w:tr w:rsidR="00FD0923" w:rsidRPr="00C632CF" w:rsidTr="00E55B20">
        <w:trPr>
          <w:cantSplit/>
        </w:trPr>
        <w:tc>
          <w:tcPr>
            <w:tcW w:w="3755" w:type="dxa"/>
          </w:tcPr>
          <w:p w:rsidR="00FD0923" w:rsidRPr="00802B2B" w:rsidRDefault="00FD092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0923" w:rsidRPr="004F7167" w:rsidRDefault="00F6520C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7167">
              <w:rPr>
                <w:rFonts w:ascii="Angsana New" w:hAnsi="Angsana New"/>
                <w:bCs/>
                <w:sz w:val="30"/>
                <w:szCs w:val="30"/>
              </w:rPr>
              <w:t>59,46</w:t>
            </w:r>
            <w:r w:rsidR="00FD0923" w:rsidRPr="004F716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93" w:type="dxa"/>
            <w:gridSpan w:val="2"/>
          </w:tcPr>
          <w:p w:rsidR="00FD0923" w:rsidRPr="00A2716F" w:rsidRDefault="00FD092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FD0923" w:rsidRPr="00C0031F" w:rsidRDefault="00FD092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90" w:type="dxa"/>
          </w:tcPr>
          <w:p w:rsidR="00FD0923" w:rsidRPr="00A2716F" w:rsidRDefault="00FD0923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FD0923" w:rsidRPr="00CB5D98" w:rsidRDefault="00FD0923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D9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FD0923" w:rsidRPr="00E24209" w:rsidRDefault="00FD0923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FD0923" w:rsidRPr="00C0031F" w:rsidRDefault="00FD092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31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6520C" w:rsidRPr="00C632CF" w:rsidTr="00E55B20">
        <w:trPr>
          <w:cantSplit/>
        </w:trPr>
        <w:tc>
          <w:tcPr>
            <w:tcW w:w="3755" w:type="dxa"/>
          </w:tcPr>
          <w:p w:rsidR="00F6520C" w:rsidRPr="00802B2B" w:rsidRDefault="00F6520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4F7167" w:rsidRDefault="00F6520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7167">
              <w:rPr>
                <w:rFonts w:ascii="Angsana New" w:hAnsi="Angsana New"/>
                <w:bCs/>
                <w:sz w:val="30"/>
                <w:szCs w:val="30"/>
              </w:rPr>
              <w:t>59,460</w:t>
            </w:r>
          </w:p>
        </w:tc>
        <w:tc>
          <w:tcPr>
            <w:tcW w:w="293" w:type="dxa"/>
            <w:gridSpan w:val="2"/>
          </w:tcPr>
          <w:p w:rsidR="00F6520C" w:rsidRPr="00A2716F" w:rsidRDefault="00F6520C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C0031F" w:rsidRDefault="00F6520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90" w:type="dxa"/>
          </w:tcPr>
          <w:p w:rsidR="00F6520C" w:rsidRPr="00A2716F" w:rsidRDefault="00F6520C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CB5D98" w:rsidRDefault="00CB5D98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B5D98">
              <w:rPr>
                <w:rFonts w:ascii="Angsana New" w:hAnsi="Angsana New"/>
                <w:bCs/>
                <w:sz w:val="30"/>
                <w:szCs w:val="30"/>
              </w:rPr>
              <w:t>36,500</w:t>
            </w:r>
          </w:p>
        </w:tc>
        <w:tc>
          <w:tcPr>
            <w:tcW w:w="289" w:type="dxa"/>
          </w:tcPr>
          <w:p w:rsidR="00F6520C" w:rsidRPr="00E24209" w:rsidRDefault="00F6520C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6520C" w:rsidRPr="00DD2EAF" w:rsidRDefault="00F6520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</w:tr>
      <w:tr w:rsidR="005A5003" w:rsidRPr="00C632CF" w:rsidTr="00E55B20">
        <w:trPr>
          <w:cantSplit/>
        </w:trPr>
        <w:tc>
          <w:tcPr>
            <w:tcW w:w="3755" w:type="dxa"/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A5003" w:rsidRPr="007E3AEA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A5003" w:rsidRPr="00A2716F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5A5003" w:rsidRPr="00A2716F" w:rsidRDefault="005A5003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A5003" w:rsidRPr="007E3AEA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5A5003" w:rsidRPr="00230745" w:rsidRDefault="005A5003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F957A3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:rsidR="005A5003" w:rsidRPr="007E3AEA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A5003" w:rsidRPr="00A2716F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7E3AEA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211056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A5003" w:rsidRPr="00E7168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68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:rsidR="005A5003" w:rsidRPr="00AD3941" w:rsidRDefault="00695B8B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29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695B8B">
              <w:rPr>
                <w:rFonts w:ascii="Angsana New" w:hAnsi="Angsana New"/>
                <w:bCs/>
                <w:sz w:val="30"/>
                <w:szCs w:val="30"/>
              </w:rPr>
              <w:t>372</w:t>
            </w: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  <w:r w:rsidR="005A500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559</w:t>
            </w: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802B2B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5003" w:rsidRPr="00E7168C" w:rsidRDefault="00E7168C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168C">
              <w:rPr>
                <w:rFonts w:ascii="Angsana New" w:hAnsi="Angsana New"/>
                <w:bCs/>
                <w:sz w:val="30"/>
                <w:szCs w:val="30"/>
              </w:rPr>
              <w:t>4,492</w:t>
            </w:r>
          </w:p>
        </w:tc>
        <w:tc>
          <w:tcPr>
            <w:tcW w:w="293" w:type="dxa"/>
            <w:gridSpan w:val="2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90" w:type="dxa"/>
          </w:tcPr>
          <w:p w:rsidR="005A5003" w:rsidRPr="00A2716F" w:rsidRDefault="005A5003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A5003" w:rsidRPr="00695B8B" w:rsidRDefault="00695B8B" w:rsidP="00975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4,492</w:t>
            </w:r>
          </w:p>
        </w:tc>
        <w:tc>
          <w:tcPr>
            <w:tcW w:w="289" w:type="dxa"/>
          </w:tcPr>
          <w:p w:rsidR="005A5003" w:rsidRPr="0076366C" w:rsidRDefault="005A5003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4,281</w:t>
            </w:r>
          </w:p>
        </w:tc>
      </w:tr>
      <w:tr w:rsidR="00F6520C" w:rsidRPr="00734C60" w:rsidTr="00E55B20">
        <w:trPr>
          <w:cantSplit/>
        </w:trPr>
        <w:tc>
          <w:tcPr>
            <w:tcW w:w="3755" w:type="dxa"/>
          </w:tcPr>
          <w:p w:rsidR="00F6520C" w:rsidRPr="00802B2B" w:rsidRDefault="00F6520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E7168C" w:rsidRDefault="00E7168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168C">
              <w:rPr>
                <w:rFonts w:ascii="Angsana New" w:hAnsi="Angsana New"/>
                <w:bCs/>
                <w:sz w:val="30"/>
                <w:szCs w:val="30"/>
              </w:rPr>
              <w:t>4,492</w:t>
            </w:r>
          </w:p>
        </w:tc>
        <w:tc>
          <w:tcPr>
            <w:tcW w:w="293" w:type="dxa"/>
            <w:gridSpan w:val="2"/>
          </w:tcPr>
          <w:p w:rsidR="00F6520C" w:rsidRPr="00A2716F" w:rsidRDefault="00F6520C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C0031F" w:rsidRDefault="00F6520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90" w:type="dxa"/>
          </w:tcPr>
          <w:p w:rsidR="00F6520C" w:rsidRPr="00A2716F" w:rsidRDefault="00F6520C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F6520C" w:rsidRPr="00695B8B" w:rsidRDefault="00695B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33,864</w:t>
            </w:r>
          </w:p>
        </w:tc>
        <w:tc>
          <w:tcPr>
            <w:tcW w:w="289" w:type="dxa"/>
          </w:tcPr>
          <w:p w:rsidR="00F6520C" w:rsidRPr="0076366C" w:rsidRDefault="00F6520C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6520C" w:rsidRPr="00C0031F" w:rsidRDefault="00F6520C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31,840</w:t>
            </w:r>
          </w:p>
        </w:tc>
      </w:tr>
      <w:tr w:rsidR="005A5003" w:rsidRPr="00734C60" w:rsidTr="00E55B20">
        <w:trPr>
          <w:cantSplit/>
        </w:trPr>
        <w:tc>
          <w:tcPr>
            <w:tcW w:w="3755" w:type="dxa"/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A5003" w:rsidRPr="00360704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3" w:type="dxa"/>
            <w:gridSpan w:val="2"/>
          </w:tcPr>
          <w:p w:rsidR="005A5003" w:rsidRPr="00A2716F" w:rsidRDefault="005A500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5A5003" w:rsidRPr="00A2716F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5A5003" w:rsidRPr="00A2716F" w:rsidRDefault="005A5003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5A5003" w:rsidRPr="00F500D4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5A5003" w:rsidRPr="00144D58" w:rsidRDefault="005A5003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F957A3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 w:rsidR="0069708B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:rsidR="005A5003" w:rsidRPr="00360704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A5003" w:rsidRPr="00211056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F500D4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211056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802B2B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A5003" w:rsidRPr="00E7168C" w:rsidRDefault="005A5003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68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A5003" w:rsidRPr="0022335A" w:rsidRDefault="005A5003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A5003" w:rsidRPr="00AD3941" w:rsidRDefault="00695B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4,176</w:t>
            </w: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A5003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2,737</w:t>
            </w:r>
          </w:p>
        </w:tc>
      </w:tr>
      <w:tr w:rsidR="005A5003" w:rsidRPr="00775D54" w:rsidTr="00F500D4">
        <w:trPr>
          <w:cantSplit/>
        </w:trPr>
        <w:tc>
          <w:tcPr>
            <w:tcW w:w="3755" w:type="dxa"/>
          </w:tcPr>
          <w:p w:rsidR="005A5003" w:rsidRPr="00802B2B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5003" w:rsidRPr="00E7168C" w:rsidRDefault="005A5003" w:rsidP="00892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7168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E7168C" w:rsidRPr="00E7168C">
              <w:rPr>
                <w:rFonts w:ascii="Angsana New" w:hAnsi="Angsana New"/>
                <w:bCs/>
                <w:sz w:val="30"/>
                <w:szCs w:val="30"/>
              </w:rPr>
              <w:t>5,046</w:t>
            </w:r>
          </w:p>
        </w:tc>
        <w:tc>
          <w:tcPr>
            <w:tcW w:w="293" w:type="dxa"/>
            <w:gridSpan w:val="2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69708B"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90" w:type="dxa"/>
          </w:tcPr>
          <w:p w:rsidR="005A5003" w:rsidRPr="0076366C" w:rsidRDefault="005A5003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5A5003" w:rsidRPr="00695B8B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695B8B" w:rsidRPr="00695B8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:rsidR="005A5003" w:rsidRPr="0076366C" w:rsidRDefault="005A5003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5A5003" w:rsidRPr="00C0031F" w:rsidRDefault="005A5003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69708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892D28" w:rsidRPr="00775D54" w:rsidTr="0069708B">
        <w:trPr>
          <w:cantSplit/>
        </w:trPr>
        <w:tc>
          <w:tcPr>
            <w:tcW w:w="3755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92D28" w:rsidRPr="00E7168C" w:rsidRDefault="00892D2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7168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E7168C" w:rsidRPr="00E7168C">
              <w:rPr>
                <w:rFonts w:ascii="Angsana New" w:hAnsi="Angsana New"/>
                <w:bCs/>
                <w:sz w:val="30"/>
                <w:szCs w:val="30"/>
              </w:rPr>
              <w:t>5,046</w:t>
            </w:r>
          </w:p>
        </w:tc>
        <w:tc>
          <w:tcPr>
            <w:tcW w:w="293" w:type="dxa"/>
            <w:gridSpan w:val="2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90" w:type="dxa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892D28" w:rsidRPr="00695B8B" w:rsidRDefault="0016400D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892D28" w:rsidRPr="00695B8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95B8B" w:rsidRPr="00695B8B">
              <w:rPr>
                <w:rFonts w:ascii="Angsana New" w:hAnsi="Angsana New"/>
                <w:bCs/>
                <w:sz w:val="30"/>
                <w:szCs w:val="30"/>
              </w:rPr>
              <w:t>220</w:t>
            </w:r>
          </w:p>
        </w:tc>
        <w:tc>
          <w:tcPr>
            <w:tcW w:w="289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92D28" w:rsidRPr="00C0031F" w:rsidRDefault="00892D28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2,798</w:t>
            </w:r>
          </w:p>
        </w:tc>
      </w:tr>
      <w:tr w:rsidR="0069708B" w:rsidRPr="00775D54" w:rsidTr="0069708B">
        <w:trPr>
          <w:cantSplit/>
        </w:trPr>
        <w:tc>
          <w:tcPr>
            <w:tcW w:w="3755" w:type="dxa"/>
          </w:tcPr>
          <w:p w:rsidR="0069708B" w:rsidRPr="0069708B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69708B" w:rsidRPr="007E3AEA" w:rsidRDefault="0069708B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69708B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69708B" w:rsidRP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69708B" w:rsidRPr="0069708B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69708B" w:rsidRPr="007E3AEA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69708B" w:rsidRPr="0069708B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:rsidR="0069708B" w:rsidRP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9708B" w:rsidRPr="00775D54" w:rsidTr="0069708B">
        <w:trPr>
          <w:cantSplit/>
        </w:trPr>
        <w:tc>
          <w:tcPr>
            <w:tcW w:w="3755" w:type="dxa"/>
          </w:tcPr>
          <w:p w:rsidR="0069708B" w:rsidRPr="00571CF4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:rsidR="0069708B" w:rsidRPr="007E3AEA" w:rsidRDefault="0069708B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7E3AEA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9708B" w:rsidRPr="0076366C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9708B" w:rsidRPr="00775D54" w:rsidTr="0069708B">
        <w:trPr>
          <w:cantSplit/>
        </w:trPr>
        <w:tc>
          <w:tcPr>
            <w:tcW w:w="3755" w:type="dxa"/>
          </w:tcPr>
          <w:p w:rsidR="0069708B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:rsidR="0069708B" w:rsidRPr="007E3AEA" w:rsidRDefault="0069708B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69708B" w:rsidRPr="00C0031F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69708B" w:rsidRPr="0076366C" w:rsidRDefault="0069708B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69708B" w:rsidRPr="007E3AEA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69708B" w:rsidRPr="0076366C" w:rsidRDefault="0069708B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69708B" w:rsidRDefault="0069708B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1CF4" w:rsidRPr="00775D54" w:rsidTr="0069708B">
        <w:trPr>
          <w:cantSplit/>
        </w:trPr>
        <w:tc>
          <w:tcPr>
            <w:tcW w:w="3755" w:type="dxa"/>
          </w:tcPr>
          <w:p w:rsidR="00571CF4" w:rsidRPr="00802B2B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71CF4" w:rsidRPr="00E7168C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68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1CF4" w:rsidRPr="00AD3941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2,40</w:t>
            </w:r>
            <w:r w:rsidR="00FE637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2,318</w:t>
            </w:r>
          </w:p>
        </w:tc>
      </w:tr>
      <w:tr w:rsidR="00892D28" w:rsidRPr="00775D54" w:rsidTr="00571CF4">
        <w:trPr>
          <w:cantSplit/>
        </w:trPr>
        <w:tc>
          <w:tcPr>
            <w:tcW w:w="3755" w:type="dxa"/>
          </w:tcPr>
          <w:p w:rsidR="00892D28" w:rsidRPr="00802B2B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92D28" w:rsidRPr="00E7168C" w:rsidRDefault="00E7168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168C">
              <w:rPr>
                <w:rFonts w:ascii="Angsana New" w:hAnsi="Angsana New"/>
                <w:bCs/>
                <w:sz w:val="30"/>
                <w:szCs w:val="30"/>
              </w:rPr>
              <w:t>959</w:t>
            </w:r>
          </w:p>
        </w:tc>
        <w:tc>
          <w:tcPr>
            <w:tcW w:w="293" w:type="dxa"/>
            <w:gridSpan w:val="2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90" w:type="dxa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92D28" w:rsidRPr="00AD3941" w:rsidRDefault="00695B8B" w:rsidP="003F6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959</w:t>
            </w:r>
          </w:p>
        </w:tc>
        <w:tc>
          <w:tcPr>
            <w:tcW w:w="289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</w:tr>
      <w:tr w:rsidR="00892D28" w:rsidRPr="00775D54" w:rsidTr="00571CF4">
        <w:trPr>
          <w:cantSplit/>
        </w:trPr>
        <w:tc>
          <w:tcPr>
            <w:tcW w:w="3755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E7168C" w:rsidRDefault="00E7168C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168C">
              <w:rPr>
                <w:rFonts w:ascii="Angsana New" w:hAnsi="Angsana New"/>
                <w:bCs/>
                <w:sz w:val="30"/>
                <w:szCs w:val="30"/>
              </w:rPr>
              <w:t>959</w:t>
            </w:r>
          </w:p>
        </w:tc>
        <w:tc>
          <w:tcPr>
            <w:tcW w:w="293" w:type="dxa"/>
            <w:gridSpan w:val="2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90" w:type="dxa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AD3941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3,36</w:t>
            </w:r>
            <w:r w:rsidR="00FE6373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9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3,186</w:t>
            </w:r>
          </w:p>
        </w:tc>
      </w:tr>
      <w:tr w:rsidR="00571CF4" w:rsidRPr="00775D54" w:rsidTr="00571CF4">
        <w:trPr>
          <w:cantSplit/>
        </w:trPr>
        <w:tc>
          <w:tcPr>
            <w:tcW w:w="3755" w:type="dxa"/>
          </w:tcPr>
          <w:p w:rsidR="00571CF4" w:rsidRPr="00325783" w:rsidRDefault="00325783" w:rsidP="00155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</w:t>
            </w:r>
            <w:r w:rsidR="001556F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หลังจาก</w:t>
            </w: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1CF4" w:rsidRPr="007E3AEA" w:rsidRDefault="00571CF4" w:rsidP="0082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571CF4" w:rsidRPr="005A5003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571CF4" w:rsidRPr="007E3AEA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:rsidR="00571CF4" w:rsidRDefault="00571CF4" w:rsidP="00F5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1CF4" w:rsidRPr="00775D54" w:rsidTr="0069708B">
        <w:trPr>
          <w:cantSplit/>
        </w:trPr>
        <w:tc>
          <w:tcPr>
            <w:tcW w:w="3755" w:type="dxa"/>
          </w:tcPr>
          <w:p w:rsidR="00571CF4" w:rsidRPr="00802B2B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571CF4" w:rsidRPr="00E7168C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168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31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571CF4" w:rsidRPr="00AD3941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50,50</w:t>
            </w:r>
            <w:r w:rsidR="004223A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52,284</w:t>
            </w:r>
          </w:p>
        </w:tc>
      </w:tr>
      <w:tr w:rsidR="00892D28" w:rsidRPr="00775D54" w:rsidTr="00571CF4">
        <w:trPr>
          <w:cantSplit/>
        </w:trPr>
        <w:tc>
          <w:tcPr>
            <w:tcW w:w="3755" w:type="dxa"/>
          </w:tcPr>
          <w:p w:rsidR="00892D28" w:rsidRPr="00802B2B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92D28" w:rsidRPr="00E7168C" w:rsidRDefault="00892D2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168C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 w:rsidR="00E7168C" w:rsidRPr="00E7168C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  <w:tc>
          <w:tcPr>
            <w:tcW w:w="293" w:type="dxa"/>
            <w:gridSpan w:val="2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90" w:type="dxa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892D28" w:rsidRPr="00695B8B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 w:rsidR="00695B8B" w:rsidRPr="00695B8B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4223A4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</w:tr>
      <w:tr w:rsidR="00892D28" w:rsidRPr="00775D54" w:rsidTr="00571CF4">
        <w:trPr>
          <w:cantSplit/>
        </w:trPr>
        <w:tc>
          <w:tcPr>
            <w:tcW w:w="3755" w:type="dxa"/>
          </w:tcPr>
          <w:p w:rsidR="00892D28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E7168C" w:rsidRDefault="00892D28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168C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 w:rsidR="00E7168C" w:rsidRPr="00E7168C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  <w:tc>
          <w:tcPr>
            <w:tcW w:w="293" w:type="dxa"/>
            <w:gridSpan w:val="2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90" w:type="dxa"/>
          </w:tcPr>
          <w:p w:rsidR="00892D28" w:rsidRPr="0076366C" w:rsidRDefault="00892D28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92D28" w:rsidRPr="00695B8B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59,688</w:t>
            </w:r>
          </w:p>
        </w:tc>
        <w:tc>
          <w:tcPr>
            <w:tcW w:w="289" w:type="dxa"/>
          </w:tcPr>
          <w:p w:rsidR="00892D28" w:rsidRPr="0076366C" w:rsidRDefault="00892D28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2D28" w:rsidRPr="00C0031F" w:rsidRDefault="00892D28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62,305</w:t>
            </w:r>
          </w:p>
        </w:tc>
      </w:tr>
      <w:tr w:rsidR="00571CF4" w:rsidRPr="00775D54" w:rsidTr="00571CF4">
        <w:trPr>
          <w:cantSplit/>
        </w:trPr>
        <w:tc>
          <w:tcPr>
            <w:tcW w:w="3755" w:type="dxa"/>
          </w:tcPr>
          <w:p w:rsidR="00571CF4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1CF4" w:rsidRPr="00E7168C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168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="003F63EA" w:rsidRPr="00E7168C">
              <w:rPr>
                <w:rFonts w:ascii="Angsana New" w:hAnsi="Angsana New"/>
                <w:bCs/>
                <w:sz w:val="30"/>
                <w:szCs w:val="30"/>
              </w:rPr>
              <w:t>10,</w:t>
            </w:r>
            <w:r w:rsidR="00E7168C" w:rsidRPr="00E7168C">
              <w:rPr>
                <w:rFonts w:ascii="Angsana New" w:hAnsi="Angsana New"/>
                <w:bCs/>
                <w:sz w:val="30"/>
                <w:szCs w:val="30"/>
              </w:rPr>
              <w:t>140</w:t>
            </w:r>
          </w:p>
        </w:tc>
        <w:tc>
          <w:tcPr>
            <w:tcW w:w="293" w:type="dxa"/>
            <w:gridSpan w:val="2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031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10,889</w:t>
            </w:r>
          </w:p>
        </w:tc>
        <w:tc>
          <w:tcPr>
            <w:tcW w:w="290" w:type="dxa"/>
          </w:tcPr>
          <w:p w:rsidR="00571CF4" w:rsidRPr="0076366C" w:rsidRDefault="00571CF4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571CF4" w:rsidRPr="00695B8B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63,05</w:t>
            </w:r>
            <w:r w:rsidR="00FE6373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9" w:type="dxa"/>
          </w:tcPr>
          <w:p w:rsidR="00571CF4" w:rsidRPr="0076366C" w:rsidRDefault="00571CF4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71CF4" w:rsidRPr="00C0031F" w:rsidRDefault="00571CF4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65,491</w:t>
            </w:r>
          </w:p>
        </w:tc>
      </w:tr>
    </w:tbl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AD3941">
        <w:rPr>
          <w:rFonts w:ascii="Angsana New" w:hAnsi="Angsana New" w:hint="cs"/>
          <w:sz w:val="30"/>
          <w:szCs w:val="30"/>
          <w:cs/>
        </w:rPr>
        <w:t>งวดเก้า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D3941">
        <w:rPr>
          <w:rFonts w:ascii="Angsana New" w:hAnsi="Angsana New" w:hint="cs"/>
          <w:sz w:val="30"/>
          <w:szCs w:val="30"/>
          <w:cs/>
        </w:rPr>
        <w:t>30 กันยา</w:t>
      </w:r>
      <w:r w:rsidR="007E3AEA">
        <w:rPr>
          <w:rFonts w:ascii="Angsana New" w:hAnsi="Angsana New" w:hint="cs"/>
          <w:sz w:val="30"/>
          <w:szCs w:val="30"/>
          <w:cs/>
        </w:rPr>
        <w:t>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 w:rsidR="0081586F">
        <w:rPr>
          <w:rFonts w:ascii="Angsana New" w:hAnsi="Angsana New"/>
          <w:sz w:val="30"/>
          <w:szCs w:val="30"/>
        </w:rPr>
        <w:t>2564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81586F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1586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81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E3AEA" w:rsidRPr="00E24209" w:rsidTr="00783015">
        <w:trPr>
          <w:cantSplit/>
        </w:trPr>
        <w:tc>
          <w:tcPr>
            <w:tcW w:w="4059" w:type="dxa"/>
          </w:tcPr>
          <w:p w:rsidR="007E3AEA" w:rsidRPr="00840E3A" w:rsidRDefault="007E3A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7E3AEA" w:rsidRPr="009909B1" w:rsidRDefault="007E3AE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9B1"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84" w:type="dxa"/>
          </w:tcPr>
          <w:p w:rsidR="007E3AEA" w:rsidRPr="00E24209" w:rsidRDefault="007E3AE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E3AEA" w:rsidRPr="00C97BA7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131,73</w:t>
            </w:r>
            <w:r w:rsidRPr="00C97BA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7E3AEA" w:rsidRPr="00E24209" w:rsidRDefault="007E3AEA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E3AEA" w:rsidRPr="009909B1" w:rsidRDefault="007E3AEA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09B1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  <w:tc>
          <w:tcPr>
            <w:tcW w:w="284" w:type="dxa"/>
          </w:tcPr>
          <w:p w:rsidR="007E3AEA" w:rsidRPr="00D413D6" w:rsidRDefault="007E3AE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7E3AEA" w:rsidRPr="00205572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05572">
              <w:rPr>
                <w:rFonts w:ascii="Angsana New" w:hAnsi="Angsana New" w:hint="cs"/>
                <w:b/>
                <w:sz w:val="30"/>
                <w:szCs w:val="30"/>
                <w:cs/>
              </w:rPr>
              <w:t>114,600</w:t>
            </w:r>
          </w:p>
        </w:tc>
      </w:tr>
      <w:tr w:rsidR="00AD3941" w:rsidRPr="00E24209" w:rsidTr="00783015">
        <w:trPr>
          <w:cantSplit/>
        </w:trPr>
        <w:tc>
          <w:tcPr>
            <w:tcW w:w="4059" w:type="dxa"/>
          </w:tcPr>
          <w:p w:rsidR="00AD3941" w:rsidRPr="00B97542" w:rsidRDefault="00AD394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AD3941" w:rsidRPr="009A0C15" w:rsidRDefault="00AD3941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A0C15">
              <w:rPr>
                <w:rFonts w:ascii="Angsana New" w:hAnsi="Angsana New"/>
                <w:bCs/>
                <w:sz w:val="30"/>
                <w:szCs w:val="30"/>
              </w:rPr>
              <w:t>37,840</w:t>
            </w:r>
          </w:p>
        </w:tc>
        <w:tc>
          <w:tcPr>
            <w:tcW w:w="284" w:type="dxa"/>
          </w:tcPr>
          <w:p w:rsidR="00AD3941" w:rsidRPr="00EC7D7C" w:rsidRDefault="00AD394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Pr="00F70DA7">
              <w:rPr>
                <w:rFonts w:ascii="Angsana New" w:hAnsi="Angsana New"/>
                <w:bCs/>
                <w:sz w:val="30"/>
                <w:szCs w:val="30"/>
              </w:rPr>
              <w:t>,880</w:t>
            </w:r>
          </w:p>
        </w:tc>
        <w:tc>
          <w:tcPr>
            <w:tcW w:w="283" w:type="dxa"/>
          </w:tcPr>
          <w:p w:rsidR="00AD3941" w:rsidRPr="00EC7D7C" w:rsidRDefault="00AD394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AD3941" w:rsidRPr="00695B8B" w:rsidRDefault="00695B8B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77</w:t>
            </w:r>
            <w:r w:rsidR="00AD3941" w:rsidRPr="00695B8B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AD3941" w:rsidRPr="00EC7D7C" w:rsidRDefault="00AD394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DA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AD3941" w:rsidRPr="00E24209" w:rsidTr="00862576">
        <w:trPr>
          <w:cantSplit/>
        </w:trPr>
        <w:tc>
          <w:tcPr>
            <w:tcW w:w="4059" w:type="dxa"/>
          </w:tcPr>
          <w:p w:rsidR="00AD3941" w:rsidRPr="00B97542" w:rsidRDefault="00AD394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D3941" w:rsidRPr="009A0C15" w:rsidRDefault="00AD3941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A0C15">
              <w:rPr>
                <w:rFonts w:ascii="Angsana New" w:hAnsi="Angsana New"/>
                <w:bCs/>
                <w:sz w:val="30"/>
                <w:szCs w:val="30"/>
              </w:rPr>
              <w:t>(11,160)</w:t>
            </w:r>
          </w:p>
        </w:tc>
        <w:tc>
          <w:tcPr>
            <w:tcW w:w="284" w:type="dxa"/>
          </w:tcPr>
          <w:p w:rsidR="00AD3941" w:rsidRPr="00EC7D7C" w:rsidRDefault="00AD394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(17,13</w:t>
            </w:r>
            <w:r w:rsidRPr="00F70DA7">
              <w:rPr>
                <w:rFonts w:ascii="Angsana New" w:hAnsi="Angsana New"/>
                <w:bCs/>
                <w:sz w:val="30"/>
                <w:szCs w:val="30"/>
              </w:rPr>
              <w:t>0)</w:t>
            </w:r>
          </w:p>
        </w:tc>
        <w:tc>
          <w:tcPr>
            <w:tcW w:w="283" w:type="dxa"/>
          </w:tcPr>
          <w:p w:rsidR="00AD3941" w:rsidRPr="00EC7D7C" w:rsidRDefault="00AD394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D3941" w:rsidRPr="00695B8B" w:rsidRDefault="00695B8B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(98</w:t>
            </w:r>
            <w:r w:rsidR="00AD3941" w:rsidRPr="00695B8B">
              <w:rPr>
                <w:rFonts w:ascii="Angsana New" w:hAnsi="Angsana New"/>
                <w:bCs/>
                <w:sz w:val="30"/>
                <w:szCs w:val="30"/>
              </w:rPr>
              <w:t>,000)</w:t>
            </w:r>
          </w:p>
        </w:tc>
        <w:tc>
          <w:tcPr>
            <w:tcW w:w="284" w:type="dxa"/>
          </w:tcPr>
          <w:p w:rsidR="00AD3941" w:rsidRPr="00EC7D7C" w:rsidRDefault="00AD394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(32</w:t>
            </w:r>
            <w:r w:rsidRPr="00F70DA7">
              <w:rPr>
                <w:rFonts w:ascii="Angsana New" w:hAnsi="Angsana New"/>
                <w:bCs/>
                <w:sz w:val="30"/>
                <w:szCs w:val="30"/>
              </w:rPr>
              <w:t>,100)</w:t>
            </w:r>
          </w:p>
        </w:tc>
      </w:tr>
      <w:tr w:rsidR="00AD3941" w:rsidRPr="00E24209" w:rsidTr="00862576">
        <w:trPr>
          <w:cantSplit/>
        </w:trPr>
        <w:tc>
          <w:tcPr>
            <w:tcW w:w="4059" w:type="dxa"/>
          </w:tcPr>
          <w:p w:rsidR="00AD3941" w:rsidRPr="00840E3A" w:rsidRDefault="00AD3941" w:rsidP="00AD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3941" w:rsidRPr="009A0C15" w:rsidRDefault="00AD3941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A0C15">
              <w:rPr>
                <w:rFonts w:ascii="Angsana New" w:hAnsi="Angsana New"/>
                <w:bCs/>
                <w:sz w:val="30"/>
                <w:szCs w:val="30"/>
              </w:rPr>
              <w:t>59</w:t>
            </w:r>
            <w:r w:rsidRPr="009A0C15">
              <w:rPr>
                <w:rFonts w:ascii="Angsana New" w:hAnsi="Angsana New" w:hint="cs"/>
                <w:b/>
                <w:sz w:val="30"/>
                <w:szCs w:val="30"/>
                <w:cs/>
              </w:rPr>
              <w:t>,460</w:t>
            </w:r>
          </w:p>
        </w:tc>
        <w:tc>
          <w:tcPr>
            <w:tcW w:w="284" w:type="dxa"/>
          </w:tcPr>
          <w:p w:rsidR="00AD3941" w:rsidRPr="00EC7D7C" w:rsidRDefault="00AD394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139,48</w:t>
            </w:r>
            <w:r w:rsidRPr="00F70DA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AD3941" w:rsidRPr="00EC7D7C" w:rsidRDefault="00AD3941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3941" w:rsidRPr="00695B8B" w:rsidRDefault="00695B8B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36</w:t>
            </w:r>
            <w:r w:rsidR="00AD3941" w:rsidRPr="00695B8B">
              <w:rPr>
                <w:rFonts w:ascii="Angsana New" w:hAnsi="Angsana New" w:hint="cs"/>
                <w:b/>
                <w:sz w:val="30"/>
                <w:szCs w:val="30"/>
                <w:cs/>
              </w:rPr>
              <w:t>,500</w:t>
            </w:r>
          </w:p>
        </w:tc>
        <w:tc>
          <w:tcPr>
            <w:tcW w:w="284" w:type="dxa"/>
          </w:tcPr>
          <w:p w:rsidR="00AD3941" w:rsidRPr="00EC7D7C" w:rsidRDefault="00AD394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70DA7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F70DA7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F70DA7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F70DA7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</w:tr>
    </w:tbl>
    <w:p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468CC" w:rsidRPr="00161CAE" w:rsidRDefault="00AC2583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83" w:type="dxa"/>
        <w:tblInd w:w="-72" w:type="dxa"/>
        <w:tblLayout w:type="fixed"/>
        <w:tblLook w:val="0000"/>
      </w:tblPr>
      <w:tblGrid>
        <w:gridCol w:w="414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:rsidTr="00FB7FAE">
        <w:trPr>
          <w:cantSplit/>
        </w:trPr>
        <w:tc>
          <w:tcPr>
            <w:tcW w:w="4149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3AEA" w:rsidRPr="00D413D6" w:rsidTr="00FB7FAE">
        <w:trPr>
          <w:cantSplit/>
        </w:trPr>
        <w:tc>
          <w:tcPr>
            <w:tcW w:w="4149" w:type="dxa"/>
          </w:tcPr>
          <w:p w:rsidR="007E3AEA" w:rsidRPr="00F51F88" w:rsidRDefault="007E3AEA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3AEA" w:rsidRPr="008F38E6" w:rsidRDefault="007E3AEA" w:rsidP="00AD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AD394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270" w:type="dxa"/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8" w:type="dxa"/>
          </w:tcPr>
          <w:p w:rsidR="007E3AEA" w:rsidRPr="008F38E6" w:rsidRDefault="007E3AEA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7E3AEA" w:rsidRPr="008F38E6" w:rsidRDefault="007E3AE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AD394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284" w:type="dxa"/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4E551F" w:rsidRPr="002918CA" w:rsidTr="00FB7FAE">
        <w:trPr>
          <w:cantSplit/>
        </w:trPr>
        <w:tc>
          <w:tcPr>
            <w:tcW w:w="4149" w:type="dxa"/>
          </w:tcPr>
          <w:p w:rsidR="004E551F" w:rsidRPr="002918CA" w:rsidRDefault="004E551F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E551F" w:rsidRPr="002918CA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4E551F" w:rsidRPr="002918CA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:rsidR="005750F9" w:rsidRPr="004F5566" w:rsidRDefault="004F5566" w:rsidP="009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5566">
              <w:rPr>
                <w:rFonts w:ascii="Angsana New" w:hAnsi="Angsana New"/>
                <w:bCs/>
                <w:sz w:val="30"/>
                <w:szCs w:val="30"/>
              </w:rPr>
              <w:t>3,423</w:t>
            </w:r>
          </w:p>
        </w:tc>
        <w:tc>
          <w:tcPr>
            <w:tcW w:w="270" w:type="dxa"/>
          </w:tcPr>
          <w:p w:rsidR="005750F9" w:rsidRPr="007E2CE7" w:rsidRDefault="005750F9" w:rsidP="00482755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5750F9" w:rsidRPr="00916E4D" w:rsidRDefault="005750F9" w:rsidP="009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16E4D">
              <w:rPr>
                <w:rFonts w:ascii="Angsana New" w:hAnsi="Angsana New"/>
                <w:bCs/>
                <w:sz w:val="30"/>
                <w:szCs w:val="30"/>
              </w:rPr>
              <w:t>3,428</w:t>
            </w:r>
          </w:p>
        </w:tc>
        <w:tc>
          <w:tcPr>
            <w:tcW w:w="288" w:type="dxa"/>
          </w:tcPr>
          <w:p w:rsidR="005750F9" w:rsidRPr="000233DF" w:rsidRDefault="005750F9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:rsidR="005750F9" w:rsidRPr="00695B8B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95B8B" w:rsidRPr="00695B8B">
              <w:rPr>
                <w:rFonts w:ascii="Angsana New" w:hAnsi="Angsana New"/>
                <w:bCs/>
                <w:sz w:val="30"/>
                <w:szCs w:val="30"/>
              </w:rPr>
              <w:t>1,457</w:t>
            </w:r>
          </w:p>
        </w:tc>
        <w:tc>
          <w:tcPr>
            <w:tcW w:w="284" w:type="dxa"/>
          </w:tcPr>
          <w:p w:rsidR="005750F9" w:rsidRPr="000233DF" w:rsidRDefault="005750F9" w:rsidP="00482755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39,781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4F5566" w:rsidRDefault="004F55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5566">
              <w:rPr>
                <w:rFonts w:ascii="Angsana New" w:hAnsi="Angsana New"/>
                <w:bCs/>
                <w:sz w:val="30"/>
                <w:szCs w:val="30"/>
              </w:rPr>
              <w:t>342,482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348,380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695B8B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186,436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4F5566" w:rsidRDefault="004F55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5566">
              <w:rPr>
                <w:rFonts w:ascii="Angsana New" w:hAnsi="Angsana New"/>
                <w:bCs/>
                <w:sz w:val="30"/>
                <w:szCs w:val="30"/>
              </w:rPr>
              <w:t>345,905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351,808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695B8B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207,893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226,000</w:t>
            </w:r>
          </w:p>
        </w:tc>
      </w:tr>
      <w:tr w:rsidR="005750F9" w:rsidRPr="002918CA" w:rsidTr="00FB7FAE">
        <w:trPr>
          <w:cantSplit/>
        </w:trPr>
        <w:tc>
          <w:tcPr>
            <w:tcW w:w="4149" w:type="dxa"/>
          </w:tcPr>
          <w:p w:rsidR="005750F9" w:rsidRPr="002918CA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0F9" w:rsidRPr="004F556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50F9" w:rsidRPr="002918CA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2918CA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5750F9" w:rsidRPr="00916E4D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5750F9" w:rsidRPr="002918CA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5" w:type="dxa"/>
          </w:tcPr>
          <w:p w:rsidR="005750F9" w:rsidRPr="004F5566" w:rsidRDefault="004F55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5566">
              <w:rPr>
                <w:rFonts w:ascii="Angsana New" w:hAnsi="Angsana New"/>
                <w:bCs/>
                <w:sz w:val="30"/>
                <w:szCs w:val="30"/>
              </w:rPr>
              <w:t>2,136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1,804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695B8B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750F9" w:rsidRPr="00695B8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95B8B" w:rsidRPr="00695B8B">
              <w:rPr>
                <w:rFonts w:ascii="Angsana New" w:hAnsi="Angsana New"/>
                <w:bCs/>
                <w:sz w:val="30"/>
                <w:szCs w:val="30"/>
              </w:rPr>
              <w:t>405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36,127</w:t>
            </w:r>
          </w:p>
        </w:tc>
      </w:tr>
      <w:tr w:rsidR="00916E4D" w:rsidRPr="005F7388" w:rsidTr="00FB7FAE">
        <w:trPr>
          <w:cantSplit/>
        </w:trPr>
        <w:tc>
          <w:tcPr>
            <w:tcW w:w="4149" w:type="dxa"/>
          </w:tcPr>
          <w:p w:rsidR="00916E4D" w:rsidRPr="00161CAE" w:rsidRDefault="00916E4D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:rsidR="00916E4D" w:rsidRPr="00152B27" w:rsidRDefault="00916E4D" w:rsidP="007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2B2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F5566" w:rsidRPr="00152B27">
              <w:rPr>
                <w:rFonts w:ascii="Angsana New" w:hAnsi="Angsana New"/>
                <w:bCs/>
                <w:sz w:val="30"/>
                <w:szCs w:val="30"/>
              </w:rPr>
              <w:t>2,158</w:t>
            </w:r>
          </w:p>
        </w:tc>
        <w:tc>
          <w:tcPr>
            <w:tcW w:w="270" w:type="dxa"/>
          </w:tcPr>
          <w:p w:rsidR="00916E4D" w:rsidRPr="00B9369C" w:rsidRDefault="00916E4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916E4D" w:rsidRPr="005750F9" w:rsidRDefault="00420EC3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916E4D" w:rsidRPr="005750F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247</w:t>
            </w:r>
          </w:p>
        </w:tc>
        <w:tc>
          <w:tcPr>
            <w:tcW w:w="288" w:type="dxa"/>
          </w:tcPr>
          <w:p w:rsidR="00916E4D" w:rsidRPr="00B9369C" w:rsidRDefault="00916E4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916E4D" w:rsidRPr="00152B27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2B27">
              <w:rPr>
                <w:rFonts w:ascii="Angsana New" w:hAnsi="Angsana New"/>
                <w:bCs/>
                <w:sz w:val="30"/>
                <w:szCs w:val="30"/>
              </w:rPr>
              <w:t>11,56</w:t>
            </w:r>
            <w:r w:rsidR="00F24D61" w:rsidRPr="00152B27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916E4D" w:rsidRPr="00B9369C" w:rsidRDefault="00916E4D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916E4D" w:rsidRPr="005750F9" w:rsidRDefault="00916E4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20,436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:rsidR="005750F9" w:rsidRPr="00152B27" w:rsidRDefault="004D4BA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2B27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F5566" w:rsidRPr="00152B27">
              <w:rPr>
                <w:rFonts w:ascii="Angsana New" w:hAnsi="Angsana New"/>
                <w:bCs/>
                <w:sz w:val="30"/>
                <w:szCs w:val="30"/>
              </w:rPr>
              <w:t>6,067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14,559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152B27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2B27">
              <w:rPr>
                <w:rFonts w:ascii="Angsana New" w:hAnsi="Angsana New"/>
                <w:bCs/>
                <w:sz w:val="30"/>
                <w:szCs w:val="30"/>
              </w:rPr>
              <w:t>23,552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10,620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4F5566" w:rsidRDefault="0010339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9,507</w:t>
            </w:r>
          </w:p>
        </w:tc>
        <w:tc>
          <w:tcPr>
            <w:tcW w:w="270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13,</w:t>
            </w:r>
            <w:r w:rsidR="00420EC3">
              <w:rPr>
                <w:rFonts w:ascii="Angsana New" w:hAnsi="Angsana New"/>
                <w:bCs/>
                <w:sz w:val="30"/>
                <w:szCs w:val="30"/>
              </w:rPr>
              <w:t>120</w:t>
            </w:r>
          </w:p>
        </w:tc>
        <w:tc>
          <w:tcPr>
            <w:tcW w:w="288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695B8B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F24D61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4F5566">
              <w:rPr>
                <w:rFonts w:ascii="Angsana New" w:hAnsi="Angsana New"/>
                <w:bCs/>
                <w:sz w:val="30"/>
                <w:szCs w:val="30"/>
              </w:rPr>
              <w:t>72</w:t>
            </w:r>
          </w:p>
        </w:tc>
        <w:tc>
          <w:tcPr>
            <w:tcW w:w="284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8,332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4F5566" w:rsidRDefault="00103397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49,868</w:t>
            </w:r>
          </w:p>
        </w:tc>
        <w:tc>
          <w:tcPr>
            <w:tcW w:w="270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50,730</w:t>
            </w:r>
          </w:p>
        </w:tc>
        <w:tc>
          <w:tcPr>
            <w:tcW w:w="288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695B8B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46,</w:t>
            </w:r>
            <w:r w:rsidR="004F5566">
              <w:rPr>
                <w:rFonts w:ascii="Angsana New" w:hAnsi="Angsana New"/>
                <w:bCs/>
                <w:sz w:val="30"/>
                <w:szCs w:val="30"/>
              </w:rPr>
              <w:t>389</w:t>
            </w:r>
          </w:p>
        </w:tc>
        <w:tc>
          <w:tcPr>
            <w:tcW w:w="284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75,515</w:t>
            </w:r>
          </w:p>
        </w:tc>
      </w:tr>
      <w:tr w:rsidR="005750F9" w:rsidRPr="005F7388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4F5566" w:rsidRDefault="004F556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5566">
              <w:rPr>
                <w:rFonts w:ascii="Angsana New" w:hAnsi="Angsana New"/>
                <w:bCs/>
                <w:sz w:val="30"/>
                <w:szCs w:val="30"/>
              </w:rPr>
              <w:t>39</w:t>
            </w:r>
            <w:r w:rsidR="00103397">
              <w:rPr>
                <w:rFonts w:ascii="Angsana New" w:hAnsi="Angsana New"/>
                <w:bCs/>
                <w:sz w:val="30"/>
                <w:szCs w:val="30"/>
              </w:rPr>
              <w:t>5,773</w:t>
            </w:r>
          </w:p>
        </w:tc>
        <w:tc>
          <w:tcPr>
            <w:tcW w:w="270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402,538</w:t>
            </w:r>
          </w:p>
        </w:tc>
        <w:tc>
          <w:tcPr>
            <w:tcW w:w="288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695B8B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5B8B">
              <w:rPr>
                <w:rFonts w:ascii="Angsana New" w:hAnsi="Angsana New"/>
                <w:bCs/>
                <w:sz w:val="30"/>
                <w:szCs w:val="30"/>
              </w:rPr>
              <w:t>254,</w:t>
            </w:r>
            <w:r w:rsidR="004F5566">
              <w:rPr>
                <w:rFonts w:ascii="Angsana New" w:hAnsi="Angsana New"/>
                <w:bCs/>
                <w:sz w:val="30"/>
                <w:szCs w:val="30"/>
              </w:rPr>
              <w:t>282</w:t>
            </w:r>
          </w:p>
        </w:tc>
        <w:tc>
          <w:tcPr>
            <w:tcW w:w="284" w:type="dxa"/>
          </w:tcPr>
          <w:p w:rsidR="005750F9" w:rsidRPr="00AF3FEE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50F9">
              <w:rPr>
                <w:rFonts w:ascii="Angsana New" w:hAnsi="Angsana New"/>
                <w:bCs/>
                <w:sz w:val="30"/>
                <w:szCs w:val="30"/>
              </w:rPr>
              <w:t>301,515</w:t>
            </w:r>
          </w:p>
        </w:tc>
      </w:tr>
    </w:tbl>
    <w:p w:rsidR="005750F9" w:rsidRDefault="005750F9" w:rsidP="00575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2" w:type="dxa"/>
        <w:tblInd w:w="-72" w:type="dxa"/>
        <w:tblLayout w:type="fixed"/>
        <w:tblLook w:val="0000"/>
      </w:tblPr>
      <w:tblGrid>
        <w:gridCol w:w="4149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:rsidTr="00FB7FAE">
        <w:trPr>
          <w:cantSplit/>
        </w:trPr>
        <w:tc>
          <w:tcPr>
            <w:tcW w:w="4149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:rsidTr="00FB7FAE">
        <w:trPr>
          <w:cantSplit/>
        </w:trPr>
        <w:tc>
          <w:tcPr>
            <w:tcW w:w="4149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3AEA" w:rsidRPr="00D413D6" w:rsidTr="00FB7FAE">
        <w:trPr>
          <w:cantSplit/>
        </w:trPr>
        <w:tc>
          <w:tcPr>
            <w:tcW w:w="4149" w:type="dxa"/>
          </w:tcPr>
          <w:p w:rsidR="007E3AEA" w:rsidRPr="00F51F88" w:rsidRDefault="007E3AEA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3AEA" w:rsidRPr="008F38E6" w:rsidRDefault="00AD394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</w:t>
            </w:r>
            <w:r w:rsidR="007E3AEA">
              <w:rPr>
                <w:rFonts w:ascii="Angsana New" w:hAnsi="Angsana New" w:hint="cs"/>
                <w:sz w:val="30"/>
                <w:szCs w:val="30"/>
                <w:cs/>
              </w:rPr>
              <w:t>ยน 2564</w:t>
            </w:r>
          </w:p>
        </w:tc>
        <w:tc>
          <w:tcPr>
            <w:tcW w:w="270" w:type="dxa"/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8" w:type="dxa"/>
          </w:tcPr>
          <w:p w:rsidR="007E3AEA" w:rsidRPr="008F38E6" w:rsidRDefault="007E3AEA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7E3AEA" w:rsidRPr="008F38E6" w:rsidRDefault="00AD3941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2564</w:t>
            </w:r>
          </w:p>
        </w:tc>
        <w:tc>
          <w:tcPr>
            <w:tcW w:w="284" w:type="dxa"/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E3AEA" w:rsidRPr="008F38E6" w:rsidRDefault="007E3AE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FC6AA5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5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DB2B00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:rsidR="005750F9" w:rsidRPr="00B455A6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55A6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B455A6" w:rsidRPr="00B455A6">
              <w:rPr>
                <w:rFonts w:ascii="Angsana New" w:hAnsi="Angsana New"/>
                <w:bCs/>
                <w:sz w:val="30"/>
                <w:szCs w:val="30"/>
              </w:rPr>
              <w:t>32,499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251,211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B53A7D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A7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95B8B" w:rsidRPr="00B53A7D">
              <w:rPr>
                <w:rFonts w:ascii="Angsana New" w:hAnsi="Angsana New"/>
                <w:bCs/>
                <w:sz w:val="30"/>
                <w:szCs w:val="30"/>
              </w:rPr>
              <w:t>12,900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122,405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:rsidR="005750F9" w:rsidRPr="00B455A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B53A7D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</w:tcPr>
          <w:p w:rsidR="005750F9" w:rsidRPr="00B455A6" w:rsidRDefault="00B455A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55A6">
              <w:rPr>
                <w:rFonts w:ascii="Angsana New" w:hAnsi="Angsana New"/>
                <w:bCs/>
                <w:sz w:val="30"/>
                <w:szCs w:val="30"/>
              </w:rPr>
              <w:t>97,537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89,318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B53A7D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A7D">
              <w:rPr>
                <w:rFonts w:ascii="Angsana New" w:hAnsi="Angsana New"/>
                <w:bCs/>
                <w:sz w:val="30"/>
                <w:szCs w:val="30"/>
              </w:rPr>
              <w:t>62,990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61,665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5" w:type="dxa"/>
          </w:tcPr>
          <w:p w:rsidR="005750F9" w:rsidRPr="00B455A6" w:rsidRDefault="00B455A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55A6">
              <w:rPr>
                <w:rFonts w:ascii="Angsana New" w:hAnsi="Angsana New"/>
                <w:bCs/>
                <w:sz w:val="30"/>
                <w:szCs w:val="30"/>
              </w:rPr>
              <w:t>12,552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5,203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B53A7D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A7D">
              <w:rPr>
                <w:rFonts w:ascii="Angsana New" w:hAnsi="Angsana New"/>
                <w:bCs/>
                <w:sz w:val="30"/>
                <w:szCs w:val="30"/>
              </w:rPr>
              <w:t>9,042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1,126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5" w:type="dxa"/>
          </w:tcPr>
          <w:p w:rsidR="005750F9" w:rsidRPr="00B455A6" w:rsidRDefault="00B455A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55A6">
              <w:rPr>
                <w:rFonts w:ascii="Angsana New" w:hAnsi="Angsana New"/>
                <w:bCs/>
                <w:sz w:val="30"/>
                <w:szCs w:val="30"/>
              </w:rPr>
              <w:t>4,601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4,639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B53A7D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A7D">
              <w:rPr>
                <w:rFonts w:ascii="Angsana New" w:hAnsi="Angsana New"/>
                <w:bCs/>
                <w:sz w:val="30"/>
                <w:szCs w:val="30"/>
              </w:rPr>
              <w:t>3,099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329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B455A6" w:rsidRDefault="00B455A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55A6">
              <w:rPr>
                <w:rFonts w:ascii="Angsana New" w:hAnsi="Angsana New"/>
                <w:bCs/>
                <w:sz w:val="30"/>
                <w:szCs w:val="30"/>
              </w:rPr>
              <w:t>21,937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26,024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5750F9" w:rsidRPr="00B53A7D" w:rsidRDefault="00EB705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A7D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4520F9" w:rsidRPr="00B53A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95B8B" w:rsidRPr="00B53A7D">
              <w:rPr>
                <w:rFonts w:ascii="Angsana New" w:hAnsi="Angsana New"/>
                <w:bCs/>
                <w:sz w:val="30"/>
                <w:szCs w:val="30"/>
              </w:rPr>
              <w:t>058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13,560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0F9" w:rsidRPr="00B455A6" w:rsidRDefault="00B455A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55A6">
              <w:rPr>
                <w:rFonts w:ascii="Angsana New" w:hAnsi="Angsana New"/>
                <w:bCs/>
                <w:sz w:val="30"/>
                <w:szCs w:val="30"/>
              </w:rPr>
              <w:t>369,126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376,395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5750F9" w:rsidRPr="00B53A7D" w:rsidRDefault="00695B8B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A7D">
              <w:rPr>
                <w:rFonts w:ascii="Angsana New" w:hAnsi="Angsana New"/>
                <w:bCs/>
                <w:sz w:val="30"/>
                <w:szCs w:val="30"/>
              </w:rPr>
              <w:t>199,089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201,085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275" w:type="dxa"/>
          </w:tcPr>
          <w:p w:rsidR="005750F9" w:rsidRPr="00B455A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B53A7D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275" w:type="dxa"/>
          </w:tcPr>
          <w:p w:rsidR="005750F9" w:rsidRPr="00B455A6" w:rsidRDefault="004520F9" w:rsidP="00EB7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55A6">
              <w:rPr>
                <w:rFonts w:ascii="Angsana New" w:hAnsi="Angsana New"/>
                <w:bCs/>
                <w:sz w:val="30"/>
                <w:szCs w:val="30"/>
              </w:rPr>
              <w:t xml:space="preserve">   (2</w:t>
            </w:r>
            <w:r w:rsidR="00B455A6" w:rsidRPr="00B455A6">
              <w:rPr>
                <w:rFonts w:ascii="Angsana New" w:hAnsi="Angsana New"/>
                <w:bCs/>
                <w:sz w:val="30"/>
                <w:szCs w:val="30"/>
              </w:rPr>
              <w:t>6,644</w:t>
            </w:r>
            <w:r w:rsidR="005750F9" w:rsidRPr="00B455A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(28,015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:rsidR="005750F9" w:rsidRPr="00B53A7D" w:rsidRDefault="00B53A7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A7D">
              <w:rPr>
                <w:rFonts w:ascii="Angsana New" w:hAnsi="Angsana New"/>
                <w:bCs/>
                <w:sz w:val="30"/>
                <w:szCs w:val="30"/>
              </w:rPr>
              <w:t xml:space="preserve">   (12,653</w:t>
            </w:r>
            <w:r w:rsidR="005750F9" w:rsidRPr="00B53A7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7536">
              <w:rPr>
                <w:rFonts w:ascii="Angsana New" w:hAnsi="Angsana New"/>
                <w:bCs/>
                <w:sz w:val="30"/>
                <w:szCs w:val="30"/>
              </w:rPr>
              <w:t xml:space="preserve">   (1</w:t>
            </w:r>
            <w:r>
              <w:rPr>
                <w:rFonts w:ascii="Angsana New" w:hAnsi="Angsana New"/>
                <w:bCs/>
                <w:sz w:val="30"/>
                <w:szCs w:val="30"/>
              </w:rPr>
              <w:t>4,866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5750F9" w:rsidRPr="00E24209" w:rsidTr="00FB7FAE">
        <w:trPr>
          <w:cantSplit/>
        </w:trPr>
        <w:tc>
          <w:tcPr>
            <w:tcW w:w="4149" w:type="dxa"/>
          </w:tcPr>
          <w:p w:rsidR="005750F9" w:rsidRPr="00161CA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B455A6" w:rsidRDefault="00B455A6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455A6">
              <w:rPr>
                <w:rFonts w:ascii="Angsana New" w:hAnsi="Angsana New"/>
                <w:bCs/>
                <w:sz w:val="30"/>
                <w:szCs w:val="30"/>
              </w:rPr>
              <w:t>342,482</w:t>
            </w:r>
          </w:p>
        </w:tc>
        <w:tc>
          <w:tcPr>
            <w:tcW w:w="270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348</w:t>
            </w:r>
            <w:r w:rsidRPr="00CC75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380</w:t>
            </w:r>
          </w:p>
        </w:tc>
        <w:tc>
          <w:tcPr>
            <w:tcW w:w="288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B53A7D" w:rsidRDefault="00B53A7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A7D">
              <w:rPr>
                <w:rFonts w:ascii="Angsana New" w:hAnsi="Angsana New"/>
                <w:bCs/>
                <w:sz w:val="30"/>
                <w:szCs w:val="30"/>
              </w:rPr>
              <w:t>186,436</w:t>
            </w:r>
          </w:p>
        </w:tc>
        <w:tc>
          <w:tcPr>
            <w:tcW w:w="284" w:type="dxa"/>
          </w:tcPr>
          <w:p w:rsidR="005750F9" w:rsidRPr="00B9369C" w:rsidRDefault="005750F9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750F9" w:rsidRPr="00CC7536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</w:tr>
    </w:tbl>
    <w:p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A5003" w:rsidRPr="005A5003" w:rsidRDefault="005A5003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0D641F" w:rsidRPr="00F27901" w:rsidRDefault="000D641F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0D641F" w:rsidRPr="00F27901" w:rsidSect="00141E0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4"/>
          <w:cols w:space="720"/>
          <w:titlePg/>
          <w:docGrid w:linePitch="245"/>
        </w:sectPr>
      </w:pPr>
    </w:p>
    <w:p w:rsidR="004E0F56" w:rsidRDefault="006353B5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5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685C89">
      <w:pPr>
        <w:ind w:hanging="90"/>
        <w:outlineLvl w:val="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E3AEA">
        <w:rPr>
          <w:rFonts w:ascii="Angsana New" w:hAnsi="Angsana New"/>
          <w:sz w:val="30"/>
          <w:szCs w:val="30"/>
        </w:rPr>
        <w:t xml:space="preserve">30 </w:t>
      </w:r>
      <w:r w:rsidR="00AD3941">
        <w:rPr>
          <w:rFonts w:ascii="Angsana New" w:hAnsi="Angsana New" w:hint="cs"/>
          <w:sz w:val="30"/>
          <w:szCs w:val="30"/>
          <w:cs/>
        </w:rPr>
        <w:t>กันยา</w:t>
      </w:r>
      <w:r w:rsidR="007E3AEA">
        <w:rPr>
          <w:rFonts w:ascii="Angsana New" w:hAnsi="Angsana New" w:hint="cs"/>
          <w:sz w:val="30"/>
          <w:szCs w:val="30"/>
          <w:cs/>
        </w:rPr>
        <w:t>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645819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</w:t>
      </w:r>
      <w:r w:rsidR="00645819">
        <w:rPr>
          <w:rFonts w:ascii="Angsana New" w:hAnsi="Angsana New" w:hint="cs"/>
          <w:sz w:val="30"/>
          <w:szCs w:val="30"/>
          <w:cs/>
        </w:rPr>
        <w:t>3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639" w:type="dxa"/>
        <w:tblInd w:w="-72" w:type="dxa"/>
        <w:tblLayout w:type="fixed"/>
        <w:tblLook w:val="0000"/>
      </w:tblPr>
      <w:tblGrid>
        <w:gridCol w:w="3582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65"/>
        <w:gridCol w:w="1152"/>
        <w:gridCol w:w="236"/>
        <w:gridCol w:w="1182"/>
      </w:tblGrid>
      <w:tr w:rsidR="004E0F56" w:rsidRPr="00D02D1D" w:rsidTr="009C5CEF">
        <w:trPr>
          <w:cantSplit/>
        </w:trPr>
        <w:tc>
          <w:tcPr>
            <w:tcW w:w="3582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9C5CEF">
        <w:trPr>
          <w:cantSplit/>
        </w:trPr>
        <w:tc>
          <w:tcPr>
            <w:tcW w:w="3582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65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0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AD3941" w:rsidRPr="00D02D1D" w:rsidTr="009C5CEF">
        <w:trPr>
          <w:cantSplit/>
        </w:trPr>
        <w:tc>
          <w:tcPr>
            <w:tcW w:w="3582" w:type="dxa"/>
          </w:tcPr>
          <w:p w:rsidR="00AD3941" w:rsidRPr="00D02D1D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3941" w:rsidRPr="008F38E6" w:rsidRDefault="00AD3941" w:rsidP="00AD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D3941" w:rsidRPr="008F38E6" w:rsidRDefault="00AD3941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3941" w:rsidRPr="008F38E6" w:rsidRDefault="00AD3941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</w:tcPr>
          <w:p w:rsidR="00AD3941" w:rsidRPr="00D02D1D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F38E6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2564</w:t>
            </w:r>
          </w:p>
        </w:tc>
        <w:tc>
          <w:tcPr>
            <w:tcW w:w="284" w:type="dxa"/>
          </w:tcPr>
          <w:p w:rsidR="00AD3941" w:rsidRPr="008F38E6" w:rsidRDefault="00AD394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F38E6" w:rsidRDefault="00AD3941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</w:tcPr>
          <w:p w:rsidR="00AD3941" w:rsidRPr="00D02D1D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F38E6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2564</w:t>
            </w:r>
          </w:p>
        </w:tc>
        <w:tc>
          <w:tcPr>
            <w:tcW w:w="284" w:type="dxa"/>
          </w:tcPr>
          <w:p w:rsidR="00AD3941" w:rsidRPr="008F38E6" w:rsidRDefault="00AD3941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3941" w:rsidRPr="008F38E6" w:rsidRDefault="00AD3941" w:rsidP="009C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65" w:type="dxa"/>
          </w:tcPr>
          <w:p w:rsidR="00AD3941" w:rsidRPr="00D02D1D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D3941" w:rsidRPr="008F38E6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2564</w:t>
            </w:r>
          </w:p>
        </w:tc>
        <w:tc>
          <w:tcPr>
            <w:tcW w:w="236" w:type="dxa"/>
          </w:tcPr>
          <w:p w:rsidR="00AD3941" w:rsidRPr="00D02D1D" w:rsidRDefault="00AD3941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AD3941" w:rsidRPr="008F38E6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2563</w:t>
            </w:r>
          </w:p>
        </w:tc>
      </w:tr>
      <w:tr w:rsidR="009C5CEF" w:rsidRPr="00D02D1D" w:rsidTr="009C5CEF">
        <w:trPr>
          <w:cantSplit/>
        </w:trPr>
        <w:tc>
          <w:tcPr>
            <w:tcW w:w="3582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3941" w:rsidRPr="00E25899" w:rsidTr="009C5CEF">
        <w:trPr>
          <w:cantSplit/>
        </w:trPr>
        <w:tc>
          <w:tcPr>
            <w:tcW w:w="3582" w:type="dxa"/>
            <w:vAlign w:val="center"/>
          </w:tcPr>
          <w:p w:rsidR="00AD3941" w:rsidRPr="00E25899" w:rsidRDefault="00AD394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134" w:type="dxa"/>
            <w:shd w:val="clear" w:color="auto" w:fill="auto"/>
          </w:tcPr>
          <w:p w:rsidR="00AD3941" w:rsidRPr="00681B3A" w:rsidRDefault="00AD394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10</w:t>
            </w:r>
            <w:r w:rsidRPr="00681B3A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681B3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8D73D5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D3941" w:rsidRPr="00681B3A" w:rsidRDefault="00AD394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3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D3941" w:rsidRPr="00AA39A7" w:rsidRDefault="00AD3941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39A7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84" w:type="dxa"/>
          </w:tcPr>
          <w:p w:rsidR="00AD3941" w:rsidRPr="00D96202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65" w:type="dxa"/>
          </w:tcPr>
          <w:p w:rsidR="00AD3941" w:rsidRPr="00D96202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AD3941" w:rsidRPr="00681B3A" w:rsidRDefault="00AD3941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9,979</w:t>
            </w:r>
          </w:p>
        </w:tc>
        <w:tc>
          <w:tcPr>
            <w:tcW w:w="236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</w:tr>
      <w:tr w:rsidR="00AD3941" w:rsidRPr="00E25899" w:rsidTr="009C5CEF">
        <w:trPr>
          <w:cantSplit/>
        </w:trPr>
        <w:tc>
          <w:tcPr>
            <w:tcW w:w="3582" w:type="dxa"/>
            <w:vAlign w:val="center"/>
          </w:tcPr>
          <w:p w:rsidR="00AD3941" w:rsidRPr="00E25899" w:rsidRDefault="00AD394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134" w:type="dxa"/>
            <w:shd w:val="clear" w:color="auto" w:fill="auto"/>
          </w:tcPr>
          <w:p w:rsidR="00AD3941" w:rsidRPr="00681B3A" w:rsidRDefault="00AD394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D3941" w:rsidRPr="00681B3A" w:rsidRDefault="00AD394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3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D3941" w:rsidRPr="00AA39A7" w:rsidRDefault="00AD3941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39A7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84" w:type="dxa"/>
          </w:tcPr>
          <w:p w:rsidR="00AD3941" w:rsidRPr="00D96202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65" w:type="dxa"/>
          </w:tcPr>
          <w:p w:rsidR="00AD3941" w:rsidRPr="00D96202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AD3941" w:rsidRPr="00681B3A" w:rsidRDefault="00AD3941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1</w:t>
            </w: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81B3A">
              <w:rPr>
                <w:rFonts w:ascii="Angsana New" w:hAnsi="Angsana New"/>
                <w:sz w:val="30"/>
                <w:szCs w:val="30"/>
              </w:rPr>
              <w:t>,</w:t>
            </w: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420</w:t>
            </w:r>
          </w:p>
        </w:tc>
        <w:tc>
          <w:tcPr>
            <w:tcW w:w="236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15,075</w:t>
            </w:r>
          </w:p>
        </w:tc>
      </w:tr>
      <w:tr w:rsidR="00AD3941" w:rsidRPr="00E25899" w:rsidTr="009C5CEF">
        <w:trPr>
          <w:cantSplit/>
        </w:trPr>
        <w:tc>
          <w:tcPr>
            <w:tcW w:w="3582" w:type="dxa"/>
            <w:vAlign w:val="center"/>
          </w:tcPr>
          <w:p w:rsidR="00AD3941" w:rsidRPr="00E25899" w:rsidRDefault="00AD394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134" w:type="dxa"/>
            <w:shd w:val="clear" w:color="auto" w:fill="auto"/>
          </w:tcPr>
          <w:p w:rsidR="00AD3941" w:rsidRPr="00681B3A" w:rsidRDefault="00AD394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D3941" w:rsidRPr="00681B3A" w:rsidRDefault="00AD3941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3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D3941" w:rsidRPr="00AA39A7" w:rsidRDefault="00AD3941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39A7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84" w:type="dxa"/>
          </w:tcPr>
          <w:p w:rsidR="00AD3941" w:rsidRPr="00D96202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65" w:type="dxa"/>
          </w:tcPr>
          <w:p w:rsidR="00AD3941" w:rsidRPr="00D96202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AD3941" w:rsidRPr="00681B3A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D3941" w:rsidRPr="00E25899" w:rsidTr="009C5CEF">
        <w:trPr>
          <w:cantSplit/>
        </w:trPr>
        <w:tc>
          <w:tcPr>
            <w:tcW w:w="3582" w:type="dxa"/>
            <w:vAlign w:val="center"/>
          </w:tcPr>
          <w:p w:rsidR="00AD3941" w:rsidRPr="00E25899" w:rsidRDefault="00AD3941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34" w:type="dxa"/>
          </w:tcPr>
          <w:p w:rsidR="00AD3941" w:rsidRPr="00681B3A" w:rsidRDefault="00AD394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:rsidR="00AD3941" w:rsidRPr="00B9369C" w:rsidRDefault="00AD394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AD3941" w:rsidRPr="00B9369C" w:rsidRDefault="00AD394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D3941" w:rsidRPr="00681B3A" w:rsidRDefault="00AD394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84" w:type="dxa"/>
          </w:tcPr>
          <w:p w:rsidR="00AD3941" w:rsidRPr="00B9369C" w:rsidRDefault="00AD3941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83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D3941" w:rsidRPr="00AA39A7" w:rsidRDefault="00AD3941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39A7">
              <w:rPr>
                <w:rFonts w:ascii="Angsana New" w:hAnsi="Angsana New"/>
                <w:sz w:val="30"/>
                <w:szCs w:val="30"/>
              </w:rPr>
              <w:t>1</w:t>
            </w:r>
            <w:r w:rsidR="00AA39A7" w:rsidRPr="00AA39A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AA39A7" w:rsidRPr="00AA39A7">
              <w:rPr>
                <w:rFonts w:ascii="Angsana New" w:hAnsi="Angsana New"/>
                <w:sz w:val="30"/>
                <w:szCs w:val="30"/>
              </w:rPr>
              <w:t>3</w:t>
            </w:r>
            <w:r w:rsidRPr="00AA39A7">
              <w:rPr>
                <w:rFonts w:ascii="Angsana New" w:hAnsi="Angsana New"/>
                <w:sz w:val="30"/>
                <w:szCs w:val="30"/>
              </w:rPr>
              <w:t>,</w:t>
            </w:r>
            <w:r w:rsidR="00AA39A7" w:rsidRPr="00AA39A7">
              <w:rPr>
                <w:rFonts w:ascii="Angsana New" w:hAnsi="Angsana New"/>
                <w:sz w:val="30"/>
                <w:szCs w:val="30"/>
              </w:rPr>
              <w:t>707</w:t>
            </w:r>
            <w:r w:rsidRPr="00AA39A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84" w:type="dxa"/>
          </w:tcPr>
          <w:p w:rsidR="00AD3941" w:rsidRPr="00D96202" w:rsidRDefault="00AD3941" w:rsidP="00233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65" w:type="dxa"/>
          </w:tcPr>
          <w:p w:rsidR="00AD3941" w:rsidRPr="00D96202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AD3941" w:rsidRPr="00681B3A" w:rsidRDefault="00AD3941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681B3A">
              <w:rPr>
                <w:rFonts w:ascii="Angsana New" w:hAnsi="Angsana New"/>
                <w:sz w:val="30"/>
                <w:szCs w:val="30"/>
              </w:rPr>
              <w:t>,</w:t>
            </w: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261</w:t>
            </w:r>
          </w:p>
        </w:tc>
        <w:tc>
          <w:tcPr>
            <w:tcW w:w="236" w:type="dxa"/>
          </w:tcPr>
          <w:p w:rsidR="00AD3941" w:rsidRPr="00B9369C" w:rsidRDefault="00AD3941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DA7">
              <w:rPr>
                <w:rFonts w:ascii="Angsana New" w:hAnsi="Angsana New"/>
                <w:sz w:val="30"/>
                <w:szCs w:val="30"/>
              </w:rPr>
              <w:t>6,615</w:t>
            </w:r>
          </w:p>
        </w:tc>
      </w:tr>
      <w:tr w:rsidR="00AD3941" w:rsidRPr="00E25899" w:rsidTr="009C5CEF">
        <w:trPr>
          <w:cantSplit/>
        </w:trPr>
        <w:tc>
          <w:tcPr>
            <w:tcW w:w="3582" w:type="dxa"/>
          </w:tcPr>
          <w:p w:rsidR="00AD3941" w:rsidRPr="00E25899" w:rsidRDefault="00AD394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B9369C" w:rsidRDefault="00AD394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3941" w:rsidRPr="00AA39A7" w:rsidRDefault="00AD3941" w:rsidP="00AA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39A7">
              <w:rPr>
                <w:rFonts w:ascii="Angsana New" w:hAnsi="Angsana New"/>
                <w:sz w:val="30"/>
                <w:szCs w:val="30"/>
              </w:rPr>
              <w:t>6</w:t>
            </w:r>
            <w:r w:rsidR="00AA39A7" w:rsidRPr="00AA39A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AA39A7" w:rsidRPr="00AA39A7">
              <w:rPr>
                <w:rFonts w:ascii="Angsana New" w:hAnsi="Angsana New"/>
                <w:sz w:val="30"/>
                <w:szCs w:val="30"/>
              </w:rPr>
              <w:t>3</w:t>
            </w:r>
            <w:r w:rsidRPr="00AA39A7">
              <w:rPr>
                <w:rFonts w:ascii="Angsana New" w:hAnsi="Angsana New"/>
                <w:sz w:val="30"/>
                <w:szCs w:val="30"/>
              </w:rPr>
              <w:t>,</w:t>
            </w:r>
            <w:r w:rsidR="00AA39A7" w:rsidRPr="00AA39A7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84" w:type="dxa"/>
          </w:tcPr>
          <w:p w:rsidR="00AD3941" w:rsidRPr="00D96202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D3941" w:rsidRPr="008D73D5" w:rsidRDefault="00AD3941" w:rsidP="00D54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65" w:type="dxa"/>
          </w:tcPr>
          <w:p w:rsidR="00AD3941" w:rsidRPr="00D96202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3941" w:rsidRPr="00681B3A" w:rsidRDefault="00AD3941" w:rsidP="004F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 w:rsidRPr="00681B3A">
              <w:rPr>
                <w:rFonts w:ascii="Angsana New" w:hAnsi="Angsana New"/>
                <w:sz w:val="30"/>
                <w:szCs w:val="30"/>
              </w:rPr>
              <w:t>,</w:t>
            </w:r>
            <w:r w:rsidRPr="00681B3A"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  <w:tc>
          <w:tcPr>
            <w:tcW w:w="236" w:type="dxa"/>
          </w:tcPr>
          <w:p w:rsidR="00AD3941" w:rsidRPr="00B9369C" w:rsidRDefault="00AD394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AD3941" w:rsidRPr="00F70DA7" w:rsidRDefault="00AD3941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46,139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7F7D23" w:rsidRDefault="007F7D23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93611" w:rsidRPr="00E24B9C" w:rsidRDefault="00F93611" w:rsidP="00154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Cs w:val="30"/>
        </w:rPr>
      </w:pPr>
      <w:r w:rsidRPr="00E24B9C">
        <w:rPr>
          <w:rFonts w:ascii="Angsana New" w:hAnsi="Angsana New"/>
          <w:szCs w:val="30"/>
          <w:cs/>
        </w:rPr>
        <w:t>ในที่ประชุม</w:t>
      </w:r>
      <w:r w:rsidRPr="00E24B9C">
        <w:rPr>
          <w:rFonts w:ascii="Angsana New" w:hAnsi="Angsana New" w:hint="cs"/>
          <w:szCs w:val="30"/>
          <w:cs/>
        </w:rPr>
        <w:t xml:space="preserve">สามัญผู้ถือหุ้นประจำปี 2564 </w:t>
      </w:r>
      <w:r w:rsidRPr="00F11E2D">
        <w:rPr>
          <w:rFonts w:ascii="Angsana New" w:hAnsi="Angsana New" w:hint="cs"/>
          <w:szCs w:val="30"/>
          <w:cs/>
        </w:rPr>
        <w:t>ของบริษัทย่อย</w:t>
      </w:r>
      <w:r w:rsidRPr="00E24B9C">
        <w:rPr>
          <w:rFonts w:ascii="Angsana New" w:hAnsi="Angsana New" w:hint="cs"/>
          <w:szCs w:val="30"/>
          <w:cs/>
        </w:rPr>
        <w:t xml:space="preserve">เมื่อวันที่ 22 เมษายน </w:t>
      </w:r>
      <w:r w:rsidRPr="00E24B9C">
        <w:rPr>
          <w:rFonts w:ascii="Angsana New" w:hAnsi="Angsana New"/>
          <w:szCs w:val="30"/>
          <w:cs/>
        </w:rPr>
        <w:t>256</w:t>
      </w:r>
      <w:r w:rsidRPr="00E24B9C">
        <w:rPr>
          <w:rFonts w:ascii="Angsana New" w:hAnsi="Angsana New" w:hint="cs"/>
          <w:szCs w:val="30"/>
          <w:cs/>
        </w:rPr>
        <w:t>4</w:t>
      </w:r>
      <w:r w:rsidRPr="00E24B9C">
        <w:rPr>
          <w:rFonts w:ascii="Angsana New" w:hAnsi="Angsana New"/>
          <w:szCs w:val="30"/>
          <w:cs/>
        </w:rPr>
        <w:t xml:space="preserve"> </w:t>
      </w:r>
      <w:r w:rsidRPr="00E24B9C">
        <w:rPr>
          <w:rFonts w:ascii="Angsana New" w:hAnsi="Angsana New" w:hint="cs"/>
          <w:szCs w:val="30"/>
          <w:cs/>
        </w:rPr>
        <w:t>ผู้ถือหุ้น</w:t>
      </w:r>
      <w:r w:rsidR="00B837DD">
        <w:rPr>
          <w:rFonts w:ascii="Angsana New" w:hAnsi="Angsana New" w:hint="cs"/>
          <w:szCs w:val="30"/>
          <w:cs/>
        </w:rPr>
        <w:t>ของบริษัทย่อย</w:t>
      </w:r>
      <w:r w:rsidRPr="00E24B9C">
        <w:rPr>
          <w:rFonts w:ascii="Angsana New" w:hAnsi="Angsana New"/>
          <w:szCs w:val="30"/>
          <w:cs/>
        </w:rPr>
        <w:t>ได้มีมติ</w:t>
      </w:r>
      <w:r w:rsidRPr="00E24B9C">
        <w:rPr>
          <w:rFonts w:ascii="Angsana New" w:hAnsi="Angsana New" w:hint="cs"/>
          <w:szCs w:val="30"/>
          <w:cs/>
        </w:rPr>
        <w:t>อนุมัติ</w:t>
      </w:r>
      <w:r w:rsidRPr="00E24B9C">
        <w:rPr>
          <w:rFonts w:ascii="Angsana New" w:hAnsi="Angsana New"/>
          <w:szCs w:val="30"/>
          <w:cs/>
        </w:rPr>
        <w:t>เรื่องดังต่อไปนี้</w:t>
      </w:r>
    </w:p>
    <w:p w:rsidR="00F93611" w:rsidRPr="008E5ACD" w:rsidRDefault="00F93611" w:rsidP="00154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:rsidR="00521FCB" w:rsidRDefault="00F93611" w:rsidP="0015481E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E24B9C">
        <w:rPr>
          <w:rFonts w:ascii="Angsana New" w:hAnsi="Angsana New" w:hint="cs"/>
          <w:szCs w:val="30"/>
          <w:cs/>
        </w:rPr>
        <w:t>ก)</w:t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/>
          <w:szCs w:val="30"/>
          <w:cs/>
        </w:rPr>
        <w:t>เปลี่ยนแปลงมูลค่าหุ้นสามัญที่ตราไว้จาก 1 บาทต่อหุ้น</w:t>
      </w:r>
      <w:r w:rsidRPr="00E24B9C">
        <w:rPr>
          <w:rFonts w:ascii="Angsana New" w:hAnsi="Angsana New"/>
          <w:szCs w:val="30"/>
        </w:rPr>
        <w:t xml:space="preserve"> </w:t>
      </w:r>
      <w:r w:rsidRPr="00E24B9C">
        <w:rPr>
          <w:rFonts w:ascii="Angsana New" w:hAnsi="Angsana New"/>
          <w:szCs w:val="30"/>
          <w:cs/>
        </w:rPr>
        <w:t xml:space="preserve">เป็น 0.50 บาทต่อหุ้น </w:t>
      </w:r>
      <w:r w:rsidRPr="00E24B9C">
        <w:rPr>
          <w:rFonts w:ascii="Angsana New" w:hAnsi="Angsana New" w:hint="cs"/>
          <w:szCs w:val="30"/>
          <w:cs/>
        </w:rPr>
        <w:t>ทำให้</w:t>
      </w:r>
      <w:r w:rsidRPr="00E24B9C">
        <w:rPr>
          <w:rFonts w:ascii="Angsana New" w:hAnsi="Angsana New"/>
          <w:szCs w:val="30"/>
          <w:cs/>
        </w:rPr>
        <w:t>จำนวนหุ้น</w:t>
      </w:r>
      <w:r w:rsidRPr="00E24B9C">
        <w:rPr>
          <w:rFonts w:ascii="Angsana New" w:hAnsi="Angsana New" w:hint="cs"/>
          <w:szCs w:val="30"/>
          <w:cs/>
        </w:rPr>
        <w:t>ทุนจดทะเบียน</w:t>
      </w:r>
      <w:r w:rsidRPr="00E24B9C">
        <w:rPr>
          <w:rFonts w:ascii="Angsana New" w:hAnsi="Angsana New"/>
          <w:szCs w:val="30"/>
          <w:cs/>
        </w:rPr>
        <w:t>ของบริษัท</w:t>
      </w:r>
      <w:r w:rsidRPr="00F11E2D">
        <w:rPr>
          <w:rFonts w:ascii="Angsana New" w:hAnsi="Angsana New" w:hint="cs"/>
          <w:szCs w:val="30"/>
          <w:cs/>
        </w:rPr>
        <w:t>ย่อย</w:t>
      </w:r>
      <w:r w:rsidRPr="00E24B9C">
        <w:rPr>
          <w:rFonts w:ascii="Angsana New" w:hAnsi="Angsana New" w:hint="cs"/>
          <w:szCs w:val="30"/>
          <w:cs/>
        </w:rPr>
        <w:t>เพิ่มขึ้นเป็น</w:t>
      </w:r>
      <w:r w:rsidRPr="00E24B9C">
        <w:rPr>
          <w:rFonts w:ascii="Angsana New" w:hAnsi="Angsana New"/>
          <w:szCs w:val="30"/>
          <w:cs/>
        </w:rPr>
        <w:t xml:space="preserve"> </w:t>
      </w:r>
      <w:r w:rsidRPr="00E24B9C">
        <w:rPr>
          <w:rFonts w:ascii="Angsana New" w:hAnsi="Angsana New"/>
          <w:szCs w:val="30"/>
        </w:rPr>
        <w:t xml:space="preserve">1,104,000,576 </w:t>
      </w:r>
      <w:r w:rsidRPr="00E24B9C">
        <w:rPr>
          <w:rFonts w:ascii="Angsana New" w:hAnsi="Angsana New"/>
          <w:szCs w:val="30"/>
          <w:cs/>
        </w:rPr>
        <w:t>หุ้น</w:t>
      </w:r>
    </w:p>
    <w:p w:rsidR="00F93611" w:rsidRPr="00160516" w:rsidRDefault="00F93611" w:rsidP="0015481E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</w:r>
    </w:p>
    <w:p w:rsidR="00F93611" w:rsidRDefault="00F93611" w:rsidP="0015481E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  <w:t xml:space="preserve">       </w:t>
      </w:r>
      <w:r w:rsidRPr="00E24B9C">
        <w:rPr>
          <w:rFonts w:ascii="Angsana New" w:hAnsi="Angsana New"/>
          <w:szCs w:val="30"/>
          <w:cs/>
        </w:rPr>
        <w:t>ลดทุนจดทะเบียนของบริษัท</w:t>
      </w:r>
      <w:r w:rsidRPr="00F11E2D">
        <w:rPr>
          <w:rFonts w:ascii="Angsana New" w:hAnsi="Angsana New" w:hint="cs"/>
          <w:szCs w:val="30"/>
          <w:cs/>
        </w:rPr>
        <w:t>ย่อย</w:t>
      </w:r>
      <w:r w:rsidRPr="00E24B9C">
        <w:rPr>
          <w:rFonts w:ascii="Angsana New" w:hAnsi="Angsana New"/>
          <w:szCs w:val="30"/>
          <w:cs/>
        </w:rPr>
        <w:t>จำนวน 370</w:t>
      </w:r>
      <w:r w:rsidRPr="00E24B9C">
        <w:rPr>
          <w:rFonts w:ascii="Angsana New" w:hAnsi="Angsana New"/>
          <w:szCs w:val="30"/>
        </w:rPr>
        <w:t xml:space="preserve"> </w:t>
      </w:r>
      <w:r w:rsidRPr="00E24B9C">
        <w:rPr>
          <w:rFonts w:ascii="Angsana New" w:hAnsi="Angsana New"/>
          <w:szCs w:val="30"/>
          <w:cs/>
        </w:rPr>
        <w:t xml:space="preserve">บาท </w:t>
      </w:r>
      <w:r w:rsidRPr="00E24B9C">
        <w:rPr>
          <w:rFonts w:ascii="Angsana New" w:hAnsi="Angsana New" w:hint="cs"/>
          <w:szCs w:val="30"/>
          <w:cs/>
        </w:rPr>
        <w:t>จากทุนจดทะเบียน 552</w:t>
      </w:r>
      <w:r w:rsidRPr="00E24B9C">
        <w:rPr>
          <w:rFonts w:ascii="Angsana New" w:hAnsi="Angsana New"/>
          <w:szCs w:val="30"/>
        </w:rPr>
        <w:t xml:space="preserve">,000,288 </w:t>
      </w:r>
      <w:r w:rsidRPr="00E24B9C">
        <w:rPr>
          <w:rFonts w:ascii="Angsana New" w:hAnsi="Angsana New" w:hint="cs"/>
          <w:szCs w:val="30"/>
          <w:cs/>
        </w:rPr>
        <w:t xml:space="preserve">บาท เป็น </w:t>
      </w:r>
      <w:r w:rsidRPr="00E24B9C">
        <w:rPr>
          <w:rFonts w:ascii="Angsana New" w:hAnsi="Angsana New"/>
          <w:szCs w:val="30"/>
        </w:rPr>
        <w:t xml:space="preserve">551,999,918 </w:t>
      </w:r>
      <w:r w:rsidRPr="00E24B9C">
        <w:rPr>
          <w:rFonts w:ascii="Angsana New" w:hAnsi="Angsana New" w:hint="cs"/>
          <w:szCs w:val="30"/>
          <w:cs/>
        </w:rPr>
        <w:t>บาท โดยลด</w:t>
      </w:r>
      <w:r w:rsidRPr="00E24B9C">
        <w:rPr>
          <w:rFonts w:ascii="Angsana New" w:hAnsi="Angsana New"/>
          <w:szCs w:val="30"/>
          <w:cs/>
        </w:rPr>
        <w:t xml:space="preserve">หุ้นสามัญจำนวน </w:t>
      </w:r>
      <w:r w:rsidRPr="00E24B9C">
        <w:rPr>
          <w:rFonts w:ascii="Angsana New" w:hAnsi="Angsana New"/>
          <w:szCs w:val="30"/>
        </w:rPr>
        <w:t xml:space="preserve">740 </w:t>
      </w:r>
      <w:r w:rsidRPr="00E24B9C">
        <w:rPr>
          <w:rFonts w:ascii="Angsana New" w:hAnsi="Angsana New"/>
          <w:szCs w:val="30"/>
          <w:cs/>
        </w:rPr>
        <w:t xml:space="preserve">หุ้น มูลค่าหุ้นละ 0.50 บาทซึ่งเป็นหุ้นที่ยังไม่ได้จำหน่ายและไม่ได้มีไว้เพื่อรองรับการใช้สิทธิของ </w:t>
      </w:r>
      <w:r w:rsidRPr="00E24B9C">
        <w:rPr>
          <w:rFonts w:ascii="Angsana New" w:hAnsi="Angsana New"/>
          <w:szCs w:val="30"/>
        </w:rPr>
        <w:t xml:space="preserve">SMART-W2 </w:t>
      </w:r>
    </w:p>
    <w:p w:rsidR="00F93611" w:rsidRPr="00F93611" w:rsidRDefault="00F93611" w:rsidP="0015481E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F93611" w:rsidRPr="00C33EA4" w:rsidRDefault="00F93611" w:rsidP="0015481E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C03C1E">
        <w:rPr>
          <w:rFonts w:ascii="Angsana New" w:hAnsi="Angsana New" w:hint="cs"/>
          <w:szCs w:val="30"/>
          <w:cs/>
        </w:rPr>
        <w:t>ค)</w:t>
      </w:r>
      <w:r w:rsidRPr="00C03C1E">
        <w:rPr>
          <w:rFonts w:ascii="Angsana New" w:hAnsi="Angsana New" w:hint="cs"/>
          <w:szCs w:val="30"/>
          <w:cs/>
        </w:rPr>
        <w:tab/>
        <w:t xml:space="preserve">      </w:t>
      </w:r>
      <w:r w:rsidR="00C33EA4" w:rsidRPr="009F35C4">
        <w:rPr>
          <w:rFonts w:ascii="Angsana New" w:hAnsi="Angsana New"/>
          <w:szCs w:val="30"/>
          <w:cs/>
        </w:rPr>
        <w:t>เพิ่มทุนจดทะเบียน</w:t>
      </w:r>
      <w:r w:rsidR="00C33EA4" w:rsidRPr="00E24B9C">
        <w:rPr>
          <w:rFonts w:ascii="Angsana New" w:hAnsi="Angsana New"/>
          <w:szCs w:val="30"/>
          <w:cs/>
        </w:rPr>
        <w:t>ของบริษัท</w:t>
      </w:r>
      <w:r w:rsidR="00C33EA4" w:rsidRPr="00C33EA4">
        <w:rPr>
          <w:rFonts w:ascii="Angsana New" w:hAnsi="Angsana New" w:hint="cs"/>
          <w:szCs w:val="30"/>
          <w:cs/>
        </w:rPr>
        <w:t>ย่อย</w:t>
      </w:r>
      <w:r w:rsidR="00C33EA4" w:rsidRPr="009F35C4">
        <w:rPr>
          <w:rFonts w:ascii="Angsana New" w:hAnsi="Angsana New"/>
          <w:szCs w:val="30"/>
          <w:cs/>
        </w:rPr>
        <w:t>จำนวน 12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739</w:t>
      </w:r>
      <w:r w:rsidR="00C33EA4" w:rsidRPr="009F35C4">
        <w:rPr>
          <w:rFonts w:ascii="Angsana New" w:hAnsi="Angsana New" w:hint="cs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195.5</w:t>
      </w:r>
      <w:r w:rsidR="00C33EA4" w:rsidRPr="009F35C4">
        <w:rPr>
          <w:rFonts w:ascii="Angsana New" w:hAnsi="Angsana New"/>
          <w:szCs w:val="30"/>
          <w:cs/>
        </w:rPr>
        <w:t>0</w:t>
      </w:r>
      <w:r w:rsidR="00C33EA4" w:rsidRPr="009F35C4">
        <w:rPr>
          <w:rFonts w:ascii="Angsana New" w:hAnsi="Angsana New"/>
          <w:szCs w:val="30"/>
        </w:rPr>
        <w:t xml:space="preserve"> </w:t>
      </w:r>
      <w:r w:rsidR="00A06770">
        <w:rPr>
          <w:rFonts w:ascii="Angsana New" w:hAnsi="Angsana New"/>
          <w:szCs w:val="30"/>
          <w:cs/>
        </w:rPr>
        <w:t>บาท</w:t>
      </w:r>
      <w:r w:rsidR="00A06770">
        <w:rPr>
          <w:rFonts w:ascii="Angsana New" w:hAnsi="Angsana New" w:hint="cs"/>
          <w:szCs w:val="30"/>
          <w:cs/>
        </w:rPr>
        <w:t xml:space="preserve"> </w:t>
      </w:r>
      <w:r w:rsidR="00C33EA4" w:rsidRPr="009F35C4">
        <w:rPr>
          <w:rFonts w:ascii="Angsana New" w:hAnsi="Angsana New" w:hint="cs"/>
          <w:szCs w:val="30"/>
          <w:cs/>
        </w:rPr>
        <w:t>จากทุนจดทะเบียน 551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999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918 บาท เป็น 564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739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 w:hint="cs"/>
          <w:szCs w:val="30"/>
          <w:cs/>
        </w:rPr>
        <w:t>113.50 บาท</w:t>
      </w:r>
      <w:r w:rsidR="00C33EA4" w:rsidRPr="009F35C4">
        <w:rPr>
          <w:rFonts w:ascii="Angsana New" w:hAnsi="Angsana New"/>
          <w:szCs w:val="30"/>
        </w:rPr>
        <w:t xml:space="preserve">  </w:t>
      </w:r>
      <w:r w:rsidR="00C33EA4" w:rsidRPr="009F35C4">
        <w:rPr>
          <w:rFonts w:ascii="Angsana New" w:hAnsi="Angsana New"/>
          <w:szCs w:val="30"/>
          <w:cs/>
        </w:rPr>
        <w:t>โดยการออกหุ้นสามัญเพิ่มทุนจำนวน 25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/>
          <w:szCs w:val="30"/>
          <w:cs/>
        </w:rPr>
        <w:t>478</w:t>
      </w:r>
      <w:r w:rsidR="00C33EA4" w:rsidRPr="009F35C4">
        <w:rPr>
          <w:rFonts w:ascii="Angsana New" w:hAnsi="Angsana New"/>
          <w:szCs w:val="30"/>
        </w:rPr>
        <w:t>,</w:t>
      </w:r>
      <w:r w:rsidR="00C33EA4" w:rsidRPr="009F35C4">
        <w:rPr>
          <w:rFonts w:ascii="Angsana New" w:hAnsi="Angsana New"/>
          <w:szCs w:val="30"/>
          <w:cs/>
        </w:rPr>
        <w:t>391</w:t>
      </w:r>
      <w:r w:rsidR="00C33EA4" w:rsidRPr="009F35C4">
        <w:rPr>
          <w:rFonts w:ascii="Angsana New" w:hAnsi="Angsana New"/>
          <w:szCs w:val="30"/>
        </w:rPr>
        <w:t xml:space="preserve"> </w:t>
      </w:r>
      <w:r w:rsidR="00C33EA4" w:rsidRPr="009F35C4">
        <w:rPr>
          <w:rFonts w:ascii="Angsana New" w:hAnsi="Angsana New"/>
          <w:szCs w:val="30"/>
          <w:cs/>
        </w:rPr>
        <w:t>หุ้น มูลค่าหุ้นละ 0.50 บาท เพื่อรองรับการ</w:t>
      </w:r>
      <w:r w:rsidR="00C33EA4" w:rsidRPr="009F35C4">
        <w:rPr>
          <w:rFonts w:ascii="Angsana New" w:hAnsi="Angsana New" w:hint="cs"/>
          <w:szCs w:val="30"/>
          <w:cs/>
        </w:rPr>
        <w:t>ปรับการ</w:t>
      </w:r>
      <w:r w:rsidR="00C33EA4" w:rsidRPr="009F35C4">
        <w:rPr>
          <w:rFonts w:ascii="Angsana New" w:hAnsi="Angsana New"/>
          <w:szCs w:val="30"/>
          <w:cs/>
        </w:rPr>
        <w:t xml:space="preserve">ใช้สิทธิของ </w:t>
      </w:r>
      <w:r w:rsidR="00C33EA4" w:rsidRPr="009F35C4">
        <w:rPr>
          <w:rFonts w:ascii="Angsana New" w:hAnsi="Angsana New"/>
          <w:szCs w:val="30"/>
        </w:rPr>
        <w:t xml:space="preserve">SMART-W2 </w:t>
      </w:r>
      <w:r w:rsidR="00C33EA4">
        <w:rPr>
          <w:rFonts w:ascii="Angsana New" w:hAnsi="Angsana New" w:hint="cs"/>
          <w:szCs w:val="30"/>
          <w:cs/>
        </w:rPr>
        <w:t xml:space="preserve"> และ</w:t>
      </w:r>
    </w:p>
    <w:p w:rsidR="0015481E" w:rsidRPr="00C33EA4" w:rsidRDefault="0015481E" w:rsidP="00F93611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F93611" w:rsidRPr="009F35C4" w:rsidRDefault="00F93611" w:rsidP="00154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ง</w:t>
      </w:r>
      <w:r w:rsidRPr="009F35C4">
        <w:rPr>
          <w:rFonts w:ascii="Angsana New" w:hAnsi="Angsana New" w:hint="cs"/>
          <w:szCs w:val="30"/>
          <w:cs/>
        </w:rPr>
        <w:t>)</w:t>
      </w:r>
      <w:r w:rsidR="00C33EA4">
        <w:rPr>
          <w:rFonts w:ascii="Angsana New" w:hAnsi="Angsana New" w:hint="cs"/>
          <w:szCs w:val="30"/>
          <w:cs/>
        </w:rPr>
        <w:tab/>
      </w:r>
      <w:r w:rsidR="00C33EA4" w:rsidRPr="00C03C1E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="00C33EA4" w:rsidRPr="00C03C1E">
        <w:rPr>
          <w:rFonts w:ascii="Angsana New" w:hAnsi="Angsana New" w:hint="cs"/>
          <w:szCs w:val="30"/>
          <w:cs/>
        </w:rPr>
        <w:t>หุ้นละ</w:t>
      </w:r>
      <w:r w:rsidR="00C33EA4">
        <w:rPr>
          <w:rFonts w:ascii="Angsana New" w:hAnsi="Angsana New"/>
          <w:szCs w:val="30"/>
          <w:cs/>
        </w:rPr>
        <w:t xml:space="preserve"> 0.</w:t>
      </w:r>
      <w:r w:rsidR="00C33EA4">
        <w:rPr>
          <w:rFonts w:ascii="Angsana New" w:hAnsi="Angsana New" w:hint="cs"/>
          <w:szCs w:val="30"/>
          <w:cs/>
        </w:rPr>
        <w:t>12</w:t>
      </w:r>
      <w:r w:rsidR="00C33EA4" w:rsidRPr="00C03C1E">
        <w:rPr>
          <w:rFonts w:ascii="Angsana New" w:hAnsi="Angsana New"/>
          <w:szCs w:val="30"/>
          <w:cs/>
        </w:rPr>
        <w:t xml:space="preserve"> บาท</w:t>
      </w:r>
      <w:r w:rsidR="00C33EA4">
        <w:rPr>
          <w:rFonts w:ascii="Angsana New" w:hAnsi="Angsana New" w:hint="cs"/>
          <w:szCs w:val="30"/>
          <w:cs/>
        </w:rPr>
        <w:t xml:space="preserve"> (มูลค่าที่ตราไว้หุ้นละ 1 บาท)</w:t>
      </w:r>
      <w:r w:rsidR="00C33EA4" w:rsidRPr="00C03C1E">
        <w:rPr>
          <w:rFonts w:ascii="Angsana New" w:hAnsi="Angsana New" w:hint="cs"/>
          <w:szCs w:val="30"/>
          <w:cs/>
        </w:rPr>
        <w:t xml:space="preserve"> </w:t>
      </w:r>
      <w:r w:rsidR="00C33EA4" w:rsidRPr="00C03C1E">
        <w:rPr>
          <w:rFonts w:ascii="Angsana New" w:hAnsi="Angsana New"/>
          <w:szCs w:val="30"/>
          <w:cs/>
        </w:rPr>
        <w:t>เงินปันผลระหว่าง</w:t>
      </w:r>
      <w:r w:rsidR="00C33EA4">
        <w:rPr>
          <w:rFonts w:ascii="Angsana New" w:hAnsi="Angsana New" w:hint="cs"/>
          <w:szCs w:val="30"/>
          <w:cs/>
        </w:rPr>
        <w:t>กาล</w:t>
      </w:r>
      <w:r w:rsidR="00C33EA4" w:rsidRPr="00C03C1E">
        <w:rPr>
          <w:rFonts w:ascii="Angsana New" w:hAnsi="Angsana New" w:hint="cs"/>
          <w:szCs w:val="30"/>
          <w:cs/>
        </w:rPr>
        <w:t>ใ</w:t>
      </w:r>
      <w:r w:rsidR="00C33EA4" w:rsidRPr="00C03C1E">
        <w:rPr>
          <w:rFonts w:ascii="Angsana New" w:hAnsi="Angsana New"/>
          <w:szCs w:val="30"/>
          <w:cs/>
        </w:rPr>
        <w:t>นอัตรา</w:t>
      </w:r>
      <w:r w:rsidR="00C33EA4" w:rsidRPr="00C03C1E">
        <w:rPr>
          <w:rFonts w:ascii="Angsana New" w:hAnsi="Angsana New" w:hint="cs"/>
          <w:szCs w:val="30"/>
          <w:cs/>
        </w:rPr>
        <w:t>หุ้นละ</w:t>
      </w:r>
      <w:r w:rsidR="00C33EA4">
        <w:rPr>
          <w:rFonts w:ascii="Angsana New" w:hAnsi="Angsana New"/>
          <w:szCs w:val="30"/>
          <w:cs/>
        </w:rPr>
        <w:t xml:space="preserve"> 0.0</w:t>
      </w:r>
      <w:r w:rsidR="00C33EA4" w:rsidRPr="00C03C1E">
        <w:rPr>
          <w:rFonts w:ascii="Angsana New" w:hAnsi="Angsana New"/>
          <w:szCs w:val="30"/>
          <w:cs/>
        </w:rPr>
        <w:t>5 บาท (มูลค่าหุ้นที่ตราไว้</w:t>
      </w:r>
      <w:r w:rsidR="00C33EA4" w:rsidRPr="00C03C1E">
        <w:rPr>
          <w:rFonts w:ascii="Angsana New" w:hAnsi="Angsana New" w:hint="cs"/>
          <w:szCs w:val="30"/>
          <w:cs/>
        </w:rPr>
        <w:t>หุ้นละ</w:t>
      </w:r>
      <w:r w:rsidR="00C33EA4">
        <w:rPr>
          <w:rFonts w:ascii="Angsana New" w:hAnsi="Angsana New" w:hint="cs"/>
          <w:szCs w:val="30"/>
          <w:cs/>
        </w:rPr>
        <w:t xml:space="preserve">1 </w:t>
      </w:r>
      <w:r w:rsidR="00C33EA4" w:rsidRPr="00C03C1E">
        <w:rPr>
          <w:rFonts w:ascii="Angsana New" w:hAnsi="Angsana New"/>
          <w:szCs w:val="30"/>
          <w:cs/>
        </w:rPr>
        <w:t>บาท</w:t>
      </w:r>
      <w:r w:rsidR="00C33EA4" w:rsidRPr="00C03C1E">
        <w:rPr>
          <w:rFonts w:ascii="Angsana New" w:hAnsi="Angsana New" w:hint="cs"/>
          <w:szCs w:val="30"/>
          <w:cs/>
        </w:rPr>
        <w:t xml:space="preserve">) ได้จ่ายไปแล้วเมื่อวันที่ 5 มิถุนายน 2563 </w:t>
      </w:r>
      <w:r w:rsidR="00C33EA4" w:rsidRPr="00C03C1E">
        <w:rPr>
          <w:rFonts w:ascii="Angsana New" w:hAnsi="Angsana New"/>
          <w:szCs w:val="30"/>
          <w:cs/>
        </w:rPr>
        <w:t>เงินปันผลส่วนที่</w:t>
      </w:r>
      <w:r w:rsidR="00C33EA4" w:rsidRPr="00C03C1E">
        <w:rPr>
          <w:rFonts w:ascii="Angsana New" w:hAnsi="Angsana New" w:hint="cs"/>
          <w:szCs w:val="30"/>
          <w:cs/>
        </w:rPr>
        <w:t>เ</w:t>
      </w:r>
      <w:r w:rsidR="00C33EA4" w:rsidRPr="00C03C1E">
        <w:rPr>
          <w:rFonts w:ascii="Angsana New" w:hAnsi="Angsana New"/>
          <w:szCs w:val="30"/>
          <w:cs/>
        </w:rPr>
        <w:t>หลือ</w:t>
      </w:r>
      <w:r w:rsidR="00C33EA4" w:rsidRPr="00C03C1E">
        <w:rPr>
          <w:rFonts w:ascii="Angsana New" w:hAnsi="Angsana New" w:hint="cs"/>
          <w:szCs w:val="30"/>
          <w:cs/>
        </w:rPr>
        <w:t>จำนวนหุ้นละ</w:t>
      </w:r>
      <w:r w:rsidR="00C33EA4" w:rsidRPr="00C03C1E">
        <w:rPr>
          <w:rFonts w:ascii="Angsana New" w:hAnsi="Angsana New"/>
          <w:szCs w:val="30"/>
          <w:cs/>
        </w:rPr>
        <w:t xml:space="preserve"> 0.0</w:t>
      </w:r>
      <w:r w:rsidR="00C33EA4">
        <w:rPr>
          <w:rFonts w:ascii="Angsana New" w:hAnsi="Angsana New" w:hint="cs"/>
          <w:szCs w:val="30"/>
          <w:cs/>
        </w:rPr>
        <w:t>7</w:t>
      </w:r>
      <w:r w:rsidR="00C33EA4" w:rsidRPr="00C03C1E">
        <w:rPr>
          <w:rFonts w:ascii="Angsana New" w:hAnsi="Angsana New"/>
          <w:szCs w:val="30"/>
          <w:cs/>
        </w:rPr>
        <w:t xml:space="preserve"> บาท</w:t>
      </w:r>
      <w:r w:rsidR="00C33EA4">
        <w:rPr>
          <w:rFonts w:ascii="Angsana New" w:hAnsi="Angsana New" w:hint="cs"/>
          <w:szCs w:val="30"/>
          <w:cs/>
        </w:rPr>
        <w:t xml:space="preserve"> </w:t>
      </w:r>
      <w:r w:rsidR="00C33EA4" w:rsidRPr="00C03C1E">
        <w:rPr>
          <w:rFonts w:ascii="Angsana New" w:hAnsi="Angsana New"/>
          <w:szCs w:val="30"/>
          <w:cs/>
        </w:rPr>
        <w:t>(มูลค่าหุ้นที่ตราไว้</w:t>
      </w:r>
      <w:r w:rsidR="00C33EA4" w:rsidRPr="00C03C1E">
        <w:rPr>
          <w:rFonts w:ascii="Angsana New" w:hAnsi="Angsana New" w:hint="cs"/>
          <w:szCs w:val="30"/>
          <w:cs/>
        </w:rPr>
        <w:t>หุ้นละ</w:t>
      </w:r>
      <w:r w:rsidR="00C33EA4">
        <w:rPr>
          <w:rFonts w:ascii="Angsana New" w:hAnsi="Angsana New" w:hint="cs"/>
          <w:szCs w:val="30"/>
          <w:cs/>
        </w:rPr>
        <w:t xml:space="preserve">1 </w:t>
      </w:r>
      <w:r w:rsidR="00C33EA4" w:rsidRPr="00C03C1E">
        <w:rPr>
          <w:rFonts w:ascii="Angsana New" w:hAnsi="Angsana New"/>
          <w:szCs w:val="30"/>
          <w:cs/>
        </w:rPr>
        <w:t>บาท</w:t>
      </w:r>
      <w:r w:rsidR="00C33EA4" w:rsidRPr="00C03C1E">
        <w:rPr>
          <w:rFonts w:ascii="Angsana New" w:hAnsi="Angsana New" w:hint="cs"/>
          <w:szCs w:val="30"/>
          <w:cs/>
        </w:rPr>
        <w:t xml:space="preserve">) </w:t>
      </w:r>
      <w:r w:rsidR="00C33EA4">
        <w:rPr>
          <w:rFonts w:ascii="Angsana New" w:hAnsi="Angsana New" w:hint="cs"/>
          <w:szCs w:val="30"/>
          <w:cs/>
        </w:rPr>
        <w:t>หลังจากการเปลี่ยนแปลงมูลค่าหุ้นที่ตราไว้เป็น 0.50 บาทต่อหุ้น อัตราจ่ายเงินปันผลจะเท่ากับ 0.035 บาทต่อหุ้น</w:t>
      </w:r>
      <w:r w:rsidR="00C33EA4" w:rsidRPr="00C03C1E">
        <w:rPr>
          <w:rFonts w:ascii="Angsana New" w:hAnsi="Angsana New" w:hint="cs"/>
          <w:szCs w:val="30"/>
          <w:cs/>
        </w:rPr>
        <w:t xml:space="preserve"> </w:t>
      </w:r>
      <w:r w:rsidR="00C33EA4" w:rsidRPr="00C03C1E">
        <w:rPr>
          <w:rFonts w:ascii="Angsana New" w:hAnsi="Angsana New"/>
          <w:szCs w:val="30"/>
          <w:cs/>
        </w:rPr>
        <w:t xml:space="preserve">เป็นจำนวนเงินรวม </w:t>
      </w:r>
      <w:r w:rsidR="00C33EA4" w:rsidRPr="00C33EA4">
        <w:rPr>
          <w:rFonts w:ascii="Angsana New" w:hAnsi="Angsana New"/>
          <w:sz w:val="30"/>
          <w:szCs w:val="30"/>
          <w:cs/>
        </w:rPr>
        <w:t>32</w:t>
      </w:r>
      <w:r w:rsidR="00C33EA4" w:rsidRPr="00C33EA4">
        <w:rPr>
          <w:rFonts w:ascii="Angsana New" w:hAnsi="Angsana New"/>
          <w:sz w:val="30"/>
          <w:szCs w:val="30"/>
        </w:rPr>
        <w:t>,200,016.8</w:t>
      </w:r>
      <w:r w:rsidR="00C33EA4" w:rsidRPr="00C33EA4">
        <w:rPr>
          <w:rFonts w:ascii="Angsana New" w:hAnsi="Angsana New" w:hint="cs"/>
          <w:sz w:val="30"/>
          <w:szCs w:val="30"/>
          <w:cs/>
        </w:rPr>
        <w:t>6</w:t>
      </w:r>
      <w:r w:rsidR="00C33EA4" w:rsidRPr="00C03C1E">
        <w:rPr>
          <w:rFonts w:ascii="Angsana New" w:hAnsi="Angsana New"/>
          <w:szCs w:val="30"/>
        </w:rPr>
        <w:t xml:space="preserve"> </w:t>
      </w:r>
      <w:r w:rsidR="00C33EA4" w:rsidRPr="00C03C1E">
        <w:rPr>
          <w:rFonts w:ascii="Angsana New" w:hAnsi="Angsana New"/>
          <w:szCs w:val="30"/>
          <w:cs/>
        </w:rPr>
        <w:t xml:space="preserve">บาท </w:t>
      </w:r>
      <w:r w:rsidR="00C33EA4" w:rsidRPr="00C03C1E">
        <w:rPr>
          <w:rFonts w:ascii="Angsana New" w:hAnsi="Angsana New" w:hint="cs"/>
          <w:szCs w:val="30"/>
          <w:cs/>
        </w:rPr>
        <w:t>จ่าย</w:t>
      </w:r>
      <w:r w:rsidR="00C33EA4" w:rsidRPr="00C03C1E">
        <w:rPr>
          <w:rFonts w:ascii="Angsana New" w:hAnsi="Angsana New"/>
          <w:szCs w:val="30"/>
          <w:cs/>
        </w:rPr>
        <w:t>ให้กับผู้ถือหุ้นในวันที่ 21 พฤษภาคม 2564</w:t>
      </w:r>
      <w:r w:rsidRPr="009F35C4">
        <w:rPr>
          <w:rFonts w:ascii="Angsana New" w:hAnsi="Angsana New" w:hint="cs"/>
          <w:szCs w:val="30"/>
          <w:cs/>
        </w:rPr>
        <w:tab/>
      </w:r>
    </w:p>
    <w:p w:rsidR="00521FCB" w:rsidRPr="00BF45DA" w:rsidRDefault="00521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521FCB" w:rsidRDefault="00521FCB" w:rsidP="00F11E2D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บริษัทย่อยดำ</w:t>
      </w:r>
      <w:r w:rsidRPr="003B4B67">
        <w:rPr>
          <w:rFonts w:ascii="Angsana New" w:hAnsi="Angsana New"/>
          <w:szCs w:val="30"/>
          <w:cs/>
        </w:rPr>
        <w:t>เนินการ</w:t>
      </w:r>
      <w:r w:rsidRPr="009F35C4">
        <w:rPr>
          <w:rFonts w:ascii="Angsana New" w:hAnsi="Angsana New"/>
          <w:szCs w:val="30"/>
          <w:cs/>
        </w:rPr>
        <w:t>แก้ไขหนังสือบริคณห์สนธิเพื่อให้สอดคล้องกับการ</w:t>
      </w:r>
      <w:r>
        <w:rPr>
          <w:rFonts w:ascii="Angsana New" w:hAnsi="Angsana New" w:hint="cs"/>
          <w:szCs w:val="30"/>
          <w:cs/>
        </w:rPr>
        <w:t>เปลี่ยนแปลง</w:t>
      </w:r>
      <w:r w:rsidRPr="009F35C4">
        <w:rPr>
          <w:rFonts w:ascii="Angsana New" w:hAnsi="Angsana New"/>
          <w:szCs w:val="30"/>
          <w:cs/>
        </w:rPr>
        <w:t>ทุนจดทะเบียน</w:t>
      </w:r>
      <w:r>
        <w:rPr>
          <w:rFonts w:ascii="Angsana New" w:hAnsi="Angsana New" w:hint="cs"/>
          <w:szCs w:val="30"/>
          <w:cs/>
        </w:rPr>
        <w:t>ดังกล่าวข้างต้นและ</w:t>
      </w:r>
      <w:r w:rsidRPr="003B4B67">
        <w:rPr>
          <w:rFonts w:ascii="Angsana New" w:hAnsi="Angsana New"/>
          <w:szCs w:val="30"/>
          <w:cs/>
        </w:rPr>
        <w:t>จดทะเบียนกับ</w:t>
      </w:r>
      <w:r>
        <w:rPr>
          <w:rFonts w:ascii="Angsana New" w:hAnsi="Angsana New"/>
          <w:szCs w:val="30"/>
          <w:cs/>
        </w:rPr>
        <w:t xml:space="preserve">กระทรวงพาณิชย์แล้วเมื่อวันที่ </w:t>
      </w:r>
      <w:r>
        <w:rPr>
          <w:rFonts w:ascii="Angsana New" w:hAnsi="Angsana New" w:hint="cs"/>
          <w:szCs w:val="30"/>
          <w:cs/>
        </w:rPr>
        <w:t xml:space="preserve">23 วันที่ 26 และ วันที่ </w:t>
      </w:r>
      <w:r w:rsidRPr="00F93611">
        <w:rPr>
          <w:rFonts w:ascii="Angsana New" w:hAnsi="Angsana New"/>
          <w:szCs w:val="30"/>
        </w:rPr>
        <w:t>27</w:t>
      </w:r>
      <w:r w:rsidRPr="00453576">
        <w:rPr>
          <w:rFonts w:ascii="Angsana New" w:hAnsi="Angsana New"/>
          <w:szCs w:val="30"/>
          <w:cs/>
        </w:rPr>
        <w:t xml:space="preserve"> </w:t>
      </w:r>
      <w:r w:rsidRPr="00453576">
        <w:rPr>
          <w:rFonts w:ascii="Angsana New" w:hAnsi="Angsana New" w:hint="cs"/>
          <w:szCs w:val="30"/>
          <w:cs/>
        </w:rPr>
        <w:t>เมษา</w:t>
      </w:r>
      <w:r w:rsidRPr="00453576">
        <w:rPr>
          <w:rFonts w:ascii="Angsana New" w:hAnsi="Angsana New"/>
          <w:szCs w:val="30"/>
          <w:cs/>
        </w:rPr>
        <w:t>ยน 256</w:t>
      </w:r>
      <w:r w:rsidRPr="00453576">
        <w:rPr>
          <w:rFonts w:ascii="Angsana New" w:hAnsi="Angsana New" w:hint="cs"/>
          <w:szCs w:val="30"/>
          <w:cs/>
        </w:rPr>
        <w:t>4</w:t>
      </w:r>
      <w:r>
        <w:rPr>
          <w:rFonts w:ascii="Angsana New" w:hAnsi="Angsana New" w:hint="cs"/>
          <w:szCs w:val="30"/>
          <w:cs/>
        </w:rPr>
        <w:t xml:space="preserve"> ตามลำดับ</w:t>
      </w:r>
    </w:p>
    <w:p w:rsidR="004841CF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841CF" w:rsidRDefault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841CF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841CF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ใบสำคัญแสดงสิทธิที่จะซื้อหุ้นสามัญ </w:t>
      </w:r>
      <w:r w:rsidRPr="004841CF">
        <w:rPr>
          <w:rFonts w:ascii="Angsana New" w:hAnsi="Angsana New"/>
          <w:b/>
          <w:bCs/>
          <w:sz w:val="30"/>
          <w:szCs w:val="30"/>
        </w:rPr>
        <w:t>– SMART-W2</w:t>
      </w:r>
    </w:p>
    <w:p w:rsidR="004841CF" w:rsidRPr="004841CF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4841CF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>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B4B67">
        <w:rPr>
          <w:rFonts w:ascii="Angsana New" w:hAnsi="Angsana New"/>
          <w:sz w:val="30"/>
          <w:szCs w:val="30"/>
          <w:cs/>
        </w:rPr>
        <w:t xml:space="preserve">รุ่นที่ </w:t>
      </w:r>
      <w:r w:rsidRPr="003B4B67">
        <w:rPr>
          <w:rFonts w:ascii="Angsana New" w:hAnsi="Angsana New"/>
          <w:sz w:val="30"/>
          <w:szCs w:val="30"/>
        </w:rPr>
        <w:t xml:space="preserve">2 (“SMART-W2”) </w:t>
      </w:r>
      <w:r w:rsidRPr="003B4B67">
        <w:rPr>
          <w:rFonts w:ascii="Angsana New" w:hAnsi="Angsana New"/>
          <w:sz w:val="30"/>
          <w:szCs w:val="30"/>
          <w:cs/>
        </w:rPr>
        <w:t>ชนิดระบุช</w:t>
      </w:r>
      <w:r>
        <w:rPr>
          <w:rFonts w:ascii="Angsana New" w:hAnsi="Angsana New"/>
          <w:sz w:val="30"/>
          <w:szCs w:val="30"/>
          <w:cs/>
        </w:rPr>
        <w:t xml:space="preserve">ื่อผู้ถือและสามารถเปลี่ยนมือได้ให้แก่ผู้ถือหุ้นเดิมจำนวน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</w:t>
      </w:r>
      <w:r>
        <w:rPr>
          <w:rFonts w:ascii="Angsana New" w:hAnsi="Angsana New"/>
          <w:sz w:val="30"/>
          <w:szCs w:val="30"/>
          <w:cs/>
        </w:rPr>
        <w:t>โดยไม่คิดมูลค่า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3B4B67">
        <w:rPr>
          <w:rFonts w:ascii="Angsana New" w:hAnsi="Angsana New"/>
          <w:sz w:val="30"/>
          <w:szCs w:val="30"/>
        </w:rPr>
        <w:t xml:space="preserve">2 </w:t>
      </w:r>
      <w:r w:rsidRPr="003B4B67">
        <w:rPr>
          <w:rFonts w:ascii="Angsana New" w:hAnsi="Angsana New"/>
          <w:sz w:val="30"/>
          <w:szCs w:val="30"/>
          <w:cs/>
        </w:rPr>
        <w:t>ปี</w:t>
      </w:r>
      <w:r w:rsidRPr="003B4B67">
        <w:rPr>
          <w:rFonts w:ascii="Angsana New" w:hAnsi="Angsana New"/>
          <w:sz w:val="30"/>
          <w:szCs w:val="30"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>นับจากวันที่ออกใบสำคัญแสดงสิทธิ (ตั้งแต่</w:t>
      </w:r>
      <w:r>
        <w:rPr>
          <w:rFonts w:ascii="Angsana New" w:hAnsi="Angsana New"/>
          <w:sz w:val="30"/>
          <w:szCs w:val="30"/>
          <w:cs/>
        </w:rPr>
        <w:t xml:space="preserve">วันที่ 4 ตุลาคม 2562 ถึงวันที่ </w:t>
      </w:r>
      <w:r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B4B67">
        <w:rPr>
          <w:rFonts w:ascii="Angsana New" w:hAnsi="Angsana New"/>
          <w:sz w:val="30"/>
          <w:szCs w:val="30"/>
          <w:cs/>
        </w:rPr>
        <w:t xml:space="preserve">ได้ 4 ครั้ง ได้แก่ วันทำการสุดท้ายของเดือนพฤษภาคม 2563 </w:t>
      </w:r>
      <w:r>
        <w:rPr>
          <w:rFonts w:ascii="Angsana New" w:hAnsi="Angsana New"/>
          <w:sz w:val="30"/>
          <w:szCs w:val="30"/>
          <w:cs/>
        </w:rPr>
        <w:t xml:space="preserve">เดือนพฤศจิกายน 2563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 xml:space="preserve">เดือนพฤษภาคม 2564 และวันที่ </w:t>
      </w:r>
      <w:r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2564 </w:t>
      </w:r>
      <w:r w:rsidRPr="00946FC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46FCD">
        <w:rPr>
          <w:rFonts w:ascii="Angsana New" w:hAnsi="Angsana New"/>
          <w:sz w:val="30"/>
          <w:szCs w:val="30"/>
          <w:cs/>
        </w:rPr>
        <w:t xml:space="preserve">นำใบสำคัญแสดงสิทธิดังกล่าวเข้าจดทะเบียนกับตลาดหลักทรัพย์ เอ็ม เอ ไอ เมื่อวันที่ </w:t>
      </w:r>
      <w:r>
        <w:rPr>
          <w:rFonts w:ascii="Angsana New" w:hAnsi="Angsana New" w:hint="cs"/>
          <w:sz w:val="30"/>
          <w:szCs w:val="30"/>
          <w:cs/>
        </w:rPr>
        <w:t>22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</w:p>
    <w:p w:rsidR="004841CF" w:rsidRPr="00BB0464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841CF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การใช้สิทธิของ</w:t>
      </w:r>
      <w:r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ที่จะซื้อหุ้นสามัญของบริษัทย่อยครั้งที่ </w:t>
      </w:r>
      <w:r>
        <w:rPr>
          <w:rFonts w:ascii="Angsana New" w:hAnsi="Angsana New"/>
          <w:b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C8229C">
        <w:rPr>
          <w:rFonts w:ascii="Angsana New" w:hAnsi="Angsana New"/>
          <w:b/>
          <w:bCs/>
          <w:sz w:val="30"/>
          <w:szCs w:val="30"/>
        </w:rPr>
        <w:t xml:space="preserve">SMART </w:t>
      </w:r>
      <w:r>
        <w:rPr>
          <w:rFonts w:ascii="Angsana New" w:hAnsi="Angsana New"/>
          <w:b/>
          <w:bCs/>
          <w:sz w:val="30"/>
          <w:szCs w:val="30"/>
        </w:rPr>
        <w:t>-W2)</w:t>
      </w:r>
    </w:p>
    <w:p w:rsidR="004841CF" w:rsidRPr="004841CF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05" w:type="dxa"/>
        <w:tblLook w:val="04A0"/>
      </w:tblPr>
      <w:tblGrid>
        <w:gridCol w:w="817"/>
        <w:gridCol w:w="249"/>
        <w:gridCol w:w="1452"/>
        <w:gridCol w:w="230"/>
        <w:gridCol w:w="1613"/>
        <w:gridCol w:w="230"/>
        <w:gridCol w:w="1701"/>
        <w:gridCol w:w="230"/>
        <w:gridCol w:w="1524"/>
        <w:gridCol w:w="236"/>
        <w:gridCol w:w="1323"/>
      </w:tblGrid>
      <w:tr w:rsidR="004841CF" w:rsidRPr="002D6948" w:rsidTr="00671EE8">
        <w:tc>
          <w:tcPr>
            <w:tcW w:w="9605" w:type="dxa"/>
            <w:gridSpan w:val="11"/>
            <w:tcBorders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SMART</w:t>
            </w:r>
            <w:r w:rsidRPr="002D6948">
              <w:rPr>
                <w:rFonts w:ascii="Angsana New" w:hAnsi="Angsana New"/>
                <w:sz w:val="30"/>
                <w:szCs w:val="30"/>
              </w:rPr>
              <w:t xml:space="preserve"> – W2</w:t>
            </w:r>
          </w:p>
        </w:tc>
      </w:tr>
      <w:tr w:rsidR="004841CF" w:rsidRPr="002D6948" w:rsidTr="00671EE8">
        <w:tc>
          <w:tcPr>
            <w:tcW w:w="817" w:type="dxa"/>
            <w:tcBorders>
              <w:top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36" w:type="dxa"/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4841CF" w:rsidRPr="002D6948" w:rsidTr="00671EE8">
        <w:tc>
          <w:tcPr>
            <w:tcW w:w="817" w:type="dxa"/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49" w:type="dxa"/>
          </w:tcPr>
          <w:p w:rsidR="004841CF" w:rsidRPr="002D6948" w:rsidRDefault="004841CF" w:rsidP="00671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4841CF" w:rsidRPr="002D6948" w:rsidRDefault="004841CF" w:rsidP="00671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4841CF" w:rsidRPr="002D6948" w:rsidRDefault="004841CF" w:rsidP="00671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30" w:type="dxa"/>
          </w:tcPr>
          <w:p w:rsidR="004841CF" w:rsidRPr="002D6948" w:rsidRDefault="004841CF" w:rsidP="00671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36" w:type="dxa"/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4841CF" w:rsidRPr="002D6948" w:rsidRDefault="004841CF" w:rsidP="00671EE8">
            <w:pPr>
              <w:ind w:left="-2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เงินรับจาก</w:t>
            </w:r>
          </w:p>
        </w:tc>
      </w:tr>
      <w:tr w:rsidR="004841CF" w:rsidRPr="002D6948" w:rsidTr="00671EE8">
        <w:tc>
          <w:tcPr>
            <w:tcW w:w="817" w:type="dxa"/>
            <w:tcBorders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49" w:type="dxa"/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230" w:type="dxa"/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ที่ใช้สิทธิ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ที่ยังไม่ได้ใช้สิทธิ</w:t>
            </w:r>
          </w:p>
        </w:tc>
        <w:tc>
          <w:tcPr>
            <w:tcW w:w="230" w:type="dxa"/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36" w:type="dxa"/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4841CF" w:rsidRPr="002D6948" w:rsidRDefault="004841CF" w:rsidP="00671E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การใช้สิทธิ</w:t>
            </w:r>
          </w:p>
        </w:tc>
      </w:tr>
      <w:tr w:rsidR="004841CF" w:rsidRPr="002D6948" w:rsidTr="00671EE8">
        <w:tc>
          <w:tcPr>
            <w:tcW w:w="817" w:type="dxa"/>
          </w:tcPr>
          <w:p w:rsidR="004841CF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4841CF" w:rsidRPr="002D6948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4841CF" w:rsidRPr="002D6948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4841CF" w:rsidRPr="002D6948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4841CF" w:rsidRPr="002D6948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30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91,999,678</w:t>
            </w:r>
          </w:p>
        </w:tc>
        <w:tc>
          <w:tcPr>
            <w:tcW w:w="230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4841CF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4841CF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1CF" w:rsidRPr="002D6948" w:rsidTr="00671EE8">
        <w:tc>
          <w:tcPr>
            <w:tcW w:w="817" w:type="dxa"/>
          </w:tcPr>
          <w:p w:rsidR="004841CF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49" w:type="dxa"/>
          </w:tcPr>
          <w:p w:rsidR="004841CF" w:rsidRPr="002D6948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4841CF" w:rsidRPr="002D6948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ตุลาคม 2564</w:t>
            </w:r>
          </w:p>
        </w:tc>
        <w:tc>
          <w:tcPr>
            <w:tcW w:w="230" w:type="dxa"/>
          </w:tcPr>
          <w:p w:rsidR="004841CF" w:rsidRPr="002D6948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57,870,809</w:t>
            </w:r>
          </w:p>
        </w:tc>
        <w:tc>
          <w:tcPr>
            <w:tcW w:w="230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34,128,869</w:t>
            </w:r>
          </w:p>
        </w:tc>
        <w:tc>
          <w:tcPr>
            <w:tcW w:w="230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121,566,159</w:t>
            </w:r>
          </w:p>
        </w:tc>
        <w:tc>
          <w:tcPr>
            <w:tcW w:w="236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4841CF" w:rsidRPr="008A0C11" w:rsidRDefault="004841CF" w:rsidP="0067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86.81</w:t>
            </w:r>
          </w:p>
        </w:tc>
      </w:tr>
    </w:tbl>
    <w:p w:rsidR="004841CF" w:rsidRPr="00AA7472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4841CF" w:rsidRPr="00F322E1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p w:rsidR="004841CF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ณ วันที่ 30 กันยายน 2564 บริษัทย่อยได้รับเงินจากการแจ้งใช้สิทธิที่จะซื้อหุ้นสามัญของบริษัทย่อยเป็นจำนวนเงินรวม 86,805,531 บาท (อัตราการใช้สิทธิ 2.10065 หุ้นสามัญต่อ 1 หน่วยใบสำคัญแสดงสิทธิ และราคาใช้สิทธิ 0.71406 บาทต่อหุ้น) กลุ่มบริษัทแสดงรายการดังกล่าวอยู่ใน</w:t>
      </w:r>
      <w:r w:rsidRPr="002A356B">
        <w:rPr>
          <w:rFonts w:ascii="Angsana New" w:eastAsia="Calibri" w:hAnsi="Angsana New"/>
          <w:sz w:val="30"/>
          <w:szCs w:val="30"/>
          <w:cs/>
        </w:rPr>
        <w:t>ส่วนได้เสียที่ไม่มีอำนาจควบคุม</w:t>
      </w:r>
      <w:r>
        <w:rPr>
          <w:rFonts w:ascii="Angsana New" w:eastAsia="Calibri" w:hAnsi="Angsana New" w:hint="cs"/>
          <w:sz w:val="30"/>
          <w:szCs w:val="30"/>
          <w:cs/>
        </w:rPr>
        <w:t xml:space="preserve">ในส่วนของผู้ถือหุ้น และบริษัทย่อยจดทะเบียนเพิ่มทุนที่ชำระแล้วกับกระทรวงพาณิชย์เมื่อวันที่ 14 ตุลาคม 2564 </w:t>
      </w:r>
    </w:p>
    <w:p w:rsidR="004841CF" w:rsidRPr="00F322E1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841CF" w:rsidRPr="00F26B42" w:rsidRDefault="004841CF" w:rsidP="00484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Pr="00F26B42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/>
          <w:sz w:val="30"/>
          <w:szCs w:val="30"/>
        </w:rPr>
        <w:t>4</w:t>
      </w:r>
      <w:r w:rsidRPr="00F26B42">
        <w:rPr>
          <w:rFonts w:ascii="Angsana New" w:hAnsi="Angsana New"/>
          <w:sz w:val="30"/>
          <w:szCs w:val="30"/>
        </w:rPr>
        <w:t xml:space="preserve"> </w:t>
      </w:r>
      <w:r w:rsidRPr="00F26B42">
        <w:rPr>
          <w:rFonts w:ascii="Angsana New" w:hAnsi="Angsana New" w:hint="cs"/>
          <w:sz w:val="30"/>
          <w:szCs w:val="30"/>
          <w:cs/>
        </w:rPr>
        <w:t>เป็นการใช้สิทธิครั้งสุดท้าย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>SMART-W2</w:t>
      </w:r>
      <w:r w:rsidRPr="00F26B4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จึงถือว่า </w:t>
      </w:r>
      <w:r>
        <w:rPr>
          <w:rFonts w:ascii="Angsana New" w:hAnsi="Angsana New"/>
          <w:sz w:val="30"/>
          <w:szCs w:val="30"/>
        </w:rPr>
        <w:t xml:space="preserve">SMART-W2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34,128,869 </w:t>
      </w:r>
      <w:r w:rsidRPr="00F26B42"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  <w:cs/>
        </w:rPr>
        <w:t xml:space="preserve"> สิ้นสภาพลง ผู้ถือหลักทรัพย์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 ๆ ได้อีก และ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ได้พ้นสภาพการเป็นหลักทรัพย์จดทะเบียนในตลาดหลักทรัพย์ </w:t>
      </w:r>
      <w:r w:rsidRPr="00E24B9C">
        <w:rPr>
          <w:rFonts w:ascii="Angsana New" w:hAnsi="Angsana New"/>
          <w:sz w:val="30"/>
          <w:szCs w:val="30"/>
          <w:cs/>
        </w:rPr>
        <w:t xml:space="preserve">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 ตุลาคม 2564 </w:t>
      </w:r>
    </w:p>
    <w:p w:rsidR="00521FCB" w:rsidRPr="004841CF" w:rsidRDefault="00521FCB" w:rsidP="00F11E2D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E03EE7" w:rsidRDefault="00233C49" w:rsidP="00233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/>
          <w:sz w:val="30"/>
          <w:szCs w:val="30"/>
        </w:rPr>
        <w:tab/>
      </w:r>
      <w:r w:rsidR="00E03EE7">
        <w:rPr>
          <w:rFonts w:ascii="Angsana New" w:hAnsi="Angsana New" w:hint="cs"/>
          <w:sz w:val="30"/>
          <w:szCs w:val="30"/>
          <w:cs/>
        </w:rPr>
        <w:t>ใน</w:t>
      </w:r>
      <w:r w:rsidR="00FB7FAE">
        <w:rPr>
          <w:rFonts w:ascii="Angsana New" w:hAnsi="Angsana New" w:hint="cs"/>
          <w:sz w:val="30"/>
          <w:szCs w:val="30"/>
          <w:cs/>
        </w:rPr>
        <w:t>ระหว่าง</w:t>
      </w:r>
      <w:r w:rsidR="00E03EE7">
        <w:rPr>
          <w:rFonts w:ascii="Angsana New" w:hAnsi="Angsana New" w:hint="cs"/>
          <w:sz w:val="30"/>
          <w:szCs w:val="30"/>
          <w:cs/>
        </w:rPr>
        <w:t>งวด 256</w:t>
      </w:r>
      <w:r w:rsidR="00697329">
        <w:rPr>
          <w:rFonts w:ascii="Angsana New" w:hAnsi="Angsana New" w:hint="cs"/>
          <w:sz w:val="30"/>
          <w:szCs w:val="30"/>
          <w:cs/>
        </w:rPr>
        <w:t>4</w:t>
      </w:r>
      <w:r w:rsidR="00E03EE7" w:rsidRPr="002E6A69">
        <w:rPr>
          <w:rFonts w:ascii="Angsana New" w:hAnsi="Angsana New" w:hint="cs"/>
          <w:sz w:val="30"/>
          <w:szCs w:val="30"/>
          <w:cs/>
        </w:rPr>
        <w:t xml:space="preserve"> กลุ่มบริษัทขายใบสำคัญแส</w:t>
      </w:r>
      <w:r w:rsidR="00E03EE7">
        <w:rPr>
          <w:rFonts w:ascii="Angsana New" w:hAnsi="Angsana New" w:hint="cs"/>
          <w:sz w:val="30"/>
          <w:szCs w:val="30"/>
          <w:cs/>
        </w:rPr>
        <w:t>ดงสิทธิที่ได้รับจัดสรร</w:t>
      </w:r>
      <w:r w:rsidR="00E03EE7" w:rsidRPr="00BC071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C071C" w:rsidRPr="00BC071C">
        <w:rPr>
          <w:rFonts w:ascii="Angsana New" w:hAnsi="Angsana New" w:hint="cs"/>
          <w:sz w:val="30"/>
          <w:szCs w:val="30"/>
          <w:cs/>
        </w:rPr>
        <w:t>3</w:t>
      </w:r>
      <w:r w:rsidR="00BC071C" w:rsidRPr="00BC071C">
        <w:rPr>
          <w:rFonts w:ascii="Angsana New" w:hAnsi="Angsana New"/>
          <w:sz w:val="30"/>
          <w:szCs w:val="30"/>
        </w:rPr>
        <w:t>6.8</w:t>
      </w:r>
      <w:r w:rsidR="00E03EE7" w:rsidRPr="00BC071C">
        <w:rPr>
          <w:rFonts w:ascii="Angsana New" w:hAnsi="Angsana New" w:hint="cs"/>
          <w:sz w:val="30"/>
          <w:szCs w:val="30"/>
          <w:cs/>
        </w:rPr>
        <w:t xml:space="preserve"> ล้านหน่วย </w:t>
      </w:r>
      <w:r w:rsidR="005B62EB" w:rsidRPr="00BC071C">
        <w:rPr>
          <w:rFonts w:ascii="Angsana New" w:hAnsi="Angsana New" w:hint="cs"/>
          <w:sz w:val="30"/>
          <w:szCs w:val="30"/>
          <w:cs/>
        </w:rPr>
        <w:t>เป็น</w:t>
      </w:r>
      <w:r w:rsidR="00E03EE7" w:rsidRPr="00BC071C">
        <w:rPr>
          <w:rFonts w:ascii="Angsana New" w:hAnsi="Angsana New" w:hint="cs"/>
          <w:sz w:val="30"/>
          <w:szCs w:val="30"/>
          <w:cs/>
        </w:rPr>
        <w:t>จำนวน</w:t>
      </w:r>
      <w:r w:rsidR="005B62EB" w:rsidRPr="00BC071C">
        <w:rPr>
          <w:rFonts w:ascii="Angsana New" w:hAnsi="Angsana New" w:hint="cs"/>
          <w:sz w:val="30"/>
          <w:szCs w:val="30"/>
          <w:cs/>
        </w:rPr>
        <w:t>เงินรวม</w:t>
      </w:r>
      <w:r w:rsidR="00E03EE7" w:rsidRPr="00BC071C">
        <w:rPr>
          <w:rFonts w:ascii="Angsana New" w:hAnsi="Angsana New" w:hint="cs"/>
          <w:sz w:val="30"/>
          <w:szCs w:val="30"/>
          <w:cs/>
        </w:rPr>
        <w:t xml:space="preserve"> </w:t>
      </w:r>
      <w:r w:rsidR="00BC071C" w:rsidRPr="00BC071C">
        <w:rPr>
          <w:rFonts w:ascii="Angsana New" w:hAnsi="Angsana New" w:hint="cs"/>
          <w:sz w:val="30"/>
          <w:szCs w:val="30"/>
          <w:cs/>
        </w:rPr>
        <w:t>1</w:t>
      </w:r>
      <w:r w:rsidR="00BC071C" w:rsidRPr="00BC071C">
        <w:rPr>
          <w:rFonts w:ascii="Angsana New" w:hAnsi="Angsana New"/>
          <w:sz w:val="30"/>
          <w:szCs w:val="30"/>
        </w:rPr>
        <w:t>2.9</w:t>
      </w:r>
      <w:r w:rsidR="00E03EE7" w:rsidRPr="00BC071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03EE7" w:rsidRPr="002E6A69">
        <w:rPr>
          <w:rFonts w:ascii="Angsana New" w:hAnsi="Angsana New" w:hint="cs"/>
          <w:sz w:val="30"/>
          <w:szCs w:val="30"/>
          <w:cs/>
        </w:rPr>
        <w:t xml:space="preserve"> </w:t>
      </w:r>
    </w:p>
    <w:p w:rsidR="0063599C" w:rsidRDefault="0063599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C4932" w:rsidRDefault="00EC4932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97329" w:rsidRPr="006178D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6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697329" w:rsidRP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97329" w:rsidRPr="00694366" w:rsidRDefault="00697329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6943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D3941">
        <w:rPr>
          <w:rFonts w:ascii="Angsana New" w:hAnsi="Angsana New" w:hint="cs"/>
          <w:sz w:val="30"/>
          <w:szCs w:val="30"/>
          <w:cs/>
        </w:rPr>
        <w:t>30 กันยา</w:t>
      </w:r>
      <w:r w:rsidR="009C5CEF">
        <w:rPr>
          <w:rFonts w:ascii="Angsana New" w:hAnsi="Angsana New" w:hint="cs"/>
          <w:sz w:val="30"/>
          <w:szCs w:val="30"/>
          <w:cs/>
        </w:rPr>
        <w:t>ยน</w:t>
      </w:r>
      <w:r w:rsidRPr="00694366">
        <w:rPr>
          <w:rFonts w:ascii="Angsana New" w:hAnsi="Angsana New" w:hint="cs"/>
          <w:sz w:val="30"/>
          <w:szCs w:val="30"/>
          <w:cs/>
        </w:rPr>
        <w:t xml:space="preserve"> 2564 และวันที่ 31 ธันวาคม 2563 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Pr="00694366">
        <w:rPr>
          <w:rFonts w:ascii="Angsana New" w:hAnsi="Angsana New" w:hint="cs"/>
          <w:sz w:val="30"/>
          <w:szCs w:val="30"/>
          <w:cs/>
        </w:rPr>
        <w:t>มีรายละเอียด ดังนี้</w:t>
      </w:r>
    </w:p>
    <w:p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569" w:type="dxa"/>
        <w:tblLook w:val="01E0"/>
      </w:tblPr>
      <w:tblGrid>
        <w:gridCol w:w="4219"/>
        <w:gridCol w:w="1701"/>
        <w:gridCol w:w="236"/>
        <w:gridCol w:w="1571"/>
        <w:gridCol w:w="271"/>
        <w:gridCol w:w="1571"/>
      </w:tblGrid>
      <w:tr w:rsidR="00697329" w:rsidRPr="001C0017" w:rsidTr="00C33EA4">
        <w:tc>
          <w:tcPr>
            <w:tcW w:w="4219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7329" w:rsidRPr="001C0017" w:rsidTr="00C33EA4">
        <w:tc>
          <w:tcPr>
            <w:tcW w:w="4219" w:type="dxa"/>
          </w:tcPr>
          <w:p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97329" w:rsidRPr="00694366" w:rsidTr="00C33EA4">
        <w:tc>
          <w:tcPr>
            <w:tcW w:w="4219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97329" w:rsidRPr="001C0017" w:rsidTr="00C33EA4">
        <w:tc>
          <w:tcPr>
            <w:tcW w:w="4219" w:type="dxa"/>
          </w:tcPr>
          <w:p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701" w:type="dxa"/>
          </w:tcPr>
          <w:p w:rsidR="00697329" w:rsidRPr="001E7D29" w:rsidRDefault="00D108A9" w:rsidP="00D1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="00697329"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="00697329"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Pr="001E7D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97329" w:rsidRPr="001E7D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692</w:t>
            </w:r>
            <w:r w:rsidR="00697329" w:rsidRPr="001E7D29">
              <w:rPr>
                <w:rFonts w:ascii="Angsana New" w:hAnsi="Angsana New"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Pr="001E7D29">
              <w:rPr>
                <w:rFonts w:ascii="Angsana New" w:hAnsi="Angsana New"/>
                <w:sz w:val="30"/>
                <w:szCs w:val="30"/>
              </w:rPr>
              <w:t>7</w:t>
            </w:r>
            <w:r w:rsidR="00697329" w:rsidRPr="001E7D29">
              <w:rPr>
                <w:rFonts w:ascii="Angsana New" w:hAnsi="Angsana New"/>
                <w:sz w:val="30"/>
                <w:szCs w:val="30"/>
              </w:rPr>
              <w:t>,</w:t>
            </w:r>
            <w:r w:rsidRPr="001E7D29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697329" w:rsidRPr="00694366" w:rsidTr="00C33EA4">
        <w:tc>
          <w:tcPr>
            <w:tcW w:w="4219" w:type="dxa"/>
          </w:tcPr>
          <w:p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:rsidR="00697329" w:rsidRPr="001E7D29" w:rsidRDefault="0069732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697329" w:rsidRPr="001E7D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108A9" w:rsidRPr="00BE576E" w:rsidTr="00C33EA4">
        <w:tc>
          <w:tcPr>
            <w:tcW w:w="4219" w:type="dxa"/>
          </w:tcPr>
          <w:p w:rsid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701" w:type="dxa"/>
          </w:tcPr>
          <w:p w:rsidR="00D108A9" w:rsidRPr="001E7D2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2,768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030</w:t>
            </w:r>
            <w:r w:rsidRPr="001E7D2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E7D29">
              <w:rPr>
                <w:rFonts w:ascii="Angsana New" w:hAnsi="Angsana New" w:hint="cs"/>
                <w:b/>
                <w:sz w:val="30"/>
                <w:szCs w:val="30"/>
                <w:cs/>
              </w:rPr>
              <w:t>181</w:t>
            </w:r>
          </w:p>
        </w:tc>
        <w:tc>
          <w:tcPr>
            <w:tcW w:w="236" w:type="dxa"/>
          </w:tcPr>
          <w:p w:rsidR="00D108A9" w:rsidRPr="001E7D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1E7D2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:rsidR="00D108A9" w:rsidRPr="001E7D29" w:rsidRDefault="00D108A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:rsidR="00D108A9" w:rsidRPr="001E7D2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692,</w:t>
            </w:r>
            <w:r w:rsidRPr="001E7D29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Pr="001E7D29"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</w:tr>
    </w:tbl>
    <w:p w:rsidR="00521FCB" w:rsidRDefault="00521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66059" w:rsidRDefault="00666059" w:rsidP="0066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 w:rsidR="00685CEA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</w:p>
    <w:p w:rsidR="00666059" w:rsidRPr="00666059" w:rsidRDefault="0066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666059" w:rsidRDefault="00666059" w:rsidP="0066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943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30 กันยายน</w:t>
      </w:r>
      <w:r w:rsidRPr="00694366">
        <w:rPr>
          <w:rFonts w:ascii="Angsana New" w:hAnsi="Angsana New" w:hint="cs"/>
          <w:sz w:val="30"/>
          <w:szCs w:val="30"/>
          <w:cs/>
        </w:rPr>
        <w:t xml:space="preserve"> 2564 และวันที่ 31 ธันวาคม 2563</w:t>
      </w:r>
      <w:r w:rsidRPr="006765E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มีวงเงินสินเชื่อกับธนาคารในประเทศหลายแห่งดังนี้ </w:t>
      </w:r>
    </w:p>
    <w:p w:rsidR="00666059" w:rsidRPr="005F061A" w:rsidRDefault="00666059" w:rsidP="0066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4A0"/>
      </w:tblPr>
      <w:tblGrid>
        <w:gridCol w:w="4077"/>
        <w:gridCol w:w="1276"/>
        <w:gridCol w:w="283"/>
        <w:gridCol w:w="1276"/>
        <w:gridCol w:w="284"/>
        <w:gridCol w:w="1275"/>
        <w:gridCol w:w="275"/>
        <w:gridCol w:w="1285"/>
      </w:tblGrid>
      <w:tr w:rsidR="00666059" w:rsidRPr="00EA0007" w:rsidTr="008442D5">
        <w:tc>
          <w:tcPr>
            <w:tcW w:w="4077" w:type="dxa"/>
          </w:tcPr>
          <w:p w:rsidR="00666059" w:rsidRPr="005F061A" w:rsidRDefault="00666059" w:rsidP="00B962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</w:tcPr>
          <w:p w:rsidR="00666059" w:rsidRPr="00374FD7" w:rsidRDefault="00666059" w:rsidP="00B9621D">
            <w:pPr>
              <w:pStyle w:val="BodyText3"/>
              <w:jc w:val="center"/>
              <w:rPr>
                <w:cs/>
              </w:rPr>
            </w:pPr>
            <w:r w:rsidRPr="00374FD7">
              <w:rPr>
                <w:rFonts w:hint="cs"/>
                <w:cs/>
              </w:rPr>
              <w:t>พันบาท</w:t>
            </w:r>
          </w:p>
        </w:tc>
      </w:tr>
      <w:tr w:rsidR="00666059" w:rsidRPr="00EA0007" w:rsidTr="008442D5">
        <w:tc>
          <w:tcPr>
            <w:tcW w:w="4077" w:type="dxa"/>
          </w:tcPr>
          <w:p w:rsidR="00666059" w:rsidRPr="00EA0007" w:rsidRDefault="00666059" w:rsidP="00B962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666059" w:rsidRPr="002D70ED" w:rsidRDefault="00666059" w:rsidP="00B962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66059" w:rsidRDefault="00666059" w:rsidP="00B962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6059" w:rsidRPr="002D70ED" w:rsidRDefault="00666059" w:rsidP="00B962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059" w:rsidRPr="00EA0007" w:rsidTr="008442D5">
        <w:tc>
          <w:tcPr>
            <w:tcW w:w="4077" w:type="dxa"/>
          </w:tcPr>
          <w:p w:rsidR="00666059" w:rsidRPr="00EA0007" w:rsidRDefault="00666059" w:rsidP="00B962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6059" w:rsidRPr="008F38E6" w:rsidRDefault="00666059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66059" w:rsidRPr="008F38E6" w:rsidRDefault="00666059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6059" w:rsidRPr="008F38E6" w:rsidRDefault="00666059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666059" w:rsidRDefault="00666059" w:rsidP="00B962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66059" w:rsidRPr="008F38E6" w:rsidRDefault="00666059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2564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:rsidR="00666059" w:rsidRPr="008F38E6" w:rsidRDefault="00666059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666059" w:rsidRPr="008F38E6" w:rsidRDefault="00666059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666059" w:rsidRPr="00EA0007" w:rsidTr="008442D5">
        <w:tc>
          <w:tcPr>
            <w:tcW w:w="4077" w:type="dxa"/>
          </w:tcPr>
          <w:p w:rsidR="00666059" w:rsidRDefault="00666059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:rsidR="00666059" w:rsidRPr="007D57DA" w:rsidRDefault="00666059" w:rsidP="00B9621D">
            <w:pPr>
              <w:pStyle w:val="BodyText3"/>
              <w:ind w:right="137"/>
              <w:jc w:val="right"/>
            </w:pPr>
            <w:r w:rsidRPr="007D57DA">
              <w:t>80,350</w:t>
            </w:r>
          </w:p>
        </w:tc>
        <w:tc>
          <w:tcPr>
            <w:tcW w:w="283" w:type="dxa"/>
          </w:tcPr>
          <w:p w:rsidR="00666059" w:rsidRDefault="00666059" w:rsidP="00B9621D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66059" w:rsidRPr="00960A77" w:rsidRDefault="00666059" w:rsidP="00B9621D">
            <w:pPr>
              <w:pStyle w:val="BodyText3"/>
              <w:ind w:right="137"/>
              <w:jc w:val="right"/>
            </w:pPr>
            <w:r w:rsidRPr="00960A77">
              <w:t>80,350</w:t>
            </w:r>
          </w:p>
        </w:tc>
        <w:tc>
          <w:tcPr>
            <w:tcW w:w="284" w:type="dxa"/>
          </w:tcPr>
          <w:p w:rsidR="00666059" w:rsidRPr="00807175" w:rsidRDefault="00666059" w:rsidP="00B9621D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5" w:type="dxa"/>
          </w:tcPr>
          <w:p w:rsidR="00666059" w:rsidRPr="007C2F7D" w:rsidRDefault="007C2F7D" w:rsidP="00B9621D">
            <w:pPr>
              <w:pStyle w:val="BodyText3"/>
              <w:ind w:right="137"/>
              <w:jc w:val="right"/>
            </w:pPr>
            <w:r>
              <w:t>5</w:t>
            </w:r>
            <w:r w:rsidR="00666059" w:rsidRPr="007C2F7D">
              <w:rPr>
                <w:rFonts w:hint="cs"/>
                <w:cs/>
              </w:rPr>
              <w:t>0</w:t>
            </w:r>
            <w:r w:rsidR="00666059" w:rsidRPr="007C2F7D">
              <w:t>,0</w:t>
            </w:r>
            <w:r w:rsidR="00666059" w:rsidRPr="007C2F7D">
              <w:rPr>
                <w:rFonts w:hint="cs"/>
                <w:cs/>
              </w:rPr>
              <w:t>0</w:t>
            </w:r>
            <w:r w:rsidR="00666059" w:rsidRPr="007C2F7D">
              <w:t>0</w:t>
            </w:r>
          </w:p>
        </w:tc>
        <w:tc>
          <w:tcPr>
            <w:tcW w:w="275" w:type="dxa"/>
          </w:tcPr>
          <w:p w:rsidR="00666059" w:rsidRPr="00EA0007" w:rsidRDefault="00666059" w:rsidP="00B9621D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666059" w:rsidRPr="00960A77" w:rsidRDefault="00666059" w:rsidP="00B9621D">
            <w:pPr>
              <w:pStyle w:val="BodyText3"/>
              <w:ind w:right="137"/>
              <w:jc w:val="right"/>
            </w:pPr>
            <w:r w:rsidRPr="00960A77">
              <w:t>4</w:t>
            </w:r>
            <w:r w:rsidRPr="00960A77">
              <w:rPr>
                <w:rFonts w:hint="cs"/>
                <w:cs/>
              </w:rPr>
              <w:t>0</w:t>
            </w:r>
            <w:r w:rsidRPr="00960A77">
              <w:t>,0</w:t>
            </w:r>
            <w:r w:rsidRPr="00960A77">
              <w:rPr>
                <w:rFonts w:hint="cs"/>
                <w:cs/>
              </w:rPr>
              <w:t>0</w:t>
            </w:r>
            <w:r w:rsidRPr="00960A77">
              <w:t>0</w:t>
            </w:r>
          </w:p>
        </w:tc>
      </w:tr>
      <w:tr w:rsidR="00666059" w:rsidRPr="00EA0007" w:rsidTr="008442D5">
        <w:tc>
          <w:tcPr>
            <w:tcW w:w="4077" w:type="dxa"/>
          </w:tcPr>
          <w:p w:rsidR="00666059" w:rsidRPr="00374FD7" w:rsidRDefault="00666059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="00B161B1">
              <w:rPr>
                <w:rFonts w:ascii="Angsana New" w:hAnsi="Angsana New" w:hint="cs"/>
                <w:sz w:val="30"/>
                <w:szCs w:val="30"/>
                <w:cs/>
              </w:rPr>
              <w:t xml:space="preserve"> (ทรัสต์รีซีท</w:t>
            </w:r>
            <w:r w:rsidR="00B161B1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B161B1">
              <w:rPr>
                <w:rFonts w:ascii="Angsana New" w:hAnsi="Angsana New" w:hint="cs"/>
                <w:sz w:val="30"/>
                <w:szCs w:val="30"/>
                <w:cs/>
              </w:rPr>
              <w:t>ตั๋ว</w:t>
            </w:r>
            <w:r w:rsidR="001754E0"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สัญญาใช้เงิน)</w:t>
            </w:r>
          </w:p>
        </w:tc>
        <w:tc>
          <w:tcPr>
            <w:tcW w:w="1276" w:type="dxa"/>
          </w:tcPr>
          <w:p w:rsidR="00666059" w:rsidRPr="007D57DA" w:rsidRDefault="007D57DA" w:rsidP="00B9621D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598</w:t>
            </w:r>
            <w:r w:rsidR="00666059" w:rsidRPr="007D57DA">
              <w:t>,000</w:t>
            </w:r>
          </w:p>
        </w:tc>
        <w:tc>
          <w:tcPr>
            <w:tcW w:w="283" w:type="dxa"/>
          </w:tcPr>
          <w:p w:rsidR="00666059" w:rsidRDefault="00666059" w:rsidP="00B9621D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66059" w:rsidRPr="00960A77" w:rsidRDefault="00666059" w:rsidP="00B9621D">
            <w:pPr>
              <w:pStyle w:val="BodyText3"/>
              <w:ind w:right="137"/>
              <w:jc w:val="right"/>
              <w:rPr>
                <w:cs/>
              </w:rPr>
            </w:pPr>
            <w:r w:rsidRPr="00960A77">
              <w:rPr>
                <w:rFonts w:hint="cs"/>
                <w:cs/>
              </w:rPr>
              <w:t>42</w:t>
            </w:r>
            <w:r w:rsidRPr="00960A77">
              <w:t>0,000</w:t>
            </w:r>
          </w:p>
        </w:tc>
        <w:tc>
          <w:tcPr>
            <w:tcW w:w="284" w:type="dxa"/>
          </w:tcPr>
          <w:p w:rsidR="00666059" w:rsidRPr="00807175" w:rsidRDefault="00666059" w:rsidP="00B9621D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</w:p>
        </w:tc>
        <w:tc>
          <w:tcPr>
            <w:tcW w:w="1275" w:type="dxa"/>
          </w:tcPr>
          <w:p w:rsidR="00666059" w:rsidRPr="007C2F7D" w:rsidRDefault="00B161B1" w:rsidP="00B9621D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563</w:t>
            </w:r>
            <w:r w:rsidR="00666059" w:rsidRPr="007C2F7D">
              <w:t>,0</w:t>
            </w:r>
            <w:r w:rsidR="00666059" w:rsidRPr="007C2F7D">
              <w:rPr>
                <w:rFonts w:hint="cs"/>
                <w:cs/>
              </w:rPr>
              <w:t>00</w:t>
            </w:r>
          </w:p>
        </w:tc>
        <w:tc>
          <w:tcPr>
            <w:tcW w:w="275" w:type="dxa"/>
          </w:tcPr>
          <w:p w:rsidR="00666059" w:rsidRPr="00EA0007" w:rsidRDefault="00666059" w:rsidP="00B9621D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666059" w:rsidRPr="00960A77" w:rsidRDefault="00666059" w:rsidP="00B9621D">
            <w:pPr>
              <w:pStyle w:val="BodyText3"/>
              <w:ind w:right="137"/>
              <w:jc w:val="right"/>
              <w:rPr>
                <w:cs/>
              </w:rPr>
            </w:pPr>
            <w:r w:rsidRPr="00960A77">
              <w:rPr>
                <w:rFonts w:hint="cs"/>
                <w:cs/>
              </w:rPr>
              <w:t>330</w:t>
            </w:r>
            <w:r w:rsidRPr="00960A77">
              <w:t>,0</w:t>
            </w:r>
            <w:r w:rsidRPr="00960A77">
              <w:rPr>
                <w:rFonts w:hint="cs"/>
                <w:cs/>
              </w:rPr>
              <w:t>00</w:t>
            </w:r>
          </w:p>
        </w:tc>
      </w:tr>
      <w:tr w:rsidR="00666059" w:rsidRPr="00EA0007" w:rsidTr="008442D5">
        <w:tc>
          <w:tcPr>
            <w:tcW w:w="4077" w:type="dxa"/>
          </w:tcPr>
          <w:p w:rsidR="00666059" w:rsidRPr="001B6E0B" w:rsidRDefault="00666059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</w:t>
            </w:r>
            <w:r w:rsidRPr="00B405A8">
              <w:rPr>
                <w:rFonts w:ascii="Angsana New" w:hAnsi="Angsana New" w:hint="cs"/>
                <w:sz w:val="30"/>
                <w:szCs w:val="30"/>
                <w:cs/>
              </w:rPr>
              <w:t>นและอาวัล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</w:t>
            </w:r>
          </w:p>
        </w:tc>
        <w:tc>
          <w:tcPr>
            <w:tcW w:w="1276" w:type="dxa"/>
          </w:tcPr>
          <w:p w:rsidR="00666059" w:rsidRPr="007D57DA" w:rsidRDefault="007D57DA" w:rsidP="00B9621D">
            <w:pPr>
              <w:pStyle w:val="BodyText3"/>
              <w:ind w:right="137"/>
              <w:jc w:val="right"/>
            </w:pPr>
            <w:r>
              <w:rPr>
                <w:rFonts w:hint="cs"/>
                <w:cs/>
              </w:rPr>
              <w:t>3</w:t>
            </w:r>
            <w:r w:rsidR="00A74E89">
              <w:rPr>
                <w:rFonts w:hint="cs"/>
                <w:cs/>
              </w:rPr>
              <w:t>31</w:t>
            </w:r>
            <w:r w:rsidR="00666059" w:rsidRPr="007D57DA">
              <w:t>,</w:t>
            </w:r>
            <w:r w:rsidR="00666059" w:rsidRPr="007D57DA">
              <w:rPr>
                <w:rFonts w:hint="cs"/>
                <w:cs/>
              </w:rPr>
              <w:t>473</w:t>
            </w:r>
          </w:p>
        </w:tc>
        <w:tc>
          <w:tcPr>
            <w:tcW w:w="283" w:type="dxa"/>
          </w:tcPr>
          <w:p w:rsidR="00666059" w:rsidRDefault="00666059" w:rsidP="00B9621D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66059" w:rsidRPr="00960A77" w:rsidRDefault="00666059" w:rsidP="00B9621D">
            <w:pPr>
              <w:pStyle w:val="BodyText3"/>
              <w:ind w:right="137"/>
              <w:jc w:val="right"/>
            </w:pPr>
            <w:r w:rsidRPr="00960A77">
              <w:rPr>
                <w:rFonts w:hint="cs"/>
                <w:cs/>
              </w:rPr>
              <w:t>313</w:t>
            </w:r>
            <w:r w:rsidRPr="00960A77">
              <w:t>,</w:t>
            </w:r>
            <w:r w:rsidRPr="00960A77">
              <w:rPr>
                <w:rFonts w:hint="cs"/>
                <w:cs/>
              </w:rPr>
              <w:t>473</w:t>
            </w:r>
          </w:p>
        </w:tc>
        <w:tc>
          <w:tcPr>
            <w:tcW w:w="284" w:type="dxa"/>
          </w:tcPr>
          <w:p w:rsidR="00666059" w:rsidRPr="00807175" w:rsidRDefault="00666059" w:rsidP="00B9621D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5" w:type="dxa"/>
          </w:tcPr>
          <w:p w:rsidR="00666059" w:rsidRPr="007C2F7D" w:rsidRDefault="00666059" w:rsidP="00B9621D">
            <w:pPr>
              <w:pStyle w:val="BodyText3"/>
              <w:ind w:right="137"/>
              <w:jc w:val="right"/>
            </w:pPr>
            <w:r w:rsidRPr="007C2F7D">
              <w:t>2</w:t>
            </w:r>
            <w:r w:rsidRPr="007C2F7D">
              <w:rPr>
                <w:rFonts w:hint="cs"/>
                <w:cs/>
              </w:rPr>
              <w:t>50</w:t>
            </w:r>
            <w:r w:rsidRPr="007C2F7D">
              <w:t>,000</w:t>
            </w:r>
          </w:p>
        </w:tc>
        <w:tc>
          <w:tcPr>
            <w:tcW w:w="275" w:type="dxa"/>
          </w:tcPr>
          <w:p w:rsidR="00666059" w:rsidRPr="00EA0007" w:rsidRDefault="00666059" w:rsidP="00B9621D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666059" w:rsidRPr="00960A77" w:rsidRDefault="00666059" w:rsidP="00B9621D">
            <w:pPr>
              <w:pStyle w:val="BodyText3"/>
              <w:ind w:right="137"/>
              <w:jc w:val="right"/>
            </w:pPr>
            <w:r w:rsidRPr="00960A77">
              <w:t>2</w:t>
            </w:r>
            <w:r w:rsidRPr="00960A77">
              <w:rPr>
                <w:rFonts w:hint="cs"/>
                <w:cs/>
              </w:rPr>
              <w:t>50</w:t>
            </w:r>
            <w:r w:rsidRPr="00960A77">
              <w:t>,000</w:t>
            </w:r>
          </w:p>
        </w:tc>
      </w:tr>
      <w:tr w:rsidR="00666059" w:rsidRPr="00EA0007" w:rsidTr="008442D5">
        <w:tc>
          <w:tcPr>
            <w:tcW w:w="4077" w:type="dxa"/>
          </w:tcPr>
          <w:p w:rsidR="00666059" w:rsidRPr="00374FD7" w:rsidRDefault="00666059" w:rsidP="00B9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66059" w:rsidRPr="007D57DA" w:rsidRDefault="000061E8" w:rsidP="00B9621D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1,009</w:t>
            </w:r>
            <w:r w:rsidR="00666059" w:rsidRPr="007D57DA">
              <w:t>,</w:t>
            </w:r>
            <w:r w:rsidR="007D57DA">
              <w:rPr>
                <w:rFonts w:hint="cs"/>
                <w:cs/>
              </w:rPr>
              <w:t>823</w:t>
            </w:r>
          </w:p>
        </w:tc>
        <w:tc>
          <w:tcPr>
            <w:tcW w:w="283" w:type="dxa"/>
          </w:tcPr>
          <w:p w:rsidR="00666059" w:rsidRDefault="00666059" w:rsidP="00B9621D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66059" w:rsidRPr="00960A77" w:rsidRDefault="00666059" w:rsidP="00B9621D">
            <w:pPr>
              <w:pStyle w:val="BodyText3"/>
              <w:ind w:right="137"/>
              <w:jc w:val="right"/>
              <w:rPr>
                <w:cs/>
              </w:rPr>
            </w:pPr>
            <w:r w:rsidRPr="00960A77">
              <w:rPr>
                <w:rFonts w:hint="cs"/>
                <w:cs/>
              </w:rPr>
              <w:t>813</w:t>
            </w:r>
            <w:r w:rsidRPr="00960A77">
              <w:t>,</w:t>
            </w:r>
            <w:r w:rsidRPr="00960A77">
              <w:rPr>
                <w:rFonts w:hint="cs"/>
                <w:cs/>
              </w:rPr>
              <w:t>82</w:t>
            </w:r>
            <w:r w:rsidRPr="00960A77">
              <w:t>3</w:t>
            </w:r>
          </w:p>
        </w:tc>
        <w:tc>
          <w:tcPr>
            <w:tcW w:w="284" w:type="dxa"/>
          </w:tcPr>
          <w:p w:rsidR="00666059" w:rsidRPr="00807175" w:rsidRDefault="00666059" w:rsidP="00B9621D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66059" w:rsidRPr="007C2F7D" w:rsidRDefault="00B161B1" w:rsidP="00B9621D">
            <w:pPr>
              <w:pStyle w:val="BodyText3"/>
              <w:ind w:right="137"/>
              <w:jc w:val="right"/>
              <w:rPr>
                <w:cs/>
              </w:rPr>
            </w:pPr>
            <w:r>
              <w:rPr>
                <w:rFonts w:hint="cs"/>
                <w:cs/>
              </w:rPr>
              <w:t>863</w:t>
            </w:r>
            <w:r w:rsidR="00666059" w:rsidRPr="007C2F7D">
              <w:t>,000</w:t>
            </w:r>
          </w:p>
        </w:tc>
        <w:tc>
          <w:tcPr>
            <w:tcW w:w="275" w:type="dxa"/>
          </w:tcPr>
          <w:p w:rsidR="00666059" w:rsidRPr="00EA0007" w:rsidRDefault="00666059" w:rsidP="00B9621D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:rsidR="00666059" w:rsidRPr="00960A77" w:rsidRDefault="00666059" w:rsidP="00B9621D">
            <w:pPr>
              <w:pStyle w:val="BodyText3"/>
              <w:ind w:right="137"/>
              <w:jc w:val="right"/>
              <w:rPr>
                <w:cs/>
              </w:rPr>
            </w:pPr>
            <w:r w:rsidRPr="00960A77">
              <w:rPr>
                <w:rFonts w:hint="cs"/>
                <w:cs/>
              </w:rPr>
              <w:t>620</w:t>
            </w:r>
            <w:r w:rsidRPr="00960A77">
              <w:t>,000</w:t>
            </w:r>
          </w:p>
        </w:tc>
      </w:tr>
    </w:tbl>
    <w:p w:rsidR="00685CEA" w:rsidRDefault="00685CEA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161B1" w:rsidRDefault="00B161B1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161B1" w:rsidRDefault="00B161B1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161B1" w:rsidRDefault="00B161B1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161B1" w:rsidRDefault="00B161B1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161B1" w:rsidRDefault="00B161B1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161B1" w:rsidRDefault="00B161B1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754E0" w:rsidRDefault="001754E0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87DCE" w:rsidRPr="00621508" w:rsidRDefault="00E87DCE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21508">
        <w:rPr>
          <w:rFonts w:ascii="Angsana New" w:hAnsi="Angsana New"/>
          <w:sz w:val="30"/>
          <w:szCs w:val="30"/>
          <w:cs/>
        </w:rPr>
        <w:lastRenderedPageBreak/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621508">
        <w:rPr>
          <w:rFonts w:ascii="Angsana New" w:hAnsi="Angsana New"/>
          <w:sz w:val="30"/>
          <w:szCs w:val="30"/>
          <w:cs/>
        </w:rPr>
        <w:t>ค้ำประกันโดย</w:t>
      </w:r>
    </w:p>
    <w:p w:rsidR="00E87DCE" w:rsidRPr="00E87DCE" w:rsidRDefault="00E87DCE" w:rsidP="0066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E87DCE" w:rsidRPr="00B21A82" w:rsidRDefault="00E87DCE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B21A82">
        <w:rPr>
          <w:rFonts w:ascii="Angsana New" w:hAnsi="Angsana New"/>
          <w:sz w:val="30"/>
          <w:szCs w:val="30"/>
          <w:cs/>
        </w:rPr>
        <w:t>ก)</w:t>
      </w:r>
      <w:r w:rsidRPr="00B21A82">
        <w:rPr>
          <w:rFonts w:ascii="Angsana New" w:hAnsi="Angsana New"/>
          <w:sz w:val="30"/>
          <w:szCs w:val="30"/>
          <w:cs/>
        </w:rPr>
        <w:tab/>
      </w:r>
      <w:r w:rsidRPr="00B21A82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จดจำนองที่ดินพร้อมสิ่งปลูกสร้างส่วนใหญ่ของกลุ่มบริษัท และที่ดินพร้อมสิ่งปลูกสร้างของกิจการที่เกี่ยวข้องกันแห่งหนึ่ง</w:t>
      </w:r>
    </w:p>
    <w:p w:rsidR="00E87DCE" w:rsidRPr="00E456AF" w:rsidRDefault="00E87DCE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E87DCE" w:rsidRPr="00B21A82" w:rsidRDefault="00E87DCE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B21A82">
        <w:rPr>
          <w:rFonts w:ascii="Angsana New" w:hAnsi="Angsana New" w:hint="cs"/>
          <w:sz w:val="30"/>
          <w:szCs w:val="30"/>
          <w:cs/>
        </w:rPr>
        <w:t>ข)</w:t>
      </w:r>
      <w:r w:rsidRPr="00B21A82">
        <w:rPr>
          <w:rFonts w:ascii="Angsana New" w:hAnsi="Angsana New" w:hint="cs"/>
          <w:sz w:val="30"/>
          <w:szCs w:val="30"/>
          <w:cs/>
        </w:rPr>
        <w:tab/>
        <w:t>จำนำเครื่องจักรของบริษัท</w:t>
      </w:r>
      <w:r w:rsidRPr="00B21A82">
        <w:rPr>
          <w:rFonts w:ascii="Angsana New" w:hAnsi="Angsana New"/>
          <w:sz w:val="30"/>
          <w:szCs w:val="30"/>
        </w:rPr>
        <w:t xml:space="preserve"> </w:t>
      </w:r>
    </w:p>
    <w:p w:rsidR="00E87DCE" w:rsidRPr="00E456AF" w:rsidRDefault="00E87DCE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  <w:highlight w:val="yellow"/>
        </w:rPr>
      </w:pPr>
    </w:p>
    <w:p w:rsidR="00E87DCE" w:rsidRDefault="00E87DCE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7973D2">
        <w:rPr>
          <w:rFonts w:ascii="Angsana New" w:hAnsi="Angsana New" w:hint="cs"/>
          <w:sz w:val="30"/>
          <w:szCs w:val="30"/>
          <w:cs/>
        </w:rPr>
        <w:t>ค)</w:t>
      </w:r>
      <w:r w:rsidRPr="007973D2">
        <w:rPr>
          <w:rFonts w:ascii="Angsana New" w:hAnsi="Angsana New" w:hint="cs"/>
          <w:sz w:val="30"/>
          <w:szCs w:val="30"/>
          <w:cs/>
        </w:rPr>
        <w:tab/>
      </w:r>
      <w:r w:rsidRPr="007973D2"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 w:rsidRPr="007973D2"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ธนาคารของบริษัทย่อยสองแห่ง</w:t>
      </w:r>
      <w:r w:rsidRPr="007973D2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7973D2">
        <w:rPr>
          <w:rFonts w:ascii="Angsana New" w:hAnsi="Angsana New" w:hint="cs"/>
          <w:spacing w:val="-8"/>
          <w:sz w:val="30"/>
          <w:szCs w:val="30"/>
          <w:cs/>
        </w:rPr>
        <w:t>เงินประมาณ 3</w:t>
      </w:r>
      <w:r w:rsidR="007973D2">
        <w:rPr>
          <w:rFonts w:ascii="Angsana New" w:hAnsi="Angsana New" w:hint="cs"/>
          <w:spacing w:val="-8"/>
          <w:sz w:val="30"/>
          <w:szCs w:val="30"/>
          <w:cs/>
        </w:rPr>
        <w:t>1</w:t>
      </w:r>
      <w:r w:rsidRPr="007973D2">
        <w:rPr>
          <w:rFonts w:ascii="Angsana New" w:hAnsi="Angsana New" w:hint="cs"/>
          <w:spacing w:val="-8"/>
          <w:sz w:val="30"/>
          <w:szCs w:val="30"/>
          <w:cs/>
        </w:rPr>
        <w:t xml:space="preserve">.9 </w:t>
      </w:r>
      <w:r w:rsidRPr="007973D2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7973D2">
        <w:rPr>
          <w:rFonts w:ascii="Angsana New" w:hAnsi="Angsana New" w:hint="cs"/>
          <w:sz w:val="30"/>
          <w:szCs w:val="30"/>
          <w:cs/>
        </w:rPr>
        <w:t>บาท</w:t>
      </w:r>
      <w:r w:rsidR="000B7AED">
        <w:rPr>
          <w:rFonts w:ascii="Angsana New" w:hAnsi="Angsana New" w:hint="cs"/>
          <w:sz w:val="30"/>
          <w:szCs w:val="30"/>
          <w:cs/>
        </w:rPr>
        <w:t xml:space="preserve"> </w:t>
      </w:r>
      <w:r w:rsidR="000B7AED" w:rsidRPr="007973D2">
        <w:rPr>
          <w:rFonts w:ascii="Angsana New" w:hAnsi="Angsana New" w:hint="cs"/>
          <w:sz w:val="30"/>
          <w:szCs w:val="30"/>
          <w:cs/>
        </w:rPr>
        <w:t>และ</w:t>
      </w:r>
    </w:p>
    <w:p w:rsidR="00106942" w:rsidRPr="00E456AF" w:rsidRDefault="00106942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  <w:highlight w:val="yellow"/>
        </w:rPr>
      </w:pPr>
    </w:p>
    <w:p w:rsidR="007973D2" w:rsidRDefault="00E87DCE" w:rsidP="00E8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  <w:r w:rsidRPr="007973D2">
        <w:rPr>
          <w:rFonts w:ascii="Angsana New" w:hAnsi="Angsana New" w:hint="cs"/>
          <w:sz w:val="30"/>
          <w:szCs w:val="30"/>
          <w:cs/>
        </w:rPr>
        <w:t>ง)</w:t>
      </w:r>
      <w:r w:rsidRPr="007973D2">
        <w:rPr>
          <w:rFonts w:ascii="Angsana New" w:hAnsi="Angsana New" w:hint="cs"/>
          <w:sz w:val="30"/>
          <w:szCs w:val="30"/>
          <w:cs/>
        </w:rPr>
        <w:tab/>
      </w:r>
      <w:r w:rsidR="002F1B35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0B7AED">
        <w:rPr>
          <w:rFonts w:ascii="Angsana New" w:hAnsi="Angsana New" w:hint="cs"/>
          <w:sz w:val="30"/>
          <w:szCs w:val="30"/>
          <w:cs/>
        </w:rPr>
        <w:t>กรรมการ</w:t>
      </w:r>
      <w:r w:rsidR="002F1B35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0B7AED">
        <w:rPr>
          <w:rFonts w:ascii="Angsana New" w:hAnsi="Angsana New"/>
          <w:sz w:val="16"/>
          <w:szCs w:val="16"/>
        </w:rPr>
        <w:t xml:space="preserve"> </w:t>
      </w:r>
    </w:p>
    <w:p w:rsidR="00666059" w:rsidRDefault="0066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C5CEF" w:rsidRDefault="00666059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9C5CEF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9C5CEF" w:rsidRPr="003D20A1">
        <w:rPr>
          <w:rFonts w:ascii="Angsana New" w:hAnsi="Angsana New"/>
          <w:b/>
          <w:bCs/>
          <w:sz w:val="30"/>
          <w:szCs w:val="30"/>
        </w:rPr>
        <w:tab/>
      </w:r>
      <w:r w:rsidR="009C5CEF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:rsidR="009C5CEF" w:rsidRPr="00133FB0" w:rsidRDefault="009C5CEF" w:rsidP="009C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C5CEF" w:rsidRDefault="009C5CEF" w:rsidP="009C5CEF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</w:t>
      </w:r>
      <w:r>
        <w:rPr>
          <w:rFonts w:ascii="Angsana New" w:hAnsi="Angsana New" w:hint="cs"/>
          <w:szCs w:val="30"/>
          <w:cs/>
        </w:rPr>
        <w:t>ครั้งที่ 3/2563 เมื่อวันที่ 15</w:t>
      </w:r>
      <w:r w:rsidRPr="00C12AB0">
        <w:rPr>
          <w:rFonts w:ascii="Angsana New" w:hAnsi="Angsana New" w:hint="cs"/>
          <w:szCs w:val="30"/>
          <w:cs/>
        </w:rPr>
        <w:t xml:space="preserve"> พฤษภาคม 2563 คณะกรรมการมีมติอนุมัติ</w:t>
      </w:r>
      <w:r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Pr="00AE71D5">
        <w:rPr>
          <w:rFonts w:ascii="Angsana New" w:hAnsi="Angsana New"/>
          <w:szCs w:val="30"/>
        </w:rPr>
        <w:t>1/2563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โดยจ่ายจากกำไรสะสม</w:t>
      </w:r>
      <w:r>
        <w:rPr>
          <w:rFonts w:ascii="Angsana New" w:hAnsi="Angsana New"/>
          <w:szCs w:val="30"/>
        </w:rPr>
        <w:t xml:space="preserve"> </w:t>
      </w:r>
      <w:r w:rsidRPr="00AE71D5">
        <w:rPr>
          <w:rFonts w:ascii="Angsana New" w:hAnsi="Angsana New"/>
          <w:szCs w:val="30"/>
          <w:cs/>
        </w:rPr>
        <w:t xml:space="preserve">ในอัตรา </w:t>
      </w:r>
      <w:r>
        <w:rPr>
          <w:rFonts w:ascii="Angsana New" w:hAnsi="Angsana New" w:hint="cs"/>
          <w:szCs w:val="30"/>
          <w:cs/>
        </w:rPr>
        <w:t>0.01</w:t>
      </w:r>
      <w:r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เป็นจำนวนเงินรวม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3A59A0">
        <w:rPr>
          <w:rFonts w:ascii="Angsana New" w:hAnsi="Angsana New"/>
          <w:szCs w:val="22"/>
        </w:rPr>
        <w:t>27,679,736.81</w:t>
      </w:r>
      <w:r w:rsidRPr="001E292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บาท และจ่าย</w:t>
      </w:r>
      <w:r w:rsidRPr="00AE71D5">
        <w:rPr>
          <w:rFonts w:ascii="Angsana New" w:hAnsi="Angsana New" w:hint="cs"/>
          <w:szCs w:val="30"/>
          <w:cs/>
        </w:rPr>
        <w:t>เงิน</w:t>
      </w:r>
      <w:r w:rsidRPr="00AE71D5">
        <w:rPr>
          <w:rFonts w:ascii="Angsana New" w:hAnsi="Angsana New"/>
          <w:szCs w:val="30"/>
          <w:cs/>
        </w:rPr>
        <w:t>ปันผล</w:t>
      </w:r>
      <w:r w:rsidRPr="00AE71D5">
        <w:rPr>
          <w:rFonts w:ascii="Angsana New" w:hAnsi="Angsana New" w:hint="cs"/>
          <w:szCs w:val="30"/>
          <w:cs/>
        </w:rPr>
        <w:t>ระหว่างกาลใ</w:t>
      </w:r>
      <w:r>
        <w:rPr>
          <w:rFonts w:ascii="Angsana New" w:hAnsi="Angsana New"/>
          <w:szCs w:val="30"/>
          <w:cs/>
        </w:rPr>
        <w:t xml:space="preserve">ห้กับผู้ถือหุ้นในวันที่ </w:t>
      </w:r>
      <w:r>
        <w:rPr>
          <w:rFonts w:ascii="Angsana New" w:hAnsi="Angsana New" w:hint="cs"/>
          <w:szCs w:val="30"/>
          <w:cs/>
        </w:rPr>
        <w:t>15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>30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9C5CEF" w:rsidRPr="0043020F" w:rsidRDefault="009C5CEF" w:rsidP="009C5CEF">
      <w:pPr>
        <w:pStyle w:val="NoSpacing"/>
        <w:rPr>
          <w:rFonts w:ascii="Angsana New" w:hAnsi="Angsana New"/>
          <w:sz w:val="16"/>
          <w:szCs w:val="16"/>
        </w:rPr>
      </w:pPr>
    </w:p>
    <w:p w:rsidR="0043020F" w:rsidRDefault="0043020F" w:rsidP="00A6539A">
      <w:pPr>
        <w:pStyle w:val="NoSpacing"/>
        <w:jc w:val="both"/>
        <w:rPr>
          <w:rFonts w:ascii="Angsana New" w:hAnsi="Angsana New"/>
          <w:szCs w:val="30"/>
        </w:rPr>
      </w:pPr>
      <w:r w:rsidRPr="0043020F">
        <w:rPr>
          <w:rFonts w:ascii="Angsana New" w:hAnsi="Angsana New"/>
          <w:szCs w:val="30"/>
          <w:cs/>
        </w:rPr>
        <w:t>ในที่ประชุม</w:t>
      </w:r>
      <w:r w:rsidRPr="0043020F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28 เมษายน </w:t>
      </w:r>
      <w:r w:rsidRPr="0043020F">
        <w:rPr>
          <w:rFonts w:ascii="Angsana New" w:hAnsi="Angsana New"/>
          <w:szCs w:val="30"/>
          <w:cs/>
        </w:rPr>
        <w:t>256</w:t>
      </w:r>
      <w:r w:rsidRPr="0043020F">
        <w:rPr>
          <w:rFonts w:ascii="Angsana New" w:hAnsi="Angsana New" w:hint="cs"/>
          <w:szCs w:val="30"/>
          <w:cs/>
        </w:rPr>
        <w:t>4</w:t>
      </w:r>
      <w:r w:rsidRPr="0043020F">
        <w:rPr>
          <w:rFonts w:ascii="Angsana New" w:hAnsi="Angsana New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ผู้ถือหุ้น</w:t>
      </w:r>
      <w:r w:rsidRPr="0043020F">
        <w:rPr>
          <w:rFonts w:ascii="Angsana New" w:hAnsi="Angsana New"/>
          <w:szCs w:val="30"/>
          <w:cs/>
        </w:rPr>
        <w:t>ได้มีมติ</w:t>
      </w:r>
      <w:r w:rsidRPr="0043020F">
        <w:rPr>
          <w:rFonts w:ascii="Angsana New" w:hAnsi="Angsana New" w:hint="cs"/>
          <w:szCs w:val="30"/>
          <w:cs/>
        </w:rPr>
        <w:t>อนุมัติ</w:t>
      </w:r>
      <w:r w:rsidRPr="0043020F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3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Pr="0043020F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 xml:space="preserve">เงินปันผลระหว่างกาลครั้งที่ </w:t>
      </w:r>
      <w:r w:rsidRPr="0043020F">
        <w:rPr>
          <w:rFonts w:ascii="Angsana New" w:hAnsi="Angsana New"/>
          <w:szCs w:val="30"/>
        </w:rPr>
        <w:t>1/2563</w:t>
      </w:r>
      <w:r w:rsidRPr="0043020F">
        <w:rPr>
          <w:rFonts w:ascii="Angsana New" w:hAnsi="Angsana New"/>
          <w:szCs w:val="30"/>
          <w:cs/>
        </w:rPr>
        <w:t xml:space="preserve"> </w:t>
      </w:r>
      <w:r w:rsidRPr="0043020F">
        <w:rPr>
          <w:rFonts w:ascii="Angsana New" w:hAnsi="Angsana New" w:hint="cs"/>
          <w:szCs w:val="30"/>
          <w:cs/>
        </w:rPr>
        <w:t>ใ</w:t>
      </w:r>
      <w:r w:rsidRPr="0043020F">
        <w:rPr>
          <w:rFonts w:ascii="Angsana New" w:hAnsi="Angsana New"/>
          <w:szCs w:val="30"/>
          <w:cs/>
        </w:rPr>
        <w:t>นอัตรา</w:t>
      </w:r>
      <w:r w:rsidRPr="0043020F">
        <w:rPr>
          <w:rFonts w:ascii="Angsana New" w:hAnsi="Angsana New" w:hint="cs"/>
          <w:szCs w:val="30"/>
          <w:cs/>
        </w:rPr>
        <w:t>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1</w:t>
      </w:r>
      <w:r w:rsidRPr="0043020F">
        <w:rPr>
          <w:rFonts w:ascii="Angsana New" w:hAnsi="Angsana New"/>
          <w:szCs w:val="30"/>
          <w:cs/>
        </w:rPr>
        <w:t xml:space="preserve"> บาท </w:t>
      </w:r>
      <w:r w:rsidRPr="0043020F">
        <w:rPr>
          <w:rFonts w:ascii="Angsana New" w:hAnsi="Angsana New" w:hint="cs"/>
          <w:szCs w:val="30"/>
          <w:cs/>
        </w:rPr>
        <w:t xml:space="preserve">ได้จ่ายไปแล้วเมื่อวันที่ 15 มิถุนายน 2563 </w:t>
      </w:r>
      <w:r w:rsidRPr="0043020F">
        <w:rPr>
          <w:rFonts w:ascii="Angsana New" w:hAnsi="Angsana New"/>
          <w:szCs w:val="30"/>
          <w:cs/>
        </w:rPr>
        <w:t>เงินปันผลส่วนที่</w:t>
      </w:r>
      <w:r w:rsidRPr="0043020F">
        <w:rPr>
          <w:rFonts w:ascii="Angsana New" w:hAnsi="Angsana New" w:hint="cs"/>
          <w:szCs w:val="30"/>
          <w:cs/>
        </w:rPr>
        <w:t>เ</w:t>
      </w:r>
      <w:r w:rsidRPr="0043020F">
        <w:rPr>
          <w:rFonts w:ascii="Angsana New" w:hAnsi="Angsana New"/>
          <w:szCs w:val="30"/>
          <w:cs/>
        </w:rPr>
        <w:t>หลือ</w:t>
      </w:r>
      <w:r w:rsidRPr="0043020F">
        <w:rPr>
          <w:rFonts w:ascii="Angsana New" w:hAnsi="Angsana New" w:hint="cs"/>
          <w:szCs w:val="30"/>
          <w:cs/>
        </w:rPr>
        <w:t>จำนวนหุ้นละ</w:t>
      </w:r>
      <w:r w:rsidRPr="0043020F">
        <w:rPr>
          <w:rFonts w:ascii="Angsana New" w:hAnsi="Angsana New"/>
          <w:szCs w:val="30"/>
          <w:cs/>
        </w:rPr>
        <w:t xml:space="preserve"> 0.0</w:t>
      </w:r>
      <w:r w:rsidRPr="0043020F">
        <w:rPr>
          <w:rFonts w:ascii="Angsana New" w:hAnsi="Angsana New" w:hint="cs"/>
          <w:szCs w:val="30"/>
          <w:cs/>
        </w:rPr>
        <w:t>2</w:t>
      </w:r>
      <w:r w:rsidRPr="0043020F">
        <w:rPr>
          <w:rFonts w:ascii="Angsana New" w:hAnsi="Angsana New"/>
          <w:szCs w:val="30"/>
          <w:cs/>
        </w:rPr>
        <w:t xml:space="preserve"> บาท</w:t>
      </w:r>
      <w:r w:rsidRPr="0043020F">
        <w:rPr>
          <w:rFonts w:ascii="Angsana New" w:hAnsi="Angsana New" w:hint="cs"/>
          <w:szCs w:val="30"/>
          <w:cs/>
        </w:rPr>
        <w:t xml:space="preserve"> </w:t>
      </w:r>
      <w:r w:rsidRPr="0043020F">
        <w:rPr>
          <w:rFonts w:ascii="Angsana New" w:hAnsi="Angsana New"/>
          <w:szCs w:val="30"/>
          <w:cs/>
        </w:rPr>
        <w:t>เป็นจำนวนเงิน</w:t>
      </w:r>
      <w:r w:rsidR="006C0EE0">
        <w:rPr>
          <w:rFonts w:ascii="Angsana New" w:hAnsi="Angsana New" w:hint="cs"/>
          <w:szCs w:val="30"/>
          <w:cs/>
        </w:rPr>
        <w:t>รวม</w:t>
      </w:r>
      <w:r w:rsidRPr="0043020F">
        <w:rPr>
          <w:rFonts w:ascii="Angsana New" w:hAnsi="Angsana New" w:hint="cs"/>
          <w:szCs w:val="30"/>
          <w:cs/>
        </w:rPr>
        <w:t xml:space="preserve"> 55</w:t>
      </w:r>
      <w:r w:rsidR="006C0EE0">
        <w:rPr>
          <w:rFonts w:ascii="Angsana New" w:hAnsi="Angsana New"/>
          <w:szCs w:val="30"/>
        </w:rPr>
        <w:t>,3</w:t>
      </w:r>
      <w:r w:rsidR="006C0EE0">
        <w:rPr>
          <w:rFonts w:ascii="Angsana New" w:hAnsi="Angsana New" w:hint="cs"/>
          <w:szCs w:val="30"/>
          <w:cs/>
        </w:rPr>
        <w:t>57</w:t>
      </w:r>
      <w:r w:rsidR="006C0EE0">
        <w:rPr>
          <w:rFonts w:ascii="Angsana New" w:hAnsi="Angsana New"/>
          <w:szCs w:val="30"/>
        </w:rPr>
        <w:t>,</w:t>
      </w:r>
      <w:r w:rsidR="006C0EE0">
        <w:rPr>
          <w:rFonts w:ascii="Angsana New" w:hAnsi="Angsana New" w:hint="cs"/>
          <w:szCs w:val="30"/>
          <w:cs/>
        </w:rPr>
        <w:t>667</w:t>
      </w:r>
      <w:r w:rsidRPr="0043020F">
        <w:rPr>
          <w:rFonts w:ascii="Angsana New" w:hAnsi="Angsana New"/>
          <w:szCs w:val="30"/>
        </w:rPr>
        <w:t xml:space="preserve">.62 </w:t>
      </w:r>
      <w:r w:rsidRPr="0043020F">
        <w:rPr>
          <w:rFonts w:ascii="Angsana New" w:hAnsi="Angsana New"/>
          <w:szCs w:val="30"/>
          <w:cs/>
        </w:rPr>
        <w:t xml:space="preserve">บาท </w:t>
      </w:r>
      <w:r w:rsidRPr="0043020F">
        <w:rPr>
          <w:rFonts w:ascii="Angsana New" w:hAnsi="Angsana New" w:hint="cs"/>
          <w:szCs w:val="30"/>
          <w:cs/>
        </w:rPr>
        <w:t>จ่าย</w:t>
      </w:r>
      <w:r w:rsidRPr="0043020F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Pr="0043020F">
        <w:rPr>
          <w:rFonts w:ascii="Angsana New" w:hAnsi="Angsana New" w:hint="cs"/>
          <w:szCs w:val="30"/>
          <w:cs/>
        </w:rPr>
        <w:t>25</w:t>
      </w:r>
      <w:r w:rsidRPr="0043020F">
        <w:rPr>
          <w:rFonts w:ascii="Angsana New" w:hAnsi="Angsana New"/>
          <w:szCs w:val="30"/>
          <w:cs/>
        </w:rPr>
        <w:t xml:space="preserve"> พฤษภาคม 2564</w:t>
      </w:r>
    </w:p>
    <w:p w:rsidR="000B4165" w:rsidRDefault="000B4165" w:rsidP="009C5CEF">
      <w:pPr>
        <w:pStyle w:val="NoSpacing"/>
        <w:rPr>
          <w:rFonts w:ascii="Angsana New" w:hAnsi="Angsana New"/>
          <w:szCs w:val="30"/>
        </w:rPr>
      </w:pPr>
    </w:p>
    <w:p w:rsidR="00B161B1" w:rsidRDefault="00B161B1" w:rsidP="009C5CEF">
      <w:pPr>
        <w:pStyle w:val="NoSpacing"/>
        <w:rPr>
          <w:rFonts w:ascii="Angsana New" w:hAnsi="Angsana New"/>
          <w:szCs w:val="30"/>
        </w:rPr>
      </w:pPr>
    </w:p>
    <w:p w:rsidR="00B161B1" w:rsidRDefault="00B161B1" w:rsidP="009C5CEF">
      <w:pPr>
        <w:pStyle w:val="NoSpacing"/>
        <w:rPr>
          <w:rFonts w:ascii="Angsana New" w:hAnsi="Angsana New"/>
          <w:szCs w:val="30"/>
        </w:rPr>
      </w:pPr>
    </w:p>
    <w:p w:rsidR="00B161B1" w:rsidRDefault="00B161B1" w:rsidP="009C5CEF">
      <w:pPr>
        <w:pStyle w:val="NoSpacing"/>
        <w:rPr>
          <w:rFonts w:ascii="Angsana New" w:hAnsi="Angsana New"/>
          <w:szCs w:val="30"/>
        </w:rPr>
      </w:pPr>
    </w:p>
    <w:p w:rsidR="00B161B1" w:rsidRDefault="00B161B1" w:rsidP="009C5CEF">
      <w:pPr>
        <w:pStyle w:val="NoSpacing"/>
        <w:rPr>
          <w:rFonts w:ascii="Angsana New" w:hAnsi="Angsana New"/>
          <w:szCs w:val="30"/>
        </w:rPr>
      </w:pPr>
    </w:p>
    <w:p w:rsidR="00B161B1" w:rsidRDefault="00B161B1" w:rsidP="009C5CEF">
      <w:pPr>
        <w:pStyle w:val="NoSpacing"/>
        <w:rPr>
          <w:rFonts w:ascii="Angsana New" w:hAnsi="Angsana New"/>
          <w:szCs w:val="30"/>
        </w:rPr>
      </w:pPr>
    </w:p>
    <w:p w:rsidR="00B161B1" w:rsidRDefault="00B161B1" w:rsidP="009C5CEF">
      <w:pPr>
        <w:pStyle w:val="NoSpacing"/>
        <w:rPr>
          <w:rFonts w:ascii="Angsana New" w:hAnsi="Angsana New"/>
          <w:szCs w:val="30"/>
        </w:rPr>
      </w:pPr>
    </w:p>
    <w:p w:rsidR="00B161B1" w:rsidRDefault="00B161B1" w:rsidP="009C5CEF">
      <w:pPr>
        <w:pStyle w:val="NoSpacing"/>
        <w:rPr>
          <w:rFonts w:ascii="Angsana New" w:hAnsi="Angsana New"/>
          <w:szCs w:val="30"/>
        </w:rPr>
      </w:pPr>
    </w:p>
    <w:p w:rsidR="000B7AED" w:rsidRDefault="000B7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11C3C" w:rsidRPr="006178D6" w:rsidRDefault="00666059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9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482755" w:rsidRPr="00482755" w:rsidRDefault="00482755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4E12AD">
        <w:rPr>
          <w:rFonts w:ascii="Angsana New" w:hAnsi="Angsana New" w:hint="cs"/>
          <w:sz w:val="30"/>
          <w:szCs w:val="30"/>
          <w:cs/>
        </w:rPr>
        <w:t>งวดสามเดือนและเก้า</w:t>
      </w:r>
      <w:r w:rsidR="009C5CEF">
        <w:rPr>
          <w:rFonts w:ascii="Angsana New" w:hAnsi="Angsana New" w:hint="cs"/>
          <w:sz w:val="30"/>
          <w:szCs w:val="30"/>
          <w:cs/>
        </w:rPr>
        <w:t>เดือน</w:t>
      </w:r>
      <w:r w:rsidR="009C5CEF"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C5CEF">
        <w:rPr>
          <w:rFonts w:ascii="Angsana New" w:hAnsi="Angsana New" w:hint="cs"/>
          <w:sz w:val="30"/>
          <w:szCs w:val="30"/>
          <w:cs/>
        </w:rPr>
        <w:t xml:space="preserve">30 </w:t>
      </w:r>
      <w:r w:rsidR="004E12AD">
        <w:rPr>
          <w:rFonts w:ascii="Angsana New" w:hAnsi="Angsana New" w:hint="cs"/>
          <w:sz w:val="30"/>
          <w:szCs w:val="30"/>
          <w:cs/>
        </w:rPr>
        <w:t>กันย</w:t>
      </w:r>
      <w:r w:rsidR="009C5CEF">
        <w:rPr>
          <w:rFonts w:ascii="Angsana New" w:hAnsi="Angsana New" w:hint="cs"/>
          <w:sz w:val="30"/>
          <w:szCs w:val="30"/>
          <w:cs/>
        </w:rPr>
        <w:t>ายน</w:t>
      </w:r>
      <w:r w:rsidR="009C5CEF" w:rsidRPr="00B91A81">
        <w:rPr>
          <w:rFonts w:ascii="Angsana New" w:hAnsi="Angsana New"/>
          <w:sz w:val="30"/>
          <w:szCs w:val="30"/>
          <w:cs/>
        </w:rPr>
        <w:t xml:space="preserve"> </w:t>
      </w:r>
      <w:r w:rsidR="009C5CEF">
        <w:rPr>
          <w:rFonts w:ascii="Angsana New" w:hAnsi="Angsana New"/>
          <w:sz w:val="30"/>
          <w:szCs w:val="30"/>
          <w:cs/>
        </w:rPr>
        <w:t>25</w:t>
      </w:r>
      <w:r w:rsidR="009C5CEF">
        <w:rPr>
          <w:rFonts w:ascii="Angsana New" w:hAnsi="Angsana New" w:hint="cs"/>
          <w:sz w:val="30"/>
          <w:szCs w:val="30"/>
          <w:cs/>
        </w:rPr>
        <w:t>6</w:t>
      </w:r>
      <w:r w:rsidR="005D4BFC">
        <w:rPr>
          <w:rFonts w:ascii="Angsana New" w:hAnsi="Angsana New"/>
          <w:sz w:val="30"/>
          <w:szCs w:val="30"/>
        </w:rPr>
        <w:t>4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5D4BFC">
        <w:rPr>
          <w:rFonts w:ascii="Angsana New" w:hAnsi="Angsana New" w:hint="cs"/>
          <w:sz w:val="30"/>
          <w:szCs w:val="30"/>
          <w:cs/>
        </w:rPr>
        <w:t>6</w:t>
      </w:r>
      <w:r w:rsidR="005D4BFC">
        <w:rPr>
          <w:rFonts w:ascii="Angsana New" w:hAnsi="Angsana New"/>
          <w:sz w:val="30"/>
          <w:szCs w:val="30"/>
        </w:rPr>
        <w:t>3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090CC2" w:rsidRPr="001556F7" w:rsidRDefault="00090C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</w:t>
      </w:r>
      <w:r w:rsidR="009C5CEF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4E12AD">
        <w:rPr>
          <w:rFonts w:ascii="Angsana New" w:hAnsi="Angsana New" w:hint="cs"/>
          <w:sz w:val="30"/>
          <w:szCs w:val="30"/>
          <w:cs/>
        </w:rPr>
        <w:t>เก้า</w:t>
      </w:r>
      <w:r w:rsidR="009C5CEF">
        <w:rPr>
          <w:rFonts w:ascii="Angsana New" w:hAnsi="Angsana New" w:hint="cs"/>
          <w:sz w:val="30"/>
          <w:szCs w:val="30"/>
          <w:cs/>
        </w:rPr>
        <w:t>เดือน</w:t>
      </w:r>
      <w:r w:rsidR="009C5CEF"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C5CEF">
        <w:rPr>
          <w:rFonts w:ascii="Angsana New" w:hAnsi="Angsana New" w:hint="cs"/>
          <w:sz w:val="30"/>
          <w:szCs w:val="30"/>
          <w:cs/>
        </w:rPr>
        <w:t xml:space="preserve">30 </w:t>
      </w:r>
      <w:r w:rsidR="004E12AD">
        <w:rPr>
          <w:rFonts w:ascii="Angsana New" w:hAnsi="Angsana New" w:hint="cs"/>
          <w:sz w:val="30"/>
          <w:szCs w:val="30"/>
          <w:cs/>
        </w:rPr>
        <w:t>กันยา</w:t>
      </w:r>
      <w:r w:rsidR="009C5CEF">
        <w:rPr>
          <w:rFonts w:ascii="Angsana New" w:hAnsi="Angsana New" w:hint="cs"/>
          <w:sz w:val="30"/>
          <w:szCs w:val="30"/>
          <w:cs/>
        </w:rPr>
        <w:t>ยน</w:t>
      </w:r>
      <w:r w:rsidR="009C5CEF" w:rsidRPr="00B91A81">
        <w:rPr>
          <w:rFonts w:ascii="Angsana New" w:hAnsi="Angsana New"/>
          <w:sz w:val="30"/>
          <w:szCs w:val="30"/>
          <w:cs/>
        </w:rPr>
        <w:t xml:space="preserve"> </w:t>
      </w:r>
      <w:r w:rsidR="009C5CEF">
        <w:rPr>
          <w:rFonts w:ascii="Angsana New" w:hAnsi="Angsana New"/>
          <w:sz w:val="30"/>
          <w:szCs w:val="30"/>
          <w:cs/>
        </w:rPr>
        <w:t>25</w:t>
      </w:r>
      <w:r w:rsidR="009C5CEF">
        <w:rPr>
          <w:rFonts w:ascii="Angsana New" w:hAnsi="Angsana New" w:hint="cs"/>
          <w:sz w:val="30"/>
          <w:szCs w:val="30"/>
          <w:cs/>
        </w:rPr>
        <w:t>6</w:t>
      </w:r>
      <w:r w:rsidR="00482755">
        <w:rPr>
          <w:rFonts w:ascii="Angsana New" w:hAnsi="Angsana New" w:hint="cs"/>
          <w:sz w:val="30"/>
          <w:szCs w:val="30"/>
          <w:cs/>
        </w:rPr>
        <w:t>4 และ 2563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556F7" w:rsidRPr="0023553A" w:rsidRDefault="001556F7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1E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B50884" w:rsidRPr="00501620" w:rsidTr="00EA5CDC">
        <w:tc>
          <w:tcPr>
            <w:tcW w:w="4111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B50884" w:rsidRPr="00501620" w:rsidRDefault="00473E8B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C5CEF" w:rsidRPr="00501620" w:rsidTr="00EA5CDC">
        <w:tc>
          <w:tcPr>
            <w:tcW w:w="4111" w:type="dxa"/>
          </w:tcPr>
          <w:p w:rsidR="009C5CEF" w:rsidRPr="00501620" w:rsidRDefault="009C5CEF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9C5CEF" w:rsidRDefault="009C5CEF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B50884" w:rsidRPr="00501620" w:rsidTr="00EA5CDC">
        <w:trPr>
          <w:cantSplit/>
        </w:trPr>
        <w:tc>
          <w:tcPr>
            <w:tcW w:w="4111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82755" w:rsidRPr="006B2360" w:rsidTr="00EA5CDC">
        <w:trPr>
          <w:cantSplit/>
        </w:trPr>
        <w:tc>
          <w:tcPr>
            <w:tcW w:w="4111" w:type="dxa"/>
          </w:tcPr>
          <w:p w:rsidR="00482755" w:rsidRPr="006B2360" w:rsidRDefault="00482755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82755" w:rsidRPr="006B2360" w:rsidRDefault="00482755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482755" w:rsidRPr="006B2360" w:rsidRDefault="00482755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482755" w:rsidRPr="006B2360" w:rsidRDefault="00482755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482755" w:rsidRPr="006B2360" w:rsidRDefault="00482755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82755" w:rsidRPr="006B236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482755" w:rsidRPr="006B236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482755" w:rsidRPr="006B2360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4A0B7D" w:rsidRPr="006B2360" w:rsidTr="00EA5CDC">
        <w:trPr>
          <w:cantSplit/>
        </w:trPr>
        <w:tc>
          <w:tcPr>
            <w:tcW w:w="4111" w:type="dxa"/>
          </w:tcPr>
          <w:p w:rsidR="004A0B7D" w:rsidRPr="006B2360" w:rsidRDefault="004A0B7D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4A0B7D" w:rsidRPr="006B2360" w:rsidRDefault="004A0B7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4A0B7D" w:rsidRPr="006B2360" w:rsidRDefault="004A0B7D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E12AD" w:rsidRPr="009C03E3" w:rsidTr="00EA5CDC">
        <w:trPr>
          <w:cantSplit/>
        </w:trPr>
        <w:tc>
          <w:tcPr>
            <w:tcW w:w="4111" w:type="dxa"/>
            <w:vAlign w:val="bottom"/>
          </w:tcPr>
          <w:p w:rsidR="004E12AD" w:rsidRPr="00767D3F" w:rsidRDefault="004E12AD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4E12AD" w:rsidRPr="00685C89" w:rsidRDefault="004E12A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5C8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4E12AD" w:rsidRPr="006D40AB" w:rsidRDefault="004E12A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4E12AD" w:rsidRPr="00A4754E" w:rsidRDefault="004E12AD" w:rsidP="001C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54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4E12AD" w:rsidRPr="006D40AB" w:rsidRDefault="004E12A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4E12AD" w:rsidRPr="00685C89" w:rsidRDefault="004E12A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5C8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4E12AD" w:rsidRPr="00180C22" w:rsidRDefault="004E12AD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4E12AD" w:rsidRPr="00A4754E" w:rsidRDefault="004E12AD" w:rsidP="001C3C7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A4754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</w:tr>
    </w:tbl>
    <w:p w:rsidR="00E55B20" w:rsidRPr="00090CC2" w:rsidRDefault="00E55B2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090CC2" w:rsidRPr="00501620" w:rsidTr="00F93611">
        <w:tc>
          <w:tcPr>
            <w:tcW w:w="4111" w:type="dxa"/>
          </w:tcPr>
          <w:p w:rsidR="00090CC2" w:rsidRPr="00501620" w:rsidRDefault="00090CC2" w:rsidP="00F9361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090CC2" w:rsidRPr="00501620" w:rsidRDefault="00090CC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90CC2" w:rsidRPr="00501620" w:rsidTr="00F93611">
        <w:tc>
          <w:tcPr>
            <w:tcW w:w="4111" w:type="dxa"/>
          </w:tcPr>
          <w:p w:rsidR="00090CC2" w:rsidRPr="00501620" w:rsidRDefault="00090CC2" w:rsidP="00F9361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090CC2" w:rsidRDefault="004E12AD" w:rsidP="00090C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</w:t>
            </w:r>
            <w:r w:rsidR="00090CC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090CC2" w:rsidRPr="00501620" w:rsidTr="00F93611">
        <w:tblPrEx>
          <w:tblLook w:val="0000"/>
        </w:tblPrEx>
        <w:trPr>
          <w:cantSplit/>
        </w:trPr>
        <w:tc>
          <w:tcPr>
            <w:tcW w:w="4111" w:type="dxa"/>
          </w:tcPr>
          <w:p w:rsidR="00090CC2" w:rsidRPr="00501620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0CC2" w:rsidRPr="00501620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90CC2" w:rsidRPr="00501620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0CC2" w:rsidRPr="00501620" w:rsidRDefault="00090CC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90CC2" w:rsidRPr="006B2360" w:rsidTr="00F93611">
        <w:tblPrEx>
          <w:tblLook w:val="0000"/>
        </w:tblPrEx>
        <w:trPr>
          <w:cantSplit/>
        </w:trPr>
        <w:tc>
          <w:tcPr>
            <w:tcW w:w="4111" w:type="dxa"/>
          </w:tcPr>
          <w:p w:rsidR="00090CC2" w:rsidRPr="006B2360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:rsidR="00090CC2" w:rsidRPr="006B2360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090CC2" w:rsidRPr="006B2360" w:rsidTr="00F93611">
        <w:tblPrEx>
          <w:tblLook w:val="0000"/>
        </w:tblPrEx>
        <w:trPr>
          <w:cantSplit/>
        </w:trPr>
        <w:tc>
          <w:tcPr>
            <w:tcW w:w="4111" w:type="dxa"/>
          </w:tcPr>
          <w:p w:rsidR="00090CC2" w:rsidRPr="006B2360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090CC2" w:rsidRPr="006B2360" w:rsidRDefault="00090CC2" w:rsidP="00F9361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090CC2" w:rsidRPr="006B2360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090CC2" w:rsidRPr="006B2360" w:rsidRDefault="00090CC2" w:rsidP="00F9361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90CC2" w:rsidRPr="006B2360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090CC2" w:rsidRPr="006B2360" w:rsidRDefault="00090CC2" w:rsidP="00F9361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090CC2" w:rsidRPr="006B2360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090CC2" w:rsidRPr="006B2360" w:rsidRDefault="00090CC2" w:rsidP="00F9361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E12AD" w:rsidRPr="009C03E3" w:rsidTr="00F93611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4E12AD" w:rsidRPr="00767D3F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4E12AD" w:rsidRPr="004E12AD" w:rsidRDefault="004E12AD" w:rsidP="00D7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97E2F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4E12AD" w:rsidRPr="006D40AB" w:rsidRDefault="004E12AD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4E12AD" w:rsidRPr="00EA6300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4E12AD" w:rsidRPr="006D40AB" w:rsidRDefault="004E12AD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4E12AD" w:rsidRPr="00685C89" w:rsidRDefault="00685C89" w:rsidP="00F93611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  <w:r w:rsidR="004E12AD" w:rsidRPr="00685C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:rsidR="004E12AD" w:rsidRPr="00180C22" w:rsidRDefault="004E12AD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4E12AD" w:rsidRPr="00A4754E" w:rsidRDefault="004E12AD" w:rsidP="001C3C7B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A4754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</w:tbl>
    <w:p w:rsidR="00090CC2" w:rsidRDefault="00090CC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C4932" w:rsidRDefault="00EC493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C4932" w:rsidRPr="001556F7" w:rsidRDefault="00EC493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82755" w:rsidRDefault="00482755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การจำแนกรายได้</w:t>
      </w:r>
    </w:p>
    <w:p w:rsidR="00482755" w:rsidRPr="00071ADD" w:rsidRDefault="00482755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482755" w:rsidRPr="004F07C8" w:rsidTr="00723943">
        <w:trPr>
          <w:cantSplit/>
        </w:trPr>
        <w:tc>
          <w:tcPr>
            <w:tcW w:w="3969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482755" w:rsidRPr="004F07C8" w:rsidRDefault="00482755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090CC2" w:rsidRPr="004F07C8" w:rsidTr="00723943">
        <w:trPr>
          <w:cantSplit/>
        </w:trPr>
        <w:tc>
          <w:tcPr>
            <w:tcW w:w="3969" w:type="dxa"/>
          </w:tcPr>
          <w:p w:rsidR="00090CC2" w:rsidRPr="004F07C8" w:rsidRDefault="00090CC2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090CC2" w:rsidRDefault="00090CC2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482755" w:rsidRPr="004F07C8" w:rsidTr="00723943">
        <w:trPr>
          <w:cantSplit/>
        </w:trPr>
        <w:tc>
          <w:tcPr>
            <w:tcW w:w="3969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482755" w:rsidRPr="004F07C8" w:rsidRDefault="00482755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2755" w:rsidRPr="004F07C8" w:rsidRDefault="00482755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71ADD" w:rsidRPr="00F51F88" w:rsidTr="00723943">
        <w:trPr>
          <w:cantSplit/>
        </w:trPr>
        <w:tc>
          <w:tcPr>
            <w:tcW w:w="3969" w:type="dxa"/>
          </w:tcPr>
          <w:p w:rsidR="00071ADD" w:rsidRPr="00F51F88" w:rsidRDefault="00071ADD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ADD" w:rsidRPr="00836535" w:rsidRDefault="00071AD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071ADD" w:rsidRPr="00F51F88" w:rsidRDefault="00071AD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71ADD" w:rsidRPr="00F51F88" w:rsidRDefault="00071AD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071ADD" w:rsidRPr="00F51F88" w:rsidRDefault="00071ADD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ADD" w:rsidRPr="00836535" w:rsidRDefault="00071ADD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071ADD" w:rsidRPr="00F51F88" w:rsidRDefault="00071ADD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ADD" w:rsidRPr="00F51F88" w:rsidRDefault="00071ADD" w:rsidP="00710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482755" w:rsidRPr="0040703F" w:rsidTr="00723943">
        <w:trPr>
          <w:cantSplit/>
        </w:trPr>
        <w:tc>
          <w:tcPr>
            <w:tcW w:w="3969" w:type="dxa"/>
          </w:tcPr>
          <w:p w:rsidR="00482755" w:rsidRPr="00AA5D9C" w:rsidRDefault="00EC493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</w:t>
            </w:r>
            <w:r w:rsidR="00482755"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ง </w:t>
            </w:r>
          </w:p>
        </w:tc>
        <w:tc>
          <w:tcPr>
            <w:tcW w:w="1276" w:type="dxa"/>
            <w:vAlign w:val="bottom"/>
          </w:tcPr>
          <w:p w:rsidR="00482755" w:rsidRPr="001E535E" w:rsidRDefault="00482755" w:rsidP="004827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482755" w:rsidRPr="001E535E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482755" w:rsidRPr="0040703F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2755" w:rsidRPr="00FE6E1F" w:rsidTr="00723943">
        <w:trPr>
          <w:cantSplit/>
        </w:trPr>
        <w:tc>
          <w:tcPr>
            <w:tcW w:w="3969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482755" w:rsidRPr="000118A5" w:rsidRDefault="000118A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505,898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82755" w:rsidRPr="002A59AD" w:rsidRDefault="004E12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533,596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482755" w:rsidRPr="00740C7A" w:rsidRDefault="00740C7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259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482</w:t>
            </w:r>
          </w:p>
        </w:tc>
        <w:tc>
          <w:tcPr>
            <w:tcW w:w="283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482755" w:rsidRPr="002A59AD" w:rsidRDefault="004E12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301,033</w:t>
            </w:r>
          </w:p>
        </w:tc>
      </w:tr>
      <w:tr w:rsidR="00482755" w:rsidRPr="00FE6E1F" w:rsidTr="00723943">
        <w:trPr>
          <w:cantSplit/>
        </w:trPr>
        <w:tc>
          <w:tcPr>
            <w:tcW w:w="3969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82755" w:rsidRPr="000118A5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0118A5" w:rsidRPr="000118A5">
              <w:rPr>
                <w:rFonts w:ascii="Angsana New" w:hAnsi="Angsana New"/>
                <w:bCs/>
                <w:sz w:val="30"/>
                <w:szCs w:val="30"/>
              </w:rPr>
              <w:t>8,062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82755" w:rsidRPr="002A59AD" w:rsidRDefault="004E12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18,041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740C7A" w:rsidRDefault="00740C7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653</w:t>
            </w:r>
          </w:p>
        </w:tc>
        <w:tc>
          <w:tcPr>
            <w:tcW w:w="283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2A59AD" w:rsidRDefault="004E12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16,547</w:t>
            </w:r>
          </w:p>
        </w:tc>
      </w:tr>
      <w:tr w:rsidR="00482755" w:rsidRPr="00FE6E1F" w:rsidTr="00723943">
        <w:trPr>
          <w:cantSplit/>
        </w:trPr>
        <w:tc>
          <w:tcPr>
            <w:tcW w:w="3969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2755" w:rsidRPr="000118A5" w:rsidRDefault="000118A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523,960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82755" w:rsidRPr="002A59AD" w:rsidRDefault="004E12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551,637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2755" w:rsidRPr="00740C7A" w:rsidRDefault="00740C7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274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135</w:t>
            </w:r>
          </w:p>
        </w:tc>
        <w:tc>
          <w:tcPr>
            <w:tcW w:w="283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2755" w:rsidRPr="002A59AD" w:rsidRDefault="004E12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317,580</w:t>
            </w:r>
          </w:p>
        </w:tc>
      </w:tr>
      <w:tr w:rsidR="00482755" w:rsidRPr="00FE6E1F" w:rsidTr="00723943">
        <w:trPr>
          <w:cantSplit/>
        </w:trPr>
        <w:tc>
          <w:tcPr>
            <w:tcW w:w="3969" w:type="dxa"/>
          </w:tcPr>
          <w:p w:rsidR="00482755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482755" w:rsidRPr="000118A5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:rsidR="00482755" w:rsidRPr="002A59AD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82755" w:rsidRPr="00090CC2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:rsidR="00482755" w:rsidRPr="00740C7A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482755" w:rsidRPr="002A59AD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82755" w:rsidRPr="00FE6E1F" w:rsidTr="00723943">
        <w:trPr>
          <w:cantSplit/>
        </w:trPr>
        <w:tc>
          <w:tcPr>
            <w:tcW w:w="3969" w:type="dxa"/>
          </w:tcPr>
          <w:p w:rsidR="00482755" w:rsidRPr="007C5763" w:rsidRDefault="0048275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6A4F8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0118A5" w:rsidRDefault="002B084E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1,5</w:t>
            </w:r>
            <w:r w:rsidR="000118A5" w:rsidRPr="000118A5">
              <w:rPr>
                <w:rFonts w:ascii="Angsana New" w:hAnsi="Angsana New"/>
                <w:bCs/>
                <w:sz w:val="30"/>
                <w:szCs w:val="30"/>
              </w:rPr>
              <w:t>33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2755" w:rsidRPr="002A59AD" w:rsidRDefault="004E12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1,456</w:t>
            </w:r>
          </w:p>
        </w:tc>
        <w:tc>
          <w:tcPr>
            <w:tcW w:w="284" w:type="dxa"/>
          </w:tcPr>
          <w:p w:rsidR="00482755" w:rsidRPr="00090CC2" w:rsidRDefault="00482755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4A70DD" w:rsidRDefault="00482755" w:rsidP="004A70DD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70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482755" w:rsidRPr="00090CC2" w:rsidRDefault="00482755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2755" w:rsidRPr="002A59AD" w:rsidRDefault="00482755" w:rsidP="0048275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59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80C12" w:rsidRPr="00FE6E1F" w:rsidTr="00723943">
        <w:trPr>
          <w:cantSplit/>
        </w:trPr>
        <w:tc>
          <w:tcPr>
            <w:tcW w:w="3969" w:type="dxa"/>
          </w:tcPr>
          <w:p w:rsidR="00280C12" w:rsidRDefault="00280C12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0118A5" w:rsidRDefault="000118A5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525,493</w:t>
            </w:r>
          </w:p>
        </w:tc>
        <w:tc>
          <w:tcPr>
            <w:tcW w:w="284" w:type="dxa"/>
          </w:tcPr>
          <w:p w:rsidR="00280C12" w:rsidRPr="00090CC2" w:rsidRDefault="00280C12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2A59AD" w:rsidRDefault="004E12AD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553,093</w:t>
            </w:r>
          </w:p>
        </w:tc>
        <w:tc>
          <w:tcPr>
            <w:tcW w:w="284" w:type="dxa"/>
          </w:tcPr>
          <w:p w:rsidR="00280C12" w:rsidRPr="00090CC2" w:rsidRDefault="00280C12" w:rsidP="0048275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740C7A" w:rsidRDefault="00740C7A" w:rsidP="007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274,135</w:t>
            </w:r>
          </w:p>
        </w:tc>
        <w:tc>
          <w:tcPr>
            <w:tcW w:w="283" w:type="dxa"/>
          </w:tcPr>
          <w:p w:rsidR="00280C12" w:rsidRPr="00090CC2" w:rsidRDefault="00280C12" w:rsidP="00482755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2A59AD" w:rsidRDefault="004E12AD" w:rsidP="0054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317,580</w:t>
            </w:r>
          </w:p>
        </w:tc>
      </w:tr>
    </w:tbl>
    <w:p w:rsidR="00090CC2" w:rsidRDefault="00090CC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1556F7" w:rsidRPr="00090CC2" w:rsidRDefault="001556F7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3969"/>
        <w:gridCol w:w="1276"/>
        <w:gridCol w:w="284"/>
        <w:gridCol w:w="1275"/>
        <w:gridCol w:w="284"/>
        <w:gridCol w:w="1276"/>
        <w:gridCol w:w="283"/>
        <w:gridCol w:w="1276"/>
      </w:tblGrid>
      <w:tr w:rsidR="00090CC2" w:rsidRPr="004F07C8" w:rsidTr="00F93611">
        <w:trPr>
          <w:cantSplit/>
        </w:trPr>
        <w:tc>
          <w:tcPr>
            <w:tcW w:w="3969" w:type="dxa"/>
          </w:tcPr>
          <w:p w:rsidR="00090CC2" w:rsidRPr="004F07C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090CC2" w:rsidRPr="004F07C8" w:rsidRDefault="00090CC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090CC2" w:rsidRPr="004F07C8" w:rsidTr="00F93611">
        <w:trPr>
          <w:cantSplit/>
        </w:trPr>
        <w:tc>
          <w:tcPr>
            <w:tcW w:w="3969" w:type="dxa"/>
          </w:tcPr>
          <w:p w:rsidR="00090CC2" w:rsidRPr="004F07C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090CC2" w:rsidRDefault="004E12AD" w:rsidP="00090C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</w:t>
            </w:r>
            <w:r w:rsidR="00090CC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090CC2" w:rsidRPr="004F07C8" w:rsidTr="00F93611">
        <w:trPr>
          <w:cantSplit/>
        </w:trPr>
        <w:tc>
          <w:tcPr>
            <w:tcW w:w="3969" w:type="dxa"/>
          </w:tcPr>
          <w:p w:rsidR="00090CC2" w:rsidRPr="004F07C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0CC2" w:rsidRPr="004F07C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090CC2" w:rsidRPr="004F07C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0CC2" w:rsidRPr="004F07C8" w:rsidRDefault="00090CC2" w:rsidP="00F9361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90CC2" w:rsidRPr="00F51F88" w:rsidTr="00F93611">
        <w:trPr>
          <w:cantSplit/>
        </w:trPr>
        <w:tc>
          <w:tcPr>
            <w:tcW w:w="3969" w:type="dxa"/>
          </w:tcPr>
          <w:p w:rsidR="00090CC2" w:rsidRPr="00F51F8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836535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090CC2" w:rsidRPr="00F51F88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90CC2" w:rsidRPr="00F51F88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:rsidR="00090CC2" w:rsidRPr="00F51F88" w:rsidRDefault="00090CC2" w:rsidP="00F936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836535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3" w:type="dxa"/>
          </w:tcPr>
          <w:p w:rsidR="00090CC2" w:rsidRPr="00F51F88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F51F88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090CC2" w:rsidRPr="0040703F" w:rsidTr="00F93611">
        <w:trPr>
          <w:cantSplit/>
        </w:trPr>
        <w:tc>
          <w:tcPr>
            <w:tcW w:w="3969" w:type="dxa"/>
          </w:tcPr>
          <w:p w:rsidR="00090CC2" w:rsidRPr="00AA5D9C" w:rsidRDefault="00EC493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</w:t>
            </w:r>
            <w:r w:rsidR="00090CC2" w:rsidRPr="00C858C8">
              <w:rPr>
                <w:rFonts w:ascii="Angsana New" w:hAnsi="Angsana New" w:hint="cs"/>
                <w:sz w:val="30"/>
                <w:szCs w:val="30"/>
                <w:cs/>
              </w:rPr>
              <w:t xml:space="preserve">ง </w:t>
            </w:r>
          </w:p>
        </w:tc>
        <w:tc>
          <w:tcPr>
            <w:tcW w:w="1276" w:type="dxa"/>
            <w:vAlign w:val="bottom"/>
          </w:tcPr>
          <w:p w:rsidR="00090CC2" w:rsidRPr="001E535E" w:rsidRDefault="00090CC2" w:rsidP="00F936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090CC2" w:rsidRPr="0040703F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090CC2" w:rsidRPr="0040703F" w:rsidRDefault="00090CC2" w:rsidP="00F936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090CC2" w:rsidRPr="0040703F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90CC2" w:rsidRPr="001E535E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:rsidR="00090CC2" w:rsidRPr="0040703F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090CC2" w:rsidRPr="0040703F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90CC2" w:rsidRPr="00FE6E1F" w:rsidTr="002A59AD">
        <w:trPr>
          <w:cantSplit/>
        </w:trPr>
        <w:tc>
          <w:tcPr>
            <w:tcW w:w="3969" w:type="dxa"/>
          </w:tcPr>
          <w:p w:rsidR="00090CC2" w:rsidRPr="007C5763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:rsidR="00090CC2" w:rsidRPr="000118A5" w:rsidRDefault="000118A5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1,755,618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090CC2" w:rsidRPr="002A59AD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1,809,157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:rsidR="00090CC2" w:rsidRPr="00740C7A" w:rsidRDefault="00740C7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967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897</w:t>
            </w:r>
          </w:p>
        </w:tc>
        <w:tc>
          <w:tcPr>
            <w:tcW w:w="283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090CC2" w:rsidRPr="002A59AD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1,062,530</w:t>
            </w:r>
          </w:p>
        </w:tc>
      </w:tr>
      <w:tr w:rsidR="00090CC2" w:rsidRPr="00FE6E1F" w:rsidTr="002A59AD">
        <w:trPr>
          <w:cantSplit/>
        </w:trPr>
        <w:tc>
          <w:tcPr>
            <w:tcW w:w="3969" w:type="dxa"/>
          </w:tcPr>
          <w:p w:rsidR="00090CC2" w:rsidRPr="007C5763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90CC2" w:rsidRPr="000118A5" w:rsidRDefault="000118A5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57,718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0CC2" w:rsidRPr="002A59AD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57,188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740C7A" w:rsidRDefault="00740C7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47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879</w:t>
            </w:r>
          </w:p>
        </w:tc>
        <w:tc>
          <w:tcPr>
            <w:tcW w:w="283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2A59AD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51,173</w:t>
            </w:r>
          </w:p>
        </w:tc>
      </w:tr>
      <w:tr w:rsidR="00090CC2" w:rsidRPr="00FE6E1F" w:rsidTr="002A59AD">
        <w:trPr>
          <w:cantSplit/>
        </w:trPr>
        <w:tc>
          <w:tcPr>
            <w:tcW w:w="3969" w:type="dxa"/>
          </w:tcPr>
          <w:p w:rsidR="00090CC2" w:rsidRPr="007C5763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0CC2" w:rsidRPr="000118A5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118A5" w:rsidRPr="000118A5">
              <w:rPr>
                <w:rFonts w:ascii="Angsana New" w:hAnsi="Angsana New"/>
                <w:bCs/>
                <w:sz w:val="30"/>
                <w:szCs w:val="30"/>
              </w:rPr>
              <w:t>813,336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90CC2" w:rsidRPr="002A59AD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1,866,345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0CC2" w:rsidRPr="00740C7A" w:rsidRDefault="00740C7A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015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C7A">
              <w:rPr>
                <w:rFonts w:ascii="Angsana New" w:hAnsi="Angsana New"/>
                <w:bCs/>
                <w:sz w:val="30"/>
                <w:szCs w:val="30"/>
              </w:rPr>
              <w:t>776</w:t>
            </w:r>
          </w:p>
        </w:tc>
        <w:tc>
          <w:tcPr>
            <w:tcW w:w="283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0CC2" w:rsidRPr="002A59AD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1,113,703</w:t>
            </w:r>
          </w:p>
        </w:tc>
      </w:tr>
      <w:tr w:rsidR="00090CC2" w:rsidRPr="00FE6E1F" w:rsidTr="002A59AD">
        <w:trPr>
          <w:cantSplit/>
        </w:trPr>
        <w:tc>
          <w:tcPr>
            <w:tcW w:w="3969" w:type="dxa"/>
          </w:tcPr>
          <w:p w:rsidR="00090CC2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:rsidR="00090CC2" w:rsidRPr="000118A5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090CC2" w:rsidRPr="002A59AD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090CC2" w:rsidRPr="00090CC2" w:rsidRDefault="00090CC2" w:rsidP="00F9361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</w:tcPr>
          <w:p w:rsidR="00090CC2" w:rsidRPr="00740C7A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</w:tcPr>
          <w:p w:rsidR="00090CC2" w:rsidRPr="002A59AD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90CC2" w:rsidRPr="00FE6E1F" w:rsidTr="002A59AD">
        <w:trPr>
          <w:cantSplit/>
        </w:trPr>
        <w:tc>
          <w:tcPr>
            <w:tcW w:w="3969" w:type="dxa"/>
          </w:tcPr>
          <w:p w:rsidR="00090CC2" w:rsidRPr="007C5763" w:rsidRDefault="00090CC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0118A5" w:rsidRDefault="000118A5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4,608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90CC2" w:rsidRPr="002A59AD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4,421</w:t>
            </w:r>
          </w:p>
        </w:tc>
        <w:tc>
          <w:tcPr>
            <w:tcW w:w="284" w:type="dxa"/>
          </w:tcPr>
          <w:p w:rsidR="00090CC2" w:rsidRPr="00090CC2" w:rsidRDefault="00090CC2" w:rsidP="00F9361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4A70DD" w:rsidRDefault="00090CC2" w:rsidP="004A70DD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70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090CC2" w:rsidRPr="00090CC2" w:rsidRDefault="00090CC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0CC2" w:rsidRPr="002A59AD" w:rsidRDefault="00090CC2" w:rsidP="00F93611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59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80C12" w:rsidRPr="00FE6E1F" w:rsidTr="002A59AD">
        <w:trPr>
          <w:cantSplit/>
        </w:trPr>
        <w:tc>
          <w:tcPr>
            <w:tcW w:w="3969" w:type="dxa"/>
          </w:tcPr>
          <w:p w:rsidR="00280C12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0118A5" w:rsidRDefault="00280C12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18A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118A5" w:rsidRPr="000118A5">
              <w:rPr>
                <w:rFonts w:ascii="Angsana New" w:hAnsi="Angsana New"/>
                <w:bCs/>
                <w:sz w:val="30"/>
                <w:szCs w:val="30"/>
              </w:rPr>
              <w:t>817,944</w:t>
            </w:r>
          </w:p>
        </w:tc>
        <w:tc>
          <w:tcPr>
            <w:tcW w:w="284" w:type="dxa"/>
          </w:tcPr>
          <w:p w:rsidR="00280C12" w:rsidRPr="00090CC2" w:rsidRDefault="00280C1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0C12" w:rsidRPr="002A59AD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1,870,766</w:t>
            </w:r>
          </w:p>
        </w:tc>
        <w:tc>
          <w:tcPr>
            <w:tcW w:w="284" w:type="dxa"/>
          </w:tcPr>
          <w:p w:rsidR="00280C12" w:rsidRPr="00090CC2" w:rsidRDefault="00280C12" w:rsidP="00F9361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740C7A" w:rsidRDefault="00740C7A" w:rsidP="007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C7A">
              <w:rPr>
                <w:rFonts w:ascii="Angsana New" w:hAnsi="Angsana New"/>
                <w:bCs/>
                <w:sz w:val="30"/>
                <w:szCs w:val="30"/>
              </w:rPr>
              <w:t>1,015,776</w:t>
            </w:r>
          </w:p>
        </w:tc>
        <w:tc>
          <w:tcPr>
            <w:tcW w:w="283" w:type="dxa"/>
          </w:tcPr>
          <w:p w:rsidR="00280C12" w:rsidRPr="00090CC2" w:rsidRDefault="00280C12" w:rsidP="00F93611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0C12" w:rsidRPr="002A59AD" w:rsidRDefault="004E12AD" w:rsidP="00F93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12AD">
              <w:rPr>
                <w:rFonts w:ascii="Angsana New" w:hAnsi="Angsana New"/>
                <w:bCs/>
                <w:sz w:val="30"/>
                <w:szCs w:val="30"/>
              </w:rPr>
              <w:t>1,113,703</w:t>
            </w:r>
          </w:p>
        </w:tc>
      </w:tr>
    </w:tbl>
    <w:p w:rsidR="00B87072" w:rsidRDefault="00B8707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85C89" w:rsidRDefault="00685C89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85C89" w:rsidRDefault="00685C89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841CF" w:rsidRDefault="004841CF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666059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10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A3507C" w:rsidRDefault="00A3507C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350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3507C">
        <w:rPr>
          <w:rFonts w:ascii="Angsana New" w:hAnsi="Angsana New"/>
          <w:sz w:val="30"/>
          <w:szCs w:val="30"/>
        </w:rPr>
        <w:t xml:space="preserve">30 </w:t>
      </w:r>
      <w:r w:rsidRPr="00A3507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A3507C">
        <w:rPr>
          <w:rFonts w:ascii="Angsana New" w:hAnsi="Angsana New"/>
          <w:sz w:val="30"/>
          <w:szCs w:val="30"/>
        </w:rPr>
        <w:t>256</w:t>
      </w:r>
      <w:r w:rsidRPr="00A3507C">
        <w:rPr>
          <w:rFonts w:ascii="Angsana New" w:hAnsi="Angsana New" w:hint="cs"/>
          <w:sz w:val="30"/>
          <w:szCs w:val="30"/>
          <w:cs/>
        </w:rPr>
        <w:t>4</w:t>
      </w:r>
    </w:p>
    <w:p w:rsidR="00A3507C" w:rsidRPr="00A3507C" w:rsidRDefault="00A3507C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A3507C" w:rsidRPr="00A3507C" w:rsidRDefault="00A3507C" w:rsidP="00A3507C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A3507C">
        <w:rPr>
          <w:rFonts w:ascii="Angsana New" w:hAnsi="Angsana New" w:hint="cs"/>
          <w:sz w:val="30"/>
          <w:szCs w:val="30"/>
          <w:cs/>
        </w:rPr>
        <w:t>กลุ่ม</w:t>
      </w:r>
      <w:r w:rsidRPr="00A3507C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Pr="00A3507C">
        <w:rPr>
          <w:rFonts w:ascii="Angsana New" w:hAnsi="Angsana New" w:hint="cs"/>
          <w:sz w:val="30"/>
          <w:szCs w:val="30"/>
          <w:cs/>
        </w:rPr>
        <w:t>ก่อสร้างและปรับปรุงสิ่งปลูกสร้าง และสัญญาซื้อยานพาหนะ เครื่องจักรและอุปกรณ์เป็น</w:t>
      </w:r>
      <w:r w:rsidRPr="00A3507C">
        <w:rPr>
          <w:rFonts w:ascii="Angsana New" w:hAnsi="Angsana New"/>
          <w:sz w:val="30"/>
          <w:szCs w:val="30"/>
          <w:cs/>
        </w:rPr>
        <w:t>จำนวนเงิน</w:t>
      </w:r>
      <w:r w:rsidRPr="00A3507C">
        <w:rPr>
          <w:rFonts w:ascii="Angsana New" w:hAnsi="Angsana New" w:hint="cs"/>
          <w:sz w:val="30"/>
          <w:szCs w:val="30"/>
          <w:cs/>
        </w:rPr>
        <w:t>รวมประมาณ</w:t>
      </w:r>
      <w:r w:rsidRPr="00A3507C">
        <w:rPr>
          <w:rFonts w:ascii="Angsana New" w:hAnsi="Angsana New"/>
          <w:sz w:val="30"/>
          <w:szCs w:val="30"/>
          <w:cs/>
        </w:rPr>
        <w:t xml:space="preserve"> </w:t>
      </w:r>
      <w:r w:rsidRPr="00A3507C">
        <w:rPr>
          <w:rFonts w:ascii="Angsana New" w:hAnsi="Angsana New" w:hint="cs"/>
          <w:sz w:val="30"/>
          <w:szCs w:val="30"/>
          <w:cs/>
        </w:rPr>
        <w:t>18.6</w:t>
      </w:r>
      <w:r w:rsidRPr="00A3507C">
        <w:rPr>
          <w:rFonts w:ascii="Angsana New" w:hAnsi="Angsana New"/>
          <w:sz w:val="30"/>
          <w:szCs w:val="30"/>
        </w:rPr>
        <w:t xml:space="preserve"> </w:t>
      </w:r>
      <w:r w:rsidRPr="00A3507C">
        <w:rPr>
          <w:rFonts w:ascii="Angsana New" w:hAnsi="Angsana New"/>
          <w:sz w:val="30"/>
          <w:szCs w:val="30"/>
          <w:cs/>
        </w:rPr>
        <w:t>ล้าน</w:t>
      </w:r>
      <w:r w:rsidRPr="00A3507C">
        <w:rPr>
          <w:rFonts w:ascii="Angsana New" w:hAnsi="Angsana New" w:hint="cs"/>
          <w:sz w:val="30"/>
          <w:szCs w:val="30"/>
          <w:cs/>
        </w:rPr>
        <w:t xml:space="preserve">บาท </w:t>
      </w:r>
      <w:r w:rsidR="00447674">
        <w:rPr>
          <w:rFonts w:ascii="Angsana New" w:hAnsi="Angsana New" w:hint="cs"/>
          <w:sz w:val="30"/>
          <w:szCs w:val="30"/>
          <w:cs/>
        </w:rPr>
        <w:t xml:space="preserve">และ 0.7 ล้านยูโร </w:t>
      </w:r>
      <w:r w:rsidR="00B01C20">
        <w:rPr>
          <w:rFonts w:ascii="Angsana New" w:hAnsi="Angsana New" w:hint="cs"/>
          <w:sz w:val="30"/>
          <w:szCs w:val="30"/>
          <w:cs/>
        </w:rPr>
        <w:t>และ</w:t>
      </w:r>
    </w:p>
    <w:p w:rsidR="00A3507C" w:rsidRPr="00A3507C" w:rsidRDefault="00A3507C" w:rsidP="00A350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A3507C" w:rsidRPr="00307F32" w:rsidRDefault="00A3507C" w:rsidP="00A3507C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 w:hanging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307F32">
        <w:rPr>
          <w:rFonts w:ascii="Angsana New" w:hAnsi="Angsana New" w:hint="cs"/>
          <w:sz w:val="30"/>
          <w:szCs w:val="30"/>
          <w:cs/>
        </w:rPr>
        <w:t>กลุ่ม</w:t>
      </w:r>
      <w:r w:rsidRPr="00307F32">
        <w:rPr>
          <w:rFonts w:ascii="Angsana New" w:hAnsi="Angsana New"/>
          <w:sz w:val="30"/>
          <w:szCs w:val="30"/>
          <w:cs/>
        </w:rPr>
        <w:t>บริษัท</w:t>
      </w:r>
      <w:r w:rsidRPr="00307F32">
        <w:rPr>
          <w:rFonts w:ascii="Angsana New" w:hAnsi="Angsana New" w:hint="cs"/>
          <w:sz w:val="30"/>
          <w:szCs w:val="30"/>
          <w:cs/>
        </w:rPr>
        <w:t>มีเลตเตอร์ออฟเครดิตที่ยังไม่ได้ใช้สำหรับการ</w:t>
      </w:r>
      <w:r w:rsidR="00307F32" w:rsidRPr="00307F32">
        <w:rPr>
          <w:rFonts w:ascii="Angsana New" w:hAnsi="Angsana New" w:hint="cs"/>
          <w:sz w:val="30"/>
          <w:szCs w:val="30"/>
          <w:cs/>
        </w:rPr>
        <w:t>ซื้อยานพาหนะ</w:t>
      </w:r>
      <w:r w:rsidRPr="00307F32">
        <w:rPr>
          <w:rFonts w:ascii="Angsana New" w:hAnsi="Angsana New" w:hint="cs"/>
          <w:sz w:val="30"/>
          <w:szCs w:val="30"/>
          <w:cs/>
        </w:rPr>
        <w:t>เป็นจำนวนเงินประมาณ</w:t>
      </w:r>
      <w:r w:rsidRPr="00307F32">
        <w:rPr>
          <w:rFonts w:ascii="Angsana New" w:hAnsi="Angsana New"/>
          <w:sz w:val="30"/>
          <w:szCs w:val="30"/>
        </w:rPr>
        <w:t xml:space="preserve"> 0.</w:t>
      </w:r>
      <w:r w:rsidRPr="00307F32">
        <w:rPr>
          <w:rFonts w:ascii="Angsana New" w:hAnsi="Angsana New" w:hint="cs"/>
          <w:sz w:val="30"/>
          <w:szCs w:val="30"/>
          <w:cs/>
        </w:rPr>
        <w:t>1</w:t>
      </w:r>
      <w:r w:rsidRPr="00307F32">
        <w:rPr>
          <w:rFonts w:ascii="Angsana New" w:hAnsi="Angsana New"/>
          <w:sz w:val="30"/>
          <w:szCs w:val="30"/>
        </w:rPr>
        <w:t xml:space="preserve"> </w:t>
      </w:r>
      <w:r w:rsidRPr="00307F32">
        <w:rPr>
          <w:rFonts w:ascii="Angsana New" w:hAnsi="Angsana New" w:hint="cs"/>
          <w:sz w:val="30"/>
          <w:szCs w:val="30"/>
          <w:cs/>
          <w:lang w:val="th-TH"/>
        </w:rPr>
        <w:t>ล้านเหรียญดอลลาร์สหรัฐอเมริกา</w:t>
      </w:r>
    </w:p>
    <w:p w:rsidR="00A3507C" w:rsidRPr="00895BC6" w:rsidRDefault="00A3507C" w:rsidP="00A350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090CC2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66059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Pr="009E3E3A">
        <w:rPr>
          <w:rFonts w:ascii="Angsana New" w:hAnsi="Angsana New" w:hint="cs"/>
          <w:sz w:val="30"/>
          <w:szCs w:val="30"/>
          <w:cs/>
        </w:rPr>
        <w:t xml:space="preserve">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230A3">
        <w:rPr>
          <w:rFonts w:ascii="Angsana New" w:hAnsi="Angsana New"/>
          <w:sz w:val="30"/>
          <w:szCs w:val="30"/>
        </w:rPr>
        <w:t xml:space="preserve">30 </w:t>
      </w:r>
      <w:r w:rsidR="00A71F61">
        <w:rPr>
          <w:rFonts w:ascii="Angsana New" w:hAnsi="Angsana New" w:hint="cs"/>
          <w:sz w:val="30"/>
          <w:szCs w:val="30"/>
          <w:cs/>
        </w:rPr>
        <w:t>กันยา</w:t>
      </w:r>
      <w:r w:rsidR="005230A3">
        <w:rPr>
          <w:rFonts w:ascii="Angsana New" w:hAnsi="Angsana New" w:hint="cs"/>
          <w:sz w:val="30"/>
          <w:szCs w:val="30"/>
          <w:cs/>
        </w:rPr>
        <w:t>ยน</w:t>
      </w:r>
      <w:r w:rsidR="00043004">
        <w:rPr>
          <w:rFonts w:ascii="Angsana New" w:hAnsi="Angsana New" w:hint="cs"/>
          <w:sz w:val="30"/>
          <w:szCs w:val="30"/>
          <w:cs/>
        </w:rPr>
        <w:t xml:space="preserve"> </w:t>
      </w:r>
      <w:r w:rsidR="00071ADD">
        <w:rPr>
          <w:rFonts w:ascii="Angsana New" w:hAnsi="Angsana New"/>
          <w:sz w:val="30"/>
          <w:szCs w:val="30"/>
        </w:rPr>
        <w:t>256</w:t>
      </w:r>
      <w:r w:rsidR="00071ADD">
        <w:rPr>
          <w:rFonts w:ascii="Angsana New" w:hAnsi="Angsana New" w:hint="cs"/>
          <w:sz w:val="30"/>
          <w:szCs w:val="30"/>
          <w:cs/>
        </w:rPr>
        <w:t>4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Pr="00322330">
        <w:rPr>
          <w:rFonts w:ascii="Angsana New" w:hAnsi="Angsana New"/>
          <w:sz w:val="30"/>
          <w:szCs w:val="30"/>
          <w:cs/>
        </w:rPr>
        <w:t>และบริษัทเอกชนหลายแห่งเป็นจำนวนเงิน</w:t>
      </w:r>
      <w:r w:rsidRPr="00B93605">
        <w:rPr>
          <w:rFonts w:ascii="Angsana New" w:hAnsi="Angsana New"/>
          <w:sz w:val="30"/>
          <w:szCs w:val="30"/>
          <w:cs/>
        </w:rPr>
        <w:t>รวม</w:t>
      </w:r>
      <w:r w:rsidRPr="00030FE1">
        <w:rPr>
          <w:rFonts w:ascii="Angsana New" w:hAnsi="Angsana New" w:hint="cs"/>
          <w:sz w:val="30"/>
          <w:szCs w:val="30"/>
          <w:cs/>
        </w:rPr>
        <w:t>ประมาณ</w:t>
      </w:r>
      <w:r w:rsidRPr="00030FE1">
        <w:rPr>
          <w:rFonts w:ascii="Angsana New" w:hAnsi="Angsana New"/>
          <w:sz w:val="30"/>
          <w:szCs w:val="30"/>
        </w:rPr>
        <w:t xml:space="preserve"> </w:t>
      </w:r>
      <w:r w:rsidR="00030FE1" w:rsidRPr="00030FE1">
        <w:rPr>
          <w:rFonts w:ascii="Angsana New" w:hAnsi="Angsana New"/>
          <w:sz w:val="30"/>
          <w:szCs w:val="30"/>
        </w:rPr>
        <w:t>185</w:t>
      </w:r>
      <w:r w:rsidR="00030FE1">
        <w:rPr>
          <w:rFonts w:ascii="Angsana New" w:hAnsi="Angsana New"/>
          <w:sz w:val="30"/>
          <w:szCs w:val="30"/>
        </w:rPr>
        <w:t>.7</w:t>
      </w:r>
      <w:r w:rsidRPr="00E519B5">
        <w:rPr>
          <w:rFonts w:ascii="Angsana New" w:hAnsi="Angsana New"/>
          <w:sz w:val="30"/>
          <w:szCs w:val="30"/>
        </w:rPr>
        <w:t xml:space="preserve"> </w:t>
      </w:r>
      <w:r w:rsidRPr="00E519B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DB405D" w:rsidRDefault="00DB4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F2F43" w:rsidRDefault="00090CC2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66059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0F2F43" w:rsidRPr="00D53B4C" w:rsidRDefault="000F2F43" w:rsidP="00685C89">
      <w:pPr>
        <w:pStyle w:val="NoSpacing"/>
        <w:outlineLvl w:val="0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0F2F43" w:rsidRPr="00D53B4C" w:rsidRDefault="000F2F43" w:rsidP="000F2F43">
      <w:pPr>
        <w:pStyle w:val="NoSpacing"/>
        <w:rPr>
          <w:sz w:val="16"/>
          <w:szCs w:val="16"/>
        </w:rPr>
      </w:pPr>
    </w:p>
    <w:p w:rsidR="006930FC" w:rsidRDefault="000F2F43" w:rsidP="006930FC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575C1C">
        <w:rPr>
          <w:rFonts w:ascii="Angsana New" w:hAnsi="Angsana New"/>
          <w:sz w:val="30"/>
          <w:szCs w:val="30"/>
        </w:rPr>
        <w:t xml:space="preserve"> 2556</w:t>
      </w:r>
      <w:r w:rsidRPr="00575C1C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575C1C">
        <w:rPr>
          <w:rFonts w:ascii="Angsana New" w:hAnsi="Angsana New"/>
          <w:sz w:val="30"/>
          <w:szCs w:val="30"/>
        </w:rPr>
        <w:t>54</w:t>
      </w:r>
      <w:r w:rsidRPr="00575C1C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575C1C">
        <w:rPr>
          <w:rFonts w:ascii="Angsana New" w:hAnsi="Angsana New"/>
          <w:sz w:val="30"/>
          <w:szCs w:val="30"/>
        </w:rPr>
        <w:t>94</w:t>
      </w:r>
      <w:r w:rsidRPr="00575C1C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575C1C">
        <w:rPr>
          <w:rFonts w:ascii="Angsana New" w:hAnsi="Angsana New"/>
          <w:sz w:val="30"/>
          <w:szCs w:val="30"/>
        </w:rPr>
        <w:t>31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 xml:space="preserve">และเมื่อวันที่ 1 ตุลาคม 2563 บริษัทย่อยได้ยื่นคำชี้แจงเพิ่มเติมกรณีอุทธรณ์ดังกล่าวต่อคณะกรรมการ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ขณะนี้คำอุทธรณ์อยู่ในกระบวนการพิจารณาของคณะกรรมการ</w:t>
      </w:r>
      <w:r w:rsidRPr="00575C1C">
        <w:rPr>
          <w:rFonts w:ascii="Angsana New" w:hAnsi="Angsana New" w:hint="cs"/>
          <w:sz w:val="30"/>
          <w:szCs w:val="30"/>
          <w:cs/>
        </w:rPr>
        <w:t xml:space="preserve"> </w:t>
      </w:r>
      <w:r w:rsidR="006930FC">
        <w:rPr>
          <w:rFonts w:ascii="Angsana New" w:hAnsi="Angsana New"/>
          <w:sz w:val="30"/>
          <w:szCs w:val="30"/>
          <w:cs/>
        </w:rPr>
        <w:t>ในระหว่างอุทธรณ์ภาษีอากรดังกล่าวบริษัทย่อยวางหลักประกันด้วยหนังสือค้ำประกันของบริษัทย่อยที่ออกโดยธนาคารในประเทศแห่งหนึ่งจำนวน 1.5 ล้านบาท และจดจำนองที่ดินของกลุ่มบริษัท บุคคลและกิจการที่เกี่ยวข้องกันราคาประเมินรวม 153.8 ล้านบาท บริษัทย่อยประมาณหนี้สินจากการถูกประเมินภาษีดังกล่าวข้างต้นเป็นจำนวนเงินประมาณ 79.</w:t>
      </w:r>
      <w:r w:rsidR="006930FC">
        <w:rPr>
          <w:rFonts w:ascii="Angsana New" w:hAnsi="Angsana New"/>
          <w:sz w:val="30"/>
          <w:szCs w:val="30"/>
        </w:rPr>
        <w:t>9</w:t>
      </w:r>
      <w:r w:rsidR="006930FC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6930FC" w:rsidRDefault="006930FC" w:rsidP="006930FC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72031A" w:rsidRDefault="0072031A" w:rsidP="006930FC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:rsidR="006930FC" w:rsidRDefault="0072031A" w:rsidP="006930FC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2 พฤศจิกายน </w:t>
      </w:r>
      <w:r w:rsidR="006930FC">
        <w:rPr>
          <w:rFonts w:ascii="Angsana New" w:hAnsi="Angsana New"/>
          <w:sz w:val="30"/>
          <w:szCs w:val="30"/>
          <w:cs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กรมสรรพากรอนุมัติให้</w:t>
      </w:r>
      <w:r w:rsidR="006930FC">
        <w:rPr>
          <w:rFonts w:ascii="Angsana New" w:hAnsi="Angsana New"/>
          <w:sz w:val="30"/>
          <w:szCs w:val="30"/>
          <w:cs/>
        </w:rPr>
        <w:t xml:space="preserve">บริษัทย่อยเปลี่ยนหลักประกันจากที่ดินบางแปลงของบริษัทเป็นหนังสือค้ำประกันของบริษัทย่อยที่ออกโดยธนาคารในประเทศแห่งหนึ่งจำนวน 28 ล้านบาท </w:t>
      </w:r>
    </w:p>
    <w:p w:rsidR="00666059" w:rsidRDefault="00666059" w:rsidP="0069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 w:hint="cs"/>
          <w:sz w:val="30"/>
          <w:szCs w:val="30"/>
          <w:cs/>
        </w:rPr>
      </w:pPr>
    </w:p>
    <w:p w:rsidR="00155310" w:rsidRPr="00B972AD" w:rsidRDefault="00155310" w:rsidP="00685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447674">
        <w:rPr>
          <w:rFonts w:ascii="Angsana New" w:hAnsi="Angsana New"/>
          <w:b/>
          <w:bCs/>
          <w:sz w:val="30"/>
          <w:szCs w:val="30"/>
        </w:rPr>
        <w:t>3.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>มคณะกรรมการของบริษัทเมื่อ</w:t>
      </w:r>
      <w:r w:rsidR="00111D92" w:rsidRPr="004E388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54B5C" w:rsidRPr="004E3889">
        <w:rPr>
          <w:rFonts w:ascii="Angsana New" w:hAnsi="Angsana New" w:hint="cs"/>
          <w:sz w:val="30"/>
          <w:szCs w:val="30"/>
          <w:cs/>
        </w:rPr>
        <w:t>1</w:t>
      </w:r>
      <w:r w:rsidR="004E3889">
        <w:rPr>
          <w:rFonts w:ascii="Angsana New" w:hAnsi="Angsana New" w:hint="cs"/>
          <w:sz w:val="30"/>
          <w:szCs w:val="30"/>
          <w:cs/>
        </w:rPr>
        <w:t>2</w:t>
      </w:r>
      <w:r w:rsidRPr="004E3889">
        <w:rPr>
          <w:rFonts w:ascii="Angsana New" w:hAnsi="Angsana New" w:hint="cs"/>
          <w:sz w:val="30"/>
          <w:szCs w:val="30"/>
          <w:cs/>
        </w:rPr>
        <w:t xml:space="preserve"> </w:t>
      </w:r>
      <w:r w:rsidR="00A71F61" w:rsidRPr="004E3889">
        <w:rPr>
          <w:rFonts w:ascii="Angsana New" w:hAnsi="Angsana New" w:hint="cs"/>
          <w:sz w:val="30"/>
          <w:szCs w:val="30"/>
          <w:cs/>
          <w:lang w:val="en-GB"/>
        </w:rPr>
        <w:t>พฤศจิกายน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071ADD">
        <w:rPr>
          <w:rFonts w:ascii="Angsana New" w:hAnsi="Angsana New" w:hint="cs"/>
          <w:sz w:val="30"/>
          <w:szCs w:val="30"/>
          <w:cs/>
        </w:rPr>
        <w:t>4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58C" w:rsidRDefault="00C2558C">
      <w:r>
        <w:separator/>
      </w:r>
    </w:p>
  </w:endnote>
  <w:endnote w:type="continuationSeparator" w:id="0">
    <w:p w:rsidR="00C2558C" w:rsidRDefault="00C2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CE" w:rsidRDefault="008430F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DC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7DCE">
      <w:rPr>
        <w:rStyle w:val="PageNumber"/>
        <w:noProof/>
      </w:rPr>
      <w:t>26</w:t>
    </w:r>
    <w:r>
      <w:rPr>
        <w:rStyle w:val="PageNumber"/>
      </w:rPr>
      <w:fldChar w:fldCharType="end"/>
    </w:r>
  </w:p>
  <w:p w:rsidR="00E87DCE" w:rsidRDefault="00E87DCE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CE" w:rsidRPr="00CD60A0" w:rsidRDefault="008430F2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E87DCE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72031A">
      <w:rPr>
        <w:rStyle w:val="PageNumber"/>
        <w:rFonts w:ascii="Angsana New" w:hAnsi="Angsana New"/>
        <w:noProof/>
        <w:sz w:val="30"/>
        <w:szCs w:val="30"/>
      </w:rPr>
      <w:t>20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E87DCE" w:rsidRDefault="00E87DCE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CE" w:rsidRPr="00792103" w:rsidRDefault="00E87DCE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14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CE" w:rsidRDefault="008430F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DC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7DCE">
      <w:rPr>
        <w:rStyle w:val="PageNumber"/>
        <w:noProof/>
      </w:rPr>
      <w:t>26</w:t>
    </w:r>
    <w:r>
      <w:rPr>
        <w:rStyle w:val="PageNumber"/>
      </w:rPr>
      <w:fldChar w:fldCharType="end"/>
    </w:r>
  </w:p>
  <w:p w:rsidR="00E87DCE" w:rsidRDefault="00E87DCE" w:rsidP="003242F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CE" w:rsidRPr="00CD60A0" w:rsidRDefault="008430F2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E87DCE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72031A">
      <w:rPr>
        <w:rStyle w:val="PageNumber"/>
        <w:rFonts w:ascii="Angsana New" w:hAnsi="Angsana New"/>
        <w:noProof/>
        <w:sz w:val="30"/>
        <w:szCs w:val="30"/>
      </w:rPr>
      <w:t>32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E87DCE" w:rsidRDefault="00E87DCE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CE" w:rsidRPr="00792103" w:rsidRDefault="00E87DCE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58C" w:rsidRDefault="00C2558C">
      <w:r>
        <w:separator/>
      </w:r>
    </w:p>
  </w:footnote>
  <w:footnote w:type="continuationSeparator" w:id="0">
    <w:p w:rsidR="00C2558C" w:rsidRDefault="00C25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CE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87DCE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87DCE" w:rsidRPr="005F70D0" w:rsidRDefault="00E87DCE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87DCE" w:rsidRPr="00D27ADF" w:rsidRDefault="00E87DCE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E87DCE" w:rsidRDefault="00E87DCE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E87DCE" w:rsidRDefault="00E87DCE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E87DCE" w:rsidRDefault="00E87DCE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</w:p>
  <w:p w:rsidR="00E87DCE" w:rsidRPr="00E55B20" w:rsidRDefault="00E87DCE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CE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87DCE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87DCE" w:rsidRPr="005F70D0" w:rsidRDefault="00E87DCE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87DCE" w:rsidRPr="00D27ADF" w:rsidRDefault="00E87DCE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E87DCE" w:rsidRDefault="00E87DCE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E87DCE" w:rsidRPr="00D27ADF" w:rsidRDefault="00E87DCE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E87DCE" w:rsidRDefault="00E87DCE">
    <w:pPr>
      <w:pStyle w:val="Header"/>
      <w:rPr>
        <w:sz w:val="30"/>
        <w:szCs w:val="30"/>
      </w:rPr>
    </w:pPr>
  </w:p>
  <w:p w:rsidR="00E87DCE" w:rsidRPr="00E55B20" w:rsidRDefault="00E87DCE">
    <w:pPr>
      <w:pStyle w:val="Header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CE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87DCE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87DCE" w:rsidRPr="005F70D0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87DCE" w:rsidRPr="00D27ADF" w:rsidRDefault="00E87DCE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E87DCE" w:rsidRDefault="00E87DCE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:rsidR="00E87DCE" w:rsidRPr="00D27ADF" w:rsidRDefault="00E87DCE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E87DCE" w:rsidRDefault="00E87DCE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:rsidR="00E87DCE" w:rsidRPr="00E55B20" w:rsidRDefault="00E87DCE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DCE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87DCE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87DCE" w:rsidRPr="005F70D0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87DCE" w:rsidRPr="00D27ADF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E87DCE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62 (ยังไม่ได้ตรวจสอบ/สอบทานแล้ว)</w:t>
    </w:r>
  </w:p>
  <w:p w:rsidR="00E87DCE" w:rsidRPr="00D27ADF" w:rsidRDefault="00E87DCE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2562 (ตรวจสอบแล้ว)</w:t>
    </w:r>
  </w:p>
  <w:p w:rsidR="00E87DCE" w:rsidRPr="00CC5926" w:rsidRDefault="00E87DCE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6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33"/>
  </w:num>
  <w:num w:numId="14">
    <w:abstractNumId w:val="24"/>
  </w:num>
  <w:num w:numId="15">
    <w:abstractNumId w:val="29"/>
  </w:num>
  <w:num w:numId="16">
    <w:abstractNumId w:val="23"/>
  </w:num>
  <w:num w:numId="17">
    <w:abstractNumId w:val="30"/>
  </w:num>
  <w:num w:numId="18">
    <w:abstractNumId w:val="22"/>
  </w:num>
  <w:num w:numId="19">
    <w:abstractNumId w:val="32"/>
  </w:num>
  <w:num w:numId="20">
    <w:abstractNumId w:val="31"/>
  </w:num>
  <w:num w:numId="21">
    <w:abstractNumId w:val="26"/>
  </w:num>
  <w:num w:numId="22">
    <w:abstractNumId w:val="35"/>
  </w:num>
  <w:num w:numId="23">
    <w:abstractNumId w:val="19"/>
  </w:num>
  <w:num w:numId="24">
    <w:abstractNumId w:val="37"/>
  </w:num>
  <w:num w:numId="25">
    <w:abstractNumId w:val="12"/>
  </w:num>
  <w:num w:numId="26">
    <w:abstractNumId w:val="18"/>
  </w:num>
  <w:num w:numId="27">
    <w:abstractNumId w:val="10"/>
  </w:num>
  <w:num w:numId="28">
    <w:abstractNumId w:val="11"/>
  </w:num>
  <w:num w:numId="29">
    <w:abstractNumId w:val="15"/>
  </w:num>
  <w:num w:numId="30">
    <w:abstractNumId w:val="28"/>
  </w:num>
  <w:num w:numId="31">
    <w:abstractNumId w:val="25"/>
  </w:num>
  <w:num w:numId="32">
    <w:abstractNumId w:val="16"/>
  </w:num>
  <w:num w:numId="33">
    <w:abstractNumId w:val="34"/>
  </w:num>
  <w:num w:numId="34">
    <w:abstractNumId w:val="21"/>
  </w:num>
  <w:num w:numId="35">
    <w:abstractNumId w:val="17"/>
  </w:num>
  <w:num w:numId="36">
    <w:abstractNumId w:val="36"/>
  </w:num>
  <w:num w:numId="37">
    <w:abstractNumId w:val="13"/>
  </w:num>
  <w:num w:numId="38">
    <w:abstractNumId w:val="1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270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1E8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8A5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691"/>
    <w:rsid w:val="00015725"/>
    <w:rsid w:val="00016282"/>
    <w:rsid w:val="00016F44"/>
    <w:rsid w:val="000171F1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0FE1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817"/>
    <w:rsid w:val="00050929"/>
    <w:rsid w:val="000510D2"/>
    <w:rsid w:val="00051874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65B"/>
    <w:rsid w:val="00056A3A"/>
    <w:rsid w:val="00056F4A"/>
    <w:rsid w:val="000570E0"/>
    <w:rsid w:val="000576C3"/>
    <w:rsid w:val="00057813"/>
    <w:rsid w:val="00057A56"/>
    <w:rsid w:val="00057D11"/>
    <w:rsid w:val="00060AA0"/>
    <w:rsid w:val="00060F63"/>
    <w:rsid w:val="00061092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2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30C"/>
    <w:rsid w:val="00097821"/>
    <w:rsid w:val="00097E2F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165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C88"/>
    <w:rsid w:val="000B6DB9"/>
    <w:rsid w:val="000B7444"/>
    <w:rsid w:val="000B7A9A"/>
    <w:rsid w:val="000B7AED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3F1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4BD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397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5EF2"/>
    <w:rsid w:val="001060C1"/>
    <w:rsid w:val="00106942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E0D"/>
    <w:rsid w:val="00141F61"/>
    <w:rsid w:val="00141FE3"/>
    <w:rsid w:val="00142274"/>
    <w:rsid w:val="00142F19"/>
    <w:rsid w:val="0014335B"/>
    <w:rsid w:val="0014342E"/>
    <w:rsid w:val="001437F0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2B27"/>
    <w:rsid w:val="0015314C"/>
    <w:rsid w:val="001539DD"/>
    <w:rsid w:val="001542C3"/>
    <w:rsid w:val="001545CA"/>
    <w:rsid w:val="0015481E"/>
    <w:rsid w:val="00155310"/>
    <w:rsid w:val="001556F7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00D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3DB"/>
    <w:rsid w:val="00174B80"/>
    <w:rsid w:val="00175025"/>
    <w:rsid w:val="001754E0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389"/>
    <w:rsid w:val="0018077F"/>
    <w:rsid w:val="001809E1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4EF2"/>
    <w:rsid w:val="0018538F"/>
    <w:rsid w:val="001856CC"/>
    <w:rsid w:val="00185EC9"/>
    <w:rsid w:val="001863CD"/>
    <w:rsid w:val="0018644F"/>
    <w:rsid w:val="001865F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5F61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63D5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C7B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A7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4D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D29"/>
    <w:rsid w:val="001E7D53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334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837"/>
    <w:rsid w:val="00224DEE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582"/>
    <w:rsid w:val="002376AB"/>
    <w:rsid w:val="002378DD"/>
    <w:rsid w:val="00237ACE"/>
    <w:rsid w:val="0024031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29A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33B"/>
    <w:rsid w:val="002539AA"/>
    <w:rsid w:val="00253D7C"/>
    <w:rsid w:val="00253E97"/>
    <w:rsid w:val="00254357"/>
    <w:rsid w:val="002545E0"/>
    <w:rsid w:val="00254905"/>
    <w:rsid w:val="00254DD0"/>
    <w:rsid w:val="00255C85"/>
    <w:rsid w:val="00255CF9"/>
    <w:rsid w:val="002565F7"/>
    <w:rsid w:val="0025797F"/>
    <w:rsid w:val="00257BF9"/>
    <w:rsid w:val="00257CD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348"/>
    <w:rsid w:val="00263611"/>
    <w:rsid w:val="002639C9"/>
    <w:rsid w:val="002642A8"/>
    <w:rsid w:val="0026453D"/>
    <w:rsid w:val="00264810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8BE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0C12"/>
    <w:rsid w:val="0028114B"/>
    <w:rsid w:val="0028173E"/>
    <w:rsid w:val="00281A8F"/>
    <w:rsid w:val="00281CEE"/>
    <w:rsid w:val="00281E31"/>
    <w:rsid w:val="002820A8"/>
    <w:rsid w:val="00283639"/>
    <w:rsid w:val="00283C37"/>
    <w:rsid w:val="00283CC0"/>
    <w:rsid w:val="0028442C"/>
    <w:rsid w:val="00284EE6"/>
    <w:rsid w:val="00285121"/>
    <w:rsid w:val="00285328"/>
    <w:rsid w:val="00285696"/>
    <w:rsid w:val="00285912"/>
    <w:rsid w:val="00285B1A"/>
    <w:rsid w:val="00285DC7"/>
    <w:rsid w:val="0028611C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624"/>
    <w:rsid w:val="002926B7"/>
    <w:rsid w:val="002931D3"/>
    <w:rsid w:val="00293227"/>
    <w:rsid w:val="00293264"/>
    <w:rsid w:val="00293A18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DAE"/>
    <w:rsid w:val="002A356B"/>
    <w:rsid w:val="002A38E0"/>
    <w:rsid w:val="002A3A5F"/>
    <w:rsid w:val="002A3B70"/>
    <w:rsid w:val="002A462D"/>
    <w:rsid w:val="002A46AA"/>
    <w:rsid w:val="002A48DA"/>
    <w:rsid w:val="002A51DA"/>
    <w:rsid w:val="002A57A3"/>
    <w:rsid w:val="002A59AD"/>
    <w:rsid w:val="002A61B2"/>
    <w:rsid w:val="002A64F9"/>
    <w:rsid w:val="002A67A1"/>
    <w:rsid w:val="002A6DD1"/>
    <w:rsid w:val="002A754E"/>
    <w:rsid w:val="002B00BF"/>
    <w:rsid w:val="002B02B4"/>
    <w:rsid w:val="002B0649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0CEB"/>
    <w:rsid w:val="002E124B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1B35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38FA"/>
    <w:rsid w:val="00304052"/>
    <w:rsid w:val="00304122"/>
    <w:rsid w:val="00304A48"/>
    <w:rsid w:val="00304D5C"/>
    <w:rsid w:val="00304E79"/>
    <w:rsid w:val="00305290"/>
    <w:rsid w:val="0030537D"/>
    <w:rsid w:val="00305443"/>
    <w:rsid w:val="0030681C"/>
    <w:rsid w:val="00306D7D"/>
    <w:rsid w:val="00306FD9"/>
    <w:rsid w:val="00307028"/>
    <w:rsid w:val="00307070"/>
    <w:rsid w:val="003070E5"/>
    <w:rsid w:val="003077C2"/>
    <w:rsid w:val="00307F32"/>
    <w:rsid w:val="0031025B"/>
    <w:rsid w:val="003102C6"/>
    <w:rsid w:val="003102F0"/>
    <w:rsid w:val="00310BE1"/>
    <w:rsid w:val="0031160A"/>
    <w:rsid w:val="0031178A"/>
    <w:rsid w:val="00311E5F"/>
    <w:rsid w:val="00312312"/>
    <w:rsid w:val="0031279C"/>
    <w:rsid w:val="003134C7"/>
    <w:rsid w:val="003138CF"/>
    <w:rsid w:val="00315582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783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10D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4A7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6085"/>
    <w:rsid w:val="003571DB"/>
    <w:rsid w:val="00357207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3F4B"/>
    <w:rsid w:val="00374AB9"/>
    <w:rsid w:val="00374D15"/>
    <w:rsid w:val="00375024"/>
    <w:rsid w:val="00375097"/>
    <w:rsid w:val="00375319"/>
    <w:rsid w:val="00375373"/>
    <w:rsid w:val="00375591"/>
    <w:rsid w:val="003755B6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010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40A"/>
    <w:rsid w:val="00397572"/>
    <w:rsid w:val="00397EE4"/>
    <w:rsid w:val="00397F4B"/>
    <w:rsid w:val="003A0018"/>
    <w:rsid w:val="003A04D5"/>
    <w:rsid w:val="003A08F5"/>
    <w:rsid w:val="003A092E"/>
    <w:rsid w:val="003A0988"/>
    <w:rsid w:val="003A0E8C"/>
    <w:rsid w:val="003A0FC2"/>
    <w:rsid w:val="003A1557"/>
    <w:rsid w:val="003A15EC"/>
    <w:rsid w:val="003A1822"/>
    <w:rsid w:val="003A1A42"/>
    <w:rsid w:val="003A1B2A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0948"/>
    <w:rsid w:val="003C0EA8"/>
    <w:rsid w:val="003C1694"/>
    <w:rsid w:val="003C2375"/>
    <w:rsid w:val="003C244D"/>
    <w:rsid w:val="003C2A02"/>
    <w:rsid w:val="003C3466"/>
    <w:rsid w:val="003C3475"/>
    <w:rsid w:val="003C4239"/>
    <w:rsid w:val="003C448A"/>
    <w:rsid w:val="003C4B7E"/>
    <w:rsid w:val="003C548F"/>
    <w:rsid w:val="003C64BB"/>
    <w:rsid w:val="003C6670"/>
    <w:rsid w:val="003C7BD4"/>
    <w:rsid w:val="003D07F8"/>
    <w:rsid w:val="003D0D2A"/>
    <w:rsid w:val="003D15D3"/>
    <w:rsid w:val="003D1902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68F"/>
    <w:rsid w:val="003E00F7"/>
    <w:rsid w:val="003E0EA0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09D"/>
    <w:rsid w:val="003F33CD"/>
    <w:rsid w:val="003F37AF"/>
    <w:rsid w:val="003F3CBF"/>
    <w:rsid w:val="003F3D3D"/>
    <w:rsid w:val="003F403B"/>
    <w:rsid w:val="003F46E7"/>
    <w:rsid w:val="003F4E22"/>
    <w:rsid w:val="003F5919"/>
    <w:rsid w:val="003F59E0"/>
    <w:rsid w:val="003F5D56"/>
    <w:rsid w:val="003F5EA8"/>
    <w:rsid w:val="003F63EA"/>
    <w:rsid w:val="003F6AE5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689"/>
    <w:rsid w:val="00403945"/>
    <w:rsid w:val="00403B4D"/>
    <w:rsid w:val="00403C0D"/>
    <w:rsid w:val="004049EA"/>
    <w:rsid w:val="00404C33"/>
    <w:rsid w:val="00404FBE"/>
    <w:rsid w:val="0040595E"/>
    <w:rsid w:val="00405A5C"/>
    <w:rsid w:val="00406C3D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EC3"/>
    <w:rsid w:val="00420F3E"/>
    <w:rsid w:val="004211F2"/>
    <w:rsid w:val="004212A8"/>
    <w:rsid w:val="00421C0F"/>
    <w:rsid w:val="004220A6"/>
    <w:rsid w:val="004221EF"/>
    <w:rsid w:val="004223A4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20F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7F6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02"/>
    <w:rsid w:val="0044757A"/>
    <w:rsid w:val="00447674"/>
    <w:rsid w:val="00447A30"/>
    <w:rsid w:val="004506EB"/>
    <w:rsid w:val="004507D9"/>
    <w:rsid w:val="00450D86"/>
    <w:rsid w:val="004513D1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3B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EED"/>
    <w:rsid w:val="00462F5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2A8"/>
    <w:rsid w:val="00483630"/>
    <w:rsid w:val="0048406A"/>
    <w:rsid w:val="0048412C"/>
    <w:rsid w:val="004841CF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47E"/>
    <w:rsid w:val="0049257A"/>
    <w:rsid w:val="0049271E"/>
    <w:rsid w:val="00492761"/>
    <w:rsid w:val="004930C6"/>
    <w:rsid w:val="004937FE"/>
    <w:rsid w:val="004940A2"/>
    <w:rsid w:val="00494338"/>
    <w:rsid w:val="00494515"/>
    <w:rsid w:val="004949C8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0DD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4FF6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4BA1"/>
    <w:rsid w:val="004D5607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852"/>
    <w:rsid w:val="004E097E"/>
    <w:rsid w:val="004E0F56"/>
    <w:rsid w:val="004E12AD"/>
    <w:rsid w:val="004E12F8"/>
    <w:rsid w:val="004E1819"/>
    <w:rsid w:val="004E1B20"/>
    <w:rsid w:val="004E233A"/>
    <w:rsid w:val="004E239A"/>
    <w:rsid w:val="004E24C4"/>
    <w:rsid w:val="004E3889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804"/>
    <w:rsid w:val="004E68A9"/>
    <w:rsid w:val="004E76CB"/>
    <w:rsid w:val="004E79F1"/>
    <w:rsid w:val="004F0105"/>
    <w:rsid w:val="004F01CE"/>
    <w:rsid w:val="004F04BA"/>
    <w:rsid w:val="004F05CB"/>
    <w:rsid w:val="004F1178"/>
    <w:rsid w:val="004F11E8"/>
    <w:rsid w:val="004F1537"/>
    <w:rsid w:val="004F1A2A"/>
    <w:rsid w:val="004F1E47"/>
    <w:rsid w:val="004F2201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566"/>
    <w:rsid w:val="004F5642"/>
    <w:rsid w:val="004F5771"/>
    <w:rsid w:val="004F6561"/>
    <w:rsid w:val="004F6BCE"/>
    <w:rsid w:val="004F6C30"/>
    <w:rsid w:val="004F7064"/>
    <w:rsid w:val="004F70FC"/>
    <w:rsid w:val="004F7167"/>
    <w:rsid w:val="004F7202"/>
    <w:rsid w:val="004F74D5"/>
    <w:rsid w:val="004F79CD"/>
    <w:rsid w:val="004F7B19"/>
    <w:rsid w:val="0050003D"/>
    <w:rsid w:val="00500331"/>
    <w:rsid w:val="0050066D"/>
    <w:rsid w:val="0050077B"/>
    <w:rsid w:val="00501BA7"/>
    <w:rsid w:val="00501C88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07D84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19FB"/>
    <w:rsid w:val="00521FCB"/>
    <w:rsid w:val="00522072"/>
    <w:rsid w:val="0052223E"/>
    <w:rsid w:val="005223A5"/>
    <w:rsid w:val="00522426"/>
    <w:rsid w:val="0052276A"/>
    <w:rsid w:val="00522BB1"/>
    <w:rsid w:val="005230A3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7FD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54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421"/>
    <w:rsid w:val="0056283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70166"/>
    <w:rsid w:val="0057027F"/>
    <w:rsid w:val="00570370"/>
    <w:rsid w:val="00570423"/>
    <w:rsid w:val="00570700"/>
    <w:rsid w:val="00570CDE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5A"/>
    <w:rsid w:val="005970DC"/>
    <w:rsid w:val="005A067F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5003"/>
    <w:rsid w:val="005A6363"/>
    <w:rsid w:val="005A68A0"/>
    <w:rsid w:val="005A74CB"/>
    <w:rsid w:val="005A7A4F"/>
    <w:rsid w:val="005A7B0C"/>
    <w:rsid w:val="005A7FE8"/>
    <w:rsid w:val="005B00AF"/>
    <w:rsid w:val="005B0A09"/>
    <w:rsid w:val="005B0B3F"/>
    <w:rsid w:val="005B0FB5"/>
    <w:rsid w:val="005B2634"/>
    <w:rsid w:val="005B29D0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2EB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2492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9C4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869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8BF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5F75D6"/>
    <w:rsid w:val="005F7D4D"/>
    <w:rsid w:val="0060010D"/>
    <w:rsid w:val="00600578"/>
    <w:rsid w:val="006007EB"/>
    <w:rsid w:val="00600A61"/>
    <w:rsid w:val="00600C49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4A5E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0EFF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0C10"/>
    <w:rsid w:val="00652877"/>
    <w:rsid w:val="00652BF4"/>
    <w:rsid w:val="00652D67"/>
    <w:rsid w:val="00654240"/>
    <w:rsid w:val="00654265"/>
    <w:rsid w:val="006549E8"/>
    <w:rsid w:val="00654B5C"/>
    <w:rsid w:val="00655695"/>
    <w:rsid w:val="00655BC0"/>
    <w:rsid w:val="00655CF1"/>
    <w:rsid w:val="0065621D"/>
    <w:rsid w:val="006563FC"/>
    <w:rsid w:val="00656737"/>
    <w:rsid w:val="00656F01"/>
    <w:rsid w:val="006574CA"/>
    <w:rsid w:val="006578CC"/>
    <w:rsid w:val="00657AD3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059"/>
    <w:rsid w:val="00666CE7"/>
    <w:rsid w:val="00666DAB"/>
    <w:rsid w:val="00666EC1"/>
    <w:rsid w:val="00667491"/>
    <w:rsid w:val="006677CC"/>
    <w:rsid w:val="00667D01"/>
    <w:rsid w:val="00667E45"/>
    <w:rsid w:val="00670362"/>
    <w:rsid w:val="006710F4"/>
    <w:rsid w:val="00671101"/>
    <w:rsid w:val="006713F3"/>
    <w:rsid w:val="00671489"/>
    <w:rsid w:val="006718F2"/>
    <w:rsid w:val="00671944"/>
    <w:rsid w:val="00671A5B"/>
    <w:rsid w:val="006720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298"/>
    <w:rsid w:val="00677E3F"/>
    <w:rsid w:val="00680036"/>
    <w:rsid w:val="00680974"/>
    <w:rsid w:val="00680D71"/>
    <w:rsid w:val="00680FD4"/>
    <w:rsid w:val="00681B3A"/>
    <w:rsid w:val="006820EE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5C89"/>
    <w:rsid w:val="00685CEA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30FC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5B8B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0EE0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62"/>
    <w:rsid w:val="006C57BC"/>
    <w:rsid w:val="006C589B"/>
    <w:rsid w:val="006C59D3"/>
    <w:rsid w:val="006C5D92"/>
    <w:rsid w:val="006C5DBB"/>
    <w:rsid w:val="006C6322"/>
    <w:rsid w:val="006C664B"/>
    <w:rsid w:val="006C6D06"/>
    <w:rsid w:val="006C6DB2"/>
    <w:rsid w:val="006C6F92"/>
    <w:rsid w:val="006D0185"/>
    <w:rsid w:val="006D084F"/>
    <w:rsid w:val="006D0A03"/>
    <w:rsid w:val="006D0B4E"/>
    <w:rsid w:val="006D1DE0"/>
    <w:rsid w:val="006D2244"/>
    <w:rsid w:val="006D2427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1753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31A"/>
    <w:rsid w:val="00720589"/>
    <w:rsid w:val="00720AB0"/>
    <w:rsid w:val="00720B54"/>
    <w:rsid w:val="00721895"/>
    <w:rsid w:val="00721E57"/>
    <w:rsid w:val="007223E2"/>
    <w:rsid w:val="007231D4"/>
    <w:rsid w:val="00723595"/>
    <w:rsid w:val="00723943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26C"/>
    <w:rsid w:val="00740C7A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8CF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0D0"/>
    <w:rsid w:val="00766B4D"/>
    <w:rsid w:val="00766DBC"/>
    <w:rsid w:val="00766E0A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1AA9"/>
    <w:rsid w:val="00791C15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0C6"/>
    <w:rsid w:val="007973D2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639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5B0"/>
    <w:rsid w:val="007C2625"/>
    <w:rsid w:val="007C28C1"/>
    <w:rsid w:val="007C2F7D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465"/>
    <w:rsid w:val="007C55B0"/>
    <w:rsid w:val="007C5940"/>
    <w:rsid w:val="007C5969"/>
    <w:rsid w:val="007C6073"/>
    <w:rsid w:val="007C64C0"/>
    <w:rsid w:val="007C6745"/>
    <w:rsid w:val="007C6B0D"/>
    <w:rsid w:val="007C6E86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43CE"/>
    <w:rsid w:val="007D4869"/>
    <w:rsid w:val="007D516A"/>
    <w:rsid w:val="007D57D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39D7"/>
    <w:rsid w:val="007E3AEA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AFA"/>
    <w:rsid w:val="007E6C44"/>
    <w:rsid w:val="007E6D36"/>
    <w:rsid w:val="007E6FFB"/>
    <w:rsid w:val="007E7062"/>
    <w:rsid w:val="007E7324"/>
    <w:rsid w:val="007E7404"/>
    <w:rsid w:val="007E7C6E"/>
    <w:rsid w:val="007E7ED7"/>
    <w:rsid w:val="007E7F85"/>
    <w:rsid w:val="007F05B0"/>
    <w:rsid w:val="007F0A83"/>
    <w:rsid w:val="007F0FC6"/>
    <w:rsid w:val="007F10D7"/>
    <w:rsid w:val="007F16AC"/>
    <w:rsid w:val="007F1C8D"/>
    <w:rsid w:val="007F1EC7"/>
    <w:rsid w:val="007F2982"/>
    <w:rsid w:val="007F317F"/>
    <w:rsid w:val="007F377E"/>
    <w:rsid w:val="007F399F"/>
    <w:rsid w:val="007F4333"/>
    <w:rsid w:val="007F471C"/>
    <w:rsid w:val="007F48AE"/>
    <w:rsid w:val="007F5324"/>
    <w:rsid w:val="007F538B"/>
    <w:rsid w:val="007F5921"/>
    <w:rsid w:val="007F59B9"/>
    <w:rsid w:val="007F5B83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F9B"/>
    <w:rsid w:val="00802570"/>
    <w:rsid w:val="00802B2B"/>
    <w:rsid w:val="008031C9"/>
    <w:rsid w:val="008033FB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AAC"/>
    <w:rsid w:val="00812CCE"/>
    <w:rsid w:val="00812F2E"/>
    <w:rsid w:val="00813995"/>
    <w:rsid w:val="008147CD"/>
    <w:rsid w:val="008149DE"/>
    <w:rsid w:val="0081515A"/>
    <w:rsid w:val="008151D8"/>
    <w:rsid w:val="00815420"/>
    <w:rsid w:val="0081586F"/>
    <w:rsid w:val="00815D08"/>
    <w:rsid w:val="008160D6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267F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2B7D"/>
    <w:rsid w:val="00833096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052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30F2"/>
    <w:rsid w:val="00843531"/>
    <w:rsid w:val="00843694"/>
    <w:rsid w:val="0084396E"/>
    <w:rsid w:val="008442D5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34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C8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2E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28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0D75"/>
    <w:rsid w:val="008D14C6"/>
    <w:rsid w:val="008D1730"/>
    <w:rsid w:val="008D2362"/>
    <w:rsid w:val="008D2E0F"/>
    <w:rsid w:val="008D2F50"/>
    <w:rsid w:val="008D3C5B"/>
    <w:rsid w:val="008D40CC"/>
    <w:rsid w:val="008D42FE"/>
    <w:rsid w:val="008D491D"/>
    <w:rsid w:val="008D4937"/>
    <w:rsid w:val="008D4D5E"/>
    <w:rsid w:val="008D5C5A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ACD"/>
    <w:rsid w:val="008E5C9A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6B9"/>
    <w:rsid w:val="00904B6C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6E4D"/>
    <w:rsid w:val="0091719F"/>
    <w:rsid w:val="009175A7"/>
    <w:rsid w:val="00917623"/>
    <w:rsid w:val="00917E1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625"/>
    <w:rsid w:val="009348B6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543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A35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335E"/>
    <w:rsid w:val="009744D5"/>
    <w:rsid w:val="00974AB1"/>
    <w:rsid w:val="00974CD5"/>
    <w:rsid w:val="00974D49"/>
    <w:rsid w:val="00975196"/>
    <w:rsid w:val="0097564C"/>
    <w:rsid w:val="00975826"/>
    <w:rsid w:val="00975A4A"/>
    <w:rsid w:val="00975B7F"/>
    <w:rsid w:val="00976559"/>
    <w:rsid w:val="009765CD"/>
    <w:rsid w:val="00976BA8"/>
    <w:rsid w:val="00976EE5"/>
    <w:rsid w:val="00977413"/>
    <w:rsid w:val="00977531"/>
    <w:rsid w:val="00977563"/>
    <w:rsid w:val="009776A1"/>
    <w:rsid w:val="009776BE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BE1"/>
    <w:rsid w:val="00983C8F"/>
    <w:rsid w:val="009842E5"/>
    <w:rsid w:val="009845B0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90157"/>
    <w:rsid w:val="00990522"/>
    <w:rsid w:val="009909B1"/>
    <w:rsid w:val="00990D7D"/>
    <w:rsid w:val="00991ABD"/>
    <w:rsid w:val="00991C08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57EA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C15"/>
    <w:rsid w:val="009A0F77"/>
    <w:rsid w:val="009A1083"/>
    <w:rsid w:val="009A1327"/>
    <w:rsid w:val="009A1349"/>
    <w:rsid w:val="009A1E35"/>
    <w:rsid w:val="009A240F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0C5"/>
    <w:rsid w:val="009B6206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5CEF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331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EDB"/>
    <w:rsid w:val="00A02F70"/>
    <w:rsid w:val="00A03122"/>
    <w:rsid w:val="00A034CC"/>
    <w:rsid w:val="00A03B7C"/>
    <w:rsid w:val="00A04632"/>
    <w:rsid w:val="00A04CFD"/>
    <w:rsid w:val="00A057E1"/>
    <w:rsid w:val="00A05C21"/>
    <w:rsid w:val="00A06114"/>
    <w:rsid w:val="00A062C5"/>
    <w:rsid w:val="00A06770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4F8B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07C"/>
    <w:rsid w:val="00A3548C"/>
    <w:rsid w:val="00A36366"/>
    <w:rsid w:val="00A369DD"/>
    <w:rsid w:val="00A36B59"/>
    <w:rsid w:val="00A36D57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79F"/>
    <w:rsid w:val="00A52EFD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39A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1D40"/>
    <w:rsid w:val="00A71F61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4E89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21"/>
    <w:rsid w:val="00A87EB5"/>
    <w:rsid w:val="00A908AA"/>
    <w:rsid w:val="00A90BB1"/>
    <w:rsid w:val="00A9122C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4FD5"/>
    <w:rsid w:val="00A95542"/>
    <w:rsid w:val="00A95A7A"/>
    <w:rsid w:val="00A95B0B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0CBC"/>
    <w:rsid w:val="00AA145B"/>
    <w:rsid w:val="00AA14D4"/>
    <w:rsid w:val="00AA156B"/>
    <w:rsid w:val="00AA164E"/>
    <w:rsid w:val="00AA1C35"/>
    <w:rsid w:val="00AA2172"/>
    <w:rsid w:val="00AA2555"/>
    <w:rsid w:val="00AA2A6C"/>
    <w:rsid w:val="00AA2EAE"/>
    <w:rsid w:val="00AA35EF"/>
    <w:rsid w:val="00AA362C"/>
    <w:rsid w:val="00AA3724"/>
    <w:rsid w:val="00AA39A7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52D"/>
    <w:rsid w:val="00AA783C"/>
    <w:rsid w:val="00AB07AC"/>
    <w:rsid w:val="00AB0976"/>
    <w:rsid w:val="00AB0C40"/>
    <w:rsid w:val="00AB0EF1"/>
    <w:rsid w:val="00AB1168"/>
    <w:rsid w:val="00AB15C2"/>
    <w:rsid w:val="00AB1933"/>
    <w:rsid w:val="00AB1C34"/>
    <w:rsid w:val="00AB242E"/>
    <w:rsid w:val="00AB27F3"/>
    <w:rsid w:val="00AB2A0B"/>
    <w:rsid w:val="00AB2EE3"/>
    <w:rsid w:val="00AB3136"/>
    <w:rsid w:val="00AB34D9"/>
    <w:rsid w:val="00AB360A"/>
    <w:rsid w:val="00AB3C87"/>
    <w:rsid w:val="00AB4F8F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983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8F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3941"/>
    <w:rsid w:val="00AD3B03"/>
    <w:rsid w:val="00AD40BD"/>
    <w:rsid w:val="00AD428F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346"/>
    <w:rsid w:val="00AD6744"/>
    <w:rsid w:val="00AD6E46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C20"/>
    <w:rsid w:val="00B01F81"/>
    <w:rsid w:val="00B0214C"/>
    <w:rsid w:val="00B02581"/>
    <w:rsid w:val="00B02972"/>
    <w:rsid w:val="00B02E68"/>
    <w:rsid w:val="00B02F90"/>
    <w:rsid w:val="00B03010"/>
    <w:rsid w:val="00B03025"/>
    <w:rsid w:val="00B03744"/>
    <w:rsid w:val="00B03A81"/>
    <w:rsid w:val="00B03DF2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9FE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1B1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A82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1BA4"/>
    <w:rsid w:val="00B3212E"/>
    <w:rsid w:val="00B32B18"/>
    <w:rsid w:val="00B32B67"/>
    <w:rsid w:val="00B32F09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374"/>
    <w:rsid w:val="00B43757"/>
    <w:rsid w:val="00B4431C"/>
    <w:rsid w:val="00B451EF"/>
    <w:rsid w:val="00B455A6"/>
    <w:rsid w:val="00B45A80"/>
    <w:rsid w:val="00B45F64"/>
    <w:rsid w:val="00B46033"/>
    <w:rsid w:val="00B46927"/>
    <w:rsid w:val="00B46D00"/>
    <w:rsid w:val="00B475C6"/>
    <w:rsid w:val="00B506AE"/>
    <w:rsid w:val="00B50884"/>
    <w:rsid w:val="00B50C45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3A7D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60624"/>
    <w:rsid w:val="00B60A86"/>
    <w:rsid w:val="00B60E65"/>
    <w:rsid w:val="00B61464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7DD"/>
    <w:rsid w:val="00B839BF"/>
    <w:rsid w:val="00B83EDF"/>
    <w:rsid w:val="00B8427C"/>
    <w:rsid w:val="00B84CA7"/>
    <w:rsid w:val="00B84EBF"/>
    <w:rsid w:val="00B852E4"/>
    <w:rsid w:val="00B8569B"/>
    <w:rsid w:val="00B8598C"/>
    <w:rsid w:val="00B86C10"/>
    <w:rsid w:val="00B87072"/>
    <w:rsid w:val="00B87B01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21D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37C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464"/>
    <w:rsid w:val="00BB08CE"/>
    <w:rsid w:val="00BB08F6"/>
    <w:rsid w:val="00BB0903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71C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8F5"/>
    <w:rsid w:val="00BD2EFF"/>
    <w:rsid w:val="00BD32C7"/>
    <w:rsid w:val="00BD3C26"/>
    <w:rsid w:val="00BD3E87"/>
    <w:rsid w:val="00BD5DC5"/>
    <w:rsid w:val="00BD6374"/>
    <w:rsid w:val="00BD653A"/>
    <w:rsid w:val="00BD66DD"/>
    <w:rsid w:val="00BD6826"/>
    <w:rsid w:val="00BD6947"/>
    <w:rsid w:val="00BD6B11"/>
    <w:rsid w:val="00BD6DC5"/>
    <w:rsid w:val="00BD6F25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8B0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5DA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174"/>
    <w:rsid w:val="00C0121D"/>
    <w:rsid w:val="00C01E7B"/>
    <w:rsid w:val="00C020D2"/>
    <w:rsid w:val="00C02100"/>
    <w:rsid w:val="00C02191"/>
    <w:rsid w:val="00C022FF"/>
    <w:rsid w:val="00C025C8"/>
    <w:rsid w:val="00C02601"/>
    <w:rsid w:val="00C02B6D"/>
    <w:rsid w:val="00C03603"/>
    <w:rsid w:val="00C0381B"/>
    <w:rsid w:val="00C043AC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C38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CD"/>
    <w:rsid w:val="00C16CD1"/>
    <w:rsid w:val="00C16FAD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58C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3EA4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4ED3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65B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225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417E"/>
    <w:rsid w:val="00C64554"/>
    <w:rsid w:val="00C6459D"/>
    <w:rsid w:val="00C6487E"/>
    <w:rsid w:val="00C64DD0"/>
    <w:rsid w:val="00C652A3"/>
    <w:rsid w:val="00C654BC"/>
    <w:rsid w:val="00C6561B"/>
    <w:rsid w:val="00C65B5D"/>
    <w:rsid w:val="00C66259"/>
    <w:rsid w:val="00C6641F"/>
    <w:rsid w:val="00C666F9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A16"/>
    <w:rsid w:val="00C75E0E"/>
    <w:rsid w:val="00C761C8"/>
    <w:rsid w:val="00C76261"/>
    <w:rsid w:val="00C763D2"/>
    <w:rsid w:val="00C76487"/>
    <w:rsid w:val="00C77135"/>
    <w:rsid w:val="00C77E5A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532D"/>
    <w:rsid w:val="00C956CA"/>
    <w:rsid w:val="00C95BD4"/>
    <w:rsid w:val="00C96816"/>
    <w:rsid w:val="00C969B6"/>
    <w:rsid w:val="00C96E62"/>
    <w:rsid w:val="00C96F70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CE"/>
    <w:rsid w:val="00CB543C"/>
    <w:rsid w:val="00CB558E"/>
    <w:rsid w:val="00CB587A"/>
    <w:rsid w:val="00CB5C94"/>
    <w:rsid w:val="00CB5D98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32EC"/>
    <w:rsid w:val="00D0338A"/>
    <w:rsid w:val="00D033C5"/>
    <w:rsid w:val="00D03726"/>
    <w:rsid w:val="00D03A04"/>
    <w:rsid w:val="00D03D26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0B6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2E27"/>
    <w:rsid w:val="00D42FEA"/>
    <w:rsid w:val="00D43558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814"/>
    <w:rsid w:val="00D50EBC"/>
    <w:rsid w:val="00D51267"/>
    <w:rsid w:val="00D5144A"/>
    <w:rsid w:val="00D51981"/>
    <w:rsid w:val="00D51C61"/>
    <w:rsid w:val="00D51E37"/>
    <w:rsid w:val="00D52004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37"/>
    <w:rsid w:val="00D605D7"/>
    <w:rsid w:val="00D61116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1523"/>
    <w:rsid w:val="00D717C2"/>
    <w:rsid w:val="00D71AB5"/>
    <w:rsid w:val="00D72147"/>
    <w:rsid w:val="00D7216C"/>
    <w:rsid w:val="00D7244B"/>
    <w:rsid w:val="00D72721"/>
    <w:rsid w:val="00D72C67"/>
    <w:rsid w:val="00D73058"/>
    <w:rsid w:val="00D73126"/>
    <w:rsid w:val="00D73F79"/>
    <w:rsid w:val="00D7441F"/>
    <w:rsid w:val="00D7453B"/>
    <w:rsid w:val="00D7456A"/>
    <w:rsid w:val="00D748B6"/>
    <w:rsid w:val="00D74AA8"/>
    <w:rsid w:val="00D74CEC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0F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05D"/>
    <w:rsid w:val="00DB4552"/>
    <w:rsid w:val="00DB498B"/>
    <w:rsid w:val="00DB4DFD"/>
    <w:rsid w:val="00DB5B8B"/>
    <w:rsid w:val="00DB5DF4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50F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ED"/>
    <w:rsid w:val="00DD3887"/>
    <w:rsid w:val="00DD40C6"/>
    <w:rsid w:val="00DD515D"/>
    <w:rsid w:val="00DD570D"/>
    <w:rsid w:val="00DD5992"/>
    <w:rsid w:val="00DD59CC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70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746"/>
    <w:rsid w:val="00E03EE7"/>
    <w:rsid w:val="00E042A4"/>
    <w:rsid w:val="00E04378"/>
    <w:rsid w:val="00E04651"/>
    <w:rsid w:val="00E04913"/>
    <w:rsid w:val="00E04A2C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6AC"/>
    <w:rsid w:val="00E207DA"/>
    <w:rsid w:val="00E20A3A"/>
    <w:rsid w:val="00E20B4E"/>
    <w:rsid w:val="00E20CA8"/>
    <w:rsid w:val="00E216FD"/>
    <w:rsid w:val="00E21A1E"/>
    <w:rsid w:val="00E22524"/>
    <w:rsid w:val="00E2267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60B"/>
    <w:rsid w:val="00E44710"/>
    <w:rsid w:val="00E44798"/>
    <w:rsid w:val="00E456AF"/>
    <w:rsid w:val="00E45929"/>
    <w:rsid w:val="00E46240"/>
    <w:rsid w:val="00E46BD4"/>
    <w:rsid w:val="00E47DEE"/>
    <w:rsid w:val="00E5041F"/>
    <w:rsid w:val="00E50C52"/>
    <w:rsid w:val="00E519B5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B20"/>
    <w:rsid w:val="00E55BED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0F"/>
    <w:rsid w:val="00E67B35"/>
    <w:rsid w:val="00E70078"/>
    <w:rsid w:val="00E7081C"/>
    <w:rsid w:val="00E70BE5"/>
    <w:rsid w:val="00E7168C"/>
    <w:rsid w:val="00E71A51"/>
    <w:rsid w:val="00E71C7D"/>
    <w:rsid w:val="00E724C1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DCE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49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5CDC"/>
    <w:rsid w:val="00EA6FB1"/>
    <w:rsid w:val="00EA7BCD"/>
    <w:rsid w:val="00EA7CE2"/>
    <w:rsid w:val="00EA7F58"/>
    <w:rsid w:val="00EA7FE3"/>
    <w:rsid w:val="00EB0270"/>
    <w:rsid w:val="00EB063E"/>
    <w:rsid w:val="00EB079A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69D"/>
    <w:rsid w:val="00EB6FD5"/>
    <w:rsid w:val="00EB7051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C7A"/>
    <w:rsid w:val="00EC28D3"/>
    <w:rsid w:val="00EC2BA1"/>
    <w:rsid w:val="00EC2D9B"/>
    <w:rsid w:val="00EC346C"/>
    <w:rsid w:val="00EC4932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2AEC"/>
    <w:rsid w:val="00ED2F84"/>
    <w:rsid w:val="00ED3647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6D7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107D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EE3"/>
    <w:rsid w:val="00F052DB"/>
    <w:rsid w:val="00F053E6"/>
    <w:rsid w:val="00F0558C"/>
    <w:rsid w:val="00F0580F"/>
    <w:rsid w:val="00F058F1"/>
    <w:rsid w:val="00F05F3D"/>
    <w:rsid w:val="00F0614E"/>
    <w:rsid w:val="00F06C28"/>
    <w:rsid w:val="00F0716F"/>
    <w:rsid w:val="00F0730F"/>
    <w:rsid w:val="00F07364"/>
    <w:rsid w:val="00F0757C"/>
    <w:rsid w:val="00F07F51"/>
    <w:rsid w:val="00F07FA8"/>
    <w:rsid w:val="00F1046A"/>
    <w:rsid w:val="00F1077E"/>
    <w:rsid w:val="00F10C74"/>
    <w:rsid w:val="00F10C95"/>
    <w:rsid w:val="00F11210"/>
    <w:rsid w:val="00F1194D"/>
    <w:rsid w:val="00F11E2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4D61"/>
    <w:rsid w:val="00F25253"/>
    <w:rsid w:val="00F253CE"/>
    <w:rsid w:val="00F254C5"/>
    <w:rsid w:val="00F25592"/>
    <w:rsid w:val="00F25EE8"/>
    <w:rsid w:val="00F25F68"/>
    <w:rsid w:val="00F26D56"/>
    <w:rsid w:val="00F26DBF"/>
    <w:rsid w:val="00F27901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11F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F50"/>
    <w:rsid w:val="00F6520C"/>
    <w:rsid w:val="00F65476"/>
    <w:rsid w:val="00F657C1"/>
    <w:rsid w:val="00F658B4"/>
    <w:rsid w:val="00F665DE"/>
    <w:rsid w:val="00F6682E"/>
    <w:rsid w:val="00F6786C"/>
    <w:rsid w:val="00F67A88"/>
    <w:rsid w:val="00F67FD4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91F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611"/>
    <w:rsid w:val="00F93ACA"/>
    <w:rsid w:val="00F94049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903"/>
    <w:rsid w:val="00FA7E9B"/>
    <w:rsid w:val="00FB0233"/>
    <w:rsid w:val="00FB0454"/>
    <w:rsid w:val="00FB0EBB"/>
    <w:rsid w:val="00FB0FAA"/>
    <w:rsid w:val="00FB1791"/>
    <w:rsid w:val="00FB1A85"/>
    <w:rsid w:val="00FB1BBD"/>
    <w:rsid w:val="00FB1F78"/>
    <w:rsid w:val="00FB20AE"/>
    <w:rsid w:val="00FB2793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6A4"/>
    <w:rsid w:val="00FE085A"/>
    <w:rsid w:val="00FE09D2"/>
    <w:rsid w:val="00FE0A63"/>
    <w:rsid w:val="00FE0EA6"/>
    <w:rsid w:val="00FE0FE4"/>
    <w:rsid w:val="00FE10B0"/>
    <w:rsid w:val="00FE26E8"/>
    <w:rsid w:val="00FE2E2B"/>
    <w:rsid w:val="00FE40EF"/>
    <w:rsid w:val="00FE45AE"/>
    <w:rsid w:val="00FE4EAF"/>
    <w:rsid w:val="00FE56E1"/>
    <w:rsid w:val="00FE5B6B"/>
    <w:rsid w:val="00FE6373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50D"/>
    <w:rsid w:val="00FF2AF7"/>
    <w:rsid w:val="00FF3B98"/>
    <w:rsid w:val="00FF41A7"/>
    <w:rsid w:val="00FF41C4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270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3DC95-2FCB-4DE4-80E1-510F020F6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4679</TotalTime>
  <Pages>19</Pages>
  <Words>3106</Words>
  <Characters>17708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531</cp:revision>
  <cp:lastPrinted>2021-11-11T08:21:00Z</cp:lastPrinted>
  <dcterms:created xsi:type="dcterms:W3CDTF">2017-07-31T09:20:00Z</dcterms:created>
  <dcterms:modified xsi:type="dcterms:W3CDTF">2021-11-11T08:21:00Z</dcterms:modified>
</cp:coreProperties>
</file>