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3274B9">
        <w:rPr>
          <w:rFonts w:ascii="Times New Roman" w:hAnsi="Times New Roman"/>
        </w:rPr>
        <w:t>September</w:t>
      </w:r>
      <w:r w:rsidR="00CC7C32">
        <w:rPr>
          <w:rFonts w:ascii="Times New Roman" w:hAnsi="Times New Roman"/>
        </w:rPr>
        <w:t xml:space="preserve"> 30</w:t>
      </w:r>
      <w:r w:rsidR="00917101">
        <w:rPr>
          <w:rFonts w:ascii="Times New Roman" w:hAnsi="Times New Roman"/>
        </w:rPr>
        <w:t xml:space="preserve">, </w:t>
      </w:r>
      <w:r w:rsidR="005F4CFE">
        <w:rPr>
          <w:rFonts w:ascii="Times New Roman" w:hAnsi="Times New Roman"/>
        </w:rPr>
        <w:t>20</w:t>
      </w:r>
      <w:r w:rsidR="00525482">
        <w:rPr>
          <w:rFonts w:ascii="Times New Roman" w:hAnsi="Times New Roman"/>
        </w:rPr>
        <w:t>21</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w:t>
      </w:r>
      <w:r w:rsidR="004204A0">
        <w:rPr>
          <w:rFonts w:ascii="Times New Roman" w:hAnsi="Times New Roman" w:cs="Times New Roman"/>
          <w:sz w:val="22"/>
          <w:szCs w:val="22"/>
        </w:rPr>
        <w:t xml:space="preserve"> (</w:t>
      </w:r>
      <w:r w:rsidR="00CF2244">
        <w:rPr>
          <w:rFonts w:ascii="Times New Roman" w:hAnsi="Times New Roman" w:cs="Times New Roman"/>
          <w:sz w:val="22"/>
          <w:szCs w:val="22"/>
        </w:rPr>
        <w:t xml:space="preserve">the </w:t>
      </w:r>
      <w:r w:rsidR="004204A0">
        <w:rPr>
          <w:rFonts w:ascii="Times New Roman" w:hAnsi="Times New Roman" w:cs="Times New Roman"/>
          <w:sz w:val="22"/>
          <w:szCs w:val="22"/>
        </w:rPr>
        <w:t>“</w:t>
      </w:r>
      <w:r w:rsidR="00CF2244">
        <w:rPr>
          <w:rFonts w:ascii="Times New Roman" w:hAnsi="Times New Roman" w:cs="Times New Roman"/>
          <w:sz w:val="22"/>
          <w:szCs w:val="22"/>
        </w:rPr>
        <w:t>Group”)</w:t>
      </w:r>
      <w:r w:rsidRPr="00321CEC">
        <w:rPr>
          <w:rFonts w:ascii="Times New Roman" w:hAnsi="Times New Roman" w:cs="Times New Roman"/>
          <w:sz w:val="22"/>
          <w:szCs w:val="22"/>
        </w:rPr>
        <w:t>, which comprise the consolidated statement of financi</w:t>
      </w:r>
      <w:r w:rsidR="003274B9">
        <w:rPr>
          <w:rFonts w:ascii="Times New Roman" w:hAnsi="Times New Roman" w:cs="Times New Roman"/>
          <w:sz w:val="22"/>
          <w:szCs w:val="22"/>
        </w:rPr>
        <w:t>al position as at September</w:t>
      </w:r>
      <w:r w:rsidR="00525482">
        <w:rPr>
          <w:rFonts w:ascii="Times New Roman" w:hAnsi="Times New Roman" w:cs="Times New Roman"/>
          <w:sz w:val="22"/>
          <w:szCs w:val="22"/>
        </w:rPr>
        <w:t xml:space="preserve"> 30, 2021</w:t>
      </w:r>
      <w:r w:rsidR="00F96E95">
        <w:rPr>
          <w:rFonts w:ascii="Times New Roman" w:hAnsi="Times New Roman" w:cs="Times New Roman"/>
          <w:sz w:val="22"/>
          <w:szCs w:val="22"/>
        </w:rPr>
        <w:t>,</w:t>
      </w:r>
      <w:r w:rsidRPr="00321CEC">
        <w:rPr>
          <w:rFonts w:ascii="Times New Roman" w:hAnsi="Times New Roman" w:cs="Times New Roman"/>
          <w:sz w:val="22"/>
          <w:szCs w:val="22"/>
        </w:rPr>
        <w:t xml:space="preserve">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 xml:space="preserve">for the three-month and </w:t>
      </w:r>
      <w:r w:rsidR="003274B9">
        <w:rPr>
          <w:rFonts w:ascii="Times New Roman" w:hAnsi="Times New Roman"/>
          <w:sz w:val="22"/>
          <w:szCs w:val="22"/>
        </w:rPr>
        <w:t>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sidR="006246EE">
        <w:rPr>
          <w:rFonts w:ascii="Times New Roman" w:hAnsi="Times New Roman" w:cs="Times New Roman"/>
          <w:sz w:val="22"/>
          <w:szCs w:val="22"/>
        </w:rPr>
        <w:t xml:space="preserve"> </w:t>
      </w:r>
      <w:r w:rsidRPr="00321CEC">
        <w:rPr>
          <w:rFonts w:ascii="Times New Roman" w:hAnsi="Times New Roman" w:cs="Times New Roman"/>
          <w:sz w:val="22"/>
          <w:szCs w:val="22"/>
        </w:rPr>
        <w:t xml:space="preserve">the consolidated statement of changes in shareholders’ equity and </w:t>
      </w:r>
      <w:r>
        <w:rPr>
          <w:rFonts w:ascii="Times New Roman" w:hAnsi="Times New Roman" w:cs="Times New Roman"/>
          <w:sz w:val="22"/>
          <w:szCs w:val="22"/>
        </w:rPr>
        <w:t>the consolidated sta</w:t>
      </w:r>
      <w:r w:rsidR="003274B9">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which comprise the statement of financi</w:t>
      </w:r>
      <w:r w:rsidR="003274B9">
        <w:rPr>
          <w:rFonts w:ascii="Times New Roman" w:hAnsi="Times New Roman" w:cs="Times New Roman"/>
          <w:sz w:val="22"/>
          <w:szCs w:val="22"/>
        </w:rPr>
        <w:t>al position as at September</w:t>
      </w:r>
      <w:r w:rsidR="00525482">
        <w:rPr>
          <w:rFonts w:ascii="Times New Roman" w:hAnsi="Times New Roman" w:cs="Times New Roman"/>
          <w:sz w:val="22"/>
          <w:szCs w:val="22"/>
        </w:rPr>
        <w:t xml:space="preserve"> 30, 2021</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003274B9">
        <w:rPr>
          <w:rFonts w:ascii="Times New Roman" w:hAnsi="Times New Roman"/>
          <w:sz w:val="22"/>
          <w:szCs w:val="22"/>
        </w:rPr>
        <w:t>for the three-month and 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sidR="006246EE">
        <w:rPr>
          <w:rFonts w:ascii="Times New Roman" w:hAnsi="Times New Roman" w:cs="Times New Roman"/>
          <w:sz w:val="22"/>
          <w:szCs w:val="22"/>
        </w:rPr>
        <w:t xml:space="preserve">, </w:t>
      </w:r>
      <w:r>
        <w:rPr>
          <w:rFonts w:ascii="Times New Roman" w:hAnsi="Times New Roman" w:cs="Times New Roman"/>
          <w:sz w:val="22"/>
          <w:szCs w:val="22"/>
        </w:rPr>
        <w:t>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w:t>
      </w:r>
      <w:r w:rsidR="003274B9">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CF2244" w:rsidRDefault="00CF2244"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3274B9"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AD615F">
        <w:rPr>
          <w:rFonts w:ascii="Times New Roman" w:hAnsi="Times New Roman"/>
          <w:sz w:val="22"/>
          <w:szCs w:val="22"/>
        </w:rPr>
        <w:t>November</w:t>
      </w:r>
      <w:r w:rsidR="003D4B79" w:rsidRPr="00AD615F">
        <w:rPr>
          <w:rFonts w:ascii="Times New Roman" w:hAnsi="Times New Roman"/>
          <w:sz w:val="22"/>
          <w:szCs w:val="22"/>
        </w:rPr>
        <w:t xml:space="preserve"> </w:t>
      </w:r>
      <w:r w:rsidR="00CF0845" w:rsidRPr="00AD615F">
        <w:rPr>
          <w:rFonts w:ascii="Times New Roman" w:hAnsi="Times New Roman"/>
          <w:sz w:val="22"/>
          <w:szCs w:val="22"/>
        </w:rPr>
        <w:t>1</w:t>
      </w:r>
      <w:r w:rsidR="00AD615F">
        <w:rPr>
          <w:rFonts w:ascii="Times New Roman" w:hAnsi="Times New Roman"/>
          <w:sz w:val="22"/>
          <w:szCs w:val="22"/>
        </w:rPr>
        <w:t>2</w:t>
      </w:r>
      <w:r w:rsidR="006B648F" w:rsidRPr="00AF590E">
        <w:rPr>
          <w:rFonts w:ascii="Times New Roman" w:hAnsi="Times New Roman"/>
          <w:sz w:val="22"/>
          <w:szCs w:val="22"/>
        </w:rPr>
        <w:t xml:space="preserve">, </w:t>
      </w:r>
      <w:r w:rsidR="00A1444A" w:rsidRPr="00AF590E">
        <w:rPr>
          <w:rFonts w:ascii="Times New Roman" w:hAnsi="Times New Roman"/>
          <w:sz w:val="22"/>
          <w:szCs w:val="22"/>
        </w:rPr>
        <w:t>20</w:t>
      </w:r>
      <w:r w:rsidR="005F4CFE">
        <w:rPr>
          <w:rFonts w:ascii="Times New Roman" w:hAnsi="Times New Roman"/>
          <w:sz w:val="22"/>
          <w:szCs w:val="22"/>
        </w:rPr>
        <w:t>2</w:t>
      </w:r>
      <w:r w:rsidR="00525482">
        <w:rPr>
          <w:rFonts w:ascii="Times New Roman" w:hAnsi="Times New Roman"/>
          <w:sz w:val="22"/>
          <w:szCs w:val="22"/>
        </w:rPr>
        <w:t>1</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A5B" w:rsidRDefault="00802A5B">
      <w:r>
        <w:separator/>
      </w:r>
    </w:p>
  </w:endnote>
  <w:endnote w:type="continuationSeparator" w:id="0">
    <w:p w:rsidR="00802A5B" w:rsidRDefault="00802A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917E52"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917E52"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AD615F">
      <w:rPr>
        <w:rStyle w:val="PageNumber"/>
        <w:noProof/>
      </w:rPr>
      <w:t>1</w:t>
    </w:r>
    <w:r>
      <w:rPr>
        <w:rStyle w:val="PageNumber"/>
      </w:rPr>
      <w:fldChar w:fldCharType="end"/>
    </w:r>
  </w:p>
  <w:p w:rsidR="00287900" w:rsidRPr="00456C6D" w:rsidRDefault="00917E52"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AD615F">
      <w:rPr>
        <w:rStyle w:val="PageNumber"/>
        <w:rFonts w:ascii="Angsana New" w:hAnsi="Angsana New"/>
        <w:noProof/>
        <w:color w:val="FFFFFF"/>
        <w:sz w:val="30"/>
        <w:szCs w:val="30"/>
      </w:rPr>
      <w:t>CCP_Cer_E_09.30.21</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A5B" w:rsidRDefault="00802A5B">
      <w:r>
        <w:separator/>
      </w:r>
    </w:p>
  </w:footnote>
  <w:footnote w:type="continuationSeparator" w:id="0">
    <w:p w:rsidR="00802A5B" w:rsidRDefault="00802A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72034"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6DC1"/>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6FD6"/>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135"/>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E5D"/>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36FA"/>
    <w:rsid w:val="00314E08"/>
    <w:rsid w:val="00321C72"/>
    <w:rsid w:val="00321CEC"/>
    <w:rsid w:val="00322723"/>
    <w:rsid w:val="003242F2"/>
    <w:rsid w:val="00324AA5"/>
    <w:rsid w:val="003257E8"/>
    <w:rsid w:val="00325D54"/>
    <w:rsid w:val="0032618C"/>
    <w:rsid w:val="0032636A"/>
    <w:rsid w:val="00326719"/>
    <w:rsid w:val="003274B9"/>
    <w:rsid w:val="00327630"/>
    <w:rsid w:val="00330070"/>
    <w:rsid w:val="00331280"/>
    <w:rsid w:val="0033294F"/>
    <w:rsid w:val="00332B0A"/>
    <w:rsid w:val="003332AA"/>
    <w:rsid w:val="00334030"/>
    <w:rsid w:val="00334472"/>
    <w:rsid w:val="003347E2"/>
    <w:rsid w:val="00335A2A"/>
    <w:rsid w:val="00335D7D"/>
    <w:rsid w:val="00336486"/>
    <w:rsid w:val="00336F3C"/>
    <w:rsid w:val="00337248"/>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1EF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04A0"/>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705"/>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5482"/>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567D"/>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4CFE"/>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46EE"/>
    <w:rsid w:val="006251E5"/>
    <w:rsid w:val="00625FE4"/>
    <w:rsid w:val="0063028C"/>
    <w:rsid w:val="006313F4"/>
    <w:rsid w:val="00631C3E"/>
    <w:rsid w:val="00631FE8"/>
    <w:rsid w:val="0063222A"/>
    <w:rsid w:val="006342DC"/>
    <w:rsid w:val="0063530D"/>
    <w:rsid w:val="0064090C"/>
    <w:rsid w:val="006409BC"/>
    <w:rsid w:val="00641528"/>
    <w:rsid w:val="006419DB"/>
    <w:rsid w:val="00642B2D"/>
    <w:rsid w:val="00642BA3"/>
    <w:rsid w:val="0064355E"/>
    <w:rsid w:val="0064667D"/>
    <w:rsid w:val="00647689"/>
    <w:rsid w:val="00651252"/>
    <w:rsid w:val="00651A0B"/>
    <w:rsid w:val="00652BF4"/>
    <w:rsid w:val="00653831"/>
    <w:rsid w:val="00654865"/>
    <w:rsid w:val="006549E8"/>
    <w:rsid w:val="00655695"/>
    <w:rsid w:val="0066180F"/>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540E"/>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6E3C"/>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542F"/>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6A9"/>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A5B"/>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61C"/>
    <w:rsid w:val="008527E5"/>
    <w:rsid w:val="008534A4"/>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5E39"/>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681"/>
    <w:rsid w:val="00910883"/>
    <w:rsid w:val="00911AE2"/>
    <w:rsid w:val="00912851"/>
    <w:rsid w:val="00913A4B"/>
    <w:rsid w:val="00913C7E"/>
    <w:rsid w:val="00914474"/>
    <w:rsid w:val="009161D9"/>
    <w:rsid w:val="00917101"/>
    <w:rsid w:val="00917E52"/>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A764B"/>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131"/>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67CF6"/>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15F"/>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90E"/>
    <w:rsid w:val="00AF5DED"/>
    <w:rsid w:val="00AF653C"/>
    <w:rsid w:val="00AF7221"/>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2C14"/>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BF5A34"/>
    <w:rsid w:val="00C002EE"/>
    <w:rsid w:val="00C02100"/>
    <w:rsid w:val="00C02108"/>
    <w:rsid w:val="00C03A77"/>
    <w:rsid w:val="00C03E7A"/>
    <w:rsid w:val="00C04A2D"/>
    <w:rsid w:val="00C04A62"/>
    <w:rsid w:val="00C05148"/>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54381"/>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97FD4"/>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C7C32"/>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2244"/>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63E7"/>
    <w:rsid w:val="00DB75D5"/>
    <w:rsid w:val="00DC18C9"/>
    <w:rsid w:val="00DC2289"/>
    <w:rsid w:val="00DC274D"/>
    <w:rsid w:val="00DC2E38"/>
    <w:rsid w:val="00DC45A8"/>
    <w:rsid w:val="00DC5FF4"/>
    <w:rsid w:val="00DC610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5B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37E8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B7A99"/>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6E95"/>
    <w:rsid w:val="00F97642"/>
    <w:rsid w:val="00F97BB5"/>
    <w:rsid w:val="00FA1E73"/>
    <w:rsid w:val="00FA3AB1"/>
    <w:rsid w:val="00FA3B6C"/>
    <w:rsid w:val="00FA3B76"/>
    <w:rsid w:val="00FA40BB"/>
    <w:rsid w:val="00FA4304"/>
    <w:rsid w:val="00FA4820"/>
    <w:rsid w:val="00FA501C"/>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4119"/>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72034"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537DA4-2CD0-4878-A21A-1D5D588B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197</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3</cp:lastModifiedBy>
  <cp:revision>87</cp:revision>
  <cp:lastPrinted>2021-11-04T03:24:00Z</cp:lastPrinted>
  <dcterms:created xsi:type="dcterms:W3CDTF">2016-04-20T08:21:00Z</dcterms:created>
  <dcterms:modified xsi:type="dcterms:W3CDTF">2021-11-04T03:24:00Z</dcterms:modified>
</cp:coreProperties>
</file>