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4252F4F" w:rsidR="00DB308D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68CCA2FE" w14:textId="0D95D14E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478B4772" w14:textId="4540BD66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FAEDBDA" w14:textId="52352651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C0BCF62" w14:textId="4C1FDA4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7D05193F" w14:textId="47A68F1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5BCBE295" w14:textId="37C052AF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830D445" w14:textId="344C4CF5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6E313070" w14:textId="3ECBA0F8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4EB2BCD" w14:textId="6CFC2BEA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212DA50C" w14:textId="188EC8D3" w:rsidR="00FD4F44" w:rsidRDefault="00FD4F44" w:rsidP="004C2111">
      <w:pPr>
        <w:pStyle w:val="Reference"/>
        <w:rPr>
          <w:rFonts w:cstheme="minorBidi"/>
          <w:lang w:val="en-US" w:bidi="th-TH"/>
        </w:rPr>
      </w:pPr>
    </w:p>
    <w:p w14:paraId="38BB024C" w14:textId="77777777" w:rsidR="00CC2074" w:rsidRPr="008541C2" w:rsidRDefault="00CC2074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1B7D262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เซนต์เม</w:t>
      </w:r>
      <w:r w:rsidR="008F6A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</w:t>
      </w:r>
      <w:r w:rsidR="008F6AE5" w:rsidRPr="00D35B8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CF76D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580879B3" w14:textId="77777777" w:rsidR="00AD3B26" w:rsidRPr="00AD3B26" w:rsidRDefault="00AD3B26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68CFD5" w14:textId="74BB94A2" w:rsidR="00EF09B2" w:rsidRPr="007D7C2E" w:rsidRDefault="00EF09B2" w:rsidP="00EF09B2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E15352">
        <w:rPr>
          <w:rFonts w:ascii="Browallia New" w:hAnsi="Browallia New" w:cs="Browallia New" w:hint="cs"/>
          <w:sz w:val="28"/>
          <w:szCs w:val="28"/>
          <w:cs/>
          <w:lang w:bidi="th-TH"/>
        </w:rPr>
        <w:t>เซนต์เมด</w:t>
      </w:r>
      <w:r w:rsidRPr="00E153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53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(มหาชน)</w:t>
      </w:r>
      <w:r w:rsidRPr="00E153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ณ วันที่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D7C2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E1535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E153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5352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</w:t>
      </w:r>
      <w:r w:rsidR="007D7C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E153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E15352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7D7C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E153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15352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  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153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EE047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Pr="00E1535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Pr="00E1535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ระหว่างกาล</w:t>
      </w:r>
      <w:r w:rsidRPr="004A450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แบบย่อ</w:t>
      </w:r>
      <w:r w:rsidRPr="004A4507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Pr="004A4507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4A4507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Pr="00E1535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1535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15352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D940DC">
        <w:rPr>
          <w:rFonts w:ascii="BrowalliaUPC" w:hAnsi="BrowalliaUPC" w:cs="BrowalliaUPC"/>
          <w:sz w:val="28"/>
          <w:szCs w:val="28"/>
          <w:lang w:bidi="th-TH"/>
        </w:rPr>
        <w:br/>
      </w:r>
      <w:r w:rsidRPr="00E15352">
        <w:rPr>
          <w:rFonts w:ascii="BrowalliaUPC" w:hAnsi="BrowalliaUPC" w:cs="BrowalliaUPC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8C3444" w14:textId="77777777" w:rsidR="00EF09B2" w:rsidRDefault="00EF09B2" w:rsidP="00AF473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C30B8" w:rsidRDefault="00CD4D4E" w:rsidP="00CC2074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lang w:val="en-US" w:bidi="th-TH"/>
        </w:rPr>
      </w:pPr>
    </w:p>
    <w:p w14:paraId="67FA2953" w14:textId="77777777" w:rsidR="00B06911" w:rsidRPr="00AC2B57" w:rsidRDefault="00B06911" w:rsidP="00B06911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4E4B5900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BA23FC6" w14:textId="7376070D" w:rsidR="00BC1081" w:rsidRDefault="00BC1081" w:rsidP="00CD4D4E">
      <w:pPr>
        <w:jc w:val="thaiDistribute"/>
        <w:rPr>
          <w:rFonts w:ascii="Browallia New" w:hAnsi="Browallia New" w:cs="Browallia New"/>
        </w:rPr>
      </w:pPr>
    </w:p>
    <w:p w14:paraId="11F97B9B" w14:textId="2B07A2C8" w:rsidR="00805F28" w:rsidRDefault="00805F28" w:rsidP="00CD4D4E">
      <w:pPr>
        <w:jc w:val="thaiDistribute"/>
        <w:rPr>
          <w:rFonts w:ascii="Browallia New" w:hAnsi="Browallia New" w:cs="Browallia New"/>
        </w:rPr>
      </w:pPr>
    </w:p>
    <w:p w14:paraId="5EFC9258" w14:textId="77777777" w:rsidR="00805F28" w:rsidRDefault="00805F28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D375D" w:rsidRDefault="00CD4D4E" w:rsidP="00BD375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4E85D4B" w14:textId="2BFCA6AF" w:rsidR="00A9785D" w:rsidRPr="00AC2B57" w:rsidRDefault="00A9785D" w:rsidP="00A9785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4A4507">
        <w:rPr>
          <w:rFonts w:ascii="BrowalliaUPC" w:hAnsi="BrowalliaUPC" w:cs="BrowalliaUPC"/>
          <w:sz w:val="28"/>
          <w:szCs w:val="28"/>
          <w:lang w:bidi="th-TH"/>
        </w:rPr>
        <w:t xml:space="preserve">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23216827" w14:textId="4D4E0746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579E138" w14:textId="77777777" w:rsidR="00237BB5" w:rsidRPr="00B34B7E" w:rsidRDefault="00237BB5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8BD17BE" w14:textId="00D1A008" w:rsidR="000C53E7" w:rsidRDefault="000C53E7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4F50EDB" w14:textId="77777777" w:rsidR="00780C02" w:rsidRPr="00F74596" w:rsidRDefault="00780C02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583CBB35" w14:textId="490B631B" w:rsidR="008F6AE5" w:rsidRPr="00D35B81" w:rsidRDefault="00E04A78" w:rsidP="008F6AE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 เบ้าหล่อเพชร</w:t>
      </w:r>
    </w:p>
    <w:p w14:paraId="2CE6C243" w14:textId="77777777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BB74E4C" w14:textId="0ABD0604" w:rsidR="008F6AE5" w:rsidRPr="00D35B81" w:rsidRDefault="008F6AE5" w:rsidP="008F6AE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35B81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903BA1">
        <w:rPr>
          <w:rFonts w:ascii="Browallia New" w:hAnsi="Browallia New" w:cs="Browallia New"/>
          <w:sz w:val="28"/>
          <w:szCs w:val="28"/>
          <w:lang w:bidi="th-TH"/>
        </w:rPr>
        <w:t>10853</w:t>
      </w:r>
    </w:p>
    <w:p w14:paraId="28B639CA" w14:textId="77777777" w:rsidR="00142624" w:rsidRPr="001C30B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5C7DA02E" w14:textId="77777777" w:rsidR="0031344F" w:rsidRDefault="00142624" w:rsidP="21A739D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8949FB9" w14:textId="1C55E9CF" w:rsidR="008F6AE5" w:rsidRPr="0031344F" w:rsidRDefault="00BF107A" w:rsidP="21A739D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BF107A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335B68" w:rsidRPr="00BF107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D7C2E" w:rsidRPr="00BF10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D7C2E" w:rsidRPr="00BF107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35B68" w:rsidRPr="00BF107A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sectPr w:rsidR="008F6AE5" w:rsidRPr="0031344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B736" w14:textId="77777777" w:rsidR="00DA017B" w:rsidRDefault="00DA017B">
      <w:r>
        <w:separator/>
      </w:r>
    </w:p>
  </w:endnote>
  <w:endnote w:type="continuationSeparator" w:id="0">
    <w:p w14:paraId="5490309D" w14:textId="77777777" w:rsidR="00DA017B" w:rsidRDefault="00DA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roman"/>
    <w:notTrueType/>
    <w:pitch w:val="default"/>
  </w:font>
  <w:font w:name="News Gothic Medium">
    <w:altName w:val="Calibri"/>
    <w:panose1 w:val="00000000000000000000"/>
    <w:charset w:val="00"/>
    <w:family w:val="roman"/>
    <w:notTrueType/>
    <w:pitch w:val="default"/>
  </w:font>
  <w:font w:name="News Gothic Bold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3BDAB" w14:textId="77777777" w:rsidR="00DA017B" w:rsidRDefault="00DA017B">
      <w:bookmarkStart w:id="0" w:name="_Hlk482348182"/>
      <w:bookmarkEnd w:id="0"/>
      <w:r>
        <w:separator/>
      </w:r>
    </w:p>
  </w:footnote>
  <w:footnote w:type="continuationSeparator" w:id="0">
    <w:p w14:paraId="056CB41A" w14:textId="77777777" w:rsidR="00DA017B" w:rsidRDefault="00DA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4304E" w:rsidRDefault="0084304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3AF2FE6" w:rsidR="0084304E" w:rsidRDefault="0084304E" w:rsidP="00D96128">
    <w:pPr>
      <w:pStyle w:val="Header"/>
      <w:jc w:val="right"/>
    </w:pPr>
  </w:p>
  <w:p w14:paraId="4A9BB6FF" w14:textId="77777777" w:rsidR="0084304E" w:rsidRPr="0079502D" w:rsidRDefault="0084304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4304E" w:rsidRDefault="0084304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4EE098B" w:rsidR="0084304E" w:rsidRPr="006932D7" w:rsidRDefault="008430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7B519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4304E" w:rsidRDefault="0084304E" w:rsidP="00D15EA5">
    <w:pPr>
      <w:pStyle w:val="Header"/>
    </w:pPr>
    <w:bookmarkStart w:id="1" w:name="Footer3_tbl"/>
    <w:bookmarkEnd w:id="1"/>
  </w:p>
  <w:p w14:paraId="4E76693D" w14:textId="3C620539" w:rsidR="0084304E" w:rsidRDefault="0084304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16EE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3DE"/>
    <w:rsid w:val="00094333"/>
    <w:rsid w:val="000964C4"/>
    <w:rsid w:val="00097FAB"/>
    <w:rsid w:val="000B65E3"/>
    <w:rsid w:val="000B7090"/>
    <w:rsid w:val="000C0554"/>
    <w:rsid w:val="000C2481"/>
    <w:rsid w:val="000C53E7"/>
    <w:rsid w:val="000C703B"/>
    <w:rsid w:val="000D0775"/>
    <w:rsid w:val="000E1AFC"/>
    <w:rsid w:val="000E52CE"/>
    <w:rsid w:val="000F3977"/>
    <w:rsid w:val="000F3AAB"/>
    <w:rsid w:val="000F6E25"/>
    <w:rsid w:val="001011DF"/>
    <w:rsid w:val="00112B69"/>
    <w:rsid w:val="0011452C"/>
    <w:rsid w:val="0011526A"/>
    <w:rsid w:val="00120894"/>
    <w:rsid w:val="001248EE"/>
    <w:rsid w:val="001271BE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0ED1"/>
    <w:rsid w:val="001805C2"/>
    <w:rsid w:val="00182F9F"/>
    <w:rsid w:val="0019210D"/>
    <w:rsid w:val="001950D2"/>
    <w:rsid w:val="001A3BFB"/>
    <w:rsid w:val="001A3C20"/>
    <w:rsid w:val="001B198C"/>
    <w:rsid w:val="001B4277"/>
    <w:rsid w:val="001B7388"/>
    <w:rsid w:val="001C30B8"/>
    <w:rsid w:val="001D14F5"/>
    <w:rsid w:val="001D2302"/>
    <w:rsid w:val="001D49A1"/>
    <w:rsid w:val="001D7BB3"/>
    <w:rsid w:val="001E12A6"/>
    <w:rsid w:val="001E498F"/>
    <w:rsid w:val="002002A3"/>
    <w:rsid w:val="00210DE0"/>
    <w:rsid w:val="0022518C"/>
    <w:rsid w:val="00231DA4"/>
    <w:rsid w:val="0023279A"/>
    <w:rsid w:val="00237A7E"/>
    <w:rsid w:val="00237BB5"/>
    <w:rsid w:val="00241241"/>
    <w:rsid w:val="00241F16"/>
    <w:rsid w:val="00247969"/>
    <w:rsid w:val="002540EB"/>
    <w:rsid w:val="002555F1"/>
    <w:rsid w:val="0026182A"/>
    <w:rsid w:val="00276184"/>
    <w:rsid w:val="00277EBE"/>
    <w:rsid w:val="002838FB"/>
    <w:rsid w:val="00285249"/>
    <w:rsid w:val="002A252E"/>
    <w:rsid w:val="002A2644"/>
    <w:rsid w:val="002A774F"/>
    <w:rsid w:val="002B0BF8"/>
    <w:rsid w:val="002B5A4A"/>
    <w:rsid w:val="002C623D"/>
    <w:rsid w:val="002D5469"/>
    <w:rsid w:val="002D5A0F"/>
    <w:rsid w:val="002D6E25"/>
    <w:rsid w:val="002E02F4"/>
    <w:rsid w:val="002E1B38"/>
    <w:rsid w:val="002E7F1E"/>
    <w:rsid w:val="002F2DEB"/>
    <w:rsid w:val="002F3903"/>
    <w:rsid w:val="002F4A52"/>
    <w:rsid w:val="002F731F"/>
    <w:rsid w:val="002F7D90"/>
    <w:rsid w:val="0030026A"/>
    <w:rsid w:val="00305173"/>
    <w:rsid w:val="0031344F"/>
    <w:rsid w:val="00321A76"/>
    <w:rsid w:val="003304A5"/>
    <w:rsid w:val="00335B68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93DF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17B5"/>
    <w:rsid w:val="00403120"/>
    <w:rsid w:val="00416281"/>
    <w:rsid w:val="00422353"/>
    <w:rsid w:val="00426915"/>
    <w:rsid w:val="00427090"/>
    <w:rsid w:val="004308EC"/>
    <w:rsid w:val="00433F63"/>
    <w:rsid w:val="004348D2"/>
    <w:rsid w:val="00435788"/>
    <w:rsid w:val="004359E6"/>
    <w:rsid w:val="00443CE3"/>
    <w:rsid w:val="00444408"/>
    <w:rsid w:val="00452E7B"/>
    <w:rsid w:val="004546FA"/>
    <w:rsid w:val="00456EA9"/>
    <w:rsid w:val="00462BCB"/>
    <w:rsid w:val="00463364"/>
    <w:rsid w:val="00465ED6"/>
    <w:rsid w:val="00481FE7"/>
    <w:rsid w:val="0048532C"/>
    <w:rsid w:val="00487E39"/>
    <w:rsid w:val="0049103F"/>
    <w:rsid w:val="004A0DFE"/>
    <w:rsid w:val="004A3C62"/>
    <w:rsid w:val="004A4507"/>
    <w:rsid w:val="004C0971"/>
    <w:rsid w:val="004C0C25"/>
    <w:rsid w:val="004C2111"/>
    <w:rsid w:val="004C597B"/>
    <w:rsid w:val="004C732E"/>
    <w:rsid w:val="004D0F06"/>
    <w:rsid w:val="004D0FD8"/>
    <w:rsid w:val="004D20AE"/>
    <w:rsid w:val="004D3578"/>
    <w:rsid w:val="004D6145"/>
    <w:rsid w:val="004E7AED"/>
    <w:rsid w:val="004F0684"/>
    <w:rsid w:val="004F1A16"/>
    <w:rsid w:val="004F207F"/>
    <w:rsid w:val="004F5D91"/>
    <w:rsid w:val="005070FA"/>
    <w:rsid w:val="00507AA2"/>
    <w:rsid w:val="00512AB2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191E"/>
    <w:rsid w:val="005B405A"/>
    <w:rsid w:val="005C2CCB"/>
    <w:rsid w:val="005C6479"/>
    <w:rsid w:val="005C69FD"/>
    <w:rsid w:val="005D1912"/>
    <w:rsid w:val="005D7025"/>
    <w:rsid w:val="005E2D67"/>
    <w:rsid w:val="005E5578"/>
    <w:rsid w:val="005F4D62"/>
    <w:rsid w:val="006014C1"/>
    <w:rsid w:val="00610ED7"/>
    <w:rsid w:val="006135A9"/>
    <w:rsid w:val="00620CE3"/>
    <w:rsid w:val="00621086"/>
    <w:rsid w:val="00622BBF"/>
    <w:rsid w:val="00634D49"/>
    <w:rsid w:val="006365A1"/>
    <w:rsid w:val="00636AA2"/>
    <w:rsid w:val="0065259C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067A"/>
    <w:rsid w:val="006A3B2F"/>
    <w:rsid w:val="006B06A2"/>
    <w:rsid w:val="006C3D37"/>
    <w:rsid w:val="006C4401"/>
    <w:rsid w:val="006C6376"/>
    <w:rsid w:val="006D0210"/>
    <w:rsid w:val="006D1859"/>
    <w:rsid w:val="006D6FF5"/>
    <w:rsid w:val="006F1B19"/>
    <w:rsid w:val="006F24FF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37B40"/>
    <w:rsid w:val="00744BEE"/>
    <w:rsid w:val="00746796"/>
    <w:rsid w:val="00746D91"/>
    <w:rsid w:val="0075598A"/>
    <w:rsid w:val="00761813"/>
    <w:rsid w:val="0076453E"/>
    <w:rsid w:val="00767313"/>
    <w:rsid w:val="00767BCC"/>
    <w:rsid w:val="00771B85"/>
    <w:rsid w:val="00775DA6"/>
    <w:rsid w:val="00780C02"/>
    <w:rsid w:val="0078170A"/>
    <w:rsid w:val="00785A1B"/>
    <w:rsid w:val="00790956"/>
    <w:rsid w:val="0079502D"/>
    <w:rsid w:val="007A0755"/>
    <w:rsid w:val="007A31D9"/>
    <w:rsid w:val="007A74F9"/>
    <w:rsid w:val="007B519B"/>
    <w:rsid w:val="007C00F5"/>
    <w:rsid w:val="007C52EC"/>
    <w:rsid w:val="007C6354"/>
    <w:rsid w:val="007D41A1"/>
    <w:rsid w:val="007D7C2E"/>
    <w:rsid w:val="007F2896"/>
    <w:rsid w:val="008033D0"/>
    <w:rsid w:val="00803FB6"/>
    <w:rsid w:val="008059EF"/>
    <w:rsid w:val="00805F28"/>
    <w:rsid w:val="00806118"/>
    <w:rsid w:val="008128F7"/>
    <w:rsid w:val="00812938"/>
    <w:rsid w:val="0081651C"/>
    <w:rsid w:val="008216A8"/>
    <w:rsid w:val="00826F3A"/>
    <w:rsid w:val="00827B71"/>
    <w:rsid w:val="00830DAC"/>
    <w:rsid w:val="0083134C"/>
    <w:rsid w:val="00832F51"/>
    <w:rsid w:val="008367AC"/>
    <w:rsid w:val="00837B54"/>
    <w:rsid w:val="0084304E"/>
    <w:rsid w:val="00843100"/>
    <w:rsid w:val="00847054"/>
    <w:rsid w:val="00850F25"/>
    <w:rsid w:val="008534AA"/>
    <w:rsid w:val="008541C2"/>
    <w:rsid w:val="008719C2"/>
    <w:rsid w:val="008777DE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867"/>
    <w:rsid w:val="008C49AE"/>
    <w:rsid w:val="008C59F7"/>
    <w:rsid w:val="008D159F"/>
    <w:rsid w:val="008E7687"/>
    <w:rsid w:val="008F0E3C"/>
    <w:rsid w:val="008F11FA"/>
    <w:rsid w:val="008F33AE"/>
    <w:rsid w:val="008F4ACA"/>
    <w:rsid w:val="008F4D06"/>
    <w:rsid w:val="008F6AE5"/>
    <w:rsid w:val="00901904"/>
    <w:rsid w:val="0090253E"/>
    <w:rsid w:val="00903BA1"/>
    <w:rsid w:val="009057D7"/>
    <w:rsid w:val="00906ACE"/>
    <w:rsid w:val="00912F98"/>
    <w:rsid w:val="00917FBB"/>
    <w:rsid w:val="009219CA"/>
    <w:rsid w:val="009223D3"/>
    <w:rsid w:val="00931D7A"/>
    <w:rsid w:val="009358F9"/>
    <w:rsid w:val="00935D8D"/>
    <w:rsid w:val="00942FE8"/>
    <w:rsid w:val="009568F5"/>
    <w:rsid w:val="00957E70"/>
    <w:rsid w:val="00970DAB"/>
    <w:rsid w:val="0097321D"/>
    <w:rsid w:val="00973827"/>
    <w:rsid w:val="00974FF6"/>
    <w:rsid w:val="009919C7"/>
    <w:rsid w:val="00992531"/>
    <w:rsid w:val="009949E5"/>
    <w:rsid w:val="00995CD5"/>
    <w:rsid w:val="009A1787"/>
    <w:rsid w:val="009A4F5A"/>
    <w:rsid w:val="009A73BE"/>
    <w:rsid w:val="009B1F44"/>
    <w:rsid w:val="009B4573"/>
    <w:rsid w:val="009B5D8E"/>
    <w:rsid w:val="009B799C"/>
    <w:rsid w:val="009C002A"/>
    <w:rsid w:val="009E278C"/>
    <w:rsid w:val="009E4F21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095F"/>
    <w:rsid w:val="00A43EE6"/>
    <w:rsid w:val="00A4585A"/>
    <w:rsid w:val="00A60F49"/>
    <w:rsid w:val="00A61749"/>
    <w:rsid w:val="00A61E15"/>
    <w:rsid w:val="00A66E39"/>
    <w:rsid w:val="00A66F91"/>
    <w:rsid w:val="00A70229"/>
    <w:rsid w:val="00A918D1"/>
    <w:rsid w:val="00A91AC1"/>
    <w:rsid w:val="00A93A9A"/>
    <w:rsid w:val="00A9785D"/>
    <w:rsid w:val="00AA219C"/>
    <w:rsid w:val="00AA5C16"/>
    <w:rsid w:val="00AB1178"/>
    <w:rsid w:val="00AB1F31"/>
    <w:rsid w:val="00AB690D"/>
    <w:rsid w:val="00AC107E"/>
    <w:rsid w:val="00AC31D4"/>
    <w:rsid w:val="00AC5554"/>
    <w:rsid w:val="00AC6098"/>
    <w:rsid w:val="00AD3B26"/>
    <w:rsid w:val="00AD3BA9"/>
    <w:rsid w:val="00AE2BF6"/>
    <w:rsid w:val="00AE3370"/>
    <w:rsid w:val="00AE64CA"/>
    <w:rsid w:val="00AF473D"/>
    <w:rsid w:val="00AF7092"/>
    <w:rsid w:val="00B06911"/>
    <w:rsid w:val="00B1324D"/>
    <w:rsid w:val="00B1491C"/>
    <w:rsid w:val="00B157E2"/>
    <w:rsid w:val="00B24A45"/>
    <w:rsid w:val="00B25B92"/>
    <w:rsid w:val="00B26948"/>
    <w:rsid w:val="00B2694B"/>
    <w:rsid w:val="00B34B7E"/>
    <w:rsid w:val="00B34D51"/>
    <w:rsid w:val="00B36A0E"/>
    <w:rsid w:val="00B36BA1"/>
    <w:rsid w:val="00B40D67"/>
    <w:rsid w:val="00B43C45"/>
    <w:rsid w:val="00B55EE8"/>
    <w:rsid w:val="00B56E6C"/>
    <w:rsid w:val="00B63D0E"/>
    <w:rsid w:val="00B74E99"/>
    <w:rsid w:val="00B83039"/>
    <w:rsid w:val="00BA5B00"/>
    <w:rsid w:val="00BB0200"/>
    <w:rsid w:val="00BB1A07"/>
    <w:rsid w:val="00BB6DAD"/>
    <w:rsid w:val="00BB7346"/>
    <w:rsid w:val="00BC1081"/>
    <w:rsid w:val="00BC1555"/>
    <w:rsid w:val="00BC60A9"/>
    <w:rsid w:val="00BD1B7B"/>
    <w:rsid w:val="00BD375D"/>
    <w:rsid w:val="00BE0C8A"/>
    <w:rsid w:val="00BE334D"/>
    <w:rsid w:val="00BE4988"/>
    <w:rsid w:val="00BE5F37"/>
    <w:rsid w:val="00BF107A"/>
    <w:rsid w:val="00BF1C24"/>
    <w:rsid w:val="00BF5E73"/>
    <w:rsid w:val="00C06939"/>
    <w:rsid w:val="00C1295D"/>
    <w:rsid w:val="00C173BF"/>
    <w:rsid w:val="00C21D22"/>
    <w:rsid w:val="00C21E3B"/>
    <w:rsid w:val="00C3462C"/>
    <w:rsid w:val="00C35B1A"/>
    <w:rsid w:val="00C41C7D"/>
    <w:rsid w:val="00C45A6D"/>
    <w:rsid w:val="00C516DD"/>
    <w:rsid w:val="00C63023"/>
    <w:rsid w:val="00C63743"/>
    <w:rsid w:val="00C63B6D"/>
    <w:rsid w:val="00C76C6C"/>
    <w:rsid w:val="00C80EC5"/>
    <w:rsid w:val="00C831DD"/>
    <w:rsid w:val="00C84FC8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2074"/>
    <w:rsid w:val="00CC72E9"/>
    <w:rsid w:val="00CD25C2"/>
    <w:rsid w:val="00CD4D4E"/>
    <w:rsid w:val="00CE24E5"/>
    <w:rsid w:val="00CE271A"/>
    <w:rsid w:val="00CE41DB"/>
    <w:rsid w:val="00CE4D96"/>
    <w:rsid w:val="00CF1EA0"/>
    <w:rsid w:val="00CF38D5"/>
    <w:rsid w:val="00CF3C5C"/>
    <w:rsid w:val="00CF76D2"/>
    <w:rsid w:val="00D078C4"/>
    <w:rsid w:val="00D157B2"/>
    <w:rsid w:val="00D15EA5"/>
    <w:rsid w:val="00D2100B"/>
    <w:rsid w:val="00D24220"/>
    <w:rsid w:val="00D3089E"/>
    <w:rsid w:val="00D31D7A"/>
    <w:rsid w:val="00D329FC"/>
    <w:rsid w:val="00D33E60"/>
    <w:rsid w:val="00D460E7"/>
    <w:rsid w:val="00D63ABC"/>
    <w:rsid w:val="00D643B7"/>
    <w:rsid w:val="00D65332"/>
    <w:rsid w:val="00D675F1"/>
    <w:rsid w:val="00D73B96"/>
    <w:rsid w:val="00D80807"/>
    <w:rsid w:val="00D81810"/>
    <w:rsid w:val="00D86917"/>
    <w:rsid w:val="00D87F6E"/>
    <w:rsid w:val="00D92F9A"/>
    <w:rsid w:val="00D940DC"/>
    <w:rsid w:val="00D9427D"/>
    <w:rsid w:val="00D954B5"/>
    <w:rsid w:val="00D96128"/>
    <w:rsid w:val="00DA017B"/>
    <w:rsid w:val="00DA1105"/>
    <w:rsid w:val="00DA36EE"/>
    <w:rsid w:val="00DA452E"/>
    <w:rsid w:val="00DA5128"/>
    <w:rsid w:val="00DB308D"/>
    <w:rsid w:val="00DB5F40"/>
    <w:rsid w:val="00DB6BE0"/>
    <w:rsid w:val="00DD1E47"/>
    <w:rsid w:val="00DD5DBE"/>
    <w:rsid w:val="00DD61A9"/>
    <w:rsid w:val="00DD6EF1"/>
    <w:rsid w:val="00DE21F6"/>
    <w:rsid w:val="00DE4958"/>
    <w:rsid w:val="00E04361"/>
    <w:rsid w:val="00E04A78"/>
    <w:rsid w:val="00E064FD"/>
    <w:rsid w:val="00E1053A"/>
    <w:rsid w:val="00E13654"/>
    <w:rsid w:val="00E15352"/>
    <w:rsid w:val="00E16418"/>
    <w:rsid w:val="00E26AF3"/>
    <w:rsid w:val="00E276E0"/>
    <w:rsid w:val="00E3094E"/>
    <w:rsid w:val="00E30B3A"/>
    <w:rsid w:val="00E314EA"/>
    <w:rsid w:val="00E33FDA"/>
    <w:rsid w:val="00E406D5"/>
    <w:rsid w:val="00E411BB"/>
    <w:rsid w:val="00E4627C"/>
    <w:rsid w:val="00E56701"/>
    <w:rsid w:val="00E62754"/>
    <w:rsid w:val="00E64D2D"/>
    <w:rsid w:val="00E707D4"/>
    <w:rsid w:val="00E70BEF"/>
    <w:rsid w:val="00E86B53"/>
    <w:rsid w:val="00E9110B"/>
    <w:rsid w:val="00EA20AC"/>
    <w:rsid w:val="00EA2B6F"/>
    <w:rsid w:val="00EB3478"/>
    <w:rsid w:val="00EB4B39"/>
    <w:rsid w:val="00EB6FE3"/>
    <w:rsid w:val="00EC21F6"/>
    <w:rsid w:val="00ED2359"/>
    <w:rsid w:val="00ED7E76"/>
    <w:rsid w:val="00EE0474"/>
    <w:rsid w:val="00EE0F65"/>
    <w:rsid w:val="00EE44DA"/>
    <w:rsid w:val="00EE59BD"/>
    <w:rsid w:val="00EF094D"/>
    <w:rsid w:val="00EF09B2"/>
    <w:rsid w:val="00EF190C"/>
    <w:rsid w:val="00F01358"/>
    <w:rsid w:val="00F10F63"/>
    <w:rsid w:val="00F144E0"/>
    <w:rsid w:val="00F246A1"/>
    <w:rsid w:val="00F30CE7"/>
    <w:rsid w:val="00F37917"/>
    <w:rsid w:val="00F43D66"/>
    <w:rsid w:val="00F5513E"/>
    <w:rsid w:val="00F55C36"/>
    <w:rsid w:val="00F63F3F"/>
    <w:rsid w:val="00F66FA5"/>
    <w:rsid w:val="00F71678"/>
    <w:rsid w:val="00F72CFC"/>
    <w:rsid w:val="00F730E3"/>
    <w:rsid w:val="00F74596"/>
    <w:rsid w:val="00F755E9"/>
    <w:rsid w:val="00F770CE"/>
    <w:rsid w:val="00F909CD"/>
    <w:rsid w:val="00F974D1"/>
    <w:rsid w:val="00FA121E"/>
    <w:rsid w:val="00FA16E0"/>
    <w:rsid w:val="00FC4397"/>
    <w:rsid w:val="00FC499D"/>
    <w:rsid w:val="00FD05AD"/>
    <w:rsid w:val="00FD0666"/>
    <w:rsid w:val="00FD4F44"/>
    <w:rsid w:val="00FD7295"/>
    <w:rsid w:val="00FE2187"/>
    <w:rsid w:val="00FE320C"/>
    <w:rsid w:val="21A7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paragraph">
    <w:name w:val="paragraph"/>
    <w:basedOn w:val="Normal"/>
    <w:rsid w:val="00C831DD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  <w:lang w:val="en-US" w:bidi="th-TH"/>
    </w:rPr>
  </w:style>
  <w:style w:type="character" w:customStyle="1" w:styleId="normaltextrun">
    <w:name w:val="normaltextrun"/>
    <w:basedOn w:val="DefaultParagraphFont"/>
    <w:rsid w:val="00C831DD"/>
  </w:style>
  <w:style w:type="character" w:customStyle="1" w:styleId="eop">
    <w:name w:val="eop"/>
    <w:basedOn w:val="DefaultParagraphFont"/>
    <w:rsid w:val="00C8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01D05-4A33-41B8-9650-0A0F2EC3E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00FFC-CFB3-490B-9AD8-AD70BDD2D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Saintmed ms.activate1</cp:lastModifiedBy>
  <cp:revision>2</cp:revision>
  <cp:lastPrinted>2020-08-06T02:24:00Z</cp:lastPrinted>
  <dcterms:created xsi:type="dcterms:W3CDTF">2021-11-12T09:09:00Z</dcterms:created>
  <dcterms:modified xsi:type="dcterms:W3CDTF">2021-11-12T09:09:00Z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