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27E7" w14:textId="28FAB399" w:rsidR="009F6D69" w:rsidRDefault="00380008" w:rsidP="00D62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  <w:tab w:val="left" w:pos="8364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80008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เซนต์เมด จำกัด </w:t>
      </w:r>
      <w:r w:rsidR="002E7A0D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(มหาชน) </w:t>
      </w:r>
      <w:r w:rsidRPr="00380008">
        <w:rPr>
          <w:rFonts w:ascii="Browallia New" w:hAnsi="Browallia New" w:cs="Browallia New"/>
          <w:b/>
          <w:bCs/>
          <w:sz w:val="28"/>
          <w:szCs w:val="28"/>
          <w:cs/>
        </w:rPr>
        <w:t>และบริษัทย่อย</w:t>
      </w:r>
    </w:p>
    <w:p w14:paraId="0944AD1A" w14:textId="4192A137" w:rsidR="004E29E1" w:rsidRPr="004E29E1" w:rsidRDefault="004E29E1" w:rsidP="004E29E1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E29E1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Pr="004E29E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แบบย่อ</w:t>
      </w:r>
    </w:p>
    <w:p w14:paraId="16FB9F44" w14:textId="5784341D" w:rsidR="009D0008" w:rsidRPr="003A1E5A" w:rsidRDefault="00360058" w:rsidP="003A1E5A">
      <w:pPr>
        <w:tabs>
          <w:tab w:val="left" w:pos="720"/>
        </w:tabs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สำหรับงวดสาม</w:t>
      </w:r>
      <w:r w:rsidRPr="003B05D5">
        <w:rPr>
          <w:rFonts w:ascii="Browallia New" w:hAnsi="Browallia New" w:cs="Browallia New" w:hint="cs"/>
          <w:b/>
          <w:bCs/>
          <w:sz w:val="28"/>
          <w:szCs w:val="28"/>
          <w:cs/>
        </w:rPr>
        <w:t>เดือน</w:t>
      </w:r>
      <w:r w:rsidR="00AA27C0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0C3B4D">
        <w:rPr>
          <w:rFonts w:ascii="Browallia New" w:hAnsi="Browallia New" w:cs="Browallia New" w:hint="cs"/>
          <w:b/>
          <w:bCs/>
          <w:sz w:val="28"/>
          <w:szCs w:val="28"/>
          <w:cs/>
        </w:rPr>
        <w:t>เก้า</w:t>
      </w:r>
      <w:r w:rsidR="00AA27C0">
        <w:rPr>
          <w:rFonts w:ascii="Browallia New" w:hAnsi="Browallia New" w:cs="Browallia New" w:hint="cs"/>
          <w:b/>
          <w:bCs/>
          <w:sz w:val="28"/>
          <w:szCs w:val="28"/>
          <w:cs/>
        </w:rPr>
        <w:t>เดือน</w:t>
      </w:r>
      <w:r w:rsidR="00E23D71"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3D2D65" w:rsidRPr="003B05D5">
        <w:rPr>
          <w:rFonts w:ascii="Browallia New" w:hAnsi="Browallia New" w:cs="Browallia New"/>
          <w:b/>
          <w:bCs/>
          <w:sz w:val="28"/>
          <w:szCs w:val="28"/>
          <w:cs/>
        </w:rPr>
        <w:t>วันที่</w:t>
      </w:r>
      <w:r w:rsidR="003D2D65">
        <w:rPr>
          <w:rFonts w:ascii="Browallia New" w:hAnsi="Browallia New" w:cs="Browallia New"/>
          <w:b/>
          <w:bCs/>
          <w:sz w:val="28"/>
          <w:szCs w:val="28"/>
        </w:rPr>
        <w:t xml:space="preserve"> 3</w:t>
      </w:r>
      <w:r w:rsidR="00AA27C0">
        <w:rPr>
          <w:rFonts w:ascii="Browallia New" w:hAnsi="Browallia New" w:cs="Browallia New"/>
          <w:b/>
          <w:bCs/>
          <w:sz w:val="28"/>
          <w:szCs w:val="28"/>
        </w:rPr>
        <w:t>0</w:t>
      </w:r>
      <w:r w:rsidR="00AA27C0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0C3B4D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455D84">
        <w:rPr>
          <w:rFonts w:ascii="Browallia New" w:hAnsi="Browallia New" w:cs="Browallia New"/>
          <w:b/>
          <w:bCs/>
          <w:sz w:val="28"/>
          <w:szCs w:val="28"/>
        </w:rPr>
        <w:t xml:space="preserve"> 2564</w:t>
      </w:r>
      <w:r w:rsidR="004E29E1" w:rsidRPr="003B05D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E29E1" w:rsidRPr="003B05D5">
        <w:rPr>
          <w:rFonts w:ascii="Browallia New" w:hAnsi="Browallia New" w:cs="Browallia New"/>
          <w:b/>
          <w:bCs/>
          <w:sz w:val="28"/>
          <w:szCs w:val="28"/>
          <w:cs/>
        </w:rPr>
        <w:t xml:space="preserve">(ยังไม่ได้ตรวจสอบ แต่สอบทานแล้ว)  </w:t>
      </w:r>
    </w:p>
    <w:p w14:paraId="4E19A647" w14:textId="77777777" w:rsidR="009F6D69" w:rsidRPr="00BE596B" w:rsidRDefault="009F6D69" w:rsidP="003D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90CE2EF" w14:textId="77777777" w:rsidR="00D60EFD" w:rsidRPr="004817DE" w:rsidRDefault="00D60EFD" w:rsidP="00D60E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817DE">
        <w:rPr>
          <w:rFonts w:ascii="Browallia New" w:hAnsi="Browallia New" w:cs="Browallia New" w:hint="cs"/>
          <w:b/>
          <w:bCs/>
          <w:sz w:val="28"/>
          <w:szCs w:val="28"/>
          <w:cs/>
        </w:rPr>
        <w:t>ลักษณะการดำเนินธุรกิจ</w:t>
      </w:r>
    </w:p>
    <w:p w14:paraId="0E6ACF4E" w14:textId="77777777" w:rsidR="009F6D69" w:rsidRPr="006C5FC1" w:rsidRDefault="009F6D69" w:rsidP="007940C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363B8E1" w14:textId="7692FDE5" w:rsidR="00E13997" w:rsidRPr="00D7455B" w:rsidRDefault="00E13997" w:rsidP="00E1399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D7455B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เซนต์เมด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 จำกั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ด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ได้จดทะเบียนเป็นบริษัทจำกัด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ตามประมวลก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ฎ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หมายแพ่งและพาณิชย์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และบริษัทได้</w:t>
      </w:r>
      <w:r w:rsidRPr="00D7455B">
        <w:rPr>
          <w:rFonts w:ascii="Browallia New" w:hAnsi="Browallia New" w:cs="Browallia New"/>
          <w:sz w:val="28"/>
          <w:szCs w:val="28"/>
        </w:rPr>
        <w:br/>
      </w:r>
      <w:r w:rsidRPr="00D7455B">
        <w:rPr>
          <w:rFonts w:ascii="Browallia New" w:hAnsi="Browallia New" w:cs="Browallia New" w:hint="cs"/>
          <w:sz w:val="28"/>
          <w:szCs w:val="28"/>
          <w:cs/>
        </w:rPr>
        <w:t>จดทะเบียนแปรสภาพเป็นบริษัทมหาชนจำกัด กับกระทรวงพาณิชย์ เมื่อวันที่</w:t>
      </w:r>
      <w:r w:rsidRPr="00D7455B">
        <w:rPr>
          <w:rFonts w:ascii="Browallia New" w:hAnsi="Browallia New" w:cs="Browallia New"/>
          <w:sz w:val="28"/>
          <w:szCs w:val="28"/>
        </w:rPr>
        <w:t xml:space="preserve"> 1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D7455B">
        <w:rPr>
          <w:rFonts w:ascii="Browallia New" w:hAnsi="Browallia New" w:cs="Browallia New"/>
          <w:sz w:val="28"/>
          <w:szCs w:val="28"/>
        </w:rPr>
        <w:t>2563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 โดยเปลี่ยนชื่อเป็น </w:t>
      </w:r>
      <w:r w:rsidRPr="00D7455B">
        <w:rPr>
          <w:rFonts w:ascii="Browallia New" w:hAnsi="Browallia New" w:cs="Browallia New"/>
          <w:sz w:val="28"/>
          <w:szCs w:val="28"/>
        </w:rPr>
        <w:t>“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บริษัท เซนต์เมด จำกัด (มหาชน)</w:t>
      </w:r>
      <w:r w:rsidRPr="00D7455B">
        <w:rPr>
          <w:rFonts w:ascii="Browallia New" w:hAnsi="Browallia New" w:cs="Browallia New"/>
          <w:sz w:val="28"/>
          <w:szCs w:val="28"/>
        </w:rPr>
        <w:t>”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บริษัทดำเนินธุรกิจนำเข้าและจำหน่ายเครื่องมือแพทย์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ที่อยู่ของบริษัทตั้งอยู่เลขที่ </w:t>
      </w:r>
      <w:r w:rsidRPr="00D7455B">
        <w:rPr>
          <w:rFonts w:ascii="Browallia New" w:hAnsi="Browallia New" w:cs="Browallia New"/>
          <w:sz w:val="28"/>
          <w:szCs w:val="28"/>
        </w:rPr>
        <w:t>222,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</w:rPr>
        <w:t xml:space="preserve">222/1-2 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อาคารเวสต์อิน คอมเพล็กซ์ ชั้นที่ </w:t>
      </w:r>
      <w:r w:rsidRPr="00D7455B">
        <w:rPr>
          <w:rFonts w:ascii="Browallia New" w:hAnsi="Browallia New" w:cs="Browallia New"/>
          <w:sz w:val="28"/>
          <w:szCs w:val="28"/>
        </w:rPr>
        <w:t xml:space="preserve">10 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หมู่ที่ </w:t>
      </w:r>
      <w:r w:rsidRPr="00D7455B">
        <w:rPr>
          <w:rFonts w:ascii="Browallia New" w:hAnsi="Browallia New" w:cs="Browallia New"/>
          <w:sz w:val="28"/>
          <w:szCs w:val="28"/>
        </w:rPr>
        <w:t xml:space="preserve">1 </w:t>
      </w:r>
      <w:r w:rsidRPr="00D7455B">
        <w:rPr>
          <w:rFonts w:ascii="Browallia New" w:hAnsi="Browallia New" w:cs="Browallia New"/>
          <w:sz w:val="28"/>
          <w:szCs w:val="28"/>
          <w:cs/>
        </w:rPr>
        <w:t>ถนนรัตนาธิเบศร์ ตำบลบางรักใหญ่ อำเภอบางบัวทอง จังหวัดนนทบุรี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โดยมีครอบครัวบุญประสิทธิ์และครอบครัววสุศุทธิกุลกานต์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เป็นผู้ถือหุ้นรายใหญ่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โดย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ถือหุ้นร้อยละ </w:t>
      </w:r>
      <w:r w:rsidR="000C71C4">
        <w:rPr>
          <w:rFonts w:ascii="Browallia New" w:hAnsi="Browallia New" w:cs="Browallia New"/>
          <w:sz w:val="28"/>
          <w:szCs w:val="28"/>
        </w:rPr>
        <w:t>18.16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และร้อยละ </w:t>
      </w:r>
      <w:r w:rsidR="000C71C4">
        <w:rPr>
          <w:rFonts w:ascii="Browallia New" w:hAnsi="Browallia New" w:cs="Browallia New"/>
          <w:sz w:val="28"/>
          <w:szCs w:val="28"/>
        </w:rPr>
        <w:t>18.16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ตามลำดับ</w:t>
      </w:r>
    </w:p>
    <w:p w14:paraId="13B85281" w14:textId="77777777" w:rsidR="00E13997" w:rsidRPr="00D7455B" w:rsidRDefault="00E13997" w:rsidP="00E1399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141CC46" w14:textId="77777777" w:rsidR="00E13997" w:rsidRPr="00D7455B" w:rsidRDefault="00E13997" w:rsidP="00E1399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D7455B">
        <w:rPr>
          <w:rFonts w:ascii="Browallia New" w:hAnsi="Browallia New" w:cs="Browallia New"/>
          <w:i/>
          <w:iCs/>
          <w:sz w:val="28"/>
          <w:szCs w:val="28"/>
          <w:cs/>
        </w:rPr>
        <w:t>การเสนอขายหุ้นสามัญเพิ่มทุนต่อประชาชนทั่วไปเป็นครั้งแรก</w:t>
      </w:r>
    </w:p>
    <w:p w14:paraId="74464FC0" w14:textId="77777777" w:rsidR="00E13997" w:rsidRPr="00D7455B" w:rsidRDefault="00E13997" w:rsidP="00E1399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86E6D0A" w14:textId="41933E9D" w:rsidR="00E13997" w:rsidRPr="00D7455B" w:rsidRDefault="00E13997" w:rsidP="00E1399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7455B">
        <w:rPr>
          <w:rFonts w:ascii="Browallia New" w:hAnsi="Browallia New" w:cs="Browallia New"/>
          <w:sz w:val="28"/>
          <w:szCs w:val="28"/>
          <w:cs/>
        </w:rPr>
        <w:t>บริษัทได้ยื่นคำขออนุญาตเพื่อเสนอขายหุ้นสามัญเพิ่มทุนต่อประชาชนทั่วไปเป็นครั้งแรก (“</w:t>
      </w:r>
      <w:r w:rsidRPr="00D7455B">
        <w:rPr>
          <w:rFonts w:ascii="Browallia New" w:hAnsi="Browallia New" w:cs="Browallia New"/>
          <w:sz w:val="28"/>
          <w:szCs w:val="28"/>
        </w:rPr>
        <w:t>IPO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”)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ทั้งนี้ </w:t>
      </w:r>
      <w:r w:rsidRPr="00D7455B">
        <w:rPr>
          <w:rFonts w:ascii="Browallia New" w:hAnsi="Browallia New" w:cs="Browallia New"/>
          <w:sz w:val="28"/>
          <w:szCs w:val="28"/>
          <w:cs/>
        </w:rPr>
        <w:t>หุ้นสามัญของบริษัท</w:t>
      </w:r>
      <w:r w:rsidR="00140F8C" w:rsidRPr="00EC711D">
        <w:rPr>
          <w:rFonts w:ascii="Browallia New" w:hAnsi="Browallia New" w:cs="Browallia New"/>
          <w:sz w:val="28"/>
          <w:szCs w:val="28"/>
          <w:cs/>
        </w:rPr>
        <w:t>ได้รับการ</w:t>
      </w:r>
      <w:r w:rsidRPr="00D7455B">
        <w:rPr>
          <w:rFonts w:ascii="Browallia New" w:hAnsi="Browallia New" w:cs="Browallia New"/>
          <w:sz w:val="28"/>
          <w:szCs w:val="28"/>
          <w:cs/>
        </w:rPr>
        <w:t>จดทะเบียน</w:t>
      </w:r>
      <w:r w:rsidR="00140F8C" w:rsidRPr="00EC711D">
        <w:rPr>
          <w:rFonts w:ascii="Browallia New" w:hAnsi="Browallia New" w:cs="Browallia New"/>
          <w:sz w:val="28"/>
          <w:szCs w:val="28"/>
          <w:cs/>
        </w:rPr>
        <w:t xml:space="preserve">ให้ซื้อขายในตลาดหลักทรัพย์ เอ็ม เอ ไอ 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ในตลาดหลักทรัพย์แห่งประเทศไทย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D7455B">
        <w:rPr>
          <w:rFonts w:ascii="Browallia New" w:hAnsi="Browallia New" w:cs="Browallia New"/>
          <w:sz w:val="28"/>
          <w:szCs w:val="28"/>
          <w:cs/>
        </w:rPr>
        <w:t>เริ่มทำการซื้อขาย</w:t>
      </w:r>
      <w:r w:rsidR="00140F8C" w:rsidRPr="00EC711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ตั้งแต่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71458">
        <w:rPr>
          <w:rFonts w:ascii="Browallia New" w:hAnsi="Browallia New" w:cs="Browallia New"/>
          <w:sz w:val="28"/>
          <w:szCs w:val="28"/>
        </w:rPr>
        <w:t xml:space="preserve">17 </w:t>
      </w:r>
      <w:r w:rsidR="00BC48ED" w:rsidRPr="00771458">
        <w:rPr>
          <w:rFonts w:ascii="Browallia New" w:hAnsi="Browallia New" w:cs="Browallia New" w:hint="cs"/>
          <w:sz w:val="28"/>
          <w:szCs w:val="28"/>
          <w:cs/>
        </w:rPr>
        <w:t>มิถุ</w:t>
      </w:r>
      <w:r w:rsidRPr="00771458">
        <w:rPr>
          <w:rFonts w:ascii="Browallia New" w:hAnsi="Browallia New" w:cs="Browallia New"/>
          <w:sz w:val="28"/>
          <w:szCs w:val="28"/>
          <w:cs/>
        </w:rPr>
        <w:t xml:space="preserve">นายน </w:t>
      </w:r>
      <w:r w:rsidRPr="00771458">
        <w:rPr>
          <w:rFonts w:ascii="Browallia New" w:hAnsi="Browallia New" w:cs="Browallia New"/>
          <w:sz w:val="28"/>
          <w:szCs w:val="28"/>
        </w:rPr>
        <w:t xml:space="preserve">2564 </w:t>
      </w:r>
      <w:r w:rsidRPr="00771458">
        <w:rPr>
          <w:rFonts w:ascii="Browallia New" w:hAnsi="Browallia New" w:cs="Browallia New" w:hint="cs"/>
          <w:sz w:val="28"/>
          <w:szCs w:val="28"/>
          <w:cs/>
        </w:rPr>
        <w:t>เป็นต้นไป</w:t>
      </w:r>
    </w:p>
    <w:p w14:paraId="32BF34D3" w14:textId="77777777" w:rsidR="00A31942" w:rsidRPr="006C5FC1" w:rsidRDefault="00A31942" w:rsidP="006C5FC1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728B17B" w14:textId="2515A81F" w:rsidR="00E701AF" w:rsidRPr="004817DE" w:rsidRDefault="00E701AF" w:rsidP="009819E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817DE">
        <w:rPr>
          <w:rFonts w:ascii="Browallia New" w:hAnsi="Browallia New" w:cs="Browallia New"/>
          <w:b/>
          <w:bCs/>
          <w:sz w:val="28"/>
          <w:szCs w:val="28"/>
          <w:cs/>
        </w:rPr>
        <w:t>เกณฑ์ในการจัดทำงบการเงิน</w:t>
      </w:r>
    </w:p>
    <w:p w14:paraId="4ADF6A7A" w14:textId="77777777" w:rsidR="006E2A74" w:rsidRPr="00BD7275" w:rsidRDefault="006E2A74" w:rsidP="006E2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6C0A6B0" w14:textId="513C14C1" w:rsidR="009819E9" w:rsidRPr="00BD7275" w:rsidRDefault="009819E9" w:rsidP="00B1054E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D7275">
        <w:rPr>
          <w:rFonts w:ascii="Browallia New" w:hAnsi="Browallia New" w:cs="Browalli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5E548F5C" w14:textId="77777777" w:rsidR="000C2D04" w:rsidRPr="006C5FC1" w:rsidRDefault="000C2D04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46A60B64" w14:textId="2079D858" w:rsidR="001455E0" w:rsidRPr="00B1054E" w:rsidRDefault="00177D18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งบการเงินระหว่างกาลจัดทำขึ้นสำหรับงวดสามเดือน</w:t>
      </w:r>
      <w:r w:rsidR="009449EC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และ</w:t>
      </w:r>
      <w:r w:rsidR="003C1859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เก้า</w:t>
      </w:r>
      <w:r w:rsidR="009449EC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เดือน</w:t>
      </w: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สิ้นสุดวันที่ </w:t>
      </w:r>
      <w:r w:rsidRPr="00E77730">
        <w:rPr>
          <w:rFonts w:ascii="Browallia New" w:hAnsi="Browallia New" w:cs="Browallia New"/>
          <w:spacing w:val="-4"/>
          <w:sz w:val="28"/>
          <w:szCs w:val="28"/>
          <w:lang w:val="th-TH"/>
        </w:rPr>
        <w:t>3</w:t>
      </w:r>
      <w:r w:rsidR="009449EC">
        <w:rPr>
          <w:rFonts w:ascii="Browallia New" w:hAnsi="Browallia New" w:cs="Browallia New"/>
          <w:spacing w:val="-4"/>
          <w:sz w:val="28"/>
          <w:szCs w:val="28"/>
        </w:rPr>
        <w:t>0</w:t>
      </w:r>
      <w:r w:rsidR="009449E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3C1859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กันยายน</w:t>
      </w:r>
      <w:r w:rsidRPr="00E77730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 xml:space="preserve"> </w:t>
      </w:r>
      <w:r w:rsidRPr="00E77730">
        <w:rPr>
          <w:rFonts w:ascii="Browallia New" w:hAnsi="Browallia New" w:cs="Browallia New"/>
          <w:spacing w:val="-4"/>
          <w:sz w:val="28"/>
          <w:szCs w:val="28"/>
          <w:lang w:val="th-TH"/>
        </w:rPr>
        <w:t>2564</w:t>
      </w: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ตามมาตรฐาน</w:t>
      </w:r>
      <w:r w:rsidR="009449E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br/>
      </w: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การบัญชี ฉบับที่ </w:t>
      </w:r>
      <w:r w:rsidR="005B5A8E" w:rsidRPr="00E77730">
        <w:rPr>
          <w:rFonts w:ascii="Browallia New" w:hAnsi="Browallia New" w:cs="Browallia New"/>
          <w:spacing w:val="-4"/>
          <w:sz w:val="28"/>
          <w:szCs w:val="28"/>
          <w:lang w:val="th-TH"/>
        </w:rPr>
        <w:t>34</w:t>
      </w: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 xml:space="preserve"> เรื่อง “การรายงานทางการเงินระหว่างกาล”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ไทยโดยไม่ได้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</w:t>
      </w:r>
      <w:r w:rsidR="00156E43" w:rsidRPr="00555399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="009449EC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="0089690D" w:rsidRPr="00B1054E">
        <w:rPr>
          <w:rFonts w:ascii="Browallia New" w:hAnsi="Browallia New" w:cs="Browallia New"/>
          <w:sz w:val="28"/>
          <w:szCs w:val="28"/>
          <w:lang w:val="th-TH"/>
        </w:rPr>
        <w:t>3</w:t>
      </w:r>
      <w:r w:rsidRPr="00B1054E">
        <w:rPr>
          <w:rFonts w:ascii="Browallia New" w:hAnsi="Browallia New" w:cs="Browallia New"/>
          <w:sz w:val="28"/>
          <w:szCs w:val="28"/>
          <w:lang w:val="th-TH"/>
        </w:rPr>
        <w:t>1</w:t>
      </w: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</w:t>
      </w:r>
      <w:r w:rsidRPr="00555399">
        <w:rPr>
          <w:rFonts w:ascii="Browallia New" w:hAnsi="Browallia New" w:cs="Browallia New" w:hint="cs"/>
          <w:sz w:val="28"/>
          <w:szCs w:val="28"/>
          <w:cs/>
          <w:lang w:val="th-TH"/>
        </w:rPr>
        <w:t>ม</w:t>
      </w:r>
      <w:r w:rsidRPr="00B1054E">
        <w:rPr>
          <w:rFonts w:ascii="Browallia New" w:hAnsi="Browallia New" w:cs="Browallia New"/>
          <w:sz w:val="28"/>
          <w:szCs w:val="28"/>
          <w:lang w:val="th-TH"/>
        </w:rPr>
        <w:t xml:space="preserve"> 2563</w:t>
      </w:r>
    </w:p>
    <w:p w14:paraId="7A2CB199" w14:textId="77777777" w:rsidR="000C2D04" w:rsidRPr="00B1054E" w:rsidRDefault="000C2D04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6B0FCB6D" w14:textId="11DA2347" w:rsidR="001455E0" w:rsidRPr="00B1054E" w:rsidRDefault="00177D18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งบการเงินระหว่างกาลฉบับนี้จัดทำขึ้นเป็นทางการเป็นภาษาไทย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46F0855A" w14:textId="77777777" w:rsidR="000C2D04" w:rsidRPr="00B1054E" w:rsidRDefault="000C2D04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3C0440C" w14:textId="3F6835FD" w:rsidR="00177D18" w:rsidRDefault="00711689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0" w:name="_Hlk71151621"/>
      <w:r w:rsidRPr="00B1054E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งบการเงินระหว่างกาลนี้ได้รับอนุมัติจาก</w:t>
      </w:r>
      <w:r w:rsidRPr="000C5E1C">
        <w:rPr>
          <w:rFonts w:ascii="Browallia New" w:hAnsi="Browallia New" w:cs="Browallia New"/>
          <w:sz w:val="28"/>
          <w:szCs w:val="28"/>
          <w:cs/>
          <w:lang w:val="th-TH"/>
        </w:rPr>
        <w:t xml:space="preserve">กรรมการบริษัท เมื่อวันที่ </w:t>
      </w:r>
      <w:r w:rsidR="000C5E1C" w:rsidRPr="000C5E1C">
        <w:rPr>
          <w:rFonts w:ascii="Browallia New" w:hAnsi="Browallia New" w:cs="Browallia New"/>
          <w:sz w:val="28"/>
          <w:szCs w:val="28"/>
        </w:rPr>
        <w:t>12</w:t>
      </w:r>
      <w:r w:rsidR="009449EC" w:rsidRPr="000C5E1C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bookmarkEnd w:id="0"/>
      <w:r w:rsidR="003C1859" w:rsidRPr="000C5E1C">
        <w:rPr>
          <w:rFonts w:ascii="Browallia New" w:hAnsi="Browallia New" w:cs="Browallia New" w:hint="cs"/>
          <w:sz w:val="28"/>
          <w:szCs w:val="28"/>
          <w:cs/>
          <w:lang w:val="th-TH"/>
        </w:rPr>
        <w:t>พฤศจิกายน</w:t>
      </w:r>
      <w:r w:rsidR="0089690D" w:rsidRPr="000C5E1C">
        <w:rPr>
          <w:rFonts w:ascii="Browallia New" w:hAnsi="Browallia New" w:cs="Browallia New"/>
          <w:sz w:val="28"/>
          <w:szCs w:val="28"/>
        </w:rPr>
        <w:t xml:space="preserve"> 2564</w:t>
      </w:r>
    </w:p>
    <w:p w14:paraId="76EAB237" w14:textId="24C3DAFF" w:rsidR="006C5400" w:rsidRDefault="006C5400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8B53B96" w14:textId="2BBB9FE4" w:rsidR="006C5400" w:rsidRDefault="006C5400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7F1C2B9" w14:textId="70C80553" w:rsidR="006C5400" w:rsidRDefault="006C5400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481445A" w14:textId="2E280CA2" w:rsidR="006C5400" w:rsidRDefault="006C5400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17977D2" w14:textId="3BF68C61" w:rsidR="006C5400" w:rsidRDefault="006C5400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C743DF3" w14:textId="77777777" w:rsidR="006C5400" w:rsidRPr="00B1054E" w:rsidRDefault="006C5400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54609BC6" w14:textId="77777777" w:rsidR="009819E9" w:rsidRPr="006C5FC1" w:rsidRDefault="009819E9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32DA37C4" w14:textId="6878AF26" w:rsidR="00FF6C9C" w:rsidRPr="00321642" w:rsidRDefault="00FF6C9C" w:rsidP="000C2D0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th-TH"/>
        </w:rPr>
      </w:pPr>
      <w:r w:rsidRPr="00321642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lastRenderedPageBreak/>
        <w:t>เกณฑ์ในการจัดทำงบการเงินรวม</w:t>
      </w:r>
    </w:p>
    <w:p w14:paraId="789A29C6" w14:textId="77777777" w:rsidR="00FF6C9C" w:rsidRPr="006C5FC1" w:rsidRDefault="00FF6C9C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52C77B3" w14:textId="33B9E0B6" w:rsidR="00ED0158" w:rsidRPr="00ED0158" w:rsidRDefault="00FF6C9C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>งบการเงินรวมระหว่างกาลได้จัดทำขึ้นโดยรวมงบการเงิน</w:t>
      </w:r>
      <w:r w:rsidR="008B3509"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>ของ</w:t>
      </w:r>
      <w:r w:rsidR="008B3509" w:rsidRPr="00321642">
        <w:rPr>
          <w:rFonts w:ascii="Browallia New" w:hAnsi="Browallia New" w:cs="Browallia New"/>
          <w:sz w:val="28"/>
          <w:szCs w:val="28"/>
          <w:cs/>
          <w:lang w:val="th-TH"/>
        </w:rPr>
        <w:t>บริษัท เซนต์เมด จำกัด</w:t>
      </w:r>
      <w:r w:rsidR="00D17447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(</w:t>
      </w:r>
      <w:r w:rsidR="0049743F">
        <w:rPr>
          <w:rFonts w:ascii="Browallia New" w:hAnsi="Browallia New" w:cs="Browallia New" w:hint="cs"/>
          <w:sz w:val="28"/>
          <w:szCs w:val="28"/>
          <w:cs/>
          <w:lang w:val="th-TH"/>
        </w:rPr>
        <w:t>มหาชน)</w:t>
      </w:r>
      <w:r w:rsidR="008B3509"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>และบริษัทย่อย และได</w:t>
      </w:r>
      <w:r w:rsidR="005D1600">
        <w:rPr>
          <w:rFonts w:ascii="Browallia New" w:hAnsi="Browallia New" w:cs="Browallia New" w:hint="cs"/>
          <w:sz w:val="28"/>
          <w:szCs w:val="28"/>
          <w:cs/>
          <w:lang w:val="th-TH"/>
        </w:rPr>
        <w:t>้</w:t>
      </w: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>จัดทำขึ้นโดยใช้หลักเกณฑ์เดียวกับงบการเงินรวมสำหรับสำหรับปีสิ้นสุดวันที่</w:t>
      </w:r>
      <w:r w:rsidRPr="00321642">
        <w:rPr>
          <w:rFonts w:ascii="Browallia New" w:hAnsi="Browallia New" w:cs="Browallia New"/>
          <w:sz w:val="28"/>
          <w:szCs w:val="28"/>
          <w:lang w:val="th-TH"/>
        </w:rPr>
        <w:t xml:space="preserve"> 31 </w:t>
      </w: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ธันวาคม </w:t>
      </w:r>
      <w:r w:rsidRPr="00321642">
        <w:rPr>
          <w:rFonts w:ascii="Browallia New" w:hAnsi="Browallia New" w:cs="Browallia New"/>
          <w:sz w:val="28"/>
          <w:szCs w:val="28"/>
          <w:lang w:val="th-TH"/>
        </w:rPr>
        <w:t>256</w:t>
      </w:r>
      <w:r w:rsidR="002875F2" w:rsidRPr="00321642">
        <w:rPr>
          <w:rFonts w:ascii="Browallia New" w:hAnsi="Browallia New" w:cs="Browallia New"/>
          <w:sz w:val="28"/>
          <w:szCs w:val="28"/>
          <w:lang w:val="th-TH"/>
        </w:rPr>
        <w:t>3</w:t>
      </w:r>
      <w:r w:rsidRPr="00321642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โดยไม่มีการเปลี่ยนแปลงในบริษัทย่อยในระหว่างงวด </w:t>
      </w:r>
    </w:p>
    <w:p w14:paraId="15902C8C" w14:textId="77777777" w:rsidR="000B6A7E" w:rsidRDefault="000B6A7E" w:rsidP="000B6A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"/>
          <w:tab w:val="left" w:pos="1277"/>
        </w:tabs>
        <w:spacing w:line="240" w:lineRule="auto"/>
        <w:ind w:left="900" w:right="-22"/>
        <w:jc w:val="thaiDistribute"/>
        <w:rPr>
          <w:rFonts w:ascii="Browallia New" w:hAnsi="Browallia New" w:cs="Browallia New"/>
          <w:sz w:val="28"/>
          <w:szCs w:val="28"/>
          <w:u w:val="single"/>
          <w:lang w:val="th-TH"/>
        </w:rPr>
      </w:pPr>
    </w:p>
    <w:p w14:paraId="4FE492D0" w14:textId="7BB97A27" w:rsidR="00EB090A" w:rsidRPr="000C2D04" w:rsidRDefault="00565C62" w:rsidP="000C2D0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lang w:val="th-TH"/>
        </w:rPr>
      </w:pPr>
      <w:r w:rsidRPr="000C2D04">
        <w:rPr>
          <w:rFonts w:ascii="Browallia New" w:hAnsi="Browallia New" w:cs="Browallia New" w:hint="cs"/>
          <w:sz w:val="28"/>
          <w:szCs w:val="28"/>
          <w:u w:val="single"/>
          <w:cs/>
          <w:lang w:val="th-TH"/>
        </w:rPr>
        <w:t>ผลกระทบจาก</w:t>
      </w:r>
      <w:r w:rsidRPr="000C2D04">
        <w:rPr>
          <w:rFonts w:ascii="Browallia New" w:hAnsi="Browallia New" w:cs="Browallia New"/>
          <w:sz w:val="28"/>
          <w:szCs w:val="28"/>
          <w:u w:val="single"/>
          <w:cs/>
          <w:lang w:val="th-TH" w:bidi="ar-SA"/>
        </w:rPr>
        <w:t>การแพร่ระบาดของเชื้อไวรัสโคโรน่า</w:t>
      </w:r>
      <w:r w:rsidRPr="000C2D04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 xml:space="preserve"> </w:t>
      </w:r>
      <w:r w:rsidRPr="000C2D04">
        <w:rPr>
          <w:rFonts w:ascii="Browallia New" w:hAnsi="Browallia New" w:cs="Browallia New"/>
          <w:sz w:val="28"/>
          <w:szCs w:val="28"/>
          <w:u w:val="single"/>
          <w:lang w:val="th-TH"/>
        </w:rPr>
        <w:t>2019</w:t>
      </w:r>
    </w:p>
    <w:p w14:paraId="733D6EC4" w14:textId="07A2D21C" w:rsidR="00565C62" w:rsidRDefault="00565C62" w:rsidP="009B50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A2D348A" w14:textId="1B810CFB" w:rsidR="00765315" w:rsidRDefault="000C2D04" w:rsidP="002E1B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 xml:space="preserve">สถานการณ์การแพร่ระบาดของโรคติดเชื้อไวรัสโคโรนา </w:t>
      </w:r>
      <w:r w:rsidRPr="00B92C66">
        <w:rPr>
          <w:rFonts w:ascii="Browallia New" w:hAnsi="Browallia New" w:cs="Browallia New"/>
          <w:sz w:val="28"/>
          <w:szCs w:val="28"/>
          <w:lang w:val="th-TH"/>
        </w:rPr>
        <w:t xml:space="preserve">2019 (“COVID-19”) 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 xml:space="preserve"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ซึ่งฝ่ายบริหารของบริษัทและบริษัทย่อย (“กลุ่มบริษัท”) </w:t>
      </w:r>
      <w:r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ได้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ติดตามความคืบหน้าของสถานการณ์ดังกล่าว</w:t>
      </w:r>
      <w:r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เพื่อประเมินผลกระทบที่อาจเกิดขึ้นต่อมูลค่า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ของ</w:t>
      </w:r>
      <w:r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สินทรัพย์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ประมาณการหนี้สินและหนี้สินที่อาจจะเกิดขึ้น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อย่างสม่ำเสมอ</w:t>
      </w:r>
    </w:p>
    <w:p w14:paraId="40DBB37B" w14:textId="77777777" w:rsidR="00D70D61" w:rsidRPr="002E1BA9" w:rsidRDefault="00D70D61" w:rsidP="002E1B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0CEF5081" w14:textId="77777777" w:rsidR="00100C47" w:rsidRPr="004817DE" w:rsidRDefault="00100C47" w:rsidP="00ED131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817DE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77AD5596" w14:textId="46916EE4" w:rsidR="003C5D1E" w:rsidRPr="009B50EA" w:rsidRDefault="003C5D1E" w:rsidP="009B50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030D22F1" w14:textId="43AB070C" w:rsidR="003426BA" w:rsidRDefault="008B11AD" w:rsidP="008B11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</w:t>
      </w:r>
      <w:r w:rsidR="00770AE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กลุ่ม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บริษัทสำหรับปีสิ้นสุดวันที่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2563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ยกเว้น 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มกราคม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ดังต่อไปนี้</w:t>
      </w:r>
    </w:p>
    <w:p w14:paraId="4D3BC4A6" w14:textId="77777777" w:rsidR="002064D4" w:rsidRDefault="002064D4" w:rsidP="008B11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405AC58E" w14:textId="27AF859C" w:rsidR="002064D4" w:rsidRDefault="002064D4" w:rsidP="009B50EA">
      <w:pPr>
        <w:pStyle w:val="ListParagraph"/>
        <w:numPr>
          <w:ilvl w:val="2"/>
          <w:numId w:val="35"/>
        </w:numPr>
        <w:tabs>
          <w:tab w:val="clear" w:pos="907"/>
          <w:tab w:val="clear" w:pos="1644"/>
          <w:tab w:val="clear" w:pos="1871"/>
          <w:tab w:val="left" w:pos="1276"/>
          <w:tab w:val="left" w:pos="1418"/>
        </w:tabs>
        <w:ind w:left="993" w:hanging="526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มาตรฐานการบัญชีฉบับที่ 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lang w:val="en-GB"/>
        </w:rPr>
        <w:t>1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 เรื่อง การนำเสนองบการเงิน และมาตรฐานการบัญชีฉบับที่ 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lang w:val="en-GB"/>
        </w:rPr>
        <w:t>8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 เรื่อง นโยบาย</w:t>
      </w:r>
      <w:r w:rsidR="00AF21AA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br/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การบัญชี การเปลี่ยนแปลงประมาณการทางบัญชีและข้อผิดพลาด </w:t>
      </w:r>
    </w:p>
    <w:p w14:paraId="7559A1A3" w14:textId="77777777" w:rsidR="002064D4" w:rsidRPr="00EE0B6F" w:rsidRDefault="002064D4" w:rsidP="009B50EA">
      <w:pPr>
        <w:pStyle w:val="ListParagraph"/>
        <w:tabs>
          <w:tab w:val="clear" w:pos="907"/>
          <w:tab w:val="clear" w:pos="1644"/>
          <w:tab w:val="clear" w:pos="1871"/>
          <w:tab w:val="left" w:pos="924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9AEE3E" w14:textId="16883788" w:rsidR="002064D4" w:rsidRPr="00F331B1" w:rsidRDefault="002F4FE3" w:rsidP="009B50EA">
      <w:pPr>
        <w:pStyle w:val="ListParagraph"/>
        <w:tabs>
          <w:tab w:val="clear" w:pos="907"/>
          <w:tab w:val="clear" w:pos="1644"/>
          <w:tab w:val="clear" w:pos="1871"/>
          <w:tab w:val="left" w:pos="924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</w:t>
      </w:r>
      <w:r w:rsidR="002064D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มีการ</w:t>
      </w:r>
      <w:r w:rsidR="002064D4"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</w:t>
      </w:r>
      <w:r w:rsidR="002064D4" w:rsidRPr="00F127B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บัญชีฉบับที่ </w:t>
      </w:r>
      <w:r w:rsidR="002064D4" w:rsidRPr="00F127BB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1</w:t>
      </w:r>
      <w:r w:rsidR="002064D4" w:rsidRPr="00F127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064D4" w:rsidRPr="00F127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ทั้งนี้ การปรับปรุงดังกล่าวยังทำให้มีการปรับปรุง </w:t>
      </w:r>
      <w:r w:rsidR="002064D4" w:rsidRPr="00F127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TFRS </w:t>
      </w:r>
      <w:r w:rsidR="002064D4" w:rsidRPr="00F127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ฉบับอื่น ได้แก่</w:t>
      </w:r>
      <w:r w:rsidR="002064D4" w:rsidRPr="00F127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TAS 8 TAS 10 TAS 34</w:t>
      </w:r>
      <w:r w:rsidR="002064D4" w:rsidRPr="00D733B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064D4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2064D4" w:rsidRPr="00D733B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TAS 37</w:t>
      </w:r>
    </w:p>
    <w:p w14:paraId="1F21B94E" w14:textId="6B2BA5A1" w:rsidR="008B11AD" w:rsidRPr="00EE0B6F" w:rsidRDefault="008B11AD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EBF5B91" w14:textId="77777777" w:rsidR="00C34D39" w:rsidRPr="00D733B6" w:rsidRDefault="00C34D39" w:rsidP="009B50EA">
      <w:pPr>
        <w:pStyle w:val="ListParagraph"/>
        <w:numPr>
          <w:ilvl w:val="2"/>
          <w:numId w:val="35"/>
        </w:numPr>
        <w:tabs>
          <w:tab w:val="clear" w:pos="907"/>
          <w:tab w:val="clear" w:pos="1644"/>
          <w:tab w:val="clear" w:pos="1871"/>
          <w:tab w:val="left" w:pos="1276"/>
          <w:tab w:val="left" w:pos="1418"/>
        </w:tabs>
        <w:ind w:left="993" w:hanging="526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t>3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เรื่อง การรวมธุรกิจ </w:t>
      </w:r>
    </w:p>
    <w:p w14:paraId="3E28B99E" w14:textId="02C72BB0" w:rsidR="00C34D39" w:rsidRDefault="00C34D39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E3A9CC" w14:textId="34B05F24" w:rsidR="002F4FE3" w:rsidRPr="00513EAF" w:rsidRDefault="002F4FE3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13EA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มาตรฐานฉบับนี้ มีการปรับปรุงข้อพิจารณาเรื่องต่างๆ ดังนี้</w:t>
      </w:r>
    </w:p>
    <w:p w14:paraId="6D3EB088" w14:textId="77777777" w:rsidR="002F4FE3" w:rsidRPr="002F4FE3" w:rsidRDefault="002F4FE3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5FE6E7EE" w14:textId="3F90F5BF" w:rsidR="00C34D39" w:rsidRDefault="00C34D39" w:rsidP="0095571E">
      <w:pPr>
        <w:pStyle w:val="ListParagraph"/>
        <w:numPr>
          <w:ilvl w:val="0"/>
          <w:numId w:val="36"/>
        </w:numPr>
        <w:tabs>
          <w:tab w:val="clear" w:pos="454"/>
          <w:tab w:val="clear" w:pos="680"/>
          <w:tab w:val="clear" w:pos="1644"/>
          <w:tab w:val="left" w:pos="1843"/>
        </w:tabs>
        <w:ind w:hanging="26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เพิ่มทางเลือกให้กับกิจการในการทำ</w:t>
      </w:r>
      <w:r w:rsidRPr="00C34D3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“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การทดสอบการกระจุุกตัว</w:t>
      </w:r>
      <w:r w:rsidRPr="00C34D3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(Concentration Test)” 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เพื่อประเมินว่ารายการที่่ซื</w:t>
      </w:r>
      <w:r w:rsidR="00917A55">
        <w:rPr>
          <w:rFonts w:ascii="Browallia New" w:eastAsia="Arial Unicode MS" w:hAnsi="Browallia New" w:cs="Browallia New" w:hint="cs"/>
          <w:sz w:val="28"/>
          <w:szCs w:val="28"/>
          <w:cs/>
        </w:rPr>
        <w:t>้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อมานั้้นเป็นสินทรั</w:t>
      </w:r>
      <w:r w:rsidRPr="00C34D3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ย์หรือการรวมธุรกิจ</w:t>
      </w:r>
    </w:p>
    <w:p w14:paraId="503A4B35" w14:textId="77777777" w:rsidR="00C34D39" w:rsidRPr="00C34D39" w:rsidRDefault="00C34D39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00CCC6" w14:textId="0D61C4BE" w:rsidR="00C34D39" w:rsidRPr="00C34D39" w:rsidRDefault="00C34D39" w:rsidP="0095571E">
      <w:pPr>
        <w:pStyle w:val="ListParagraph"/>
        <w:numPr>
          <w:ilvl w:val="0"/>
          <w:numId w:val="36"/>
        </w:numPr>
        <w:tabs>
          <w:tab w:val="clear" w:pos="454"/>
          <w:tab w:val="clear" w:pos="680"/>
          <w:tab w:val="clear" w:pos="1644"/>
          <w:tab w:val="left" w:pos="1843"/>
        </w:tabs>
        <w:ind w:hanging="26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ปรับปรุงคำนิยามของ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</w:t>
      </w:r>
      <w:r w:rsidR="0095571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19BF2F1D" w14:textId="223FA438" w:rsidR="00AE2A57" w:rsidRDefault="00AE2A57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432B0E" w14:textId="7F044141" w:rsidR="00AE2A57" w:rsidRPr="00D733B6" w:rsidRDefault="00AE2A57" w:rsidP="007979AF">
      <w:pPr>
        <w:pStyle w:val="ListParagraph"/>
        <w:numPr>
          <w:ilvl w:val="2"/>
          <w:numId w:val="35"/>
        </w:numPr>
        <w:tabs>
          <w:tab w:val="clear" w:pos="907"/>
          <w:tab w:val="clear" w:pos="1644"/>
          <w:tab w:val="clear" w:pos="1871"/>
          <w:tab w:val="left" w:pos="1276"/>
          <w:tab w:val="left" w:pos="1418"/>
        </w:tabs>
        <w:ind w:left="993" w:hanging="526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lastRenderedPageBreak/>
        <w:t xml:space="preserve">มาตรฐานการรายงานทางการเงินฉบับที่ 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t>9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เรื่อง เครื่องมือทางการเงิน และมาตรฐานการรายงานทางการเงินฉบับที่ 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t>7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เรื่อง การเปิดเผยข้อมูลเครื่องมือทางการเงิน </w:t>
      </w:r>
    </w:p>
    <w:p w14:paraId="42D759E1" w14:textId="77777777" w:rsidR="00AE2A57" w:rsidRPr="00365D80" w:rsidRDefault="00AE2A57" w:rsidP="00EE0B6F">
      <w:pPr>
        <w:pStyle w:val="ListParagraph"/>
        <w:tabs>
          <w:tab w:val="clear" w:pos="907"/>
          <w:tab w:val="clear" w:pos="1644"/>
          <w:tab w:val="clear" w:pos="1871"/>
          <w:tab w:val="left" w:pos="924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A9FE382" w14:textId="5F79963B" w:rsidR="00AE2A57" w:rsidRPr="00E77730" w:rsidRDefault="00641F3C" w:rsidP="007979AF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มาตรฐานฯเหล่านี้ได้</w:t>
      </w:r>
      <w:r w:rsidR="00AE2A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มีการ</w:t>
      </w:r>
      <w:r w:rsidR="00AE2A57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ปรับเปลี่ยนข้อกำหนดการบัญชีป้องกันความเสี่ยงโดยเฉพาะ เพื่อ</w:t>
      </w:r>
      <w:r w:rsidR="00AE2A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ลด</w:t>
      </w:r>
      <w:r w:rsidR="00AE2A57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ผลกระทบที่อาจ</w:t>
      </w:r>
      <w:r w:rsidR="00AE2A57" w:rsidRPr="00B75F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เกิดขึ้นจากความไม่แน่นอนที่เกิดจากการปฏิรูปอัตราดอกเบี้ยอ้างอิง</w:t>
      </w:r>
      <w:r w:rsidR="00EC65E4" w:rsidRPr="00B75F9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C65E4" w:rsidRPr="00B75F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รวมถึงผลกระทบจากการเปลี่ยนแปลงกระแสเงินสดตามสัญญา หรือความสัมพันธ์ของการป้องกันความเสี่ยงที่เกิดขึ้นจากการเปลี่ยนอัตราดอกเบี้ยอ้างอิงไปใช้อัตราดอกเบี้ยอ้างอิงอื่นแทน</w:t>
      </w:r>
      <w:r w:rsidR="00AE2A57" w:rsidRPr="00B75F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เช่น อัตราดอกเบี้ยอ้างอิงที่กำหนดจากธุรกรรมการกู้ยืม </w:t>
      </w:r>
      <w:r w:rsidR="00AE2A57" w:rsidRPr="00B75F9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(Interbank offer rates - IBORs) </w:t>
      </w:r>
      <w:r w:rsidR="00AE2A57" w:rsidRPr="00B75F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นอกจากนี้ การปรับปรุงได้กำหนดให้</w:t>
      </w:r>
      <w:r w:rsidR="00AE2A57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กิจการให้ข้อมูล</w:t>
      </w:r>
      <w:r w:rsidR="00AE2A57" w:rsidRPr="00E7773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971A0A3" w14:textId="782D7D8C" w:rsidR="00AE2A57" w:rsidRPr="00365D80" w:rsidRDefault="00AE2A57" w:rsidP="00EE0B6F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3E6025C" w14:textId="77777777" w:rsidR="008E51C5" w:rsidRPr="00F331B1" w:rsidRDefault="008E51C5" w:rsidP="00A27383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25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 w:bidi="ar-SA"/>
        </w:rPr>
      </w:pP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>กรอบแนวคิด</w:t>
      </w: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>สำหรับการราย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>งานทางการเงิน</w:t>
      </w:r>
    </w:p>
    <w:p w14:paraId="29F522D2" w14:textId="77777777" w:rsidR="008E51C5" w:rsidRPr="00365D80" w:rsidRDefault="008E51C5" w:rsidP="008E5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3C4589E3" w14:textId="582253B0" w:rsidR="008E51C5" w:rsidRPr="00315449" w:rsidRDefault="008E51C5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กรอบแนวคิด</w:t>
      </w:r>
      <w:r w:rsidR="00641F3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นี้</w:t>
      </w:r>
      <w:r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ได้ปรับปรุงคำนิยามของสินทรัพย์และหนี้สิน และเกณฑ์ในการรับรู้รายการสินทรัพย์และหนี้สินในงบการเงิน โดย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มีการเพิ่มเติมหลักการและแนวปฏิบัติในเรื่องต่อไปนี้</w:t>
      </w:r>
    </w:p>
    <w:p w14:paraId="52C79AC3" w14:textId="77777777" w:rsidR="008E51C5" w:rsidRPr="00F331B1" w:rsidRDefault="008E51C5" w:rsidP="008E51C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การวัดมูลค่า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รายการ</w:t>
      </w:r>
      <w:r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ซึ่งรวมถึงปัจจัยที่ต้องพิจารณาในการเลือกเกณฑ์การวัดมูลค่า</w:t>
      </w:r>
    </w:p>
    <w:p w14:paraId="4E8907C0" w14:textId="77777777" w:rsidR="008E51C5" w:rsidRPr="00F331B1" w:rsidRDefault="008E51C5" w:rsidP="008E51C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9FB3394" w14:textId="77777777" w:rsidR="008E51C5" w:rsidRPr="00F331B1" w:rsidRDefault="008E51C5" w:rsidP="008E51C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การตัดรายการสินทรัพย์และหนี้สิน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ออกจากงบการเงิน</w:t>
      </w:r>
    </w:p>
    <w:p w14:paraId="34F6A502" w14:textId="77777777" w:rsidR="008E51C5" w:rsidRPr="00365D80" w:rsidRDefault="008E51C5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75251B75" w14:textId="11992105" w:rsidR="008E51C5" w:rsidRPr="00315449" w:rsidRDefault="008E51C5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นอกจากนี้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กรอบแนวคิดนี้ยังอธิบายเกี่ยวกับความรับผิดชอบตามหน้าที่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การใช้ความระมัดระวัง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และความไม่แน่นอนของการวัดมูลค่าในการจัดทำข้อมูลทางการเงิน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โดยการปรับปรุงกรอบแนวคิดทำให้มีการปรับปรุงการอ้างอิงกรอบแนวคิดใน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TFRS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หลายฉบับ ได้แก่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TAS 1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TAS 8 TAS 34 TAS 37 TAS 38 TFRS 2 TFRS 3 TFRS 6 TFRIC 12 TFRIC 19 TFRIC 20 TFRIC 22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TSIC 32</w:t>
      </w:r>
    </w:p>
    <w:p w14:paraId="3A9474A3" w14:textId="45C2D3E7" w:rsidR="004D4425" w:rsidRPr="00365D80" w:rsidRDefault="004D4425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3F16C7AA" w14:textId="77777777" w:rsidR="00923867" w:rsidRPr="00434934" w:rsidRDefault="00923867" w:rsidP="00923867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</w:rPr>
        <w:t xml:space="preserve">16 </w:t>
      </w: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</w:rPr>
        <w:t>เรื่อง สัญญาเช่า</w:t>
      </w:r>
    </w:p>
    <w:p w14:paraId="67F6A364" w14:textId="77777777" w:rsidR="00923867" w:rsidRPr="00365D80" w:rsidRDefault="00923867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7BE71CF9" w14:textId="2F82A8BF" w:rsidR="00923867" w:rsidRPr="00315449" w:rsidRDefault="00641F3C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มาตรฐานฉบับนี้ได้</w:t>
      </w:r>
      <w:r w:rsidR="00923867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มีการปรับปรุง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เรื่อง การ</w:t>
      </w:r>
      <w:r w:rsidR="00923867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ยินยอม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ลดค่าเช่าที่เกี่ยวข้องกับ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Covid-19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Covid-19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ที่เข้าเงื่อนไข</w:t>
      </w:r>
      <w:r w:rsidR="00923867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ตามมาตรฐานนั้น</w:t>
      </w:r>
      <w:r w:rsidR="008A13CD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เป็นการเปลี่ยนแปลงสัญญาเช่า</w:t>
      </w:r>
    </w:p>
    <w:p w14:paraId="43B8A963" w14:textId="1E470B11" w:rsidR="00921CB1" w:rsidRPr="00365D80" w:rsidRDefault="00921CB1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26804552" w14:textId="5203CDFD" w:rsidR="00921CB1" w:rsidRPr="00315449" w:rsidRDefault="00921CB1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อย่างไรก็ตาม </w:t>
      </w:r>
      <w:r w:rsidR="00407B48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กลุ่ม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มกราคม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4F086B88" w14:textId="77777777" w:rsidR="00A632F9" w:rsidRPr="00365D80" w:rsidRDefault="00A632F9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7055D84D" w14:textId="77777777" w:rsidR="00100C47" w:rsidRPr="006B79A3" w:rsidRDefault="00100C47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B79A3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  <w:r w:rsidR="00281433" w:rsidRPr="006B79A3">
        <w:rPr>
          <w:rFonts w:ascii="Browallia New" w:hAnsi="Browallia New" w:cs="Browallia New" w:hint="cs"/>
          <w:b/>
          <w:bCs/>
          <w:sz w:val="28"/>
          <w:szCs w:val="28"/>
          <w:cs/>
        </w:rPr>
        <w:t>และการใช้ดุลยพินิจ</w:t>
      </w:r>
    </w:p>
    <w:p w14:paraId="2857FF1B" w14:textId="77777777" w:rsidR="00100C47" w:rsidRPr="00365D80" w:rsidRDefault="00100C47" w:rsidP="00765A76">
      <w:pPr>
        <w:ind w:left="426"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53DB456E" w14:textId="1D5C2DD3" w:rsidR="00100C47" w:rsidRDefault="00100C47" w:rsidP="00EE6776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  <w:r w:rsidRPr="00100C47">
        <w:rPr>
          <w:rFonts w:ascii="Browallia New" w:hAnsi="Browallia New" w:cs="Browalli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62D89957" w14:textId="77777777" w:rsidR="00EE6776" w:rsidRPr="00365D80" w:rsidRDefault="00EE6776" w:rsidP="00EE6776">
      <w:pPr>
        <w:ind w:left="426" w:right="-5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0C86345" w14:textId="3D08C087" w:rsidR="00651BF4" w:rsidRDefault="00100C47" w:rsidP="00B51DEB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  <w:r w:rsidRPr="00100C47">
        <w:rPr>
          <w:rFonts w:ascii="Browallia New" w:hAnsi="Browallia New" w:cs="Browallia New"/>
          <w:sz w:val="28"/>
          <w:szCs w:val="28"/>
          <w:cs/>
        </w:rPr>
        <w:lastRenderedPageBreak/>
        <w:t xml:space="preserve">การใช้ดุลยพินิจ การประมาณการ และข้อสมมติฐาน </w:t>
      </w:r>
      <w:r w:rsidR="00FC3CFA" w:rsidRPr="00DA7B68">
        <w:rPr>
          <w:rFonts w:ascii="Browallia New" w:hAnsi="Browallia New" w:cs="Browallia New"/>
          <w:sz w:val="28"/>
          <w:szCs w:val="28"/>
          <w:cs/>
        </w:rPr>
        <w:t>รวมถึงแหล่งข้อมูลสำคัญ</w:t>
      </w:r>
      <w:r w:rsidRPr="00100C47">
        <w:rPr>
          <w:rFonts w:ascii="Browallia New" w:hAnsi="Browallia New" w:cs="Browallia New"/>
          <w:sz w:val="28"/>
          <w:szCs w:val="28"/>
          <w:cs/>
        </w:rPr>
        <w:t>ที่นำมาใช้ใน</w:t>
      </w:r>
      <w:r w:rsidR="00FC3CFA">
        <w:rPr>
          <w:rFonts w:ascii="Browallia New" w:hAnsi="Browallia New" w:cs="Browallia New" w:hint="cs"/>
          <w:sz w:val="28"/>
          <w:szCs w:val="28"/>
          <w:cs/>
        </w:rPr>
        <w:t>การจัดทำ</w:t>
      </w:r>
      <w:r w:rsidRPr="00100C47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DE41EB">
        <w:rPr>
          <w:rFonts w:ascii="Browallia New" w:hAnsi="Browallia New" w:cs="Browallia New"/>
          <w:sz w:val="28"/>
          <w:szCs w:val="28"/>
          <w:cs/>
        </w:rPr>
        <w:br/>
      </w:r>
      <w:r w:rsidRPr="00100C47">
        <w:rPr>
          <w:rFonts w:ascii="Browallia New" w:hAnsi="Browallia New" w:cs="Browallia New"/>
          <w:sz w:val="28"/>
          <w:szCs w:val="28"/>
          <w:cs/>
        </w:rPr>
        <w:t>ระหว่างกาล ถือตามเกณฑ์</w:t>
      </w:r>
      <w:r w:rsidR="00FC3CFA">
        <w:rPr>
          <w:rFonts w:ascii="Browallia New" w:hAnsi="Browallia New" w:cs="Browallia New" w:hint="cs"/>
          <w:sz w:val="28"/>
          <w:szCs w:val="28"/>
          <w:cs/>
        </w:rPr>
        <w:t>เหมือนกับ</w:t>
      </w:r>
      <w:r w:rsidRPr="00100C47">
        <w:rPr>
          <w:rFonts w:ascii="Browallia New" w:hAnsi="Browallia New" w:cs="Browallia New"/>
          <w:sz w:val="28"/>
          <w:szCs w:val="28"/>
          <w:cs/>
        </w:rPr>
        <w:t>ที่ใช้</w:t>
      </w:r>
      <w:r w:rsidR="00FC3CFA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100C47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การจัดทำงบการเงินประจำปีสิ้นสุดวันที่ </w:t>
      </w:r>
      <w:r w:rsidRPr="00765A76">
        <w:rPr>
          <w:rFonts w:ascii="Browallia New" w:hAnsi="Browallia New" w:cs="Browallia New"/>
          <w:sz w:val="28"/>
          <w:szCs w:val="28"/>
        </w:rPr>
        <w:t>31</w:t>
      </w:r>
      <w:r w:rsidRPr="00100C47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5A76">
        <w:rPr>
          <w:rFonts w:ascii="Browallia New" w:hAnsi="Browallia New" w:cs="Browallia New"/>
          <w:sz w:val="28"/>
          <w:szCs w:val="28"/>
        </w:rPr>
        <w:t>25</w:t>
      </w:r>
      <w:r w:rsidR="006F16C3" w:rsidRPr="00765A76">
        <w:rPr>
          <w:rFonts w:ascii="Browallia New" w:hAnsi="Browallia New" w:cs="Browallia New"/>
          <w:sz w:val="28"/>
          <w:szCs w:val="28"/>
        </w:rPr>
        <w:t>6</w:t>
      </w:r>
      <w:r w:rsidR="00DE41EB">
        <w:rPr>
          <w:rFonts w:ascii="Browallia New" w:hAnsi="Browallia New" w:cs="Browallia New"/>
          <w:sz w:val="28"/>
          <w:szCs w:val="28"/>
        </w:rPr>
        <w:t>3</w:t>
      </w:r>
    </w:p>
    <w:p w14:paraId="13CEE226" w14:textId="77777777" w:rsidR="00365D80" w:rsidRDefault="00365D80" w:rsidP="00B51DEB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34E5FC3D" w14:textId="690409B7" w:rsidR="00642891" w:rsidRPr="00ED1A3D" w:rsidRDefault="0015310E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D1A3D">
        <w:rPr>
          <w:rFonts w:ascii="Browallia New" w:hAnsi="Browallia New" w:cs="Browallia New"/>
          <w:b/>
          <w:bCs/>
          <w:sz w:val="28"/>
          <w:szCs w:val="28"/>
          <w:cs/>
        </w:rPr>
        <w:t>รายการ</w:t>
      </w:r>
      <w:r w:rsidRPr="00ED1A3D">
        <w:rPr>
          <w:rFonts w:ascii="Browallia New" w:hAnsi="Browallia New" w:cs="Browallia New" w:hint="cs"/>
          <w:b/>
          <w:bCs/>
          <w:sz w:val="28"/>
          <w:szCs w:val="28"/>
          <w:cs/>
        </w:rPr>
        <w:t>กับ</w:t>
      </w:r>
      <w:r w:rsidRPr="00ED1A3D">
        <w:rPr>
          <w:rFonts w:ascii="Browallia New" w:hAnsi="Browallia New" w:cs="Browallia New"/>
          <w:b/>
          <w:bCs/>
          <w:sz w:val="28"/>
          <w:szCs w:val="28"/>
          <w:cs/>
        </w:rPr>
        <w:t>บุคคลและ</w:t>
      </w:r>
      <w:r w:rsidR="00642891" w:rsidRPr="00ED1A3D">
        <w:rPr>
          <w:rFonts w:ascii="Browallia New" w:hAnsi="Browallia New" w:cs="Browallia New"/>
          <w:b/>
          <w:bCs/>
          <w:sz w:val="28"/>
          <w:szCs w:val="28"/>
          <w:cs/>
        </w:rPr>
        <w:t>บริษัทที่เกี่ยวข้องกัน</w:t>
      </w:r>
    </w:p>
    <w:p w14:paraId="760A8E1E" w14:textId="77777777" w:rsidR="00642891" w:rsidRPr="00ED1A3D" w:rsidRDefault="0064289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7A128B" w14:textId="53CAE77D" w:rsidR="00A136CE" w:rsidRPr="00ED1A3D" w:rsidRDefault="0015310E" w:rsidP="0098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D1A3D">
        <w:rPr>
          <w:rFonts w:ascii="Browallia New" w:hAnsi="Browallia New" w:cs="Browallia New"/>
          <w:sz w:val="28"/>
          <w:szCs w:val="28"/>
          <w:cs/>
        </w:rPr>
        <w:t>บริษัทมีรายการบัญ</w:t>
      </w:r>
      <w:r w:rsidR="0033386B" w:rsidRPr="00ED1A3D">
        <w:rPr>
          <w:rFonts w:ascii="Browallia New" w:hAnsi="Browallia New" w:cs="Browallia New"/>
          <w:sz w:val="28"/>
          <w:szCs w:val="28"/>
          <w:cs/>
        </w:rPr>
        <w:t>ชี</w:t>
      </w:r>
      <w:r w:rsidR="0033386B" w:rsidRPr="00ED1A3D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ED1A3D">
        <w:rPr>
          <w:rFonts w:ascii="Browallia New" w:hAnsi="Browallia New" w:cs="Browallia New"/>
          <w:sz w:val="28"/>
          <w:szCs w:val="28"/>
          <w:cs/>
        </w:rPr>
        <w:t>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608EF85F" w14:textId="77777777" w:rsidR="00EC4217" w:rsidRPr="00ED1A3D" w:rsidRDefault="00EC4217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39A089F" w14:textId="25E610EC" w:rsidR="0015310E" w:rsidRPr="00ED1A3D" w:rsidRDefault="0015310E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D1A3D">
        <w:rPr>
          <w:rFonts w:ascii="Browallia New" w:hAnsi="Browallia New" w:cs="Browallia New"/>
          <w:sz w:val="28"/>
          <w:szCs w:val="28"/>
          <w:cs/>
        </w:rPr>
        <w:t>รายการบัญชีที่</w:t>
      </w:r>
      <w:r w:rsidR="00281433" w:rsidRPr="00ED1A3D">
        <w:rPr>
          <w:rFonts w:ascii="Browallia New" w:hAnsi="Browallia New" w:cs="Browallia New" w:hint="cs"/>
          <w:sz w:val="28"/>
          <w:szCs w:val="28"/>
          <w:cs/>
        </w:rPr>
        <w:t>มีสาระ</w:t>
      </w:r>
      <w:r w:rsidRPr="00ED1A3D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สำคัญกับบุคคลและบริษัทที่เกี่ยวข้องกันสำหรับงวดสามเดือน</w:t>
      </w:r>
      <w:r w:rsidR="00365D80" w:rsidRPr="00ED1A3D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066C00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365D80" w:rsidRPr="00ED1A3D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Pr="00ED1A3D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="008C1CDC" w:rsidRPr="00ED1A3D">
        <w:rPr>
          <w:rFonts w:ascii="Browallia New" w:hAnsi="Browallia New" w:cs="Browallia New"/>
          <w:sz w:val="28"/>
          <w:szCs w:val="28"/>
        </w:rPr>
        <w:t xml:space="preserve"> </w:t>
      </w:r>
      <w:r w:rsidR="00365D80" w:rsidRPr="00ED1A3D">
        <w:rPr>
          <w:rFonts w:ascii="Browallia New" w:hAnsi="Browallia New" w:cs="Browallia New"/>
          <w:sz w:val="28"/>
          <w:szCs w:val="28"/>
          <w:cs/>
        </w:rPr>
        <w:br/>
      </w:r>
      <w:r w:rsidR="00502756" w:rsidRPr="00ED1A3D">
        <w:rPr>
          <w:rFonts w:ascii="Browallia New" w:hAnsi="Browallia New" w:cs="Browallia New"/>
          <w:sz w:val="28"/>
          <w:szCs w:val="28"/>
        </w:rPr>
        <w:t>3</w:t>
      </w:r>
      <w:r w:rsidR="00365D80" w:rsidRPr="00ED1A3D">
        <w:rPr>
          <w:rFonts w:ascii="Browallia New" w:hAnsi="Browallia New" w:cs="Browallia New"/>
          <w:sz w:val="28"/>
          <w:szCs w:val="28"/>
        </w:rPr>
        <w:t>0</w:t>
      </w:r>
      <w:r w:rsidR="00365D80" w:rsidRPr="00ED1A3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66C00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502756" w:rsidRPr="00ED1A3D">
        <w:rPr>
          <w:rFonts w:ascii="Browallia New" w:hAnsi="Browallia New" w:cs="Browallia New"/>
          <w:sz w:val="28"/>
          <w:szCs w:val="28"/>
        </w:rPr>
        <w:t xml:space="preserve"> 2564</w:t>
      </w:r>
      <w:r w:rsidRPr="00ED1A3D">
        <w:rPr>
          <w:rFonts w:ascii="Browallia New" w:hAnsi="Browallia New" w:cs="Browallia New"/>
          <w:sz w:val="28"/>
          <w:szCs w:val="28"/>
        </w:rPr>
        <w:t xml:space="preserve"> </w:t>
      </w:r>
      <w:r w:rsidRPr="00ED1A3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ED1A3D">
        <w:rPr>
          <w:rFonts w:ascii="Browallia New" w:hAnsi="Browallia New" w:cs="Browallia New"/>
          <w:sz w:val="28"/>
          <w:szCs w:val="28"/>
        </w:rPr>
        <w:t>25</w:t>
      </w:r>
      <w:r w:rsidR="006F16C3" w:rsidRPr="00ED1A3D">
        <w:rPr>
          <w:rFonts w:ascii="Browallia New" w:hAnsi="Browallia New" w:cs="Browallia New"/>
          <w:sz w:val="28"/>
          <w:szCs w:val="28"/>
        </w:rPr>
        <w:t>6</w:t>
      </w:r>
      <w:r w:rsidR="00502756" w:rsidRPr="00ED1A3D">
        <w:rPr>
          <w:rFonts w:ascii="Browallia New" w:hAnsi="Browallia New" w:cs="Browallia New"/>
          <w:sz w:val="28"/>
          <w:szCs w:val="28"/>
        </w:rPr>
        <w:t>3</w:t>
      </w:r>
      <w:r w:rsidRPr="00ED1A3D">
        <w:rPr>
          <w:rFonts w:ascii="Browallia New" w:hAnsi="Browallia New" w:cs="Browallia New"/>
          <w:sz w:val="28"/>
          <w:szCs w:val="28"/>
        </w:rPr>
        <w:t xml:space="preserve"> </w:t>
      </w:r>
      <w:r w:rsidRPr="00ED1A3D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2D52DD3" w14:textId="77777777" w:rsidR="00651C31" w:rsidRPr="00ED1A3D" w:rsidRDefault="00651C3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93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154"/>
        <w:gridCol w:w="2260"/>
        <w:gridCol w:w="1161"/>
        <w:gridCol w:w="1209"/>
        <w:gridCol w:w="1167"/>
        <w:gridCol w:w="1242"/>
      </w:tblGrid>
      <w:tr w:rsidR="00651C31" w:rsidRPr="001412FD" w14:paraId="7BEB9F89" w14:textId="77777777" w:rsidTr="004303B0">
        <w:trPr>
          <w:cantSplit/>
          <w:tblHeader/>
        </w:trPr>
        <w:tc>
          <w:tcPr>
            <w:tcW w:w="2154" w:type="dxa"/>
          </w:tcPr>
          <w:p w14:paraId="074BE19B" w14:textId="77777777" w:rsidR="00651C31" w:rsidRPr="001412FD" w:rsidRDefault="00651C31" w:rsidP="001412FD">
            <w:pPr>
              <w:tabs>
                <w:tab w:val="clear" w:pos="454"/>
                <w:tab w:val="left" w:pos="459"/>
                <w:tab w:val="left" w:pos="488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051AA4A5" w14:textId="77777777" w:rsidR="00651C31" w:rsidRPr="001412FD" w:rsidRDefault="00651C31" w:rsidP="001412FD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A2AFD4B" w14:textId="77777777" w:rsidR="00651C31" w:rsidRPr="001412FD" w:rsidRDefault="00651C31" w:rsidP="001412FD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0E441EA9" w14:textId="77777777" w:rsidR="00651C31" w:rsidRPr="001412FD" w:rsidRDefault="00651C31" w:rsidP="001412FD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2"/>
          </w:tcPr>
          <w:p w14:paraId="6658E8E6" w14:textId="77777777" w:rsidR="00651C31" w:rsidRPr="001412FD" w:rsidRDefault="00651C31" w:rsidP="004303B0">
            <w:pPr>
              <w:tabs>
                <w:tab w:val="left" w:pos="713"/>
                <w:tab w:val="left" w:pos="983"/>
              </w:tabs>
              <w:spacing w:line="240" w:lineRule="auto"/>
              <w:ind w:left="90" w:right="-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51C31" w:rsidRPr="001412FD" w14:paraId="338691D6" w14:textId="77777777" w:rsidTr="004303B0">
        <w:trPr>
          <w:cantSplit/>
          <w:tblHeader/>
        </w:trPr>
        <w:tc>
          <w:tcPr>
            <w:tcW w:w="2154" w:type="dxa"/>
          </w:tcPr>
          <w:p w14:paraId="19543EC3" w14:textId="77777777" w:rsidR="00651C31" w:rsidRPr="001412FD" w:rsidRDefault="00651C31" w:rsidP="001412FD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4FF87935" w14:textId="77777777" w:rsidR="00651C31" w:rsidRPr="001412FD" w:rsidRDefault="00651C31" w:rsidP="001412FD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2"/>
          </w:tcPr>
          <w:p w14:paraId="0A4ED334" w14:textId="77777777" w:rsidR="00651C31" w:rsidRPr="00966407" w:rsidRDefault="00651C31" w:rsidP="001412FD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640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14:paraId="0D09296A" w14:textId="77777777" w:rsidR="00651C31" w:rsidRPr="001412FD" w:rsidRDefault="00651C31" w:rsidP="001412FD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51C31" w:rsidRPr="001412FD" w14:paraId="2FBAB1FA" w14:textId="77777777" w:rsidTr="004303B0">
        <w:trPr>
          <w:tblHeader/>
        </w:trPr>
        <w:tc>
          <w:tcPr>
            <w:tcW w:w="2154" w:type="dxa"/>
          </w:tcPr>
          <w:p w14:paraId="4C959FC6" w14:textId="77777777" w:rsidR="00651C31" w:rsidRPr="001412FD" w:rsidRDefault="00651C31" w:rsidP="001412FD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231F5163" w14:textId="77777777" w:rsidR="00651C31" w:rsidRPr="001412FD" w:rsidRDefault="00651C31" w:rsidP="001412FD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4779" w:type="dxa"/>
            <w:gridSpan w:val="4"/>
          </w:tcPr>
          <w:p w14:paraId="0382105F" w14:textId="456C43DC" w:rsidR="00651C31" w:rsidRPr="00966407" w:rsidRDefault="00651C31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6407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96640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งวดสามเดือนสิ้นสุดวันที่ </w:t>
            </w:r>
            <w:r w:rsidR="007842C4" w:rsidRPr="00966407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7842C4" w:rsidRPr="0096640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066C00" w:rsidRPr="00966407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</w:p>
        </w:tc>
      </w:tr>
      <w:tr w:rsidR="003A50AC" w:rsidRPr="00771458" w14:paraId="148DAF8B" w14:textId="77777777" w:rsidTr="004303B0">
        <w:trPr>
          <w:tblHeader/>
        </w:trPr>
        <w:tc>
          <w:tcPr>
            <w:tcW w:w="2154" w:type="dxa"/>
          </w:tcPr>
          <w:p w14:paraId="284A96C5" w14:textId="77777777" w:rsidR="003A50AC" w:rsidRPr="001412FD" w:rsidRDefault="003A50AC" w:rsidP="001412FD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0" w:type="dxa"/>
          </w:tcPr>
          <w:p w14:paraId="5086B9F7" w14:textId="77777777" w:rsidR="003A50AC" w:rsidRPr="001412FD" w:rsidRDefault="003A50AC" w:rsidP="001412FD">
            <w:pPr>
              <w:pBdr>
                <w:bottom w:val="single" w:sz="4" w:space="1" w:color="auto"/>
              </w:pBd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1161" w:type="dxa"/>
            <w:vAlign w:val="bottom"/>
          </w:tcPr>
          <w:p w14:paraId="5B990D9F" w14:textId="2C740A6D" w:rsidR="003A50AC" w:rsidRPr="00771458" w:rsidRDefault="003A50AC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145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9" w:type="dxa"/>
            <w:vAlign w:val="bottom"/>
          </w:tcPr>
          <w:p w14:paraId="19AC8540" w14:textId="50CB2E66" w:rsidR="003A50AC" w:rsidRPr="00771458" w:rsidRDefault="003A50AC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145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67" w:type="dxa"/>
            <w:vAlign w:val="bottom"/>
          </w:tcPr>
          <w:p w14:paraId="0A809EBA" w14:textId="7B97145E" w:rsidR="003A50AC" w:rsidRPr="00771458" w:rsidRDefault="003A50AC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145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42" w:type="dxa"/>
            <w:vAlign w:val="bottom"/>
          </w:tcPr>
          <w:p w14:paraId="0355FB13" w14:textId="77FCC76C" w:rsidR="003A50AC" w:rsidRPr="00771458" w:rsidRDefault="003A50AC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145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1A41E8" w:rsidRPr="00576F89" w14:paraId="503A7A6E" w14:textId="77777777" w:rsidTr="004303B0">
        <w:trPr>
          <w:trHeight w:val="346"/>
          <w:tblHeader/>
        </w:trPr>
        <w:tc>
          <w:tcPr>
            <w:tcW w:w="2154" w:type="dxa"/>
          </w:tcPr>
          <w:p w14:paraId="57779C9B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22BFBE5A" w14:textId="77777777" w:rsidR="001A41E8" w:rsidRPr="001412FD" w:rsidRDefault="001A41E8" w:rsidP="00576F89">
            <w:pPr>
              <w:tabs>
                <w:tab w:val="clear" w:pos="454"/>
                <w:tab w:val="left" w:pos="0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30F64695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2FE8B55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A34277A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DDB46DE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50AC" w:rsidRPr="001412FD" w14:paraId="7AFD4339" w14:textId="77777777" w:rsidTr="004303B0">
        <w:trPr>
          <w:trHeight w:val="346"/>
          <w:tblHeader/>
        </w:trPr>
        <w:tc>
          <w:tcPr>
            <w:tcW w:w="2154" w:type="dxa"/>
          </w:tcPr>
          <w:p w14:paraId="726784FC" w14:textId="7D41E4B4" w:rsidR="003A50AC" w:rsidRPr="001412FD" w:rsidRDefault="003A50AC" w:rsidP="001412FD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2260" w:type="dxa"/>
          </w:tcPr>
          <w:p w14:paraId="0865BCC6" w14:textId="77777777" w:rsidR="003A50AC" w:rsidRPr="001412FD" w:rsidRDefault="003A50AC" w:rsidP="001412FD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4207A9E8" w14:textId="77777777" w:rsidR="003A50AC" w:rsidRPr="001412FD" w:rsidRDefault="003A50AC" w:rsidP="001412F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  <w:vAlign w:val="bottom"/>
          </w:tcPr>
          <w:p w14:paraId="3B0E090A" w14:textId="77777777" w:rsidR="003A50AC" w:rsidRPr="001412FD" w:rsidRDefault="003A50AC" w:rsidP="001412F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247DA3B8" w14:textId="77777777" w:rsidR="003A50AC" w:rsidRPr="001412FD" w:rsidRDefault="003A50AC" w:rsidP="001412F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02FE9095" w14:textId="77777777" w:rsidR="003A50AC" w:rsidRPr="001412FD" w:rsidRDefault="003A50AC" w:rsidP="001412F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A36D3" w:rsidRPr="005F0577" w14:paraId="422D6C03" w14:textId="77777777" w:rsidTr="00127C7F">
        <w:trPr>
          <w:trHeight w:val="346"/>
          <w:tblHeader/>
        </w:trPr>
        <w:tc>
          <w:tcPr>
            <w:tcW w:w="2154" w:type="dxa"/>
            <w:shd w:val="clear" w:color="auto" w:fill="auto"/>
          </w:tcPr>
          <w:p w14:paraId="730249F8" w14:textId="0E0B27C9" w:rsidR="00FA36D3" w:rsidRPr="005F0577" w:rsidRDefault="00FA36D3" w:rsidP="00FA36D3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27C7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  <w:r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>บุคคล</w:t>
            </w:r>
            <w:r w:rsidRPr="005F0577">
              <w:rPr>
                <w:rFonts w:ascii="Browallia New" w:hAnsi="Browallia New" w:cs="Browalli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260" w:type="dxa"/>
            <w:shd w:val="clear" w:color="auto" w:fill="auto"/>
          </w:tcPr>
          <w:p w14:paraId="39DCA242" w14:textId="5D020297" w:rsidR="00FA36D3" w:rsidRPr="005F0577" w:rsidRDefault="00FA36D3" w:rsidP="00FA36D3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0499EDB" w14:textId="72AC87F2" w:rsidR="00FA36D3" w:rsidRPr="005F0577" w:rsidRDefault="00F52DBB" w:rsidP="00FA36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>282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3603272" w14:textId="2C97CDF9" w:rsidR="00FA36D3" w:rsidRPr="005F0577" w:rsidRDefault="005A377C" w:rsidP="004303B0">
            <w:pP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F52DBB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C7BEEB2" w14:textId="66BC9B1A" w:rsidR="00FA36D3" w:rsidRPr="005F0577" w:rsidRDefault="00F52DBB" w:rsidP="00FA36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80EDBE" w14:textId="308B8918" w:rsidR="00FA36D3" w:rsidRPr="005F0577" w:rsidRDefault="0028636F" w:rsidP="00FA36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F52DBB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25063" w:rsidRPr="005F0577" w14:paraId="011BDC48" w14:textId="77777777" w:rsidTr="004303B0">
        <w:trPr>
          <w:trHeight w:val="346"/>
          <w:tblHeader/>
        </w:trPr>
        <w:tc>
          <w:tcPr>
            <w:tcW w:w="2154" w:type="dxa"/>
            <w:shd w:val="clear" w:color="auto" w:fill="auto"/>
          </w:tcPr>
          <w:p w14:paraId="1D582F98" w14:textId="63EFCF17" w:rsidR="00D25063" w:rsidRPr="005F0577" w:rsidRDefault="00D25063" w:rsidP="00D25063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2260" w:type="dxa"/>
            <w:shd w:val="clear" w:color="auto" w:fill="auto"/>
          </w:tcPr>
          <w:p w14:paraId="5B26A1D9" w14:textId="5E2C2BB2" w:rsidR="00D25063" w:rsidRPr="005F0577" w:rsidRDefault="00D25063" w:rsidP="00D25063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41BF48B" w14:textId="0F6B85A1" w:rsidR="00D25063" w:rsidRPr="005F0577" w:rsidRDefault="00F52DBB" w:rsidP="004303B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>5,219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F817C38" w14:textId="5CCBC697" w:rsidR="00D25063" w:rsidRPr="005F0577" w:rsidRDefault="005A377C" w:rsidP="004303B0">
            <w:pPr>
              <w:pBdr>
                <w:bottom w:val="single" w:sz="4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F52DBB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58756C5" w14:textId="6731F2AF" w:rsidR="00D25063" w:rsidRPr="005F0577" w:rsidRDefault="00F52DBB" w:rsidP="004303B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5,219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18A918" w14:textId="2EA0AC35" w:rsidR="00D25063" w:rsidRPr="005F0577" w:rsidRDefault="0028636F" w:rsidP="004303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F52DBB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25063" w:rsidRPr="005F0577" w14:paraId="67F8AEA6" w14:textId="77777777" w:rsidTr="002E4128">
        <w:trPr>
          <w:trHeight w:val="68"/>
          <w:tblHeader/>
        </w:trPr>
        <w:tc>
          <w:tcPr>
            <w:tcW w:w="2154" w:type="dxa"/>
          </w:tcPr>
          <w:p w14:paraId="1BC43132" w14:textId="3950B1DB" w:rsidR="00D25063" w:rsidRPr="005F0577" w:rsidRDefault="00D25063" w:rsidP="00D25063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0" w:type="dxa"/>
          </w:tcPr>
          <w:p w14:paraId="509FFBA4" w14:textId="77777777" w:rsidR="00D25063" w:rsidRPr="005F0577" w:rsidRDefault="00D25063" w:rsidP="00D25063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2485B06D" w14:textId="2F3EC12E" w:rsidR="00D25063" w:rsidRPr="005F0577" w:rsidRDefault="00F52DBB" w:rsidP="00D2506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>5,501</w:t>
            </w:r>
          </w:p>
        </w:tc>
        <w:tc>
          <w:tcPr>
            <w:tcW w:w="1209" w:type="dxa"/>
            <w:vAlign w:val="bottom"/>
          </w:tcPr>
          <w:p w14:paraId="37CE0404" w14:textId="2E4DF517" w:rsidR="00D25063" w:rsidRPr="005F0577" w:rsidRDefault="005A377C" w:rsidP="00D25063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F52DBB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757CCCB1" w14:textId="0943F290" w:rsidR="00D25063" w:rsidRPr="005F0577" w:rsidRDefault="00F52DBB" w:rsidP="00D2506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5,501</w:t>
            </w:r>
          </w:p>
        </w:tc>
        <w:tc>
          <w:tcPr>
            <w:tcW w:w="1242" w:type="dxa"/>
            <w:vAlign w:val="bottom"/>
          </w:tcPr>
          <w:p w14:paraId="4FC587D4" w14:textId="22FD425A" w:rsidR="00D25063" w:rsidRPr="005F0577" w:rsidRDefault="0028636F" w:rsidP="00D25063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F52DBB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A4E5F" w:rsidRPr="005F0577" w14:paraId="4669C789" w14:textId="77777777" w:rsidTr="004303B0">
        <w:trPr>
          <w:trHeight w:val="346"/>
        </w:trPr>
        <w:tc>
          <w:tcPr>
            <w:tcW w:w="2154" w:type="dxa"/>
          </w:tcPr>
          <w:p w14:paraId="5CD45A26" w14:textId="77777777" w:rsidR="004A4E5F" w:rsidRPr="005F0577" w:rsidRDefault="004A4E5F" w:rsidP="004A4E5F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59934EE0" w14:textId="77777777" w:rsidR="004A4E5F" w:rsidRPr="005F0577" w:rsidRDefault="004A4E5F" w:rsidP="004A4E5F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345D6DF" w14:textId="77777777" w:rsidR="004A4E5F" w:rsidRPr="005F0577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950E747" w14:textId="77777777" w:rsidR="004A4E5F" w:rsidRPr="005F0577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1FC56677" w14:textId="77777777" w:rsidR="004A4E5F" w:rsidRPr="005F0577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2F89B46" w14:textId="77777777" w:rsidR="004A4E5F" w:rsidRPr="005F0577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A4E5F" w:rsidRPr="005F0577" w14:paraId="7923641D" w14:textId="77777777" w:rsidTr="004303B0">
        <w:trPr>
          <w:trHeight w:val="346"/>
        </w:trPr>
        <w:tc>
          <w:tcPr>
            <w:tcW w:w="2154" w:type="dxa"/>
          </w:tcPr>
          <w:p w14:paraId="70C7415E" w14:textId="77777777" w:rsidR="004A4E5F" w:rsidRPr="005F0577" w:rsidRDefault="004A4E5F" w:rsidP="004A4E5F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260" w:type="dxa"/>
          </w:tcPr>
          <w:p w14:paraId="27239562" w14:textId="77777777" w:rsidR="004A4E5F" w:rsidRPr="005F0577" w:rsidRDefault="004A4E5F" w:rsidP="004A4E5F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1B26892D" w14:textId="77777777" w:rsidR="004A4E5F" w:rsidRPr="005F0577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30693C25" w14:textId="77777777" w:rsidR="004A4E5F" w:rsidRPr="005F0577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50352524" w14:textId="77777777" w:rsidR="004A4E5F" w:rsidRPr="005F0577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1DEBDC8" w14:textId="77777777" w:rsidR="004A4E5F" w:rsidRPr="005F0577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A4E5F" w:rsidRPr="005F0577" w14:paraId="692745A0" w14:textId="77777777" w:rsidTr="004303B0">
        <w:trPr>
          <w:trHeight w:val="346"/>
        </w:trPr>
        <w:tc>
          <w:tcPr>
            <w:tcW w:w="2154" w:type="dxa"/>
          </w:tcPr>
          <w:p w14:paraId="5DC4B128" w14:textId="3975451A" w:rsidR="004A4E5F" w:rsidRPr="005F0577" w:rsidRDefault="004A4E5F" w:rsidP="004A4E5F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260" w:type="dxa"/>
          </w:tcPr>
          <w:p w14:paraId="5DCD38DA" w14:textId="77777777" w:rsidR="004A4E5F" w:rsidRPr="005F0577" w:rsidRDefault="004A4E5F" w:rsidP="004A4E5F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250ADD90" w14:textId="5FFCAA69" w:rsidR="004A4E5F" w:rsidRPr="005F0577" w:rsidRDefault="00F52DBB" w:rsidP="00154289">
            <w:pPr>
              <w:pBdr>
                <w:bottom w:val="single" w:sz="12" w:space="1" w:color="auto"/>
              </w:pBdr>
              <w:tabs>
                <w:tab w:val="clear" w:pos="454"/>
              </w:tabs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>4,956</w:t>
            </w:r>
          </w:p>
        </w:tc>
        <w:tc>
          <w:tcPr>
            <w:tcW w:w="1209" w:type="dxa"/>
          </w:tcPr>
          <w:p w14:paraId="2CE2930A" w14:textId="6A6709AB" w:rsidR="004A4E5F" w:rsidRPr="005F0577" w:rsidRDefault="00C9386B" w:rsidP="00154289">
            <w:pPr>
              <w:pBdr>
                <w:bottom w:val="single" w:sz="12" w:space="1" w:color="auto"/>
              </w:pBdr>
              <w:tabs>
                <w:tab w:val="clear" w:pos="454"/>
              </w:tabs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>4,045</w:t>
            </w:r>
          </w:p>
        </w:tc>
        <w:tc>
          <w:tcPr>
            <w:tcW w:w="1167" w:type="dxa"/>
            <w:vAlign w:val="center"/>
          </w:tcPr>
          <w:p w14:paraId="0B2FA32E" w14:textId="2F491CD1" w:rsidR="004A4E5F" w:rsidRPr="005F0577" w:rsidRDefault="00F52DBB" w:rsidP="00154289">
            <w:pPr>
              <w:pBdr>
                <w:bottom w:val="single" w:sz="12" w:space="1" w:color="auto"/>
              </w:pBdr>
              <w:tabs>
                <w:tab w:val="clear" w:pos="454"/>
              </w:tabs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>4,956</w:t>
            </w:r>
          </w:p>
        </w:tc>
        <w:tc>
          <w:tcPr>
            <w:tcW w:w="1242" w:type="dxa"/>
            <w:vAlign w:val="center"/>
          </w:tcPr>
          <w:p w14:paraId="3D93C632" w14:textId="0655F187" w:rsidR="004A4E5F" w:rsidRPr="005F0577" w:rsidRDefault="00C9386B" w:rsidP="00154289">
            <w:pPr>
              <w:pBdr>
                <w:bottom w:val="single" w:sz="12" w:space="1" w:color="auto"/>
              </w:pBdr>
              <w:tabs>
                <w:tab w:val="clear" w:pos="454"/>
              </w:tabs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>4,045</w:t>
            </w:r>
          </w:p>
        </w:tc>
      </w:tr>
    </w:tbl>
    <w:p w14:paraId="4C9C3E88" w14:textId="2117C3B8" w:rsidR="002F1B1A" w:rsidRPr="005F0577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93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154"/>
        <w:gridCol w:w="2260"/>
        <w:gridCol w:w="1161"/>
        <w:gridCol w:w="1209"/>
        <w:gridCol w:w="1167"/>
        <w:gridCol w:w="1242"/>
      </w:tblGrid>
      <w:tr w:rsidR="00ED1A3D" w:rsidRPr="005F0577" w14:paraId="492EDE93" w14:textId="77777777" w:rsidTr="00A66463">
        <w:trPr>
          <w:cantSplit/>
          <w:tblHeader/>
        </w:trPr>
        <w:tc>
          <w:tcPr>
            <w:tcW w:w="2154" w:type="dxa"/>
          </w:tcPr>
          <w:p w14:paraId="317FD1B0" w14:textId="77777777" w:rsidR="00ED1A3D" w:rsidRPr="005F0577" w:rsidRDefault="00ED1A3D" w:rsidP="00A75B22">
            <w:pPr>
              <w:tabs>
                <w:tab w:val="clear" w:pos="454"/>
                <w:tab w:val="left" w:pos="459"/>
                <w:tab w:val="left" w:pos="488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0F9C0D4E" w14:textId="77777777" w:rsidR="00ED1A3D" w:rsidRPr="005F0577" w:rsidRDefault="00ED1A3D" w:rsidP="00A75B22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0B71DEF" w14:textId="77777777" w:rsidR="00ED1A3D" w:rsidRPr="005F0577" w:rsidRDefault="00ED1A3D" w:rsidP="00A75B22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3C04474C" w14:textId="77777777" w:rsidR="00ED1A3D" w:rsidRPr="005F0577" w:rsidRDefault="00ED1A3D" w:rsidP="00A75B22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2"/>
          </w:tcPr>
          <w:p w14:paraId="0B2FF0A0" w14:textId="77777777" w:rsidR="00ED1A3D" w:rsidRPr="005F0577" w:rsidRDefault="00ED1A3D" w:rsidP="004303B0">
            <w:pPr>
              <w:tabs>
                <w:tab w:val="left" w:pos="713"/>
                <w:tab w:val="left" w:pos="983"/>
              </w:tabs>
              <w:spacing w:line="240" w:lineRule="auto"/>
              <w:ind w:left="90" w:righ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D1A3D" w:rsidRPr="005F0577" w14:paraId="6E599A5B" w14:textId="77777777" w:rsidTr="00A66463">
        <w:trPr>
          <w:cantSplit/>
          <w:tblHeader/>
        </w:trPr>
        <w:tc>
          <w:tcPr>
            <w:tcW w:w="2154" w:type="dxa"/>
          </w:tcPr>
          <w:p w14:paraId="261D8CF0" w14:textId="77777777" w:rsidR="00ED1A3D" w:rsidRPr="005F0577" w:rsidRDefault="00ED1A3D" w:rsidP="00A75B22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56B49D5E" w14:textId="77777777" w:rsidR="00ED1A3D" w:rsidRPr="005F0577" w:rsidRDefault="00ED1A3D" w:rsidP="00A75B22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2"/>
          </w:tcPr>
          <w:p w14:paraId="6A05F23E" w14:textId="77777777" w:rsidR="00ED1A3D" w:rsidRPr="005F0577" w:rsidRDefault="00ED1A3D" w:rsidP="00A75B2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14:paraId="012B1F3A" w14:textId="77777777" w:rsidR="00ED1A3D" w:rsidRPr="005F0577" w:rsidRDefault="00ED1A3D" w:rsidP="00A75B2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D1A3D" w:rsidRPr="005F0577" w14:paraId="6939EE15" w14:textId="77777777" w:rsidTr="00A66463">
        <w:trPr>
          <w:tblHeader/>
        </w:trPr>
        <w:tc>
          <w:tcPr>
            <w:tcW w:w="2154" w:type="dxa"/>
          </w:tcPr>
          <w:p w14:paraId="7E838E4A" w14:textId="77777777" w:rsidR="00ED1A3D" w:rsidRPr="005F0577" w:rsidRDefault="00ED1A3D" w:rsidP="00A75B22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17F6B495" w14:textId="77777777" w:rsidR="00ED1A3D" w:rsidRPr="005F0577" w:rsidRDefault="00ED1A3D" w:rsidP="00A75B22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4779" w:type="dxa"/>
            <w:gridSpan w:val="4"/>
          </w:tcPr>
          <w:p w14:paraId="6E7A69CE" w14:textId="6D77DFB4" w:rsidR="00ED1A3D" w:rsidRPr="005F0577" w:rsidRDefault="00ED1A3D" w:rsidP="00A75B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5F057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</w:t>
            </w:r>
            <w:r w:rsidR="005E0CF1" w:rsidRPr="005F057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เก้า</w:t>
            </w:r>
            <w:r w:rsidRPr="005F057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5F0577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E0CF1"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</w:p>
        </w:tc>
      </w:tr>
      <w:tr w:rsidR="00ED1A3D" w:rsidRPr="005F0577" w14:paraId="1C6BDCCE" w14:textId="77777777" w:rsidTr="00A66463">
        <w:trPr>
          <w:tblHeader/>
        </w:trPr>
        <w:tc>
          <w:tcPr>
            <w:tcW w:w="2154" w:type="dxa"/>
          </w:tcPr>
          <w:p w14:paraId="6E6F8B58" w14:textId="77777777" w:rsidR="00ED1A3D" w:rsidRPr="005F0577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0" w:type="dxa"/>
          </w:tcPr>
          <w:p w14:paraId="4841A881" w14:textId="77777777" w:rsidR="00ED1A3D" w:rsidRPr="005F0577" w:rsidRDefault="00ED1A3D" w:rsidP="00A75B22">
            <w:pPr>
              <w:pBdr>
                <w:bottom w:val="single" w:sz="4" w:space="1" w:color="auto"/>
              </w:pBd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1161" w:type="dxa"/>
            <w:vAlign w:val="bottom"/>
          </w:tcPr>
          <w:p w14:paraId="19EA2852" w14:textId="77777777" w:rsidR="00ED1A3D" w:rsidRPr="005F0577" w:rsidRDefault="00ED1A3D" w:rsidP="00A75B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9" w:type="dxa"/>
            <w:vAlign w:val="bottom"/>
          </w:tcPr>
          <w:p w14:paraId="471981E5" w14:textId="77777777" w:rsidR="00ED1A3D" w:rsidRPr="005F0577" w:rsidRDefault="00ED1A3D" w:rsidP="00A75B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67" w:type="dxa"/>
            <w:vAlign w:val="bottom"/>
          </w:tcPr>
          <w:p w14:paraId="3898F932" w14:textId="77777777" w:rsidR="00ED1A3D" w:rsidRPr="005F0577" w:rsidRDefault="00ED1A3D" w:rsidP="00A75B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42" w:type="dxa"/>
            <w:vAlign w:val="bottom"/>
          </w:tcPr>
          <w:p w14:paraId="5F9CC62F" w14:textId="77777777" w:rsidR="00ED1A3D" w:rsidRPr="005F0577" w:rsidRDefault="00ED1A3D" w:rsidP="00A75B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ED1A3D" w:rsidRPr="005F0577" w14:paraId="1E94B1D2" w14:textId="77777777" w:rsidTr="00A66463">
        <w:trPr>
          <w:trHeight w:val="346"/>
          <w:tblHeader/>
        </w:trPr>
        <w:tc>
          <w:tcPr>
            <w:tcW w:w="2154" w:type="dxa"/>
          </w:tcPr>
          <w:p w14:paraId="71029B9B" w14:textId="77777777" w:rsidR="00ED1A3D" w:rsidRPr="005F0577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0C18822C" w14:textId="77777777" w:rsidR="00ED1A3D" w:rsidRPr="005F0577" w:rsidRDefault="00ED1A3D" w:rsidP="00A75B22">
            <w:pPr>
              <w:tabs>
                <w:tab w:val="clear" w:pos="454"/>
                <w:tab w:val="left" w:pos="0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23468503" w14:textId="77777777" w:rsidR="00ED1A3D" w:rsidRPr="005F0577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3699250" w14:textId="77777777" w:rsidR="00ED1A3D" w:rsidRPr="005F0577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41EF92D" w14:textId="77777777" w:rsidR="00ED1A3D" w:rsidRPr="005F0577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34A25B1" w14:textId="77777777" w:rsidR="00ED1A3D" w:rsidRPr="005F0577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D1A3D" w:rsidRPr="005F0577" w14:paraId="0F171781" w14:textId="77777777" w:rsidTr="00A66463">
        <w:trPr>
          <w:trHeight w:val="346"/>
        </w:trPr>
        <w:tc>
          <w:tcPr>
            <w:tcW w:w="2154" w:type="dxa"/>
          </w:tcPr>
          <w:p w14:paraId="497699CF" w14:textId="77777777" w:rsidR="00ED1A3D" w:rsidRPr="005F0577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2260" w:type="dxa"/>
          </w:tcPr>
          <w:p w14:paraId="65F76FD7" w14:textId="77777777" w:rsidR="00ED1A3D" w:rsidRPr="005F0577" w:rsidRDefault="00ED1A3D" w:rsidP="00A75B22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608A7C8C" w14:textId="77777777" w:rsidR="00ED1A3D" w:rsidRPr="005F0577" w:rsidRDefault="00ED1A3D" w:rsidP="00A75B2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  <w:vAlign w:val="bottom"/>
          </w:tcPr>
          <w:p w14:paraId="3BD8E0D9" w14:textId="77777777" w:rsidR="00ED1A3D" w:rsidRPr="005F0577" w:rsidRDefault="00ED1A3D" w:rsidP="00A75B2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0A36C472" w14:textId="77777777" w:rsidR="00ED1A3D" w:rsidRPr="005F0577" w:rsidRDefault="00ED1A3D" w:rsidP="00A75B2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721AF432" w14:textId="77777777" w:rsidR="00ED1A3D" w:rsidRPr="005F0577" w:rsidRDefault="00ED1A3D" w:rsidP="00A75B2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51498" w:rsidRPr="005F0577" w14:paraId="38452B6D" w14:textId="77777777" w:rsidTr="00A66463">
        <w:trPr>
          <w:trHeight w:val="346"/>
        </w:trPr>
        <w:tc>
          <w:tcPr>
            <w:tcW w:w="2154" w:type="dxa"/>
            <w:shd w:val="clear" w:color="auto" w:fill="auto"/>
          </w:tcPr>
          <w:p w14:paraId="165C9140" w14:textId="03A7684F" w:rsidR="00C51498" w:rsidRPr="005F0577" w:rsidRDefault="00C51498" w:rsidP="004D76EA">
            <w:pPr>
              <w:tabs>
                <w:tab w:val="clear" w:pos="227"/>
                <w:tab w:val="clear" w:pos="454"/>
                <w:tab w:val="left" w:pos="6"/>
                <w:tab w:val="left" w:pos="277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  <w:r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>บุคคล</w:t>
            </w:r>
            <w:r w:rsidRPr="005F0577">
              <w:rPr>
                <w:rFonts w:ascii="Browallia New" w:hAnsi="Browallia New" w:cs="Browalli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260" w:type="dxa"/>
            <w:shd w:val="clear" w:color="auto" w:fill="auto"/>
          </w:tcPr>
          <w:p w14:paraId="783CF77F" w14:textId="48594C55" w:rsidR="00C51498" w:rsidRPr="005F0577" w:rsidRDefault="00C51498" w:rsidP="00C51498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5EFCCA1" w14:textId="3AB69319" w:rsidR="00C51498" w:rsidRPr="005F0577" w:rsidRDefault="00162E5E" w:rsidP="00C5149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B8A2250" w14:textId="09D87411" w:rsidR="00C51498" w:rsidRPr="005F0577" w:rsidRDefault="00686B61" w:rsidP="00C5149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750043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D53517F" w14:textId="48F9DAE8" w:rsidR="00C51498" w:rsidRPr="005F0577" w:rsidRDefault="00162E5E" w:rsidP="00C5149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6A477B" w14:textId="488B6CC2" w:rsidR="00C51498" w:rsidRPr="005F0577" w:rsidRDefault="006D3FA5" w:rsidP="00C5149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750043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05419" w:rsidRPr="005F0577" w14:paraId="69B98F93" w14:textId="77777777" w:rsidTr="00A66463">
        <w:trPr>
          <w:trHeight w:val="346"/>
        </w:trPr>
        <w:tc>
          <w:tcPr>
            <w:tcW w:w="2154" w:type="dxa"/>
            <w:shd w:val="clear" w:color="auto" w:fill="auto"/>
          </w:tcPr>
          <w:p w14:paraId="03ED74BA" w14:textId="77777777" w:rsidR="00C05419" w:rsidRPr="005F0577" w:rsidRDefault="00C05419" w:rsidP="00C05419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2260" w:type="dxa"/>
            <w:shd w:val="clear" w:color="auto" w:fill="auto"/>
          </w:tcPr>
          <w:p w14:paraId="47A3B446" w14:textId="77777777" w:rsidR="00C05419" w:rsidRPr="005F0577" w:rsidRDefault="00C05419" w:rsidP="00C05419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E47BDD0" w14:textId="4F92E21D" w:rsidR="00C05419" w:rsidRPr="005F0577" w:rsidRDefault="00F52DBB" w:rsidP="00C054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>5,</w:t>
            </w:r>
            <w:r w:rsidR="008F445A"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>363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149D357" w14:textId="5D1BE740" w:rsidR="00C05419" w:rsidRPr="005F0577" w:rsidRDefault="00686B61" w:rsidP="00C054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750043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83D9756" w14:textId="7F135CD3" w:rsidR="00C05419" w:rsidRPr="005F0577" w:rsidRDefault="00F52DBB" w:rsidP="00C054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5,</w:t>
            </w:r>
            <w:r w:rsidR="008F445A" w:rsidRPr="005F057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363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E372D8" w14:textId="0CF871DC" w:rsidR="00C05419" w:rsidRPr="005F0577" w:rsidRDefault="006D3FA5" w:rsidP="00C054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750043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05419" w:rsidRPr="001412FD" w14:paraId="68197530" w14:textId="77777777" w:rsidTr="00A66463">
        <w:trPr>
          <w:trHeight w:val="346"/>
        </w:trPr>
        <w:tc>
          <w:tcPr>
            <w:tcW w:w="2154" w:type="dxa"/>
          </w:tcPr>
          <w:p w14:paraId="6C710688" w14:textId="7FFE75CC" w:rsidR="00C05419" w:rsidRPr="005F0577" w:rsidRDefault="00C05419" w:rsidP="00C05419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0" w:type="dxa"/>
          </w:tcPr>
          <w:p w14:paraId="47148B1D" w14:textId="77777777" w:rsidR="00C05419" w:rsidRPr="005F0577" w:rsidRDefault="00C05419" w:rsidP="00C05419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7A29AD2D" w14:textId="76D12541" w:rsidR="00C05419" w:rsidRPr="005F0577" w:rsidRDefault="004C5E92" w:rsidP="00C0541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5F0577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5F0577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5F0577">
              <w:rPr>
                <w:rFonts w:ascii="Browallia New" w:hAnsi="Browallia New" w:cs="Browallia New"/>
                <w:noProof/>
                <w:sz w:val="28"/>
                <w:szCs w:val="28"/>
              </w:rPr>
              <w:t>5,854</w:t>
            </w:r>
            <w:r w:rsidRPr="005F0577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209" w:type="dxa"/>
            <w:vAlign w:val="bottom"/>
          </w:tcPr>
          <w:p w14:paraId="2BE588CA" w14:textId="51D2F012" w:rsidR="00C05419" w:rsidRPr="005F0577" w:rsidRDefault="00686B61" w:rsidP="00C05419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750043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1FBD8786" w14:textId="68B270CF" w:rsidR="00C05419" w:rsidRPr="005F0577" w:rsidRDefault="004C5E92" w:rsidP="00C0541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Pr="005F057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5,854</w:t>
            </w: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242" w:type="dxa"/>
            <w:vAlign w:val="bottom"/>
          </w:tcPr>
          <w:p w14:paraId="4504E6DD" w14:textId="4637466C" w:rsidR="00C05419" w:rsidRPr="005F0577" w:rsidRDefault="006D3FA5" w:rsidP="00C05419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750043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51498" w:rsidRPr="001412FD" w14:paraId="50720B93" w14:textId="77777777" w:rsidTr="00A66463">
        <w:trPr>
          <w:trHeight w:val="346"/>
        </w:trPr>
        <w:tc>
          <w:tcPr>
            <w:tcW w:w="2154" w:type="dxa"/>
          </w:tcPr>
          <w:p w14:paraId="0EC5E2B5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5896E73C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031CC74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17D47F3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3E3DE588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9B6B58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51498" w:rsidRPr="001412FD" w14:paraId="234FFD9A" w14:textId="77777777" w:rsidTr="00A66463">
        <w:trPr>
          <w:trHeight w:val="346"/>
        </w:trPr>
        <w:tc>
          <w:tcPr>
            <w:tcW w:w="2154" w:type="dxa"/>
          </w:tcPr>
          <w:p w14:paraId="4232E2DD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C4FA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ซื้อสินทรัพย์</w:t>
            </w:r>
          </w:p>
        </w:tc>
        <w:tc>
          <w:tcPr>
            <w:tcW w:w="2260" w:type="dxa"/>
          </w:tcPr>
          <w:p w14:paraId="353617AB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736DDB9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EE503E9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02D3C54F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1451C01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05419" w:rsidRPr="001412FD" w14:paraId="24F422EC" w14:textId="77777777" w:rsidTr="00A66463">
        <w:trPr>
          <w:trHeight w:val="346"/>
        </w:trPr>
        <w:tc>
          <w:tcPr>
            <w:tcW w:w="2154" w:type="dxa"/>
          </w:tcPr>
          <w:p w14:paraId="4EC0C001" w14:textId="77777777" w:rsidR="00C05419" w:rsidRPr="001412FD" w:rsidRDefault="00C05419" w:rsidP="00C05419">
            <w:pPr>
              <w:tabs>
                <w:tab w:val="clear" w:pos="454"/>
                <w:tab w:val="left" w:pos="6"/>
              </w:tabs>
              <w:spacing w:line="240" w:lineRule="auto"/>
              <w:ind w:firstLine="3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60" w:type="dxa"/>
          </w:tcPr>
          <w:p w14:paraId="5392D601" w14:textId="1CC18B6C" w:rsidR="00C05419" w:rsidRPr="001412FD" w:rsidRDefault="00C05419" w:rsidP="00C05419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ตามที่ตกลงกัน</w:t>
            </w:r>
          </w:p>
        </w:tc>
        <w:tc>
          <w:tcPr>
            <w:tcW w:w="1161" w:type="dxa"/>
          </w:tcPr>
          <w:p w14:paraId="4328D6EE" w14:textId="369A92E0" w:rsidR="00C05419" w:rsidRPr="005F0577" w:rsidRDefault="006D3FA5" w:rsidP="00C05419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62E5E" w:rsidRPr="005F057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14:paraId="10CA37E3" w14:textId="7129811A" w:rsidR="00C05419" w:rsidRPr="005F0577" w:rsidRDefault="006D3FA5" w:rsidP="00C05419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BB40E5" w:rsidRPr="005F057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67" w:type="dxa"/>
            <w:vAlign w:val="center"/>
          </w:tcPr>
          <w:p w14:paraId="38CEC79F" w14:textId="1E8CD48B" w:rsidR="00C05419" w:rsidRPr="005F0577" w:rsidRDefault="006D3FA5" w:rsidP="00C05419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62E5E" w:rsidRPr="005F057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6FCCF587" w14:textId="0F4EF6BA" w:rsidR="00C05419" w:rsidRPr="001412FD" w:rsidRDefault="00BB40E5" w:rsidP="00C05419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</w:tr>
      <w:tr w:rsidR="00C51498" w:rsidRPr="001412FD" w14:paraId="5772FFB8" w14:textId="77777777" w:rsidTr="00A66463">
        <w:trPr>
          <w:trHeight w:val="346"/>
        </w:trPr>
        <w:tc>
          <w:tcPr>
            <w:tcW w:w="2154" w:type="dxa"/>
          </w:tcPr>
          <w:p w14:paraId="44EC7A58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3F1E6E2A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D752631" w14:textId="77777777" w:rsidR="00C51498" w:rsidRPr="005F0577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246CC9D" w14:textId="77777777" w:rsidR="00C51498" w:rsidRPr="005F0577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51248052" w14:textId="77777777" w:rsidR="00C51498" w:rsidRPr="005F0577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05BA91A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71981" w:rsidRPr="001412FD" w14:paraId="6259C93F" w14:textId="77777777" w:rsidTr="00A66463">
        <w:trPr>
          <w:trHeight w:val="346"/>
        </w:trPr>
        <w:tc>
          <w:tcPr>
            <w:tcW w:w="2154" w:type="dxa"/>
          </w:tcPr>
          <w:p w14:paraId="418FC10F" w14:textId="77777777" w:rsidR="00471981" w:rsidRPr="001412FD" w:rsidRDefault="00471981" w:rsidP="00C51498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42EE44F9" w14:textId="77777777" w:rsidR="00471981" w:rsidRPr="001412FD" w:rsidRDefault="00471981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49D8ED35" w14:textId="77777777" w:rsidR="00471981" w:rsidRPr="005F0577" w:rsidRDefault="00471981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210E18C" w14:textId="77777777" w:rsidR="00471981" w:rsidRPr="005F0577" w:rsidRDefault="00471981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7CA982C9" w14:textId="77777777" w:rsidR="00471981" w:rsidRPr="005F0577" w:rsidRDefault="00471981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E0B4B70" w14:textId="77777777" w:rsidR="00471981" w:rsidRPr="001412FD" w:rsidRDefault="00471981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51498" w:rsidRPr="001412FD" w14:paraId="2188F146" w14:textId="77777777" w:rsidTr="00A66463">
        <w:trPr>
          <w:trHeight w:val="346"/>
        </w:trPr>
        <w:tc>
          <w:tcPr>
            <w:tcW w:w="2154" w:type="dxa"/>
          </w:tcPr>
          <w:p w14:paraId="71C9154D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lastRenderedPageBreak/>
              <w:t>ดอกเบี้ยจ่าย</w:t>
            </w:r>
          </w:p>
        </w:tc>
        <w:tc>
          <w:tcPr>
            <w:tcW w:w="2260" w:type="dxa"/>
          </w:tcPr>
          <w:p w14:paraId="4A4322EF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C9FFD53" w14:textId="77777777" w:rsidR="00C51498" w:rsidRPr="005F0577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0C60C1A" w14:textId="77777777" w:rsidR="00C51498" w:rsidRPr="005F0577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78CB2F10" w14:textId="77777777" w:rsidR="00C51498" w:rsidRPr="005F0577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5D96F20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66FB1" w:rsidRPr="001412FD" w14:paraId="5427BE6C" w14:textId="77777777" w:rsidTr="00A66463">
        <w:trPr>
          <w:trHeight w:val="346"/>
        </w:trPr>
        <w:tc>
          <w:tcPr>
            <w:tcW w:w="2154" w:type="dxa"/>
          </w:tcPr>
          <w:p w14:paraId="50FC37F6" w14:textId="35691C77" w:rsidR="00B66FB1" w:rsidRDefault="00B66FB1" w:rsidP="004303B0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260" w:type="dxa"/>
          </w:tcPr>
          <w:p w14:paraId="76FBC1F0" w14:textId="6A3DB330" w:rsidR="00B66FB1" w:rsidRPr="001412FD" w:rsidRDefault="00B66FB1" w:rsidP="00B66FB1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6.10 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ต่อปี</w:t>
            </w:r>
          </w:p>
        </w:tc>
        <w:tc>
          <w:tcPr>
            <w:tcW w:w="1161" w:type="dxa"/>
          </w:tcPr>
          <w:p w14:paraId="334C11C5" w14:textId="25133DC6" w:rsidR="00B66FB1" w:rsidRPr="005F0577" w:rsidRDefault="006D3FA5" w:rsidP="004303B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62E5E" w:rsidRPr="005F057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14:paraId="08527688" w14:textId="535332B6" w:rsidR="00B66FB1" w:rsidRPr="005F0577" w:rsidRDefault="0072753D" w:rsidP="0072753D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 w:hint="cs"/>
                <w:sz w:val="28"/>
                <w:szCs w:val="28"/>
                <w:cs/>
              </w:rPr>
              <w:t>51</w:t>
            </w:r>
          </w:p>
        </w:tc>
        <w:tc>
          <w:tcPr>
            <w:tcW w:w="1167" w:type="dxa"/>
            <w:vAlign w:val="center"/>
          </w:tcPr>
          <w:p w14:paraId="5E99E937" w14:textId="131467FE" w:rsidR="00B66FB1" w:rsidRPr="005F0577" w:rsidRDefault="006D3FA5" w:rsidP="004303B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62E5E" w:rsidRPr="005F057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194CA75" w14:textId="11526344" w:rsidR="00B66FB1" w:rsidRPr="001412FD" w:rsidRDefault="00315953" w:rsidP="00315953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51</w:t>
            </w:r>
          </w:p>
        </w:tc>
      </w:tr>
      <w:tr w:rsidR="00C51498" w:rsidRPr="001412FD" w14:paraId="6DD74C3A" w14:textId="77777777" w:rsidTr="00A66463">
        <w:trPr>
          <w:trHeight w:val="346"/>
        </w:trPr>
        <w:tc>
          <w:tcPr>
            <w:tcW w:w="2154" w:type="dxa"/>
          </w:tcPr>
          <w:p w14:paraId="77A38225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56C4CAAA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569FB419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7CD02D7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1EF2D131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4500B88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51498" w:rsidRPr="001412FD" w14:paraId="7430E04C" w14:textId="77777777" w:rsidTr="00A66463">
        <w:trPr>
          <w:trHeight w:val="346"/>
        </w:trPr>
        <w:tc>
          <w:tcPr>
            <w:tcW w:w="2154" w:type="dxa"/>
          </w:tcPr>
          <w:p w14:paraId="77943584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260" w:type="dxa"/>
          </w:tcPr>
          <w:p w14:paraId="0BD61140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2E608750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833D158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06F2E92D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FE80C69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51498" w:rsidRPr="001412FD" w14:paraId="5430F552" w14:textId="77777777" w:rsidTr="00A66463">
        <w:trPr>
          <w:trHeight w:val="346"/>
        </w:trPr>
        <w:tc>
          <w:tcPr>
            <w:tcW w:w="2154" w:type="dxa"/>
          </w:tcPr>
          <w:p w14:paraId="1219C0BE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260" w:type="dxa"/>
          </w:tcPr>
          <w:p w14:paraId="0103F9B1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108EA56A" w14:textId="08E25990" w:rsidR="00C51498" w:rsidRPr="001412FD" w:rsidRDefault="00162E5E" w:rsidP="00C51498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14,941</w:t>
            </w:r>
          </w:p>
        </w:tc>
        <w:tc>
          <w:tcPr>
            <w:tcW w:w="1209" w:type="dxa"/>
          </w:tcPr>
          <w:p w14:paraId="4B6C8A22" w14:textId="3261B39A" w:rsidR="00C51498" w:rsidRPr="001412FD" w:rsidRDefault="00201612" w:rsidP="00C51498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12,290</w:t>
            </w:r>
          </w:p>
        </w:tc>
        <w:tc>
          <w:tcPr>
            <w:tcW w:w="1167" w:type="dxa"/>
            <w:vAlign w:val="center"/>
          </w:tcPr>
          <w:p w14:paraId="1DFC094A" w14:textId="626A5CCB" w:rsidR="00C51498" w:rsidRPr="001412FD" w:rsidRDefault="00162E5E" w:rsidP="00C51498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14,941</w:t>
            </w:r>
          </w:p>
        </w:tc>
        <w:tc>
          <w:tcPr>
            <w:tcW w:w="1242" w:type="dxa"/>
            <w:vAlign w:val="center"/>
          </w:tcPr>
          <w:p w14:paraId="68FD3040" w14:textId="2B9232A3" w:rsidR="00C51498" w:rsidRPr="001412FD" w:rsidRDefault="00201612" w:rsidP="00C51498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12,290</w:t>
            </w:r>
          </w:p>
        </w:tc>
      </w:tr>
    </w:tbl>
    <w:p w14:paraId="4C57133D" w14:textId="77777777" w:rsidR="002F1B1A" w:rsidRPr="00A1297B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A51F975" w14:textId="4356E9F4" w:rsidR="00390D49" w:rsidRDefault="008825A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3020C8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ยอดคงเหลือกับบริษัทที่เกี่ยวข้องกันที่มีสาระสำคัญ ณ วันที่ </w:t>
      </w:r>
      <w:r w:rsidR="00034BA8" w:rsidRPr="00ED1A3D">
        <w:rPr>
          <w:rFonts w:ascii="Browallia New" w:hAnsi="Browallia New" w:cs="Browallia New"/>
          <w:sz w:val="28"/>
          <w:szCs w:val="28"/>
        </w:rPr>
        <w:t>30</w:t>
      </w:r>
      <w:r w:rsidR="00034BA8" w:rsidRPr="00ED1A3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E0CF1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3A50A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A50AC">
        <w:rPr>
          <w:rFonts w:ascii="Browallia New" w:hAnsi="Browallia New" w:cs="Browallia New"/>
          <w:sz w:val="28"/>
          <w:szCs w:val="28"/>
        </w:rPr>
        <w:t>2564</w:t>
      </w:r>
      <w:r w:rsidRPr="003020C8">
        <w:rPr>
          <w:rFonts w:ascii="Browallia New" w:hAnsi="Browallia New" w:cs="Browallia New"/>
          <w:sz w:val="28"/>
          <w:szCs w:val="28"/>
        </w:rPr>
        <w:t xml:space="preserve"> </w:t>
      </w:r>
      <w:r w:rsidRPr="003020C8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Pr="00A1297B">
        <w:rPr>
          <w:rFonts w:ascii="Browallia New" w:hAnsi="Browallia New" w:cs="Browallia New"/>
          <w:sz w:val="28"/>
          <w:szCs w:val="28"/>
        </w:rPr>
        <w:t>31</w:t>
      </w:r>
      <w:r w:rsidRPr="00A1297B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3020C8">
        <w:rPr>
          <w:rFonts w:ascii="Browallia New" w:hAnsi="Browallia New" w:cs="Browallia New"/>
          <w:sz w:val="28"/>
          <w:szCs w:val="28"/>
        </w:rPr>
        <w:t>25</w:t>
      </w:r>
      <w:r w:rsidR="006F16C3">
        <w:rPr>
          <w:rFonts w:ascii="Browallia New" w:hAnsi="Browallia New" w:cs="Browallia New"/>
          <w:sz w:val="28"/>
          <w:szCs w:val="28"/>
        </w:rPr>
        <w:t>6</w:t>
      </w:r>
      <w:r w:rsidR="003A50AC">
        <w:rPr>
          <w:rFonts w:ascii="Browallia New" w:hAnsi="Browallia New" w:cs="Browallia New"/>
          <w:sz w:val="28"/>
          <w:szCs w:val="28"/>
        </w:rPr>
        <w:t>3</w:t>
      </w:r>
      <w:r w:rsidRPr="00A129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020C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69FF46E" w14:textId="77777777" w:rsidR="00B56E22" w:rsidRPr="003B1948" w:rsidRDefault="00B56E22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8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19"/>
        <w:gridCol w:w="1214"/>
        <w:gridCol w:w="32"/>
        <w:gridCol w:w="204"/>
        <w:gridCol w:w="32"/>
        <w:gridCol w:w="1247"/>
        <w:gridCol w:w="239"/>
        <w:gridCol w:w="1247"/>
        <w:gridCol w:w="236"/>
        <w:gridCol w:w="1248"/>
      </w:tblGrid>
      <w:tr w:rsidR="002E1F79" w:rsidRPr="00CB7087" w14:paraId="0E33622C" w14:textId="77777777" w:rsidTr="00A1297B">
        <w:trPr>
          <w:cantSplit/>
          <w:tblHeader/>
        </w:trPr>
        <w:tc>
          <w:tcPr>
            <w:tcW w:w="3419" w:type="dxa"/>
          </w:tcPr>
          <w:p w14:paraId="3347BF3D" w14:textId="77777777" w:rsidR="002E1F79" w:rsidRPr="00CB7087" w:rsidRDefault="002E1F79" w:rsidP="00A75B2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214" w:type="dxa"/>
            <w:tcBorders>
              <w:right w:val="nil"/>
            </w:tcBorders>
          </w:tcPr>
          <w:p w14:paraId="62804FD7" w14:textId="77777777" w:rsidR="002E1F79" w:rsidRPr="00010B27" w:rsidRDefault="002E1F79" w:rsidP="00A75B22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6F83CC49" w14:textId="77777777" w:rsidR="002E1F79" w:rsidRPr="00010B27" w:rsidRDefault="002E1F79" w:rsidP="00A75B22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49" w:type="dxa"/>
            <w:gridSpan w:val="6"/>
            <w:tcBorders>
              <w:left w:val="nil"/>
            </w:tcBorders>
          </w:tcPr>
          <w:p w14:paraId="2E40FCEA" w14:textId="77777777" w:rsidR="002E1F79" w:rsidRPr="00010B27" w:rsidRDefault="002E1F79" w:rsidP="004303B0">
            <w:pPr>
              <w:pStyle w:val="Heading4"/>
              <w:framePr w:w="0" w:hRule="auto" w:hSpace="0" w:wrap="auto" w:vAnchor="margin" w:hAnchor="text" w:xAlign="left" w:yAlign="inline"/>
              <w:ind w:right="-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                                          </w:t>
            </w:r>
            <w:r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2E1F79" w:rsidRPr="00CB7087" w14:paraId="208635B9" w14:textId="77777777" w:rsidTr="00A1297B">
        <w:trPr>
          <w:cantSplit/>
          <w:tblHeader/>
        </w:trPr>
        <w:tc>
          <w:tcPr>
            <w:tcW w:w="3419" w:type="dxa"/>
          </w:tcPr>
          <w:p w14:paraId="6449D832" w14:textId="77777777" w:rsidR="002E1F79" w:rsidRPr="00CB7087" w:rsidRDefault="002E1F79" w:rsidP="00A75B2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729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7FF7E86D" w14:textId="77777777" w:rsidR="002E1F79" w:rsidRPr="00010B27" w:rsidRDefault="002E1F79" w:rsidP="00A75B22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left w:val="nil"/>
            </w:tcBorders>
          </w:tcPr>
          <w:p w14:paraId="649C9DDF" w14:textId="77777777" w:rsidR="002E1F79" w:rsidRPr="00010B27" w:rsidRDefault="002E1F79" w:rsidP="00A75B22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31" w:type="dxa"/>
            <w:gridSpan w:val="3"/>
            <w:tcBorders>
              <w:bottom w:val="single" w:sz="4" w:space="0" w:color="auto"/>
            </w:tcBorders>
            <w:vAlign w:val="bottom"/>
          </w:tcPr>
          <w:p w14:paraId="67617303" w14:textId="77777777" w:rsidR="002E1F79" w:rsidRPr="00010B27" w:rsidRDefault="002E1F79" w:rsidP="00A75B2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2E1F79" w:rsidRPr="00CB7087" w14:paraId="235E9A4D" w14:textId="77777777" w:rsidTr="00A1297B">
        <w:trPr>
          <w:cantSplit/>
          <w:tblHeader/>
        </w:trPr>
        <w:tc>
          <w:tcPr>
            <w:tcW w:w="3419" w:type="dxa"/>
          </w:tcPr>
          <w:p w14:paraId="57C7C8CE" w14:textId="77777777" w:rsidR="002E1F79" w:rsidRPr="00684B43" w:rsidRDefault="002E1F79" w:rsidP="00A75B2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6F756F" w14:textId="4E928980" w:rsidR="002E1F79" w:rsidRPr="00475B0C" w:rsidRDefault="00034BA8" w:rsidP="00A75B2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D1A3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D1A3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E0CF1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2E1F7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E1F79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1CF8DAB3" w14:textId="77777777" w:rsidR="002E1F79" w:rsidRPr="00475B0C" w:rsidRDefault="002E1F79" w:rsidP="00A75B2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11EAC16C" w14:textId="77777777" w:rsidR="002E1F79" w:rsidRPr="00081257" w:rsidRDefault="002E1F79" w:rsidP="00A75B2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8125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08125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81257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239" w:type="dxa"/>
            <w:tcBorders>
              <w:left w:val="nil"/>
            </w:tcBorders>
          </w:tcPr>
          <w:p w14:paraId="760B0F24" w14:textId="77777777" w:rsidR="002E1F79" w:rsidRPr="00081257" w:rsidRDefault="002E1F79" w:rsidP="00A75B22">
            <w:pPr>
              <w:pStyle w:val="CordiaNew"/>
              <w:ind w:left="-151" w:right="-98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2150E026" w14:textId="31F551A5" w:rsidR="002E1F79" w:rsidRPr="00081257" w:rsidRDefault="00034BA8" w:rsidP="00A75B2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1257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08125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E0CF1" w:rsidRPr="0008125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กันยายน </w:t>
            </w:r>
            <w:r w:rsidR="002E1F79" w:rsidRPr="00081257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B3E640" w14:textId="77777777" w:rsidR="002E1F79" w:rsidRPr="00081257" w:rsidRDefault="002E1F79" w:rsidP="00A75B2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2E94F3ED" w14:textId="77777777" w:rsidR="002E1F79" w:rsidRPr="00081257" w:rsidRDefault="002E1F79" w:rsidP="00A75B2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8125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08125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81257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2E1F79" w:rsidRPr="00722258" w14:paraId="684F6C9A" w14:textId="77777777" w:rsidTr="00A1297B">
        <w:trPr>
          <w:cantSplit/>
          <w:trHeight w:val="346"/>
        </w:trPr>
        <w:tc>
          <w:tcPr>
            <w:tcW w:w="3419" w:type="dxa"/>
          </w:tcPr>
          <w:p w14:paraId="7F522F38" w14:textId="77777777" w:rsidR="002E1F79" w:rsidRPr="00722258" w:rsidRDefault="002E1F79" w:rsidP="00A75B2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0EEA80D7" w14:textId="77777777" w:rsidR="002E1F79" w:rsidRPr="00722258" w:rsidRDefault="002E1F79" w:rsidP="00A75B2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555D7792" w14:textId="77777777" w:rsidR="002E1F79" w:rsidRPr="00722258" w:rsidRDefault="002E1F79" w:rsidP="00A75B2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7DC0F01B" w14:textId="77777777" w:rsidR="002E1F79" w:rsidRPr="00081257" w:rsidRDefault="002E1F79" w:rsidP="00A75B2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6DC8345E" w14:textId="77777777" w:rsidR="002E1F79" w:rsidRPr="00081257" w:rsidRDefault="002E1F79" w:rsidP="00A75B2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348DDE07" w14:textId="77777777" w:rsidR="002E1F79" w:rsidRPr="00081257" w:rsidRDefault="002E1F79" w:rsidP="00A75B2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18B9154" w14:textId="77777777" w:rsidR="002E1F79" w:rsidRPr="00081257" w:rsidRDefault="002E1F79" w:rsidP="00A75B22">
            <w:pPr>
              <w:pStyle w:val="a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8" w:type="dxa"/>
          </w:tcPr>
          <w:p w14:paraId="225314BD" w14:textId="77777777" w:rsidR="002E1F79" w:rsidRPr="00081257" w:rsidRDefault="002E1F79" w:rsidP="00A75B2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96AB3" w:rsidRPr="00CB7087" w14:paraId="216C68FB" w14:textId="77777777" w:rsidTr="00A1297B">
        <w:trPr>
          <w:cantSplit/>
        </w:trPr>
        <w:tc>
          <w:tcPr>
            <w:tcW w:w="3419" w:type="dxa"/>
            <w:vAlign w:val="bottom"/>
          </w:tcPr>
          <w:p w14:paraId="2AFA1DED" w14:textId="5847799A" w:rsidR="00E96AB3" w:rsidRPr="004F1F5A" w:rsidRDefault="00E96AB3" w:rsidP="00E96AB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เงินกู้ยืม</w:t>
            </w:r>
            <w:r w:rsidRPr="00684B43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จาก</w:t>
            </w: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บริษัทย่อย</w:t>
            </w:r>
            <w:r w:rsidRPr="00684B4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585AD182" w14:textId="59D89E63" w:rsidR="00E96AB3" w:rsidRPr="000459D1" w:rsidRDefault="00E96AB3" w:rsidP="00E96AB3">
            <w:pPr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2F243BD9" w14:textId="77777777" w:rsidR="00E96AB3" w:rsidRPr="000459D1" w:rsidRDefault="00E96AB3" w:rsidP="00E96AB3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1C18C296" w14:textId="6F20D6AD" w:rsidR="00E96AB3" w:rsidRPr="00081257" w:rsidRDefault="00E96AB3" w:rsidP="00E96A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7CEDA44B" w14:textId="77777777" w:rsidR="00E96AB3" w:rsidRPr="00081257" w:rsidRDefault="00E96AB3" w:rsidP="00E96AB3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3C4CD1A" w14:textId="68891CC0" w:rsidR="00E96AB3" w:rsidRPr="00081257" w:rsidRDefault="00E96AB3" w:rsidP="00E96AB3">
            <w:pPr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FFD4206" w14:textId="77777777" w:rsidR="00E96AB3" w:rsidRPr="00081257" w:rsidRDefault="00E96AB3" w:rsidP="00E96AB3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</w:tcPr>
          <w:p w14:paraId="61DAC961" w14:textId="71691CF7" w:rsidR="00E96AB3" w:rsidRPr="00081257" w:rsidRDefault="00E96AB3" w:rsidP="00E96A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0695B" w:rsidRPr="00F8339B" w14:paraId="41EE10C1" w14:textId="77777777" w:rsidTr="00A1297B">
        <w:trPr>
          <w:cantSplit/>
        </w:trPr>
        <w:tc>
          <w:tcPr>
            <w:tcW w:w="3419" w:type="dxa"/>
            <w:vAlign w:val="bottom"/>
          </w:tcPr>
          <w:p w14:paraId="749F2F4B" w14:textId="00F33A7B" w:rsidR="00A0695B" w:rsidRPr="004F1F5A" w:rsidRDefault="00A0695B" w:rsidP="00A0695B">
            <w:pPr>
              <w:tabs>
                <w:tab w:val="clear" w:pos="454"/>
                <w:tab w:val="clear" w:pos="680"/>
                <w:tab w:val="left" w:pos="280"/>
                <w:tab w:val="left" w:pos="322"/>
                <w:tab w:val="left" w:pos="35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  <w:gridSpan w:val="2"/>
            <w:tcBorders>
              <w:left w:val="nil"/>
              <w:bottom w:val="single" w:sz="12" w:space="0" w:color="auto"/>
            </w:tcBorders>
          </w:tcPr>
          <w:p w14:paraId="19E63541" w14:textId="77668530" w:rsidR="00A0695B" w:rsidRPr="005F0577" w:rsidRDefault="00503194" w:rsidP="00A0695B">
            <w:pPr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162E5E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</w:tcBorders>
            <w:vAlign w:val="bottom"/>
          </w:tcPr>
          <w:p w14:paraId="2F95AC65" w14:textId="77777777" w:rsidR="00A0695B" w:rsidRPr="005F0577" w:rsidRDefault="00A0695B" w:rsidP="00A0695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1C0377DC" w14:textId="00449A4A" w:rsidR="00A0695B" w:rsidRPr="005F0577" w:rsidRDefault="006579D4" w:rsidP="006579D4">
            <w:pPr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A0695B"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tcBorders>
              <w:left w:val="nil"/>
            </w:tcBorders>
            <w:vAlign w:val="bottom"/>
          </w:tcPr>
          <w:p w14:paraId="4C19EC3E" w14:textId="77777777" w:rsidR="00A0695B" w:rsidRPr="000459D1" w:rsidRDefault="00A0695B" w:rsidP="00A0695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12" w:space="0" w:color="auto"/>
            </w:tcBorders>
            <w:vAlign w:val="bottom"/>
          </w:tcPr>
          <w:p w14:paraId="1988DEA4" w14:textId="62C6A40C" w:rsidR="00A0695B" w:rsidRPr="000459D1" w:rsidRDefault="00162E5E" w:rsidP="00A0695B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236" w:type="dxa"/>
          </w:tcPr>
          <w:p w14:paraId="32D2046F" w14:textId="77777777" w:rsidR="00A0695B" w:rsidRPr="000459D1" w:rsidRDefault="00A0695B" w:rsidP="00A0695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bottom w:val="single" w:sz="12" w:space="0" w:color="auto"/>
            </w:tcBorders>
            <w:vAlign w:val="bottom"/>
          </w:tcPr>
          <w:p w14:paraId="3E00DB69" w14:textId="48B54A04" w:rsidR="00A0695B" w:rsidRPr="000459D1" w:rsidRDefault="00081257" w:rsidP="00A0695B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128A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</w:tr>
    </w:tbl>
    <w:p w14:paraId="6A9362F2" w14:textId="77777777" w:rsidR="002E1F79" w:rsidRPr="00E62D1D" w:rsidRDefault="002E1F79" w:rsidP="00306FED">
      <w:pPr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597C044A" w14:textId="670BE39C" w:rsidR="00715259" w:rsidRDefault="00C96009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02CEF">
        <w:rPr>
          <w:rFonts w:ascii="Browallia New" w:hAnsi="Browallia New" w:cs="Browallia New" w:hint="cs"/>
          <w:sz w:val="28"/>
          <w:szCs w:val="28"/>
          <w:cs/>
        </w:rPr>
        <w:t>เงินกู้ยืม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จากบริษัทย่อยไม่มีหลักประกันและมีกำหนดเรียกชำระคืนเมื่อทวงถาม </w:t>
      </w:r>
      <w:r w:rsidR="00560CD7">
        <w:rPr>
          <w:rFonts w:ascii="Browallia New" w:hAnsi="Browallia New" w:cs="Browallia New" w:hint="cs"/>
          <w:sz w:val="28"/>
          <w:szCs w:val="28"/>
          <w:cs/>
        </w:rPr>
        <w:t>ทั้งนี้</w:t>
      </w:r>
      <w:r w:rsidR="008A024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60CD7">
        <w:rPr>
          <w:rFonts w:ascii="Browallia New" w:hAnsi="Browallia New" w:cs="Browallia New" w:hint="cs"/>
          <w:sz w:val="28"/>
          <w:szCs w:val="28"/>
          <w:cs/>
        </w:rPr>
        <w:t>เงินกู้ยืม</w:t>
      </w:r>
      <w:r w:rsidR="00865953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>
        <w:rPr>
          <w:rFonts w:ascii="Browallia New" w:hAnsi="Browallia New" w:cs="Browallia New" w:hint="cs"/>
          <w:sz w:val="28"/>
          <w:szCs w:val="28"/>
          <w:cs/>
        </w:rPr>
        <w:t>ไม่มีการ</w:t>
      </w:r>
      <w:r w:rsidR="00E96AB3">
        <w:rPr>
          <w:rFonts w:ascii="Browallia New" w:hAnsi="Browallia New" w:cs="Browallia New"/>
          <w:sz w:val="28"/>
          <w:szCs w:val="28"/>
          <w:cs/>
        </w:rPr>
        <w:br/>
      </w:r>
      <w:r>
        <w:rPr>
          <w:rFonts w:ascii="Browallia New" w:hAnsi="Browallia New" w:cs="Browallia New" w:hint="cs"/>
          <w:sz w:val="28"/>
          <w:szCs w:val="28"/>
          <w:cs/>
        </w:rPr>
        <w:t>คิดดอกเบี้</w:t>
      </w:r>
      <w:r w:rsidR="003B1948">
        <w:rPr>
          <w:rFonts w:ascii="Browallia New" w:hAnsi="Browallia New" w:cs="Browallia New" w:hint="cs"/>
          <w:sz w:val="28"/>
          <w:szCs w:val="28"/>
          <w:cs/>
        </w:rPr>
        <w:t>ย</w:t>
      </w:r>
    </w:p>
    <w:p w14:paraId="3C6C2B63" w14:textId="6022E4B2" w:rsidR="007F515E" w:rsidRDefault="007F5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019258B1" w14:textId="57ADAA54" w:rsidR="00CA077C" w:rsidRPr="00CE5202" w:rsidRDefault="00CA077C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E5202">
        <w:rPr>
          <w:rFonts w:ascii="Browallia New" w:hAnsi="Browallia New" w:cs="Browallia New"/>
          <w:b/>
          <w:bCs/>
          <w:sz w:val="28"/>
          <w:szCs w:val="28"/>
          <w:cs/>
        </w:rPr>
        <w:t>ลูกหนี้การค้า</w:t>
      </w:r>
      <w:r w:rsidR="00FD63CB" w:rsidRPr="00CE5202">
        <w:rPr>
          <w:rFonts w:ascii="Browallia New" w:hAnsi="Browallia New" w:cs="Browallia New" w:hint="cs"/>
          <w:b/>
          <w:bCs/>
          <w:sz w:val="28"/>
          <w:szCs w:val="28"/>
          <w:cs/>
        </w:rPr>
        <w:t>และลูกหนี้อื่น</w:t>
      </w:r>
    </w:p>
    <w:p w14:paraId="66613D77" w14:textId="77777777" w:rsidR="00CA077C" w:rsidRPr="009965E5" w:rsidRDefault="00CA077C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7FDCCB" w14:textId="78C296ED" w:rsidR="00DF1D62" w:rsidRPr="00293ED1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293ED1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C45659">
        <w:rPr>
          <w:rFonts w:ascii="Browallia New" w:hAnsi="Browallia New" w:cs="Browallia New"/>
          <w:sz w:val="28"/>
          <w:szCs w:val="28"/>
        </w:rPr>
        <w:t xml:space="preserve">30 </w:t>
      </w:r>
      <w:r w:rsidR="00315953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A2138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138D">
        <w:rPr>
          <w:rFonts w:ascii="Browallia New" w:hAnsi="Browallia New" w:cs="Browallia New"/>
          <w:sz w:val="28"/>
          <w:szCs w:val="28"/>
        </w:rPr>
        <w:t>2564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 และ วันที่ </w:t>
      </w:r>
      <w:r w:rsidRPr="009965E5">
        <w:rPr>
          <w:rFonts w:ascii="Browallia New" w:hAnsi="Browallia New" w:cs="Browallia New"/>
          <w:sz w:val="28"/>
          <w:szCs w:val="28"/>
        </w:rPr>
        <w:t>31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9965E5">
        <w:rPr>
          <w:rFonts w:ascii="Browallia New" w:hAnsi="Browallia New" w:cs="Browallia New"/>
          <w:sz w:val="28"/>
          <w:szCs w:val="28"/>
        </w:rPr>
        <w:t>25</w:t>
      </w:r>
      <w:r w:rsidR="003647B1" w:rsidRPr="009965E5">
        <w:rPr>
          <w:rFonts w:ascii="Browallia New" w:hAnsi="Browallia New" w:cs="Browallia New"/>
          <w:sz w:val="28"/>
          <w:szCs w:val="28"/>
        </w:rPr>
        <w:t>6</w:t>
      </w:r>
      <w:r w:rsidR="00A2138D">
        <w:rPr>
          <w:rFonts w:ascii="Browallia New" w:hAnsi="Browallia New" w:cs="Browallia New"/>
          <w:sz w:val="28"/>
          <w:szCs w:val="28"/>
        </w:rPr>
        <w:t>3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 มียอด</w:t>
      </w:r>
      <w:r w:rsidRPr="00293ED1">
        <w:rPr>
          <w:rFonts w:ascii="Browallia New" w:hAnsi="Browallia New" w:cs="Browallia New"/>
          <w:sz w:val="28"/>
          <w:szCs w:val="28"/>
          <w:cs/>
        </w:rPr>
        <w:t>คงเหลือลูกหนี้การค้า</w:t>
      </w:r>
      <w:r w:rsidR="005738A6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Pr="00293ED1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3461F87" w14:textId="77777777" w:rsidR="00DF1D62" w:rsidRPr="009965E5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8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19"/>
        <w:gridCol w:w="1214"/>
        <w:gridCol w:w="32"/>
        <w:gridCol w:w="204"/>
        <w:gridCol w:w="32"/>
        <w:gridCol w:w="1247"/>
        <w:gridCol w:w="239"/>
        <w:gridCol w:w="1247"/>
        <w:gridCol w:w="236"/>
        <w:gridCol w:w="1248"/>
      </w:tblGrid>
      <w:tr w:rsidR="00DF1D62" w:rsidRPr="00CB7087" w14:paraId="03710893" w14:textId="77777777" w:rsidTr="00964F01">
        <w:trPr>
          <w:cantSplit/>
          <w:tblHeader/>
        </w:trPr>
        <w:tc>
          <w:tcPr>
            <w:tcW w:w="3419" w:type="dxa"/>
          </w:tcPr>
          <w:p w14:paraId="24345855" w14:textId="77777777" w:rsidR="00DF1D62" w:rsidRPr="00CB7087" w:rsidRDefault="00DF1D62" w:rsidP="001A025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214" w:type="dxa"/>
            <w:tcBorders>
              <w:right w:val="nil"/>
            </w:tcBorders>
          </w:tcPr>
          <w:p w14:paraId="072D8A00" w14:textId="77777777" w:rsidR="00DF1D62" w:rsidRPr="00010B27" w:rsidRDefault="00DF1D62" w:rsidP="001A025B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7913E2A9" w14:textId="77777777" w:rsidR="00DF1D62" w:rsidRPr="00010B27" w:rsidRDefault="00DF1D62" w:rsidP="001A025B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49" w:type="dxa"/>
            <w:gridSpan w:val="6"/>
            <w:tcBorders>
              <w:left w:val="nil"/>
            </w:tcBorders>
          </w:tcPr>
          <w:p w14:paraId="0AEB643C" w14:textId="62B90D80" w:rsidR="00DF1D62" w:rsidRPr="00010B27" w:rsidRDefault="00E71E2F" w:rsidP="00E71E2F">
            <w:pPr>
              <w:pStyle w:val="Heading4"/>
              <w:framePr w:w="0" w:hRule="auto" w:hSpace="0" w:wrap="auto" w:vAnchor="margin" w:hAnchor="text" w:xAlign="left" w:yAlign="inline"/>
              <w:ind w:right="-178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                                          </w:t>
            </w:r>
            <w:r w:rsidR="00DF1D62"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="00DF1D62"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="00DF1D62"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9819E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="00DF1D62"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DF1D62" w:rsidRPr="00E95BB8" w14:paraId="5A04BEB1" w14:textId="77777777" w:rsidTr="00964F01">
        <w:trPr>
          <w:cantSplit/>
          <w:tblHeader/>
        </w:trPr>
        <w:tc>
          <w:tcPr>
            <w:tcW w:w="3419" w:type="dxa"/>
          </w:tcPr>
          <w:p w14:paraId="22629A6A" w14:textId="77777777" w:rsidR="00DF1D62" w:rsidRPr="00E95BB8" w:rsidRDefault="00DF1D62" w:rsidP="001A025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29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3BCA9206" w14:textId="77777777" w:rsidR="00DF1D62" w:rsidRPr="00E95BB8" w:rsidRDefault="00DF1D62" w:rsidP="001A025B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left w:val="nil"/>
            </w:tcBorders>
          </w:tcPr>
          <w:p w14:paraId="6550CEE3" w14:textId="77777777" w:rsidR="00DF1D62" w:rsidRPr="00E95BB8" w:rsidRDefault="00DF1D62" w:rsidP="001A025B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31" w:type="dxa"/>
            <w:gridSpan w:val="3"/>
            <w:tcBorders>
              <w:bottom w:val="single" w:sz="4" w:space="0" w:color="auto"/>
            </w:tcBorders>
            <w:vAlign w:val="bottom"/>
          </w:tcPr>
          <w:p w14:paraId="681DCB14" w14:textId="31108700" w:rsidR="00DF1D62" w:rsidRPr="00E95BB8" w:rsidRDefault="00DF1D62" w:rsidP="002130D7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 w:rsidRPr="00E95BB8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A2138D" w:rsidRPr="00E95BB8" w14:paraId="41DC6A20" w14:textId="77777777" w:rsidTr="00964F01">
        <w:trPr>
          <w:cantSplit/>
          <w:tblHeader/>
        </w:trPr>
        <w:tc>
          <w:tcPr>
            <w:tcW w:w="3419" w:type="dxa"/>
          </w:tcPr>
          <w:p w14:paraId="031472E2" w14:textId="77777777" w:rsidR="00A2138D" w:rsidRPr="00E95BB8" w:rsidRDefault="00A2138D" w:rsidP="00A2138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DFA48D" w14:textId="7BFEBB39" w:rsidR="00A2138D" w:rsidRPr="00E95BB8" w:rsidRDefault="00C45659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315953" w:rsidRPr="00E95BB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กันยายน </w:t>
            </w:r>
            <w:r w:rsidR="00A2138D" w:rsidRPr="00E95BB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65B8B3C6" w14:textId="77777777" w:rsidR="00A2138D" w:rsidRPr="00E95BB8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79D5AB30" w14:textId="326D7EEE" w:rsidR="00A2138D" w:rsidRPr="00E95BB8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239" w:type="dxa"/>
            <w:tcBorders>
              <w:left w:val="nil"/>
            </w:tcBorders>
          </w:tcPr>
          <w:p w14:paraId="15153EBC" w14:textId="77777777" w:rsidR="00A2138D" w:rsidRPr="00E95BB8" w:rsidRDefault="00A2138D" w:rsidP="00A2138D">
            <w:pPr>
              <w:pStyle w:val="CordiaNew"/>
              <w:ind w:left="-151" w:right="-98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AB915C6" w14:textId="17F6CB0F" w:rsidR="00A2138D" w:rsidRPr="00E95BB8" w:rsidRDefault="00C45659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315953" w:rsidRPr="00E95BB8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A2138D" w:rsidRPr="00E95BB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2138D" w:rsidRPr="00E95BB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850E7D" w14:textId="77777777" w:rsidR="00A2138D" w:rsidRPr="00E95BB8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0089CF25" w14:textId="60BE2B0D" w:rsidR="00A2138D" w:rsidRPr="00E95BB8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DF1D62" w:rsidRPr="00E95BB8" w14:paraId="2DD1C437" w14:textId="77777777" w:rsidTr="00964F01">
        <w:trPr>
          <w:cantSplit/>
          <w:trHeight w:val="383"/>
        </w:trPr>
        <w:tc>
          <w:tcPr>
            <w:tcW w:w="3419" w:type="dxa"/>
          </w:tcPr>
          <w:p w14:paraId="3FE0237F" w14:textId="77777777" w:rsidR="00DF1D62" w:rsidRPr="00E95BB8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14BE8439" w14:textId="77777777" w:rsidR="00DF1D62" w:rsidRPr="00E95BB8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6BE34450" w14:textId="77777777" w:rsidR="00DF1D62" w:rsidRPr="00E95BB8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08C0A774" w14:textId="77777777" w:rsidR="00DF1D62" w:rsidRPr="00E95BB8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61E4C051" w14:textId="77777777" w:rsidR="00DF1D62" w:rsidRPr="00E95BB8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1FB2BF97" w14:textId="77777777" w:rsidR="00DF1D62" w:rsidRPr="00E95BB8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CC75E" w14:textId="77777777" w:rsidR="00DF1D62" w:rsidRPr="00E95BB8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8" w:type="dxa"/>
          </w:tcPr>
          <w:p w14:paraId="13292DE1" w14:textId="77777777" w:rsidR="00DF1D62" w:rsidRPr="00E95BB8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2E5E" w:rsidRPr="00E95BB8" w14:paraId="70A8CB87" w14:textId="77777777" w:rsidTr="00964F01">
        <w:trPr>
          <w:cantSplit/>
        </w:trPr>
        <w:tc>
          <w:tcPr>
            <w:tcW w:w="3419" w:type="dxa"/>
          </w:tcPr>
          <w:p w14:paraId="636143A7" w14:textId="77777777" w:rsidR="00162E5E" w:rsidRPr="00E95BB8" w:rsidRDefault="00162E5E" w:rsidP="00162E5E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95BB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ลูกหนี้การค้า - ลูกค้าทั่วไป</w:t>
            </w: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256D370F" w14:textId="18D2BB5B" w:rsidR="00162E5E" w:rsidRPr="00E95BB8" w:rsidRDefault="00162E5E" w:rsidP="00162E5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400,953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69E608AC" w14:textId="77777777" w:rsidR="00162E5E" w:rsidRPr="00E95BB8" w:rsidRDefault="00162E5E" w:rsidP="00162E5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38E7A09A" w14:textId="535F43AC" w:rsidR="00162E5E" w:rsidRPr="00E95BB8" w:rsidRDefault="00162E5E" w:rsidP="00162E5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418</w:t>
            </w:r>
          </w:p>
        </w:tc>
        <w:tc>
          <w:tcPr>
            <w:tcW w:w="239" w:type="dxa"/>
            <w:tcBorders>
              <w:left w:val="nil"/>
            </w:tcBorders>
          </w:tcPr>
          <w:p w14:paraId="2908FFED" w14:textId="77777777" w:rsidR="00162E5E" w:rsidRPr="00E95BB8" w:rsidRDefault="00162E5E" w:rsidP="00162E5E">
            <w:pPr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594EE19E" w14:textId="2AEB80E5" w:rsidR="00162E5E" w:rsidRPr="00E95BB8" w:rsidRDefault="00162E5E" w:rsidP="00162E5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400,953</w:t>
            </w:r>
          </w:p>
        </w:tc>
        <w:tc>
          <w:tcPr>
            <w:tcW w:w="236" w:type="dxa"/>
          </w:tcPr>
          <w:p w14:paraId="42323EEB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</w:tcPr>
          <w:p w14:paraId="1CA49304" w14:textId="7CCB25D8" w:rsidR="00162E5E" w:rsidRPr="00E95BB8" w:rsidRDefault="00162E5E" w:rsidP="00162E5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365</w:t>
            </w:r>
          </w:p>
        </w:tc>
      </w:tr>
      <w:tr w:rsidR="00162E5E" w:rsidRPr="00E95BB8" w14:paraId="7191C690" w14:textId="77777777" w:rsidTr="00964F01">
        <w:trPr>
          <w:cantSplit/>
        </w:trPr>
        <w:tc>
          <w:tcPr>
            <w:tcW w:w="3419" w:type="dxa"/>
          </w:tcPr>
          <w:p w14:paraId="1694FA66" w14:textId="04961B79" w:rsidR="00162E5E" w:rsidRPr="00E95BB8" w:rsidRDefault="00162E5E" w:rsidP="00162E5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</w:t>
            </w:r>
            <w:r w:rsidRPr="00E95BB8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246" w:type="dxa"/>
            <w:gridSpan w:val="2"/>
            <w:tcBorders>
              <w:left w:val="nil"/>
              <w:bottom w:val="single" w:sz="4" w:space="0" w:color="auto"/>
            </w:tcBorders>
          </w:tcPr>
          <w:p w14:paraId="6C56D45F" w14:textId="676A4E39" w:rsidR="00162E5E" w:rsidRPr="00E95BB8" w:rsidRDefault="00162E5E" w:rsidP="00162E5E">
            <w:pPr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(7,614)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5A1E3EFD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55636120" w14:textId="08B4039E" w:rsidR="00162E5E" w:rsidRPr="00E95BB8" w:rsidRDefault="00162E5E" w:rsidP="00162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420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left w:val="nil"/>
            </w:tcBorders>
          </w:tcPr>
          <w:p w14:paraId="6091F412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A4D4282" w14:textId="1A4B22BD" w:rsidR="00162E5E" w:rsidRPr="00E95BB8" w:rsidRDefault="00162E5E" w:rsidP="00162E5E">
            <w:pPr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(7,614)</w:t>
            </w:r>
          </w:p>
        </w:tc>
        <w:tc>
          <w:tcPr>
            <w:tcW w:w="236" w:type="dxa"/>
          </w:tcPr>
          <w:p w14:paraId="60FD6B9D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5163F92" w14:textId="1877C4BC" w:rsidR="00162E5E" w:rsidRPr="00E95BB8" w:rsidRDefault="00162E5E" w:rsidP="00162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367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62E5E" w:rsidRPr="00E95BB8" w14:paraId="5A02BC1A" w14:textId="77777777" w:rsidTr="00964F01">
        <w:trPr>
          <w:cantSplit/>
        </w:trPr>
        <w:tc>
          <w:tcPr>
            <w:tcW w:w="3419" w:type="dxa"/>
          </w:tcPr>
          <w:p w14:paraId="007B6C57" w14:textId="4294F183" w:rsidR="00162E5E" w:rsidRPr="00E95BB8" w:rsidRDefault="00162E5E" w:rsidP="00162E5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5BB8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</w:tcBorders>
          </w:tcPr>
          <w:p w14:paraId="19F7F9FC" w14:textId="7447DB70" w:rsidR="00162E5E" w:rsidRPr="00E95BB8" w:rsidRDefault="00162E5E" w:rsidP="00162E5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393,339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593DEAC0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</w:tcPr>
          <w:p w14:paraId="3763A18D" w14:textId="7CFB679D" w:rsidR="00162E5E" w:rsidRPr="00E95BB8" w:rsidRDefault="00162E5E" w:rsidP="00162E5E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239" w:type="dxa"/>
            <w:tcBorders>
              <w:left w:val="nil"/>
            </w:tcBorders>
          </w:tcPr>
          <w:p w14:paraId="04397FA2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CE2226D" w14:textId="698D0E5B" w:rsidR="00162E5E" w:rsidRPr="00E95BB8" w:rsidRDefault="00162E5E" w:rsidP="00162E5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393,339</w:t>
            </w:r>
          </w:p>
        </w:tc>
        <w:tc>
          <w:tcPr>
            <w:tcW w:w="236" w:type="dxa"/>
          </w:tcPr>
          <w:p w14:paraId="7A4F6864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364B864" w14:textId="45C31E1D" w:rsidR="00162E5E" w:rsidRPr="00E95BB8" w:rsidRDefault="00162E5E" w:rsidP="00162E5E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</w:tr>
      <w:tr w:rsidR="00162E5E" w:rsidRPr="00E95BB8" w14:paraId="75A27818" w14:textId="77777777" w:rsidTr="00964F01">
        <w:trPr>
          <w:cantSplit/>
        </w:trPr>
        <w:tc>
          <w:tcPr>
            <w:tcW w:w="3419" w:type="dxa"/>
          </w:tcPr>
          <w:p w14:paraId="35F7213D" w14:textId="77777777" w:rsidR="00162E5E" w:rsidRPr="00E95BB8" w:rsidRDefault="00162E5E" w:rsidP="00162E5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5BB8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 - บริษัทอื่น</w:t>
            </w: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64C2FB4C" w14:textId="03BA45C3" w:rsidR="00162E5E" w:rsidRPr="00E95BB8" w:rsidRDefault="00162E5E" w:rsidP="00162E5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2,204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272F8028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6454476F" w14:textId="53C2DA1C" w:rsidR="00162E5E" w:rsidRPr="00E95BB8" w:rsidRDefault="00162E5E" w:rsidP="00162E5E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099</w:t>
            </w:r>
          </w:p>
        </w:tc>
        <w:tc>
          <w:tcPr>
            <w:tcW w:w="239" w:type="dxa"/>
            <w:tcBorders>
              <w:left w:val="nil"/>
            </w:tcBorders>
          </w:tcPr>
          <w:p w14:paraId="1045636A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5103972C" w14:textId="40E4296B" w:rsidR="00162E5E" w:rsidRPr="00E95BB8" w:rsidRDefault="00162E5E" w:rsidP="00162E5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2,204</w:t>
            </w:r>
          </w:p>
        </w:tc>
        <w:tc>
          <w:tcPr>
            <w:tcW w:w="236" w:type="dxa"/>
          </w:tcPr>
          <w:p w14:paraId="11CB5FA2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</w:tcPr>
          <w:p w14:paraId="42208BDD" w14:textId="696712C1" w:rsidR="00162E5E" w:rsidRPr="00E95BB8" w:rsidRDefault="00162E5E" w:rsidP="00162E5E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099</w:t>
            </w:r>
          </w:p>
        </w:tc>
      </w:tr>
      <w:tr w:rsidR="00162E5E" w:rsidRPr="00E95BB8" w14:paraId="0D3AB4CA" w14:textId="77777777" w:rsidTr="00964F01">
        <w:trPr>
          <w:cantSplit/>
        </w:trPr>
        <w:tc>
          <w:tcPr>
            <w:tcW w:w="3419" w:type="dxa"/>
          </w:tcPr>
          <w:p w14:paraId="4F675E81" w14:textId="2E4930BC" w:rsidR="00162E5E" w:rsidRPr="00E95BB8" w:rsidRDefault="00162E5E" w:rsidP="00162E5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5BB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BA15228" w14:textId="1C12F6E0" w:rsidR="00162E5E" w:rsidRPr="00E95BB8" w:rsidRDefault="00162E5E" w:rsidP="00162E5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395,543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06D99377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FAE1EB" w14:textId="7536498C" w:rsidR="00162E5E" w:rsidRPr="00E95BB8" w:rsidRDefault="00162E5E" w:rsidP="00162E5E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097</w:t>
            </w:r>
          </w:p>
        </w:tc>
        <w:tc>
          <w:tcPr>
            <w:tcW w:w="239" w:type="dxa"/>
            <w:tcBorders>
              <w:left w:val="nil"/>
            </w:tcBorders>
          </w:tcPr>
          <w:p w14:paraId="2AB9DC39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12" w:space="0" w:color="auto"/>
            </w:tcBorders>
          </w:tcPr>
          <w:p w14:paraId="3742471B" w14:textId="19FDCEC4" w:rsidR="00162E5E" w:rsidRPr="00E95BB8" w:rsidRDefault="00162E5E" w:rsidP="00162E5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395,543</w:t>
            </w:r>
          </w:p>
        </w:tc>
        <w:tc>
          <w:tcPr>
            <w:tcW w:w="236" w:type="dxa"/>
          </w:tcPr>
          <w:p w14:paraId="04AEACD5" w14:textId="77777777" w:rsidR="00162E5E" w:rsidRPr="00E95BB8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12" w:space="0" w:color="auto"/>
            </w:tcBorders>
          </w:tcPr>
          <w:p w14:paraId="3C290893" w14:textId="3247563F" w:rsidR="00162E5E" w:rsidRPr="00E95BB8" w:rsidRDefault="00162E5E" w:rsidP="00162E5E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097</w:t>
            </w:r>
          </w:p>
        </w:tc>
      </w:tr>
    </w:tbl>
    <w:p w14:paraId="592BAFC9" w14:textId="1238C266" w:rsidR="00F71124" w:rsidRDefault="00F71124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6868093" w14:textId="10FF3FC0" w:rsidR="005F15FF" w:rsidRDefault="005F15FF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1BA6867" w14:textId="4F5DB669" w:rsidR="000178A8" w:rsidRPr="00E95BB8" w:rsidRDefault="000178A8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95BB8">
        <w:rPr>
          <w:rFonts w:ascii="Browallia New" w:hAnsi="Browallia New" w:cs="Browallia New"/>
          <w:sz w:val="28"/>
          <w:szCs w:val="28"/>
          <w:cs/>
        </w:rPr>
        <w:lastRenderedPageBreak/>
        <w:t>ยอดคงเหลือลูกหนี้การค้าแยกตามอายุหนี้ได้ดังนี้</w:t>
      </w:r>
    </w:p>
    <w:p w14:paraId="47441275" w14:textId="77777777" w:rsidR="00D578BE" w:rsidRPr="00851CD6" w:rsidRDefault="00D578BE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19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14"/>
        <w:gridCol w:w="1246"/>
        <w:gridCol w:w="236"/>
        <w:gridCol w:w="1247"/>
        <w:gridCol w:w="241"/>
        <w:gridCol w:w="1247"/>
        <w:gridCol w:w="241"/>
        <w:gridCol w:w="1247"/>
      </w:tblGrid>
      <w:tr w:rsidR="0083096B" w:rsidRPr="00E95BB8" w14:paraId="574C95AF" w14:textId="77777777" w:rsidTr="00964F01">
        <w:trPr>
          <w:cantSplit/>
          <w:tblHeader/>
        </w:trPr>
        <w:tc>
          <w:tcPr>
            <w:tcW w:w="9119" w:type="dxa"/>
            <w:gridSpan w:val="8"/>
          </w:tcPr>
          <w:p w14:paraId="1525697D" w14:textId="127C6460" w:rsidR="0083096B" w:rsidRPr="00E95BB8" w:rsidRDefault="00E71E2F" w:rsidP="00E71E2F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ind w:right="-168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95BB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</w:t>
            </w:r>
            <w:r w:rsidR="0083096B" w:rsidRPr="00E95BB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="0083096B" w:rsidRPr="00E95BB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="0083096B" w:rsidRPr="00E95BB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83096B" w:rsidRPr="00E95BB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พันบาท)</w:t>
            </w:r>
          </w:p>
        </w:tc>
      </w:tr>
      <w:tr w:rsidR="001D555F" w:rsidRPr="00E95BB8" w14:paraId="5CBBD7E9" w14:textId="77777777" w:rsidTr="00964F01">
        <w:trPr>
          <w:cantSplit/>
          <w:tblHeader/>
        </w:trPr>
        <w:tc>
          <w:tcPr>
            <w:tcW w:w="3414" w:type="dxa"/>
          </w:tcPr>
          <w:p w14:paraId="30173A09" w14:textId="77777777" w:rsidR="001D555F" w:rsidRPr="00E95BB8" w:rsidRDefault="001D555F" w:rsidP="00F97F0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29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61A2E7C" w14:textId="77777777" w:rsidR="001D555F" w:rsidRPr="00E95BB8" w:rsidRDefault="001D555F" w:rsidP="00F97F0C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left w:val="nil"/>
            </w:tcBorders>
          </w:tcPr>
          <w:p w14:paraId="3575FBE7" w14:textId="77777777" w:rsidR="001D555F" w:rsidRPr="00E95BB8" w:rsidRDefault="001D555F" w:rsidP="00F97F0C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35" w:type="dxa"/>
            <w:gridSpan w:val="3"/>
            <w:tcBorders>
              <w:bottom w:val="single" w:sz="4" w:space="0" w:color="auto"/>
            </w:tcBorders>
            <w:vAlign w:val="bottom"/>
          </w:tcPr>
          <w:p w14:paraId="0A4D90E2" w14:textId="590727FB" w:rsidR="001D555F" w:rsidRPr="00E95BB8" w:rsidRDefault="001D555F" w:rsidP="00F97F0C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ของ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A2138D" w:rsidRPr="00E95BB8" w14:paraId="01FDC2F6" w14:textId="77777777" w:rsidTr="00964F01">
        <w:trPr>
          <w:cantSplit/>
          <w:trHeight w:val="315"/>
          <w:tblHeader/>
        </w:trPr>
        <w:tc>
          <w:tcPr>
            <w:tcW w:w="3414" w:type="dxa"/>
          </w:tcPr>
          <w:p w14:paraId="2D56ED1F" w14:textId="77777777" w:rsidR="00A2138D" w:rsidRPr="00E95BB8" w:rsidRDefault="00A2138D" w:rsidP="00A2138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9BD956" w14:textId="11E01F79" w:rsidR="00A2138D" w:rsidRPr="00E95BB8" w:rsidRDefault="008F49E8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D26E81" w:rsidRPr="00E95BB8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A2138D" w:rsidRPr="00E95B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2138D" w:rsidRPr="00E95BB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left w:val="nil"/>
            </w:tcBorders>
          </w:tcPr>
          <w:p w14:paraId="72ED7DFF" w14:textId="77777777" w:rsidR="00A2138D" w:rsidRPr="00E95BB8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1C07A3F6" w14:textId="6E87CD2C" w:rsidR="00A2138D" w:rsidRPr="00E95BB8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241" w:type="dxa"/>
            <w:tcBorders>
              <w:left w:val="nil"/>
            </w:tcBorders>
          </w:tcPr>
          <w:p w14:paraId="6C29E5D0" w14:textId="77777777" w:rsidR="00A2138D" w:rsidRPr="00E95BB8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B5A61E2" w14:textId="03EE6893" w:rsidR="00A2138D" w:rsidRPr="00E95BB8" w:rsidRDefault="008F49E8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D26E81" w:rsidRPr="00E95BB8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A2138D" w:rsidRPr="00E95B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2138D" w:rsidRPr="00E95BB8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569F3AB" w14:textId="77777777" w:rsidR="00A2138D" w:rsidRPr="00E95BB8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CB5B56C" w14:textId="28EAB2EF" w:rsidR="00A2138D" w:rsidRPr="00E95BB8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95BB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95B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95BB8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1D555F" w:rsidRPr="00A2138D" w14:paraId="5DE89902" w14:textId="77777777" w:rsidTr="00964F01">
        <w:trPr>
          <w:cantSplit/>
          <w:trHeight w:val="70"/>
          <w:tblHeader/>
        </w:trPr>
        <w:tc>
          <w:tcPr>
            <w:tcW w:w="3414" w:type="dxa"/>
          </w:tcPr>
          <w:p w14:paraId="7F2CF8DB" w14:textId="77777777" w:rsidR="001D555F" w:rsidRPr="00E95BB8" w:rsidRDefault="001D555F" w:rsidP="00F97F0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46" w:type="dxa"/>
            <w:tcBorders>
              <w:left w:val="nil"/>
            </w:tcBorders>
          </w:tcPr>
          <w:p w14:paraId="7B53F12E" w14:textId="77777777" w:rsidR="001D555F" w:rsidRPr="00E95BB8" w:rsidRDefault="001D555F" w:rsidP="00F97F0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E5859C9" w14:textId="77777777" w:rsidR="001D555F" w:rsidRPr="00E95BB8" w:rsidRDefault="001D555F" w:rsidP="00F97F0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7E795965" w14:textId="77777777" w:rsidR="001D555F" w:rsidRPr="00E95BB8" w:rsidRDefault="001D555F" w:rsidP="00F97F0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10676EAE" w14:textId="77777777" w:rsidR="001D555F" w:rsidRPr="00E95BB8" w:rsidRDefault="001D555F" w:rsidP="00F97F0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B0DCDC5" w14:textId="77777777" w:rsidR="001D555F" w:rsidRPr="00E95BB8" w:rsidRDefault="001D555F" w:rsidP="00F97F0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</w:tcPr>
          <w:p w14:paraId="0B9BE020" w14:textId="77777777" w:rsidR="001D555F" w:rsidRPr="00E95BB8" w:rsidRDefault="001D555F" w:rsidP="00F97F0C">
            <w:pPr>
              <w:pStyle w:val="a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75F1F248" w14:textId="77777777" w:rsidR="001D555F" w:rsidRPr="00A2138D" w:rsidRDefault="001D555F" w:rsidP="00F97F0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97AAB" w:rsidRPr="00A2138D" w14:paraId="5CC466B1" w14:textId="77777777" w:rsidTr="00964F01">
        <w:trPr>
          <w:cantSplit/>
        </w:trPr>
        <w:tc>
          <w:tcPr>
            <w:tcW w:w="3414" w:type="dxa"/>
          </w:tcPr>
          <w:p w14:paraId="3F42CE73" w14:textId="77777777" w:rsidR="00797AAB" w:rsidRPr="00A2138D" w:rsidRDefault="00797AAB" w:rsidP="00F97F0C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  <w:t>ลูกหนี้การค้า - ลูกค้าทั่วไป</w:t>
            </w:r>
          </w:p>
        </w:tc>
        <w:tc>
          <w:tcPr>
            <w:tcW w:w="1246" w:type="dxa"/>
            <w:tcBorders>
              <w:left w:val="nil"/>
            </w:tcBorders>
          </w:tcPr>
          <w:p w14:paraId="00F6DAC3" w14:textId="77777777" w:rsidR="00797AAB" w:rsidRPr="00A2138D" w:rsidRDefault="00797AAB" w:rsidP="00F97F0C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9331B2C" w14:textId="77777777" w:rsidR="00797AAB" w:rsidRPr="00A2138D" w:rsidRDefault="00797AAB" w:rsidP="00F97F0C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58A62088" w14:textId="7310F57B" w:rsidR="00797AAB" w:rsidRPr="00A2138D" w:rsidRDefault="00797AAB" w:rsidP="00F97F0C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783AD390" w14:textId="77777777" w:rsidR="00797AAB" w:rsidRPr="00A2138D" w:rsidRDefault="00797AAB" w:rsidP="00F97F0C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03D32EDB" w14:textId="77777777" w:rsidR="00797AAB" w:rsidRPr="00A2138D" w:rsidRDefault="00797AAB" w:rsidP="00F97F0C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</w:tcPr>
          <w:p w14:paraId="57B93EA1" w14:textId="77777777" w:rsidR="00797AAB" w:rsidRPr="00A2138D" w:rsidRDefault="00797AAB" w:rsidP="00F97F0C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247" w:type="dxa"/>
          </w:tcPr>
          <w:p w14:paraId="78A493BB" w14:textId="028D75D6" w:rsidR="00797AAB" w:rsidRPr="00A2138D" w:rsidRDefault="00797AAB" w:rsidP="00F97F0C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62E5E" w:rsidRPr="00A2138D" w14:paraId="7D1B9BAD" w14:textId="77777777" w:rsidTr="00964F01">
        <w:trPr>
          <w:cantSplit/>
        </w:trPr>
        <w:tc>
          <w:tcPr>
            <w:tcW w:w="3414" w:type="dxa"/>
          </w:tcPr>
          <w:p w14:paraId="75A47495" w14:textId="77777777" w:rsidR="00162E5E" w:rsidRPr="00A2138D" w:rsidRDefault="00162E5E" w:rsidP="00162E5E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6" w:type="dxa"/>
            <w:tcBorders>
              <w:left w:val="nil"/>
            </w:tcBorders>
          </w:tcPr>
          <w:p w14:paraId="411961A1" w14:textId="3B04B91B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258,395</w:t>
            </w:r>
          </w:p>
        </w:tc>
        <w:tc>
          <w:tcPr>
            <w:tcW w:w="236" w:type="dxa"/>
            <w:tcBorders>
              <w:left w:val="nil"/>
            </w:tcBorders>
          </w:tcPr>
          <w:p w14:paraId="05C32DBE" w14:textId="77777777" w:rsidR="00162E5E" w:rsidRPr="00A2138D" w:rsidRDefault="00162E5E" w:rsidP="00162E5E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2BBE73BE" w14:textId="15E4D63C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1F49">
              <w:rPr>
                <w:rFonts w:ascii="Browallia New" w:hAnsi="Browallia New" w:cs="Browallia New"/>
                <w:sz w:val="28"/>
                <w:szCs w:val="28"/>
                <w:lang w:val="en-GB"/>
              </w:rPr>
              <w:t>46,890</w:t>
            </w:r>
          </w:p>
        </w:tc>
        <w:tc>
          <w:tcPr>
            <w:tcW w:w="241" w:type="dxa"/>
            <w:tcBorders>
              <w:left w:val="nil"/>
            </w:tcBorders>
          </w:tcPr>
          <w:p w14:paraId="446B0FD2" w14:textId="77777777" w:rsidR="00162E5E" w:rsidRPr="00A2138D" w:rsidRDefault="00162E5E" w:rsidP="00162E5E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5A4AD649" w14:textId="747F7D11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258,395</w:t>
            </w:r>
          </w:p>
        </w:tc>
        <w:tc>
          <w:tcPr>
            <w:tcW w:w="241" w:type="dxa"/>
          </w:tcPr>
          <w:p w14:paraId="040B970C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BAE69BF" w14:textId="181C84E8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804DF">
              <w:rPr>
                <w:rFonts w:ascii="Browallia New" w:hAnsi="Browallia New" w:cs="Browallia New"/>
                <w:sz w:val="28"/>
                <w:szCs w:val="28"/>
                <w:lang w:val="en-GB"/>
              </w:rPr>
              <w:t>46,890</w:t>
            </w:r>
          </w:p>
        </w:tc>
      </w:tr>
      <w:tr w:rsidR="00162E5E" w:rsidRPr="00A2138D" w14:paraId="5A2664A5" w14:textId="77777777" w:rsidTr="00964F01">
        <w:trPr>
          <w:cantSplit/>
        </w:trPr>
        <w:tc>
          <w:tcPr>
            <w:tcW w:w="3414" w:type="dxa"/>
          </w:tcPr>
          <w:p w14:paraId="27302D24" w14:textId="77777777" w:rsidR="00162E5E" w:rsidRPr="00A2138D" w:rsidRDefault="00162E5E" w:rsidP="00162E5E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เกินกำหนดชำระ </w:t>
            </w: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1246" w:type="dxa"/>
            <w:tcBorders>
              <w:left w:val="nil"/>
            </w:tcBorders>
          </w:tcPr>
          <w:p w14:paraId="7E408A20" w14:textId="77777777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CFFFBD8" w14:textId="77777777" w:rsidR="00162E5E" w:rsidRPr="00A2138D" w:rsidRDefault="00162E5E" w:rsidP="00162E5E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536D37A7" w14:textId="6CA65476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1FFCE5A0" w14:textId="77777777" w:rsidR="00162E5E" w:rsidRPr="00A2138D" w:rsidRDefault="00162E5E" w:rsidP="00162E5E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401EA71" w14:textId="77777777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88BB730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2FF6083" w14:textId="07EE3C2E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62E5E" w:rsidRPr="00A2138D" w14:paraId="31FA67CF" w14:textId="77777777" w:rsidTr="00964F01">
        <w:trPr>
          <w:cantSplit/>
        </w:trPr>
        <w:tc>
          <w:tcPr>
            <w:tcW w:w="3414" w:type="dxa"/>
          </w:tcPr>
          <w:p w14:paraId="0DEFECBB" w14:textId="77777777" w:rsidR="00162E5E" w:rsidRPr="00A2138D" w:rsidRDefault="00162E5E" w:rsidP="00162E5E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A2138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left w:val="nil"/>
            </w:tcBorders>
          </w:tcPr>
          <w:p w14:paraId="48596CCB" w14:textId="3F3E1362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106,018</w:t>
            </w:r>
          </w:p>
        </w:tc>
        <w:tc>
          <w:tcPr>
            <w:tcW w:w="236" w:type="dxa"/>
            <w:tcBorders>
              <w:left w:val="nil"/>
            </w:tcBorders>
          </w:tcPr>
          <w:p w14:paraId="29AF7DB1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4C75AFE3" w14:textId="06FB81A2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69F7">
              <w:rPr>
                <w:rFonts w:ascii="Browallia New" w:hAnsi="Browallia New" w:cs="Browallia New"/>
                <w:sz w:val="28"/>
                <w:szCs w:val="28"/>
              </w:rPr>
              <w:t>109,52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1" w:type="dxa"/>
            <w:tcBorders>
              <w:left w:val="nil"/>
            </w:tcBorders>
          </w:tcPr>
          <w:p w14:paraId="59E98755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6EF9A8FC" w14:textId="76D6E897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106,018</w:t>
            </w:r>
          </w:p>
        </w:tc>
        <w:tc>
          <w:tcPr>
            <w:tcW w:w="241" w:type="dxa"/>
          </w:tcPr>
          <w:p w14:paraId="7AD4B4F8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D2F7DD0" w14:textId="192370B4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4FC3">
              <w:rPr>
                <w:rFonts w:ascii="Browallia New" w:hAnsi="Browallia New" w:cs="Browallia New"/>
                <w:sz w:val="28"/>
                <w:szCs w:val="28"/>
              </w:rPr>
              <w:t>109,52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162E5E" w:rsidRPr="00A2138D" w14:paraId="318D1E32" w14:textId="77777777" w:rsidTr="00964F01">
        <w:trPr>
          <w:cantSplit/>
        </w:trPr>
        <w:tc>
          <w:tcPr>
            <w:tcW w:w="3414" w:type="dxa"/>
          </w:tcPr>
          <w:p w14:paraId="6E6D4278" w14:textId="35AC7029" w:rsidR="00162E5E" w:rsidRPr="00A2138D" w:rsidRDefault="00162E5E" w:rsidP="00162E5E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A2138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left w:val="nil"/>
            </w:tcBorders>
          </w:tcPr>
          <w:p w14:paraId="709BE05D" w14:textId="4B7A5BFC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14,954</w:t>
            </w:r>
          </w:p>
        </w:tc>
        <w:tc>
          <w:tcPr>
            <w:tcW w:w="236" w:type="dxa"/>
            <w:tcBorders>
              <w:left w:val="nil"/>
            </w:tcBorders>
          </w:tcPr>
          <w:p w14:paraId="26FB49D8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114CB944" w14:textId="79A8E26A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35880">
              <w:rPr>
                <w:rFonts w:ascii="Browallia New" w:hAnsi="Browallia New" w:cs="Browallia New"/>
                <w:sz w:val="28"/>
                <w:szCs w:val="28"/>
                <w:lang w:val="en-GB"/>
              </w:rPr>
              <w:t>8,546</w:t>
            </w:r>
          </w:p>
        </w:tc>
        <w:tc>
          <w:tcPr>
            <w:tcW w:w="241" w:type="dxa"/>
            <w:tcBorders>
              <w:left w:val="nil"/>
            </w:tcBorders>
          </w:tcPr>
          <w:p w14:paraId="476C185B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18EF2CCF" w14:textId="65B00196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14,954</w:t>
            </w:r>
          </w:p>
        </w:tc>
        <w:tc>
          <w:tcPr>
            <w:tcW w:w="241" w:type="dxa"/>
          </w:tcPr>
          <w:p w14:paraId="2A96BB32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73983744" w14:textId="7FA77A9C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1445">
              <w:rPr>
                <w:rFonts w:ascii="Browallia New" w:hAnsi="Browallia New" w:cs="Browallia New"/>
                <w:sz w:val="28"/>
                <w:szCs w:val="28"/>
                <w:lang w:val="en-GB"/>
              </w:rPr>
              <w:t>8,546</w:t>
            </w:r>
          </w:p>
        </w:tc>
      </w:tr>
      <w:tr w:rsidR="00162E5E" w:rsidRPr="00A2138D" w14:paraId="515D9CF0" w14:textId="77777777" w:rsidTr="00964F01">
        <w:trPr>
          <w:cantSplit/>
        </w:trPr>
        <w:tc>
          <w:tcPr>
            <w:tcW w:w="3414" w:type="dxa"/>
          </w:tcPr>
          <w:p w14:paraId="0DCC2CA0" w14:textId="126ADA80" w:rsidR="00162E5E" w:rsidRPr="00A2138D" w:rsidRDefault="00162E5E" w:rsidP="00162E5E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</w:rPr>
              <w:t xml:space="preserve">6 - </w:t>
            </w:r>
            <w:r w:rsidRPr="00A2138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left w:val="nil"/>
            </w:tcBorders>
          </w:tcPr>
          <w:p w14:paraId="6CD89C09" w14:textId="3027B408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11,932</w:t>
            </w:r>
          </w:p>
        </w:tc>
        <w:tc>
          <w:tcPr>
            <w:tcW w:w="236" w:type="dxa"/>
            <w:tcBorders>
              <w:left w:val="nil"/>
            </w:tcBorders>
          </w:tcPr>
          <w:p w14:paraId="4CE70206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55458AA7" w14:textId="5F02F00C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F4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3,80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41" w:type="dxa"/>
            <w:tcBorders>
              <w:left w:val="nil"/>
            </w:tcBorders>
          </w:tcPr>
          <w:p w14:paraId="67E506C7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5841DF87" w14:textId="76CA948A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11,932</w:t>
            </w:r>
          </w:p>
        </w:tc>
        <w:tc>
          <w:tcPr>
            <w:tcW w:w="241" w:type="dxa"/>
          </w:tcPr>
          <w:p w14:paraId="722912B6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2CBFB3B3" w14:textId="5717AEFA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777FC">
              <w:rPr>
                <w:rFonts w:ascii="Browallia New" w:hAnsi="Browallia New" w:cs="Browallia New"/>
                <w:sz w:val="28"/>
                <w:szCs w:val="28"/>
                <w:lang w:val="en-GB"/>
              </w:rPr>
              <w:t>3,80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162E5E" w:rsidRPr="00A2138D" w14:paraId="3E004E57" w14:textId="77777777" w:rsidTr="00964F01">
        <w:trPr>
          <w:cantSplit/>
        </w:trPr>
        <w:tc>
          <w:tcPr>
            <w:tcW w:w="3414" w:type="dxa"/>
          </w:tcPr>
          <w:p w14:paraId="0F5A84E6" w14:textId="77777777" w:rsidR="00162E5E" w:rsidRPr="00A2138D" w:rsidRDefault="00162E5E" w:rsidP="00162E5E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A2138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</w:tcBorders>
          </w:tcPr>
          <w:p w14:paraId="1EA919A3" w14:textId="7E325671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9,654</w:t>
            </w:r>
          </w:p>
        </w:tc>
        <w:tc>
          <w:tcPr>
            <w:tcW w:w="236" w:type="dxa"/>
            <w:tcBorders>
              <w:left w:val="nil"/>
            </w:tcBorders>
          </w:tcPr>
          <w:p w14:paraId="584950E3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0FB10A08" w14:textId="0EBFD9CC" w:rsidR="00162E5E" w:rsidRPr="00CA1433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8,652</w:t>
            </w:r>
          </w:p>
        </w:tc>
        <w:tc>
          <w:tcPr>
            <w:tcW w:w="241" w:type="dxa"/>
            <w:tcBorders>
              <w:left w:val="nil"/>
            </w:tcBorders>
          </w:tcPr>
          <w:p w14:paraId="15DA8829" w14:textId="77777777" w:rsidR="00162E5E" w:rsidRPr="00CA1433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7BA649A8" w14:textId="1D936E23" w:rsidR="00162E5E" w:rsidRPr="00CA1433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9,654</w:t>
            </w:r>
          </w:p>
        </w:tc>
        <w:tc>
          <w:tcPr>
            <w:tcW w:w="241" w:type="dxa"/>
          </w:tcPr>
          <w:p w14:paraId="3564BE26" w14:textId="77777777" w:rsidR="00162E5E" w:rsidRPr="00CA1433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4DF850E" w14:textId="42A093D9" w:rsidR="00162E5E" w:rsidRPr="00CA1433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</w:rPr>
              <w:t>8,59</w:t>
            </w: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162E5E" w:rsidRPr="00A2138D" w14:paraId="21DB7002" w14:textId="77777777" w:rsidTr="00964F01">
        <w:trPr>
          <w:cantSplit/>
        </w:trPr>
        <w:tc>
          <w:tcPr>
            <w:tcW w:w="3414" w:type="dxa"/>
          </w:tcPr>
          <w:p w14:paraId="2CCA3AF2" w14:textId="77777777" w:rsidR="00162E5E" w:rsidRPr="00A2138D" w:rsidRDefault="00162E5E" w:rsidP="00162E5E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</w:tcBorders>
          </w:tcPr>
          <w:p w14:paraId="6544197F" w14:textId="6C2B2E73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400,953</w:t>
            </w:r>
          </w:p>
        </w:tc>
        <w:tc>
          <w:tcPr>
            <w:tcW w:w="236" w:type="dxa"/>
            <w:tcBorders>
              <w:left w:val="nil"/>
            </w:tcBorders>
          </w:tcPr>
          <w:p w14:paraId="00931733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</w:tcPr>
          <w:p w14:paraId="25EDAEE2" w14:textId="71132DFD" w:rsidR="00162E5E" w:rsidRPr="00CA1433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177,418</w:t>
            </w:r>
          </w:p>
        </w:tc>
        <w:tc>
          <w:tcPr>
            <w:tcW w:w="241" w:type="dxa"/>
            <w:tcBorders>
              <w:left w:val="nil"/>
            </w:tcBorders>
          </w:tcPr>
          <w:p w14:paraId="2A5AE627" w14:textId="77777777" w:rsidR="00162E5E" w:rsidRPr="00CA1433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C3C212C" w14:textId="4EF7F4FC" w:rsidR="00162E5E" w:rsidRPr="00CA1433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400,953</w:t>
            </w:r>
          </w:p>
        </w:tc>
        <w:tc>
          <w:tcPr>
            <w:tcW w:w="241" w:type="dxa"/>
          </w:tcPr>
          <w:p w14:paraId="29D1839E" w14:textId="77777777" w:rsidR="00162E5E" w:rsidRPr="00CA1433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5B3128C" w14:textId="2554BC4F" w:rsidR="00162E5E" w:rsidRPr="00CA1433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177,365</w:t>
            </w:r>
          </w:p>
        </w:tc>
      </w:tr>
      <w:tr w:rsidR="00162E5E" w:rsidRPr="00A2138D" w14:paraId="364F15FE" w14:textId="77777777" w:rsidTr="00964F01">
        <w:trPr>
          <w:cantSplit/>
        </w:trPr>
        <w:tc>
          <w:tcPr>
            <w:tcW w:w="3414" w:type="dxa"/>
          </w:tcPr>
          <w:p w14:paraId="7A64CCD2" w14:textId="1C39599B" w:rsidR="00162E5E" w:rsidRPr="00A2138D" w:rsidRDefault="00162E5E" w:rsidP="00162E5E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</w:tcBorders>
          </w:tcPr>
          <w:p w14:paraId="08129B2A" w14:textId="4FA1E64A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(7,614)</w:t>
            </w:r>
          </w:p>
        </w:tc>
        <w:tc>
          <w:tcPr>
            <w:tcW w:w="236" w:type="dxa"/>
            <w:tcBorders>
              <w:left w:val="nil"/>
            </w:tcBorders>
          </w:tcPr>
          <w:p w14:paraId="4CD74BEF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7A88FA12" w14:textId="07D83CAC" w:rsidR="00162E5E" w:rsidRPr="00CA1433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6,420</w:t>
            </w: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41" w:type="dxa"/>
            <w:tcBorders>
              <w:left w:val="nil"/>
            </w:tcBorders>
          </w:tcPr>
          <w:p w14:paraId="73EE741B" w14:textId="77777777" w:rsidR="00162E5E" w:rsidRPr="00CA1433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DE91B7C" w14:textId="697DA474" w:rsidR="00162E5E" w:rsidRPr="00CA1433" w:rsidRDefault="00162E5E" w:rsidP="00162E5E">
            <w:pPr>
              <w:spacing w:line="240" w:lineRule="auto"/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(7,614)</w:t>
            </w:r>
          </w:p>
        </w:tc>
        <w:tc>
          <w:tcPr>
            <w:tcW w:w="241" w:type="dxa"/>
          </w:tcPr>
          <w:p w14:paraId="12D01846" w14:textId="77777777" w:rsidR="00162E5E" w:rsidRPr="00CA1433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440000F" w14:textId="3EC8D953" w:rsidR="00162E5E" w:rsidRPr="00CA1433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6,367</w:t>
            </w: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62E5E" w:rsidRPr="00A2138D" w14:paraId="0E495043" w14:textId="77777777" w:rsidTr="00964F01">
        <w:trPr>
          <w:cantSplit/>
          <w:trHeight w:val="212"/>
        </w:trPr>
        <w:tc>
          <w:tcPr>
            <w:tcW w:w="3414" w:type="dxa"/>
          </w:tcPr>
          <w:p w14:paraId="130B8340" w14:textId="79E9AB35" w:rsidR="00162E5E" w:rsidRPr="00A2138D" w:rsidRDefault="00162E5E" w:rsidP="00162E5E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BB6D6C9" w14:textId="110C901C" w:rsidR="00162E5E" w:rsidRPr="00A2138D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393,339</w:t>
            </w:r>
          </w:p>
        </w:tc>
        <w:tc>
          <w:tcPr>
            <w:tcW w:w="236" w:type="dxa"/>
            <w:tcBorders>
              <w:left w:val="nil"/>
            </w:tcBorders>
          </w:tcPr>
          <w:p w14:paraId="705AC11F" w14:textId="77777777" w:rsidR="00162E5E" w:rsidRPr="00A2138D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AFB5E0" w14:textId="0D9C4C68" w:rsidR="00162E5E" w:rsidRPr="00CA1433" w:rsidRDefault="00162E5E" w:rsidP="00162E5E">
            <w:pPr>
              <w:spacing w:line="240" w:lineRule="auto"/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170,998</w:t>
            </w:r>
          </w:p>
        </w:tc>
        <w:tc>
          <w:tcPr>
            <w:tcW w:w="241" w:type="dxa"/>
            <w:tcBorders>
              <w:left w:val="nil"/>
            </w:tcBorders>
          </w:tcPr>
          <w:p w14:paraId="43E136B4" w14:textId="77777777" w:rsidR="00162E5E" w:rsidRPr="00CA1433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12" w:space="0" w:color="auto"/>
            </w:tcBorders>
          </w:tcPr>
          <w:p w14:paraId="31FC798C" w14:textId="602CE8CF" w:rsidR="00162E5E" w:rsidRPr="00CA1433" w:rsidRDefault="00162E5E" w:rsidP="00162E5E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393,339</w:t>
            </w:r>
          </w:p>
        </w:tc>
        <w:tc>
          <w:tcPr>
            <w:tcW w:w="241" w:type="dxa"/>
          </w:tcPr>
          <w:p w14:paraId="3DCFC7C0" w14:textId="77777777" w:rsidR="00162E5E" w:rsidRPr="00CA1433" w:rsidRDefault="00162E5E" w:rsidP="00162E5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12" w:space="0" w:color="auto"/>
            </w:tcBorders>
          </w:tcPr>
          <w:p w14:paraId="672EED0F" w14:textId="3A460897" w:rsidR="00162E5E" w:rsidRPr="00CA1433" w:rsidRDefault="00162E5E" w:rsidP="00162E5E">
            <w:pPr>
              <w:spacing w:line="240" w:lineRule="auto"/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170,998</w:t>
            </w:r>
          </w:p>
        </w:tc>
      </w:tr>
    </w:tbl>
    <w:p w14:paraId="26AF140B" w14:textId="25A0C004" w:rsidR="000E5BD0" w:rsidRDefault="000E5BD0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3F9DBB5" w14:textId="64463579" w:rsidR="001B0265" w:rsidRDefault="001B0265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4B2842">
        <w:rPr>
          <w:rFonts w:ascii="Browallia New" w:hAnsi="Browallia New" w:cs="Browallia New" w:hint="cs"/>
          <w:sz w:val="28"/>
          <w:szCs w:val="28"/>
          <w:cs/>
        </w:rPr>
        <w:t>ในระหว่างงว</w:t>
      </w:r>
      <w:r w:rsidR="00CA6A32" w:rsidRPr="004B2842">
        <w:rPr>
          <w:rFonts w:ascii="Browallia New" w:hAnsi="Browallia New" w:cs="Browallia New" w:hint="cs"/>
          <w:sz w:val="28"/>
          <w:szCs w:val="28"/>
          <w:cs/>
        </w:rPr>
        <w:t>ด</w:t>
      </w:r>
      <w:r w:rsidRPr="004B28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B2842">
        <w:rPr>
          <w:rFonts w:ascii="Browallia New" w:hAnsi="Browallia New" w:cs="Browallia New" w:hint="cs"/>
          <w:sz w:val="28"/>
          <w:szCs w:val="28"/>
          <w:cs/>
        </w:rPr>
        <w:t>มีรายการเคลื่อนไหวของค่าเผื่อผลขาดทุนจากการด้อยค่าของลูกหนี้การค้า ดังต่อไปนี้</w:t>
      </w:r>
    </w:p>
    <w:p w14:paraId="036E9C87" w14:textId="77777777" w:rsidR="001B0265" w:rsidRPr="00851CD6" w:rsidRDefault="001B0265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17" w:type="dxa"/>
        <w:tblInd w:w="315" w:type="dxa"/>
        <w:tblLook w:val="01E0" w:firstRow="1" w:lastRow="1" w:firstColumn="1" w:lastColumn="1" w:noHBand="0" w:noVBand="0"/>
      </w:tblPr>
      <w:tblGrid>
        <w:gridCol w:w="5265"/>
        <w:gridCol w:w="1775"/>
        <w:gridCol w:w="284"/>
        <w:gridCol w:w="1793"/>
      </w:tblGrid>
      <w:tr w:rsidR="001B0265" w:rsidRPr="004B2842" w14:paraId="649FFC81" w14:textId="77777777" w:rsidTr="00851CD6">
        <w:trPr>
          <w:tblHeader/>
        </w:trPr>
        <w:tc>
          <w:tcPr>
            <w:tcW w:w="5265" w:type="dxa"/>
            <w:vAlign w:val="bottom"/>
          </w:tcPr>
          <w:p w14:paraId="45779E7D" w14:textId="77777777" w:rsidR="001B0265" w:rsidRPr="004B2842" w:rsidRDefault="001B0265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52" w:type="dxa"/>
            <w:gridSpan w:val="3"/>
            <w:vAlign w:val="bottom"/>
          </w:tcPr>
          <w:p w14:paraId="19080B23" w14:textId="144C52A0" w:rsidR="001B0265" w:rsidRPr="004B2842" w:rsidRDefault="00E71E2F" w:rsidP="00E71E2F">
            <w:pPr>
              <w:tabs>
                <w:tab w:val="clear" w:pos="3515"/>
                <w:tab w:val="center" w:pos="4536"/>
                <w:tab w:val="right" w:pos="9072"/>
              </w:tabs>
              <w:ind w:right="-17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                    </w:t>
            </w:r>
            <w:r w:rsidR="001B0265" w:rsidRPr="004B284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(หน่วย </w:t>
            </w:r>
            <w:r w:rsidR="001B0265" w:rsidRPr="004B2842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="00D6675F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="001B0265" w:rsidRPr="004B2842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บาท)</w:t>
            </w:r>
          </w:p>
        </w:tc>
      </w:tr>
      <w:tr w:rsidR="001B0265" w:rsidRPr="004B2842" w14:paraId="0F2DB23E" w14:textId="77777777" w:rsidTr="00851CD6">
        <w:trPr>
          <w:tblHeader/>
        </w:trPr>
        <w:tc>
          <w:tcPr>
            <w:tcW w:w="5265" w:type="dxa"/>
            <w:vAlign w:val="bottom"/>
          </w:tcPr>
          <w:p w14:paraId="68A6C2F1" w14:textId="77777777" w:rsidR="001B0265" w:rsidRPr="004B2842" w:rsidRDefault="001B0265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vAlign w:val="bottom"/>
          </w:tcPr>
          <w:p w14:paraId="60918ED6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4B21882D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14:paraId="6071F76B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B0265" w:rsidRPr="003A4A56" w14:paraId="4F903ADC" w14:textId="77777777" w:rsidTr="00851CD6">
        <w:trPr>
          <w:tblHeader/>
        </w:trPr>
        <w:tc>
          <w:tcPr>
            <w:tcW w:w="5265" w:type="dxa"/>
            <w:vAlign w:val="bottom"/>
          </w:tcPr>
          <w:p w14:paraId="671BBD5A" w14:textId="77777777" w:rsidR="001B0265" w:rsidRPr="004303B0" w:rsidRDefault="001B0265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75" w:type="dxa"/>
            <w:vAlign w:val="bottom"/>
          </w:tcPr>
          <w:p w14:paraId="2E3C14D1" w14:textId="77777777" w:rsidR="001B0265" w:rsidRPr="004303B0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51F757B6" w14:textId="77777777" w:rsidR="001B0265" w:rsidRPr="004303B0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3" w:type="dxa"/>
            <w:vAlign w:val="bottom"/>
          </w:tcPr>
          <w:p w14:paraId="18ECCD64" w14:textId="77777777" w:rsidR="001B0265" w:rsidRPr="004303B0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B0265" w:rsidRPr="004B2842" w14:paraId="729ED3F2" w14:textId="77777777" w:rsidTr="00851CD6">
        <w:trPr>
          <w:tblHeader/>
        </w:trPr>
        <w:tc>
          <w:tcPr>
            <w:tcW w:w="5265" w:type="dxa"/>
          </w:tcPr>
          <w:p w14:paraId="6B2EF957" w14:textId="07A69B43" w:rsidR="001B0265" w:rsidRPr="004B2842" w:rsidRDefault="001B0265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</w:t>
            </w:r>
            <w:r w:rsidRPr="004B2842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4B2842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70C3B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775" w:type="dxa"/>
            <w:vAlign w:val="bottom"/>
          </w:tcPr>
          <w:p w14:paraId="04205C45" w14:textId="24FAA33F" w:rsidR="001B0265" w:rsidRPr="004B2842" w:rsidRDefault="00C20EAE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20EAE">
              <w:rPr>
                <w:rFonts w:ascii="Browallia New" w:hAnsi="Browallia New" w:cs="Browallia New"/>
                <w:sz w:val="28"/>
                <w:szCs w:val="28"/>
              </w:rPr>
              <w:t>(6,4</w:t>
            </w:r>
            <w:r w:rsidR="00E228F9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C20E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688078A3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93" w:type="dxa"/>
            <w:vAlign w:val="bottom"/>
          </w:tcPr>
          <w:p w14:paraId="23A1008D" w14:textId="1917B405" w:rsidR="001B0265" w:rsidRPr="004B2842" w:rsidRDefault="00E228F9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228F9">
              <w:rPr>
                <w:rFonts w:ascii="Browallia New" w:hAnsi="Browallia New" w:cs="Browallia New"/>
                <w:sz w:val="28"/>
                <w:szCs w:val="28"/>
              </w:rPr>
              <w:t>(6,36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E228F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703F9" w:rsidRPr="004B2842" w14:paraId="6C372596" w14:textId="77777777" w:rsidTr="00851CD6">
        <w:trPr>
          <w:tblHeader/>
        </w:trPr>
        <w:tc>
          <w:tcPr>
            <w:tcW w:w="5265" w:type="dxa"/>
          </w:tcPr>
          <w:p w14:paraId="244FE26B" w14:textId="25F056A5" w:rsidR="00B703F9" w:rsidRPr="004B2842" w:rsidRDefault="00C712E7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75" w:type="dxa"/>
            <w:vAlign w:val="bottom"/>
          </w:tcPr>
          <w:p w14:paraId="27ADDD18" w14:textId="354348AE" w:rsidR="00B703F9" w:rsidRDefault="00D02BA8" w:rsidP="003A4C17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(1,328)</w:t>
            </w:r>
          </w:p>
        </w:tc>
        <w:tc>
          <w:tcPr>
            <w:tcW w:w="284" w:type="dxa"/>
            <w:vAlign w:val="center"/>
          </w:tcPr>
          <w:p w14:paraId="54079A5D" w14:textId="77777777" w:rsidR="00B703F9" w:rsidRPr="004B2842" w:rsidRDefault="00B703F9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93" w:type="dxa"/>
            <w:vAlign w:val="bottom"/>
          </w:tcPr>
          <w:p w14:paraId="42B9C7EA" w14:textId="62302B95" w:rsidR="00B703F9" w:rsidRDefault="00D02BA8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(1,328)</w:t>
            </w:r>
          </w:p>
        </w:tc>
      </w:tr>
      <w:tr w:rsidR="001B0265" w:rsidRPr="004B2842" w14:paraId="511E7780" w14:textId="77777777" w:rsidTr="00851CD6">
        <w:trPr>
          <w:tblHeader/>
        </w:trPr>
        <w:tc>
          <w:tcPr>
            <w:tcW w:w="5265" w:type="dxa"/>
          </w:tcPr>
          <w:p w14:paraId="1CE38FF7" w14:textId="579FFB32" w:rsidR="001B0265" w:rsidRPr="004B2842" w:rsidRDefault="00C712E7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75" w:type="dxa"/>
            <w:vAlign w:val="bottom"/>
          </w:tcPr>
          <w:p w14:paraId="6116BC43" w14:textId="5787BEA9" w:rsidR="001B0265" w:rsidRPr="004B2842" w:rsidRDefault="00D02BA8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134</w:t>
            </w:r>
          </w:p>
        </w:tc>
        <w:tc>
          <w:tcPr>
            <w:tcW w:w="284" w:type="dxa"/>
            <w:vAlign w:val="center"/>
          </w:tcPr>
          <w:p w14:paraId="404145C2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93" w:type="dxa"/>
            <w:vAlign w:val="bottom"/>
          </w:tcPr>
          <w:p w14:paraId="231E0124" w14:textId="7B2F38E8" w:rsidR="001B0265" w:rsidRPr="004B2842" w:rsidRDefault="00D02BA8" w:rsidP="003A4C1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81</w:t>
            </w:r>
          </w:p>
        </w:tc>
      </w:tr>
      <w:tr w:rsidR="001B0265" w:rsidRPr="000E1AB2" w14:paraId="553E563D" w14:textId="77777777" w:rsidTr="00851CD6">
        <w:trPr>
          <w:tblHeader/>
        </w:trPr>
        <w:tc>
          <w:tcPr>
            <w:tcW w:w="5265" w:type="dxa"/>
          </w:tcPr>
          <w:p w14:paraId="12316722" w14:textId="0F8429DC" w:rsidR="001B0265" w:rsidRPr="004B2842" w:rsidRDefault="001B0265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F49E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D26E81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E70C3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70C3B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4E340F" w14:textId="1C847157" w:rsidR="001B0265" w:rsidRPr="004B2842" w:rsidRDefault="00D02BA8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(7,614)</w:t>
            </w:r>
          </w:p>
        </w:tc>
        <w:tc>
          <w:tcPr>
            <w:tcW w:w="284" w:type="dxa"/>
            <w:vAlign w:val="center"/>
          </w:tcPr>
          <w:p w14:paraId="2F2FD979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9B6CF5F" w14:textId="27DB865F" w:rsidR="001B0265" w:rsidRPr="000E1AB2" w:rsidRDefault="00D02BA8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(7,614)</w:t>
            </w:r>
          </w:p>
        </w:tc>
      </w:tr>
    </w:tbl>
    <w:p w14:paraId="5B4691D0" w14:textId="77777777" w:rsidR="00E70C3B" w:rsidRPr="00102AEF" w:rsidRDefault="00E70C3B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5EEA7576" w14:textId="30417CB4" w:rsidR="009156FA" w:rsidRPr="006A1BD3" w:rsidRDefault="00593952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A1BD3">
        <w:rPr>
          <w:rFonts w:ascii="Browallia New" w:hAnsi="Browallia New" w:cs="Browallia New"/>
          <w:b/>
          <w:bCs/>
          <w:sz w:val="28"/>
          <w:szCs w:val="28"/>
          <w:cs/>
        </w:rPr>
        <w:t>สินค้าคงเหลือ</w:t>
      </w:r>
    </w:p>
    <w:p w14:paraId="63A9110C" w14:textId="77777777" w:rsidR="003E534D" w:rsidRPr="00851CD6" w:rsidRDefault="003E534D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32" w:type="dxa"/>
        <w:tblInd w:w="300" w:type="dxa"/>
        <w:tblLayout w:type="fixed"/>
        <w:tblLook w:val="0000" w:firstRow="0" w:lastRow="0" w:firstColumn="0" w:lastColumn="0" w:noHBand="0" w:noVBand="0"/>
      </w:tblPr>
      <w:tblGrid>
        <w:gridCol w:w="4665"/>
        <w:gridCol w:w="606"/>
        <w:gridCol w:w="1782"/>
        <w:gridCol w:w="306"/>
        <w:gridCol w:w="1773"/>
      </w:tblGrid>
      <w:tr w:rsidR="00A926C8" w:rsidRPr="001C3DB7" w14:paraId="17758802" w14:textId="77777777" w:rsidTr="00851CD6">
        <w:trPr>
          <w:cantSplit/>
        </w:trPr>
        <w:tc>
          <w:tcPr>
            <w:tcW w:w="4665" w:type="dxa"/>
          </w:tcPr>
          <w:p w14:paraId="67FFE9C0" w14:textId="77777777" w:rsidR="00A926C8" w:rsidRPr="001C3DB7" w:rsidRDefault="00A926C8" w:rsidP="0045291E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1" w:name="_Hlk494369948"/>
          </w:p>
        </w:tc>
        <w:tc>
          <w:tcPr>
            <w:tcW w:w="4467" w:type="dxa"/>
            <w:gridSpan w:val="4"/>
          </w:tcPr>
          <w:p w14:paraId="5FB75645" w14:textId="77777777" w:rsidR="00A926C8" w:rsidRPr="001C3DB7" w:rsidRDefault="00A926C8" w:rsidP="005F70C1">
            <w:pPr>
              <w:pStyle w:val="Heading4"/>
              <w:framePr w:w="0" w:hRule="auto" w:hSpace="0" w:wrap="auto" w:vAnchor="margin" w:hAnchor="text" w:xAlign="left" w:yAlign="inline"/>
              <w:ind w:right="-76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A926C8" w:rsidRPr="001C3DB7" w14:paraId="444D06B8" w14:textId="77777777" w:rsidTr="00851CD6">
        <w:trPr>
          <w:cantSplit/>
        </w:trPr>
        <w:tc>
          <w:tcPr>
            <w:tcW w:w="4665" w:type="dxa"/>
          </w:tcPr>
          <w:p w14:paraId="12EF80A2" w14:textId="77777777" w:rsidR="00A926C8" w:rsidRPr="001C3DB7" w:rsidRDefault="00A926C8" w:rsidP="0045291E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</w:tcBorders>
            <w:vAlign w:val="bottom"/>
          </w:tcPr>
          <w:p w14:paraId="09267A68" w14:textId="77777777" w:rsidR="00A926C8" w:rsidRPr="001C3DB7" w:rsidRDefault="00A926C8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861" w:type="dxa"/>
            <w:gridSpan w:val="3"/>
            <w:tcBorders>
              <w:bottom w:val="single" w:sz="4" w:space="0" w:color="auto"/>
            </w:tcBorders>
          </w:tcPr>
          <w:p w14:paraId="24329A0F" w14:textId="67819ED0" w:rsidR="00A926C8" w:rsidRPr="001C3DB7" w:rsidRDefault="00A926C8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E70C3B" w:rsidRPr="001C3DB7" w14:paraId="604BE2F0" w14:textId="77777777" w:rsidTr="00851CD6">
        <w:trPr>
          <w:cantSplit/>
        </w:trPr>
        <w:tc>
          <w:tcPr>
            <w:tcW w:w="4665" w:type="dxa"/>
          </w:tcPr>
          <w:p w14:paraId="5A078F71" w14:textId="77777777" w:rsidR="00E70C3B" w:rsidRPr="001C3DB7" w:rsidRDefault="00E70C3B" w:rsidP="00E70C3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6F16D0A4" w14:textId="77777777" w:rsidR="00E70C3B" w:rsidRPr="00AE2DBB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594F27AD" w14:textId="2F652AA8" w:rsidR="00E70C3B" w:rsidRPr="005629D1" w:rsidRDefault="008F49E8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29D1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D26E81" w:rsidRPr="005629D1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E70C3B" w:rsidRPr="005629D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70C3B" w:rsidRPr="005629D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4CB1FAAD" w14:textId="77777777" w:rsidR="00E70C3B" w:rsidRPr="005629D1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62EAAF17" w14:textId="28EA3A79" w:rsidR="00E70C3B" w:rsidRPr="005629D1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629D1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 w:rsidRPr="005629D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5629D1">
              <w:rPr>
                <w:rFonts w:ascii="Browallia New" w:hAnsi="Browallia New" w:cs="Browallia New" w:hint="cs"/>
                <w:sz w:val="28"/>
                <w:szCs w:val="28"/>
              </w:rPr>
              <w:t>256</w:t>
            </w:r>
            <w:r w:rsidRPr="005629D1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D161BA" w:rsidRPr="001C3DB7" w14:paraId="6C2BAF80" w14:textId="77777777" w:rsidTr="00851CD6">
        <w:trPr>
          <w:cantSplit/>
          <w:trHeight w:val="329"/>
        </w:trPr>
        <w:tc>
          <w:tcPr>
            <w:tcW w:w="4665" w:type="dxa"/>
          </w:tcPr>
          <w:p w14:paraId="5A4E0C5E" w14:textId="77777777" w:rsidR="00D161BA" w:rsidRPr="00552E1A" w:rsidRDefault="00D161BA" w:rsidP="0045291E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7F3D63A9" w14:textId="77777777" w:rsidR="00D161BA" w:rsidRPr="00552E1A" w:rsidRDefault="00D161BA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12551B6" w14:textId="77777777" w:rsidR="00D161BA" w:rsidRPr="005629D1" w:rsidRDefault="00D161BA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3FBCB51E" w14:textId="77777777" w:rsidR="00D161BA" w:rsidRPr="005629D1" w:rsidRDefault="00D161BA" w:rsidP="0045291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3" w:type="dxa"/>
            <w:vAlign w:val="center"/>
          </w:tcPr>
          <w:p w14:paraId="457D1F6F" w14:textId="77777777" w:rsidR="00D161BA" w:rsidRPr="005629D1" w:rsidRDefault="00D161BA" w:rsidP="0045291E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5629D1" w:rsidRPr="00C32162" w14:paraId="1AEFAA62" w14:textId="77777777" w:rsidTr="00851CD6">
        <w:trPr>
          <w:cantSplit/>
        </w:trPr>
        <w:tc>
          <w:tcPr>
            <w:tcW w:w="4665" w:type="dxa"/>
          </w:tcPr>
          <w:p w14:paraId="62F8BAF5" w14:textId="77777777" w:rsidR="005629D1" w:rsidRPr="00C32162" w:rsidRDefault="005629D1" w:rsidP="005629D1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606" w:type="dxa"/>
            <w:tcBorders>
              <w:left w:val="nil"/>
            </w:tcBorders>
          </w:tcPr>
          <w:p w14:paraId="7B2933C6" w14:textId="77777777" w:rsidR="005629D1" w:rsidRPr="00C32162" w:rsidRDefault="005629D1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76B42CE9" w14:textId="45ACF20C" w:rsidR="005629D1" w:rsidRPr="00816952" w:rsidRDefault="00D02BA8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351,077</w:t>
            </w:r>
          </w:p>
        </w:tc>
        <w:tc>
          <w:tcPr>
            <w:tcW w:w="306" w:type="dxa"/>
          </w:tcPr>
          <w:p w14:paraId="792BDBC1" w14:textId="77777777" w:rsidR="005629D1" w:rsidRPr="00C32162" w:rsidRDefault="005629D1" w:rsidP="005629D1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229A77B9" w14:textId="0AAF84A2" w:rsidR="005629D1" w:rsidRPr="00C32162" w:rsidRDefault="005629D1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770</w:t>
            </w:r>
          </w:p>
        </w:tc>
      </w:tr>
      <w:tr w:rsidR="005629D1" w:rsidRPr="00C32162" w14:paraId="57E437DC" w14:textId="77777777" w:rsidTr="00851CD6">
        <w:trPr>
          <w:cantSplit/>
        </w:trPr>
        <w:tc>
          <w:tcPr>
            <w:tcW w:w="4665" w:type="dxa"/>
          </w:tcPr>
          <w:p w14:paraId="77683196" w14:textId="77777777" w:rsidR="005629D1" w:rsidRPr="00C32162" w:rsidRDefault="005629D1" w:rsidP="005629D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3216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สินค้า</w:t>
            </w: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ระหว่างทาง</w:t>
            </w:r>
          </w:p>
        </w:tc>
        <w:tc>
          <w:tcPr>
            <w:tcW w:w="606" w:type="dxa"/>
            <w:tcBorders>
              <w:left w:val="nil"/>
            </w:tcBorders>
          </w:tcPr>
          <w:p w14:paraId="73434C56" w14:textId="77777777" w:rsidR="005629D1" w:rsidRPr="00C32162" w:rsidRDefault="005629D1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77D48164" w14:textId="382799B0" w:rsidR="005629D1" w:rsidRPr="00816952" w:rsidRDefault="00D02BA8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43,459</w:t>
            </w:r>
          </w:p>
        </w:tc>
        <w:tc>
          <w:tcPr>
            <w:tcW w:w="306" w:type="dxa"/>
          </w:tcPr>
          <w:p w14:paraId="2E74C6CD" w14:textId="77777777" w:rsidR="005629D1" w:rsidRPr="00C32162" w:rsidRDefault="005629D1" w:rsidP="005629D1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50FB687C" w14:textId="0A7FF7FF" w:rsidR="005629D1" w:rsidRPr="00C32162" w:rsidRDefault="005629D1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</w:tr>
      <w:tr w:rsidR="005629D1" w:rsidRPr="00C32162" w14:paraId="55B1966C" w14:textId="77777777" w:rsidTr="00851CD6">
        <w:trPr>
          <w:cantSplit/>
        </w:trPr>
        <w:tc>
          <w:tcPr>
            <w:tcW w:w="4665" w:type="dxa"/>
            <w:vAlign w:val="bottom"/>
          </w:tcPr>
          <w:p w14:paraId="693FD274" w14:textId="77777777" w:rsidR="005629D1" w:rsidRPr="00C32162" w:rsidRDefault="005629D1" w:rsidP="005629D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dxa"/>
            <w:tcBorders>
              <w:left w:val="nil"/>
            </w:tcBorders>
          </w:tcPr>
          <w:p w14:paraId="50799CAF" w14:textId="77777777" w:rsidR="005629D1" w:rsidRPr="00C32162" w:rsidRDefault="005629D1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647CB8AB" w14:textId="35EFA4E4" w:rsidR="005629D1" w:rsidRPr="00816952" w:rsidRDefault="00D02BA8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394,536</w:t>
            </w:r>
          </w:p>
        </w:tc>
        <w:tc>
          <w:tcPr>
            <w:tcW w:w="306" w:type="dxa"/>
          </w:tcPr>
          <w:p w14:paraId="1FC562D2" w14:textId="77777777" w:rsidR="005629D1" w:rsidRPr="00C32162" w:rsidRDefault="005629D1" w:rsidP="005629D1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726CDEF0" w14:textId="6A59AD81" w:rsidR="005629D1" w:rsidRPr="00C32162" w:rsidRDefault="005629D1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5629D1" w:rsidRPr="00C32162" w14:paraId="29435E76" w14:textId="77777777" w:rsidTr="00851CD6">
        <w:trPr>
          <w:cantSplit/>
        </w:trPr>
        <w:tc>
          <w:tcPr>
            <w:tcW w:w="4665" w:type="dxa"/>
          </w:tcPr>
          <w:p w14:paraId="18E4832E" w14:textId="0DF9E677" w:rsidR="005629D1" w:rsidRPr="00C32162" w:rsidRDefault="005629D1" w:rsidP="005629D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3216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3216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</w:t>
            </w: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เผื่อสินค้า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เสื่อมคุณภาพ</w:t>
            </w:r>
          </w:p>
        </w:tc>
        <w:tc>
          <w:tcPr>
            <w:tcW w:w="606" w:type="dxa"/>
            <w:tcBorders>
              <w:left w:val="nil"/>
            </w:tcBorders>
          </w:tcPr>
          <w:p w14:paraId="11893C4D" w14:textId="77777777" w:rsidR="005629D1" w:rsidRPr="00C32162" w:rsidRDefault="005629D1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58DB1F7A" w14:textId="7C7F1191" w:rsidR="005629D1" w:rsidRPr="00816952" w:rsidRDefault="00D02BA8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(12,02</w:t>
            </w:r>
            <w:r w:rsidR="00E2379D">
              <w:rPr>
                <w:rFonts w:ascii="Browallia New" w:hAnsi="Browallia New" w:cs="Browallia New" w:hint="cs"/>
                <w:sz w:val="28"/>
                <w:szCs w:val="28"/>
                <w:cs/>
              </w:rPr>
              <w:t>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306" w:type="dxa"/>
          </w:tcPr>
          <w:p w14:paraId="69536C6D" w14:textId="77777777" w:rsidR="005629D1" w:rsidRPr="004B02DC" w:rsidRDefault="005629D1" w:rsidP="005629D1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0737B06" w14:textId="0D620CBA" w:rsidR="005629D1" w:rsidRPr="00C32162" w:rsidRDefault="005629D1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(9,224)</w:t>
            </w:r>
          </w:p>
        </w:tc>
      </w:tr>
      <w:tr w:rsidR="005629D1" w:rsidRPr="00C32162" w14:paraId="7BE446DC" w14:textId="77777777" w:rsidTr="00851CD6">
        <w:trPr>
          <w:cantSplit/>
        </w:trPr>
        <w:tc>
          <w:tcPr>
            <w:tcW w:w="4665" w:type="dxa"/>
            <w:shd w:val="clear" w:color="auto" w:fill="auto"/>
          </w:tcPr>
          <w:p w14:paraId="4A001014" w14:textId="4A09D008" w:rsidR="005629D1" w:rsidRPr="00874119" w:rsidRDefault="005629D1" w:rsidP="005629D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741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874119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606" w:type="dxa"/>
            <w:tcBorders>
              <w:left w:val="nil"/>
            </w:tcBorders>
          </w:tcPr>
          <w:p w14:paraId="7F759E9C" w14:textId="77777777" w:rsidR="005629D1" w:rsidRPr="00C32162" w:rsidRDefault="005629D1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5E52D496" w14:textId="6E7EC84D" w:rsidR="005629D1" w:rsidRPr="00816952" w:rsidRDefault="00D02BA8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(2,137)</w:t>
            </w:r>
          </w:p>
        </w:tc>
        <w:tc>
          <w:tcPr>
            <w:tcW w:w="306" w:type="dxa"/>
          </w:tcPr>
          <w:p w14:paraId="2AB25988" w14:textId="77777777" w:rsidR="005629D1" w:rsidRPr="004B02DC" w:rsidRDefault="005629D1" w:rsidP="005629D1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1721847C" w14:textId="058EED67" w:rsidR="005629D1" w:rsidRPr="00C32162" w:rsidRDefault="005629D1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(4,748)</w:t>
            </w:r>
          </w:p>
        </w:tc>
      </w:tr>
      <w:tr w:rsidR="005629D1" w:rsidRPr="004B2A8B" w14:paraId="664C0D99" w14:textId="77777777" w:rsidTr="00851CD6">
        <w:trPr>
          <w:cantSplit/>
        </w:trPr>
        <w:tc>
          <w:tcPr>
            <w:tcW w:w="4665" w:type="dxa"/>
          </w:tcPr>
          <w:p w14:paraId="188BA112" w14:textId="77777777" w:rsidR="005629D1" w:rsidRPr="00C32162" w:rsidRDefault="005629D1" w:rsidP="005629D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06" w:type="dxa"/>
            <w:tcBorders>
              <w:left w:val="nil"/>
            </w:tcBorders>
          </w:tcPr>
          <w:p w14:paraId="3FAEFEF7" w14:textId="77777777" w:rsidR="005629D1" w:rsidRPr="00C32162" w:rsidRDefault="005629D1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77811E3" w14:textId="1DED64C2" w:rsidR="005629D1" w:rsidRPr="00816952" w:rsidRDefault="00E2379D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380,374</w:t>
            </w:r>
          </w:p>
        </w:tc>
        <w:tc>
          <w:tcPr>
            <w:tcW w:w="306" w:type="dxa"/>
          </w:tcPr>
          <w:p w14:paraId="1453083C" w14:textId="77777777" w:rsidR="005629D1" w:rsidRPr="00C32162" w:rsidRDefault="005629D1" w:rsidP="005629D1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12" w:space="0" w:color="auto"/>
            </w:tcBorders>
          </w:tcPr>
          <w:p w14:paraId="506FA64F" w14:textId="573633E0" w:rsidR="005629D1" w:rsidRPr="00C32162" w:rsidRDefault="005629D1" w:rsidP="005629D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9</w:t>
            </w:r>
          </w:p>
        </w:tc>
      </w:tr>
    </w:tbl>
    <w:bookmarkEnd w:id="1"/>
    <w:p w14:paraId="72AA6D3F" w14:textId="5AADD34F" w:rsidR="00F91C67" w:rsidRDefault="00F91C67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A049B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ในระหว่างงวด รายการเคลื่อนไหวของ</w:t>
      </w:r>
      <w:r w:rsidRPr="002749C0">
        <w:rPr>
          <w:rFonts w:ascii="Browallia New" w:hAnsi="Browallia New" w:cs="Browallia New"/>
          <w:sz w:val="28"/>
          <w:szCs w:val="28"/>
          <w:cs/>
        </w:rPr>
        <w:t>ค่าเผื่อสินค้า</w:t>
      </w:r>
      <w:r w:rsidR="000F67F5" w:rsidRPr="00D06933">
        <w:rPr>
          <w:rFonts w:ascii="Browallia New" w:hAnsi="Browallia New" w:cs="Browallia New" w:hint="cs"/>
          <w:sz w:val="28"/>
          <w:szCs w:val="28"/>
          <w:cs/>
        </w:rPr>
        <w:t>เสื่อมคุณภาพ</w:t>
      </w:r>
      <w:r w:rsidR="000E7CEE" w:rsidRPr="00D06933">
        <w:rPr>
          <w:rFonts w:ascii="Browallia New" w:hAnsi="Browallia New" w:cs="Browallia New" w:hint="cs"/>
          <w:sz w:val="28"/>
          <w:szCs w:val="28"/>
          <w:cs/>
        </w:rPr>
        <w:t xml:space="preserve">และการลดมูลค่าของสินค้า </w:t>
      </w:r>
      <w:r w:rsidRPr="005A049B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0F2DFD0E" w14:textId="77777777" w:rsidR="00A30DA6" w:rsidRPr="00D06933" w:rsidRDefault="00A30DA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6201"/>
        <w:gridCol w:w="2835"/>
      </w:tblGrid>
      <w:tr w:rsidR="008F4660" w:rsidRPr="00293ED1" w14:paraId="2F524CA9" w14:textId="77777777" w:rsidTr="00217A66">
        <w:tc>
          <w:tcPr>
            <w:tcW w:w="6201" w:type="dxa"/>
          </w:tcPr>
          <w:p w14:paraId="7251BC9A" w14:textId="77777777" w:rsidR="008F4660" w:rsidRPr="00293ED1" w:rsidRDefault="008F4660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ACA4669" w14:textId="3F1B275B" w:rsidR="008F4660" w:rsidRPr="00293ED1" w:rsidRDefault="008F4660" w:rsidP="008F4660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3ED1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F4660" w:rsidRPr="00293ED1" w14:paraId="7EC168D4" w14:textId="77777777" w:rsidTr="00217A66">
        <w:trPr>
          <w:trHeight w:val="351"/>
        </w:trPr>
        <w:tc>
          <w:tcPr>
            <w:tcW w:w="6201" w:type="dxa"/>
          </w:tcPr>
          <w:p w14:paraId="0353BA7A" w14:textId="77777777" w:rsidR="008F4660" w:rsidRPr="00293ED1" w:rsidRDefault="008F4660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E91F089" w14:textId="77777777" w:rsidR="00760AEC" w:rsidRDefault="008F4660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</w:p>
          <w:p w14:paraId="5CE043AB" w14:textId="3E347C50" w:rsidR="008F4660" w:rsidRPr="00293ED1" w:rsidRDefault="008F4660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333FA6" w:rsidRPr="00293ED1" w14:paraId="09FB0951" w14:textId="77777777" w:rsidTr="00217A66">
        <w:trPr>
          <w:trHeight w:val="351"/>
        </w:trPr>
        <w:tc>
          <w:tcPr>
            <w:tcW w:w="6201" w:type="dxa"/>
          </w:tcPr>
          <w:p w14:paraId="4917F77E" w14:textId="77777777" w:rsidR="00333FA6" w:rsidRPr="00293ED1" w:rsidRDefault="00333FA6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377E792A" w14:textId="77777777" w:rsidR="00333FA6" w:rsidRDefault="00333FA6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F4660" w:rsidRPr="00293ED1" w14:paraId="3CE6C6BA" w14:textId="77777777" w:rsidTr="00217A66">
        <w:trPr>
          <w:trHeight w:val="113"/>
        </w:trPr>
        <w:tc>
          <w:tcPr>
            <w:tcW w:w="6201" w:type="dxa"/>
          </w:tcPr>
          <w:p w14:paraId="51EBEE80" w14:textId="63E2827C" w:rsidR="008F4660" w:rsidRPr="000F67F5" w:rsidRDefault="008F4660" w:rsidP="008F4660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ณ วันที่ </w:t>
            </w:r>
            <w:r>
              <w:rPr>
                <w:rFonts w:ascii="Browallia New" w:hAnsi="Browallia New" w:cs="Browallia New"/>
              </w:rPr>
              <w:t xml:space="preserve">1 </w:t>
            </w:r>
            <w:r>
              <w:rPr>
                <w:rFonts w:ascii="Browallia New" w:hAnsi="Browallia New" w:cs="Browallia New" w:hint="cs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</w:rPr>
              <w:t>256</w:t>
            </w:r>
            <w:r w:rsidR="00E70C3B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835" w:type="dxa"/>
            <w:vAlign w:val="bottom"/>
          </w:tcPr>
          <w:p w14:paraId="20DD3C2F" w14:textId="791AEE6E" w:rsidR="008F4660" w:rsidRPr="00293ED1" w:rsidRDefault="00192713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(13,972)</w:t>
            </w:r>
          </w:p>
        </w:tc>
      </w:tr>
      <w:tr w:rsidR="008F4660" w:rsidRPr="00293ED1" w14:paraId="31051F8F" w14:textId="77777777" w:rsidTr="00217A66">
        <w:trPr>
          <w:trHeight w:val="113"/>
        </w:trPr>
        <w:tc>
          <w:tcPr>
            <w:tcW w:w="6201" w:type="dxa"/>
          </w:tcPr>
          <w:p w14:paraId="7C62AF0C" w14:textId="3AED2948" w:rsidR="008F4660" w:rsidRPr="00293ED1" w:rsidRDefault="008F4660" w:rsidP="008F4660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DF115C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835" w:type="dxa"/>
            <w:vAlign w:val="bottom"/>
          </w:tcPr>
          <w:p w14:paraId="20BB9526" w14:textId="55BAD8A3" w:rsidR="008F4660" w:rsidRPr="00293ED1" w:rsidRDefault="00E2379D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(2,801)</w:t>
            </w:r>
          </w:p>
        </w:tc>
      </w:tr>
      <w:tr w:rsidR="00996518" w:rsidRPr="00293ED1" w14:paraId="06907196" w14:textId="77777777" w:rsidTr="00217A66">
        <w:trPr>
          <w:trHeight w:val="113"/>
        </w:trPr>
        <w:tc>
          <w:tcPr>
            <w:tcW w:w="6201" w:type="dxa"/>
          </w:tcPr>
          <w:p w14:paraId="2FDC3B6F" w14:textId="4DEC9FDC" w:rsidR="00996518" w:rsidRPr="00DF115C" w:rsidRDefault="003E3940" w:rsidP="008F4660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ลดลง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2EE0F129" w14:textId="55BE3F46" w:rsidR="00996518" w:rsidRDefault="00E2379D" w:rsidP="004D65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2,611</w:t>
            </w:r>
          </w:p>
        </w:tc>
      </w:tr>
      <w:tr w:rsidR="008F4660" w:rsidRPr="00F6226B" w14:paraId="2E06B97C" w14:textId="77777777" w:rsidTr="00217A66">
        <w:trPr>
          <w:trHeight w:val="230"/>
        </w:trPr>
        <w:tc>
          <w:tcPr>
            <w:tcW w:w="6201" w:type="dxa"/>
          </w:tcPr>
          <w:p w14:paraId="2C989189" w14:textId="19582F69" w:rsidR="008F4660" w:rsidRPr="00F6226B" w:rsidRDefault="008F4660" w:rsidP="008F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ณ วันที่ </w:t>
            </w:r>
            <w:r w:rsidR="00796FA9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D26E81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E70C3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70C3B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50F90D" w14:textId="2048D316" w:rsidR="008F4660" w:rsidRPr="007D2512" w:rsidRDefault="00E2379D" w:rsidP="0007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(14,162)</w:t>
            </w:r>
          </w:p>
        </w:tc>
      </w:tr>
    </w:tbl>
    <w:p w14:paraId="14B2F5A3" w14:textId="52A5DBAD" w:rsidR="00AF3A3E" w:rsidRDefault="00AF3A3E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E6E684C" w14:textId="59F591B0" w:rsidR="003F38C0" w:rsidRPr="006A1BD3" w:rsidRDefault="003F38C0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A1BD3">
        <w:rPr>
          <w:rFonts w:ascii="Browallia New" w:hAnsi="Browallia New" w:cs="Browallia New"/>
          <w:b/>
          <w:bCs/>
          <w:sz w:val="28"/>
          <w:szCs w:val="28"/>
          <w:cs/>
        </w:rPr>
        <w:t>เงินฝากธนาคารที่มีข้อจำกัดในการใช้</w:t>
      </w:r>
    </w:p>
    <w:p w14:paraId="2CA3F411" w14:textId="77777777" w:rsidR="003F38C0" w:rsidRPr="00D06933" w:rsidRDefault="003F38C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D19BA50" w14:textId="6046F859" w:rsidR="001F4AF0" w:rsidRDefault="00033D67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D06933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96FA9">
        <w:rPr>
          <w:rFonts w:ascii="Browallia New" w:hAnsi="Browallia New" w:cs="Browallia New"/>
          <w:sz w:val="28"/>
          <w:szCs w:val="28"/>
        </w:rPr>
        <w:t xml:space="preserve">30 </w:t>
      </w:r>
      <w:r w:rsidR="00D26E81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E70C3B" w:rsidRPr="0019271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70C3B" w:rsidRPr="00192713">
        <w:rPr>
          <w:rFonts w:ascii="Browallia New" w:hAnsi="Browallia New" w:cs="Browallia New"/>
          <w:sz w:val="28"/>
          <w:szCs w:val="28"/>
        </w:rPr>
        <w:t>2564</w:t>
      </w:r>
      <w:r w:rsidR="0048392C" w:rsidRPr="00D06933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48392C" w:rsidRPr="00D06933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Pr="00D06933">
        <w:rPr>
          <w:rFonts w:ascii="Browallia New" w:hAnsi="Browallia New" w:cs="Browallia New"/>
          <w:sz w:val="28"/>
          <w:szCs w:val="28"/>
        </w:rPr>
        <w:t xml:space="preserve">31 </w:t>
      </w:r>
      <w:r w:rsidRPr="00D06933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D06933">
        <w:rPr>
          <w:rFonts w:ascii="Browallia New" w:hAnsi="Browallia New" w:cs="Browallia New"/>
          <w:sz w:val="28"/>
          <w:szCs w:val="28"/>
        </w:rPr>
        <w:t>25</w:t>
      </w:r>
      <w:r w:rsidR="0015083A" w:rsidRPr="00D06933">
        <w:rPr>
          <w:rFonts w:ascii="Browallia New" w:hAnsi="Browallia New" w:cs="Browallia New"/>
          <w:sz w:val="28"/>
          <w:szCs w:val="28"/>
        </w:rPr>
        <w:t>6</w:t>
      </w:r>
      <w:r w:rsidR="00E70C3B" w:rsidRPr="00D06933">
        <w:rPr>
          <w:rFonts w:ascii="Browallia New" w:hAnsi="Browallia New" w:cs="Browallia New"/>
          <w:sz w:val="28"/>
          <w:szCs w:val="28"/>
        </w:rPr>
        <w:t>3</w:t>
      </w:r>
      <w:r w:rsidRPr="00D06933">
        <w:rPr>
          <w:rFonts w:ascii="Browallia New" w:hAnsi="Browallia New" w:cs="Browallia New"/>
          <w:sz w:val="28"/>
          <w:szCs w:val="28"/>
        </w:rPr>
        <w:t xml:space="preserve"> </w:t>
      </w:r>
      <w:r w:rsidRPr="00D06933">
        <w:rPr>
          <w:rFonts w:ascii="Browallia New" w:hAnsi="Browallia New" w:cs="Browallia New"/>
          <w:sz w:val="28"/>
          <w:szCs w:val="28"/>
          <w:cs/>
        </w:rPr>
        <w:t>บริษัท</w:t>
      </w:r>
      <w:r w:rsidR="00AA4A39" w:rsidRPr="00D06933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D06933">
        <w:rPr>
          <w:rFonts w:ascii="Browallia New" w:hAnsi="Browallia New" w:cs="Browallia New"/>
          <w:sz w:val="28"/>
          <w:szCs w:val="28"/>
          <w:cs/>
        </w:rPr>
        <w:t>เงินฝากประจำกับธนาคารพาณิชย์</w:t>
      </w:r>
      <w:r w:rsidR="00271CD8" w:rsidRPr="00D0693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92713">
        <w:rPr>
          <w:rFonts w:ascii="Browallia New" w:hAnsi="Browallia New" w:cs="Browallia New"/>
          <w:sz w:val="28"/>
          <w:szCs w:val="28"/>
          <w:cs/>
        </w:rPr>
        <w:t>จำนวน</w:t>
      </w:r>
      <w:r w:rsidR="009C33CA" w:rsidRPr="0019271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C74EA" w:rsidRPr="00192713">
        <w:rPr>
          <w:rFonts w:ascii="Browallia New" w:hAnsi="Browallia New" w:cs="Browallia New" w:hint="cs"/>
          <w:sz w:val="28"/>
          <w:szCs w:val="28"/>
          <w:cs/>
        </w:rPr>
        <w:t xml:space="preserve">                  </w:t>
      </w:r>
      <w:r w:rsidR="00E2379D" w:rsidRPr="003C15E9">
        <w:rPr>
          <w:rFonts w:ascii="Browallia New" w:hAnsi="Browallia New" w:cs="Browallia New"/>
          <w:sz w:val="28"/>
          <w:szCs w:val="28"/>
        </w:rPr>
        <w:t>33</w:t>
      </w:r>
      <w:r w:rsidR="005362A8" w:rsidRPr="003C15E9">
        <w:rPr>
          <w:rFonts w:ascii="Browallia New" w:hAnsi="Browallia New" w:cs="Browallia New"/>
          <w:sz w:val="28"/>
          <w:szCs w:val="28"/>
        </w:rPr>
        <w:t xml:space="preserve">.00 </w:t>
      </w:r>
      <w:r w:rsidR="005362A8" w:rsidRPr="003C15E9">
        <w:rPr>
          <w:rFonts w:ascii="Browallia New" w:hAnsi="Browallia New" w:cs="Browallia New" w:hint="cs"/>
          <w:sz w:val="28"/>
          <w:szCs w:val="28"/>
          <w:cs/>
        </w:rPr>
        <w:t>ล้านบาท และจำนวน</w:t>
      </w:r>
      <w:r w:rsidR="005362A8" w:rsidRPr="00046D7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32162" w:rsidRPr="00046D74">
        <w:rPr>
          <w:rFonts w:ascii="Browallia New" w:hAnsi="Browallia New" w:cs="Browallia New"/>
          <w:sz w:val="28"/>
          <w:szCs w:val="28"/>
        </w:rPr>
        <w:t>15</w:t>
      </w:r>
      <w:r w:rsidR="00580B6C" w:rsidRPr="00046D74">
        <w:rPr>
          <w:rFonts w:ascii="Browallia New" w:hAnsi="Browallia New" w:cs="Browallia New"/>
          <w:sz w:val="28"/>
          <w:szCs w:val="28"/>
        </w:rPr>
        <w:t>.00</w:t>
      </w:r>
      <w:r w:rsidR="003B72AF" w:rsidRPr="00192713">
        <w:rPr>
          <w:rFonts w:ascii="Browallia New" w:hAnsi="Browallia New" w:cs="Browallia New" w:hint="cs"/>
          <w:sz w:val="28"/>
          <w:szCs w:val="28"/>
          <w:cs/>
        </w:rPr>
        <w:t xml:space="preserve"> ล้า</w:t>
      </w:r>
      <w:r w:rsidR="003B72AF" w:rsidRPr="009C71BC">
        <w:rPr>
          <w:rFonts w:ascii="Browallia New" w:hAnsi="Browallia New" w:cs="Browallia New" w:hint="cs"/>
          <w:sz w:val="28"/>
          <w:szCs w:val="28"/>
          <w:cs/>
        </w:rPr>
        <w:t>น</w:t>
      </w:r>
      <w:r w:rsidR="003B72AF" w:rsidRPr="00C32162">
        <w:rPr>
          <w:rFonts w:ascii="Browallia New" w:hAnsi="Browallia New" w:cs="Browallia New" w:hint="cs"/>
          <w:sz w:val="28"/>
          <w:szCs w:val="28"/>
          <w:cs/>
        </w:rPr>
        <w:t>บาท</w:t>
      </w:r>
      <w:r w:rsidR="005362A8">
        <w:rPr>
          <w:rFonts w:ascii="Browallia New" w:hAnsi="Browallia New" w:cs="Browallia New" w:hint="cs"/>
          <w:sz w:val="28"/>
          <w:szCs w:val="28"/>
          <w:cs/>
        </w:rPr>
        <w:t xml:space="preserve"> ตามลำดับ</w:t>
      </w:r>
      <w:r w:rsidR="003B72AF" w:rsidRPr="00C3216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32162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597228">
        <w:rPr>
          <w:rFonts w:ascii="Browallia New" w:hAnsi="Browallia New" w:cs="Browallia New" w:hint="cs"/>
          <w:sz w:val="28"/>
          <w:szCs w:val="28"/>
          <w:cs/>
        </w:rPr>
        <w:t>หลักทรัพย์ค้ำประกันสัญญา</w:t>
      </w:r>
      <w:r w:rsidRPr="00597228">
        <w:rPr>
          <w:rFonts w:ascii="Browallia New" w:hAnsi="Browallia New" w:cs="Browallia New"/>
          <w:sz w:val="28"/>
          <w:szCs w:val="28"/>
          <w:cs/>
        </w:rPr>
        <w:t>เลตเตอร์ออฟเครดิต</w:t>
      </w:r>
      <w:r w:rsidRPr="00597228">
        <w:rPr>
          <w:rFonts w:ascii="Browallia New" w:hAnsi="Browallia New" w:cs="Browallia New"/>
          <w:sz w:val="28"/>
          <w:szCs w:val="28"/>
        </w:rPr>
        <w:t xml:space="preserve"> </w:t>
      </w:r>
      <w:r w:rsidR="00AE2DBB">
        <w:rPr>
          <w:rFonts w:ascii="Browallia New" w:hAnsi="Browallia New" w:cs="Browallia New"/>
          <w:sz w:val="28"/>
          <w:szCs w:val="28"/>
        </w:rPr>
        <w:br/>
      </w:r>
      <w:r w:rsidRPr="00597228">
        <w:rPr>
          <w:rFonts w:ascii="Browallia New" w:hAnsi="Browallia New" w:cs="Browallia New"/>
          <w:sz w:val="28"/>
          <w:szCs w:val="28"/>
          <w:cs/>
        </w:rPr>
        <w:t>ทรัสต์รีซีทส์</w:t>
      </w:r>
      <w:r w:rsidRPr="00597228">
        <w:rPr>
          <w:rFonts w:ascii="Browallia New" w:hAnsi="Browallia New" w:cs="Browallia New" w:hint="cs"/>
          <w:sz w:val="28"/>
          <w:szCs w:val="28"/>
          <w:cs/>
        </w:rPr>
        <w:t xml:space="preserve"> และหนังสือค้ำประกัน</w:t>
      </w:r>
      <w:r w:rsidR="00C67684">
        <w:rPr>
          <w:rFonts w:ascii="Browallia New" w:hAnsi="Browallia New" w:cs="Browallia New" w:hint="cs"/>
          <w:sz w:val="28"/>
          <w:szCs w:val="28"/>
          <w:cs/>
        </w:rPr>
        <w:t xml:space="preserve"> ตามที่กล่าว</w:t>
      </w:r>
      <w:r w:rsidR="008829A9">
        <w:rPr>
          <w:rFonts w:ascii="Browallia New" w:hAnsi="Browallia New" w:cs="Browallia New" w:hint="cs"/>
          <w:sz w:val="28"/>
          <w:szCs w:val="28"/>
          <w:cs/>
        </w:rPr>
        <w:t xml:space="preserve">ไว้ในหมายเหตุ </w:t>
      </w:r>
      <w:r w:rsidR="008829A9">
        <w:rPr>
          <w:rFonts w:ascii="Browallia New" w:hAnsi="Browallia New" w:cs="Browallia New"/>
          <w:sz w:val="28"/>
          <w:szCs w:val="28"/>
        </w:rPr>
        <w:t>1</w:t>
      </w:r>
      <w:r w:rsidR="004D65F8">
        <w:rPr>
          <w:rFonts w:ascii="Browallia New" w:hAnsi="Browallia New" w:cs="Browallia New"/>
          <w:sz w:val="28"/>
          <w:szCs w:val="28"/>
        </w:rPr>
        <w:t>4</w:t>
      </w:r>
    </w:p>
    <w:p w14:paraId="1DB24972" w14:textId="77777777" w:rsidR="0023334D" w:rsidRDefault="0023334D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CB2EA98" w14:textId="18F78D17" w:rsidR="00B56E22" w:rsidRDefault="00B56E22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6BEC7588" w14:textId="77777777" w:rsidR="00B56E22" w:rsidRPr="00DF0D1E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108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1"/>
        <w:gridCol w:w="1197"/>
        <w:gridCol w:w="990"/>
        <w:gridCol w:w="1025"/>
        <w:gridCol w:w="972"/>
        <w:gridCol w:w="1057"/>
        <w:gridCol w:w="1067"/>
        <w:gridCol w:w="1079"/>
      </w:tblGrid>
      <w:tr w:rsidR="00B56E22" w:rsidRPr="00124879" w14:paraId="3026F44E" w14:textId="77777777" w:rsidTr="006777F0">
        <w:trPr>
          <w:trHeight w:val="313"/>
        </w:trPr>
        <w:tc>
          <w:tcPr>
            <w:tcW w:w="1721" w:type="dxa"/>
            <w:vAlign w:val="bottom"/>
          </w:tcPr>
          <w:p w14:paraId="6EA84514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486F0E25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77E8146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B32407B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75" w:type="dxa"/>
            <w:gridSpan w:val="4"/>
            <w:vAlign w:val="bottom"/>
          </w:tcPr>
          <w:p w14:paraId="51E097A8" w14:textId="77777777" w:rsidR="00B56E22" w:rsidRPr="00B56E22" w:rsidRDefault="00B56E22" w:rsidP="004303B0">
            <w:pPr>
              <w:ind w:left="-18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56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หน่วย : 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B56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B56E22" w:rsidRPr="00124879" w14:paraId="49F2CCE4" w14:textId="77777777" w:rsidTr="006777F0">
        <w:trPr>
          <w:trHeight w:val="338"/>
        </w:trPr>
        <w:tc>
          <w:tcPr>
            <w:tcW w:w="1721" w:type="dxa"/>
            <w:vAlign w:val="bottom"/>
          </w:tcPr>
          <w:p w14:paraId="617719DE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31284911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187EED5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06E26388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75" w:type="dxa"/>
            <w:gridSpan w:val="4"/>
            <w:vAlign w:val="bottom"/>
          </w:tcPr>
          <w:p w14:paraId="36111F84" w14:textId="77777777" w:rsidR="00B56E22" w:rsidRPr="00B56E22" w:rsidRDefault="00B56E22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งบการเงินเฉพาะของบริษัท</w:t>
            </w:r>
          </w:p>
        </w:tc>
      </w:tr>
      <w:tr w:rsidR="00B56E22" w:rsidRPr="00124879" w14:paraId="3F7CDB62" w14:textId="77777777" w:rsidTr="006777F0">
        <w:trPr>
          <w:trHeight w:val="351"/>
        </w:trPr>
        <w:tc>
          <w:tcPr>
            <w:tcW w:w="1721" w:type="dxa"/>
            <w:vAlign w:val="bottom"/>
          </w:tcPr>
          <w:p w14:paraId="02AB1AAD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92B1C23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5" w:type="dxa"/>
            <w:gridSpan w:val="2"/>
            <w:vAlign w:val="bottom"/>
          </w:tcPr>
          <w:p w14:paraId="05E35AE4" w14:textId="77777777" w:rsidR="00B56E22" w:rsidRPr="003D33BB" w:rsidRDefault="00B56E22" w:rsidP="00A75B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2029" w:type="dxa"/>
            <w:gridSpan w:val="2"/>
            <w:vAlign w:val="bottom"/>
          </w:tcPr>
          <w:p w14:paraId="7E227DB8" w14:textId="77777777" w:rsidR="00B56E22" w:rsidRPr="003D33BB" w:rsidRDefault="00B56E22" w:rsidP="00A75B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45" w:type="dxa"/>
            <w:gridSpan w:val="2"/>
            <w:vAlign w:val="bottom"/>
          </w:tcPr>
          <w:p w14:paraId="0C3DF216" w14:textId="77777777" w:rsidR="00B56E22" w:rsidRPr="003D33BB" w:rsidRDefault="00B56E22" w:rsidP="00A75B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ราคาทุน</w:t>
            </w:r>
          </w:p>
        </w:tc>
      </w:tr>
      <w:tr w:rsidR="00A44AE7" w:rsidRPr="00124879" w14:paraId="5D796AF7" w14:textId="77777777" w:rsidTr="00851CD6">
        <w:trPr>
          <w:trHeight w:val="486"/>
        </w:trPr>
        <w:tc>
          <w:tcPr>
            <w:tcW w:w="1721" w:type="dxa"/>
            <w:vAlign w:val="bottom"/>
          </w:tcPr>
          <w:p w14:paraId="33F90A94" w14:textId="77777777" w:rsidR="00A44AE7" w:rsidRPr="00B56E22" w:rsidRDefault="00A44AE7" w:rsidP="00A44AE7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417B0A5" w14:textId="77777777" w:rsidR="00A44AE7" w:rsidRPr="00B56E22" w:rsidRDefault="00A44AE7" w:rsidP="00A44A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ลักษณะธุร</w:t>
            </w:r>
            <w:r w:rsidRPr="00B56E22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กิจ</w:t>
            </w:r>
          </w:p>
        </w:tc>
        <w:tc>
          <w:tcPr>
            <w:tcW w:w="990" w:type="dxa"/>
          </w:tcPr>
          <w:p w14:paraId="4BE0A4D3" w14:textId="2C947721" w:rsidR="00A44AE7" w:rsidRPr="00B56E22" w:rsidRDefault="00A44AE7" w:rsidP="00A44AE7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D26E81">
              <w:rPr>
                <w:rFonts w:ascii="Browallia New" w:hAnsi="Browallia New" w:cs="Browallia New" w:hint="cs"/>
                <w:sz w:val="24"/>
                <w:szCs w:val="24"/>
                <w:cs/>
              </w:rPr>
              <w:t>กันยายน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25" w:type="dxa"/>
            <w:vAlign w:val="bottom"/>
          </w:tcPr>
          <w:p w14:paraId="0420084D" w14:textId="77777777" w:rsidR="00A44AE7" w:rsidRPr="003D33BB" w:rsidRDefault="00A44AE7" w:rsidP="00A44A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3D33B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3D33BB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972" w:type="dxa"/>
          </w:tcPr>
          <w:p w14:paraId="5BEB16B0" w14:textId="6743D246" w:rsidR="00A44AE7" w:rsidRPr="003D33BB" w:rsidRDefault="00A44AE7" w:rsidP="006F3ADC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D26E81" w:rsidRPr="003D33BB">
              <w:rPr>
                <w:rFonts w:ascii="Browallia New" w:hAnsi="Browallia New" w:cs="Browallia New" w:hint="cs"/>
                <w:sz w:val="24"/>
                <w:szCs w:val="24"/>
                <w:cs/>
              </w:rPr>
              <w:t>กันยายน</w:t>
            </w:r>
            <w:r w:rsidRPr="003D33B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3D33BB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57" w:type="dxa"/>
            <w:vAlign w:val="bottom"/>
          </w:tcPr>
          <w:p w14:paraId="64D237ED" w14:textId="77777777" w:rsidR="00A44AE7" w:rsidRPr="003D33BB" w:rsidRDefault="00A44AE7" w:rsidP="00A44A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3D33B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3D33BB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067" w:type="dxa"/>
          </w:tcPr>
          <w:p w14:paraId="6FB85EB4" w14:textId="648B684B" w:rsidR="00A44AE7" w:rsidRPr="003D33BB" w:rsidRDefault="00A44AE7" w:rsidP="00A44A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D26E81" w:rsidRPr="003D33BB">
              <w:rPr>
                <w:rFonts w:ascii="Browallia New" w:hAnsi="Browallia New" w:cs="Browallia New" w:hint="cs"/>
                <w:sz w:val="24"/>
                <w:szCs w:val="24"/>
                <w:cs/>
              </w:rPr>
              <w:t>กันยายน</w:t>
            </w:r>
            <w:r w:rsidRPr="003D33B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3D33BB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77" w:type="dxa"/>
            <w:vAlign w:val="bottom"/>
          </w:tcPr>
          <w:p w14:paraId="0F1616E8" w14:textId="77777777" w:rsidR="00A44AE7" w:rsidRPr="003D33BB" w:rsidRDefault="00A44AE7" w:rsidP="00A44A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3D33B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3D33BB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</w:tr>
      <w:tr w:rsidR="00DF0D1E" w:rsidRPr="00124879" w14:paraId="4A36660D" w14:textId="77777777" w:rsidTr="006777F0">
        <w:trPr>
          <w:trHeight w:val="313"/>
        </w:trPr>
        <w:tc>
          <w:tcPr>
            <w:tcW w:w="1721" w:type="dxa"/>
            <w:vAlign w:val="bottom"/>
          </w:tcPr>
          <w:p w14:paraId="598BF7EF" w14:textId="77777777" w:rsidR="00DF0D1E" w:rsidRPr="00B56E22" w:rsidRDefault="00DF0D1E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9B37492" w14:textId="77777777" w:rsidR="00DF0D1E" w:rsidRPr="00B56E22" w:rsidRDefault="00DF0D1E" w:rsidP="00DF0D1E">
            <w:pPr>
              <w:ind w:left="-18"/>
              <w:jc w:val="center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248C02B2" w14:textId="77777777" w:rsidR="00DF0D1E" w:rsidRPr="00B56E22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2A503198" w14:textId="77777777" w:rsidR="00DF0D1E" w:rsidRPr="003D33BB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18B6045" w14:textId="77777777" w:rsidR="00DF0D1E" w:rsidRPr="003D33BB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AF91EEB" w14:textId="77777777" w:rsidR="00DF0D1E" w:rsidRPr="003D33BB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223EDC6" w14:textId="77777777" w:rsidR="00DF0D1E" w:rsidRPr="003D33BB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7657496" w14:textId="77777777" w:rsidR="00DF0D1E" w:rsidRPr="003D33BB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D33BB" w:rsidRPr="00124879" w14:paraId="578AFFF1" w14:textId="77777777" w:rsidTr="006777F0">
        <w:trPr>
          <w:trHeight w:val="329"/>
        </w:trPr>
        <w:tc>
          <w:tcPr>
            <w:tcW w:w="1721" w:type="dxa"/>
          </w:tcPr>
          <w:p w14:paraId="160977C6" w14:textId="6EE4D4FB" w:rsidR="003D33BB" w:rsidRPr="00B56E22" w:rsidRDefault="003D33BB" w:rsidP="003D33BB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เซนต์ เมดิคอล เทรดดิ้ง จำกัด</w:t>
            </w:r>
          </w:p>
        </w:tc>
        <w:tc>
          <w:tcPr>
            <w:tcW w:w="1197" w:type="dxa"/>
            <w:vAlign w:val="bottom"/>
          </w:tcPr>
          <w:p w14:paraId="12045582" w14:textId="77777777" w:rsidR="003D33BB" w:rsidRPr="00B56E22" w:rsidRDefault="003D33BB" w:rsidP="00AF0AF7">
            <w:pPr>
              <w:tabs>
                <w:tab w:val="clear" w:pos="227"/>
              </w:tabs>
              <w:spacing w:line="276" w:lineRule="auto"/>
              <w:ind w:left="72" w:right="-108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จำหน่ายเครื่อง</w:t>
            </w:r>
          </w:p>
          <w:p w14:paraId="0444ABF1" w14:textId="205FB08A" w:rsidR="003D33BB" w:rsidRPr="00B56E22" w:rsidRDefault="003D33BB" w:rsidP="00AF0AF7">
            <w:pPr>
              <w:tabs>
                <w:tab w:val="clear" w:pos="227"/>
              </w:tabs>
              <w:spacing w:line="276" w:lineRule="auto"/>
              <w:ind w:left="72" w:right="-108" w:hanging="9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มือแพทย์</w:t>
            </w:r>
          </w:p>
        </w:tc>
        <w:tc>
          <w:tcPr>
            <w:tcW w:w="990" w:type="dxa"/>
            <w:vAlign w:val="bottom"/>
          </w:tcPr>
          <w:p w14:paraId="5984FB31" w14:textId="3526BA84" w:rsidR="003D33BB" w:rsidRPr="00B56E22" w:rsidRDefault="00E2379D" w:rsidP="003D33BB">
            <w:pPr>
              <w:spacing w:line="276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25" w:type="dxa"/>
            <w:vAlign w:val="bottom"/>
          </w:tcPr>
          <w:p w14:paraId="5DA55AF2" w14:textId="509EDC6C" w:rsidR="003D33BB" w:rsidRPr="00B56E22" w:rsidRDefault="003D33BB" w:rsidP="003D33BB">
            <w:pPr>
              <w:spacing w:line="276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100</w:t>
            </w:r>
          </w:p>
        </w:tc>
        <w:tc>
          <w:tcPr>
            <w:tcW w:w="972" w:type="dxa"/>
            <w:vAlign w:val="bottom"/>
          </w:tcPr>
          <w:p w14:paraId="2B9ECF15" w14:textId="68B0313C" w:rsidR="003D33BB" w:rsidRPr="00B56E22" w:rsidRDefault="00E2379D" w:rsidP="003D33BB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</w:t>
            </w:r>
          </w:p>
        </w:tc>
        <w:tc>
          <w:tcPr>
            <w:tcW w:w="1057" w:type="dxa"/>
            <w:vAlign w:val="bottom"/>
          </w:tcPr>
          <w:p w14:paraId="067B11F4" w14:textId="655B7352" w:rsidR="003D33BB" w:rsidRPr="00B56E22" w:rsidRDefault="003D33BB" w:rsidP="003D33BB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7" w:type="dxa"/>
            <w:vAlign w:val="bottom"/>
          </w:tcPr>
          <w:p w14:paraId="3A6C6F65" w14:textId="3B129F2F" w:rsidR="003D33BB" w:rsidRPr="00B56E22" w:rsidRDefault="00E2379D" w:rsidP="003D33BB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</w:t>
            </w:r>
          </w:p>
        </w:tc>
        <w:tc>
          <w:tcPr>
            <w:tcW w:w="1077" w:type="dxa"/>
            <w:vAlign w:val="bottom"/>
          </w:tcPr>
          <w:p w14:paraId="6CFA408B" w14:textId="7FD8B602" w:rsidR="003D33BB" w:rsidRPr="00B56E22" w:rsidRDefault="003D33BB" w:rsidP="003D33BB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</w:tr>
    </w:tbl>
    <w:p w14:paraId="41979126" w14:textId="77777777" w:rsidR="00B56E22" w:rsidRPr="00D06933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545AA85" w14:textId="2887F373" w:rsidR="00FD713F" w:rsidRPr="00FD713F" w:rsidRDefault="00FD713F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A1BD3">
        <w:rPr>
          <w:rFonts w:ascii="Browallia New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112D72D" w14:textId="327372CC" w:rsidR="00E22563" w:rsidRPr="00DF0D1E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47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6312"/>
        <w:gridCol w:w="2835"/>
      </w:tblGrid>
      <w:tr w:rsidR="00811B62" w:rsidRPr="00293ED1" w14:paraId="7B862025" w14:textId="77777777" w:rsidTr="00DF0D1E">
        <w:tc>
          <w:tcPr>
            <w:tcW w:w="6312" w:type="dxa"/>
          </w:tcPr>
          <w:p w14:paraId="52797382" w14:textId="77777777" w:rsidR="00811B62" w:rsidRPr="00293ED1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85121B0" w14:textId="794D8774" w:rsidR="00811B62" w:rsidRPr="00293ED1" w:rsidRDefault="00021654" w:rsidP="00021654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        </w:t>
            </w:r>
            <w:r w:rsidR="00811B62" w:rsidRPr="00293ED1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1B62" w:rsidRPr="00293ED1" w14:paraId="30962841" w14:textId="77777777" w:rsidTr="00DF0D1E">
        <w:trPr>
          <w:trHeight w:val="351"/>
        </w:trPr>
        <w:tc>
          <w:tcPr>
            <w:tcW w:w="6312" w:type="dxa"/>
          </w:tcPr>
          <w:p w14:paraId="638C2905" w14:textId="77777777" w:rsidR="00811B62" w:rsidRPr="00293ED1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C36D273" w14:textId="77777777" w:rsidR="00760AEC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</w:p>
          <w:p w14:paraId="130E8F25" w14:textId="4280A495" w:rsidR="00811B62" w:rsidRPr="00293ED1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811B62" w:rsidRPr="004256AB" w14:paraId="1F586309" w14:textId="77777777" w:rsidTr="00DF0D1E">
        <w:trPr>
          <w:trHeight w:val="283"/>
        </w:trPr>
        <w:tc>
          <w:tcPr>
            <w:tcW w:w="6312" w:type="dxa"/>
          </w:tcPr>
          <w:p w14:paraId="0B9306BB" w14:textId="77777777" w:rsidR="00811B62" w:rsidRPr="004256AB" w:rsidRDefault="00811B62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275E17E" w14:textId="77777777" w:rsidR="00811B62" w:rsidRPr="004256AB" w:rsidRDefault="00811B62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11B62" w:rsidRPr="00293ED1" w14:paraId="20AF0446" w14:textId="77777777" w:rsidTr="00DF0D1E">
        <w:trPr>
          <w:trHeight w:val="113"/>
        </w:trPr>
        <w:tc>
          <w:tcPr>
            <w:tcW w:w="6312" w:type="dxa"/>
          </w:tcPr>
          <w:p w14:paraId="1CDC15F5" w14:textId="4BCCBE0A" w:rsidR="00811B62" w:rsidRPr="000F67F5" w:rsidRDefault="0011005E" w:rsidP="008B26BD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373C94">
              <w:rPr>
                <w:rFonts w:ascii="Browallia New" w:hAnsi="Browallia New" w:cs="Browallia New" w:hint="cs"/>
                <w:cs/>
              </w:rPr>
              <w:t xml:space="preserve">มูลค่าสุทธิตามบัญชี ณ วันที่ </w:t>
            </w:r>
            <w:r w:rsidRPr="00373C94">
              <w:rPr>
                <w:rFonts w:ascii="Browallia New" w:hAnsi="Browallia New" w:cs="Browallia New"/>
              </w:rPr>
              <w:t xml:space="preserve">1 </w:t>
            </w:r>
            <w:r w:rsidRPr="00373C94">
              <w:rPr>
                <w:rFonts w:ascii="Browallia New" w:hAnsi="Browallia New" w:cs="Browallia New" w:hint="cs"/>
                <w:cs/>
              </w:rPr>
              <w:t xml:space="preserve">มกราคม </w:t>
            </w:r>
            <w:r w:rsidRPr="00373C94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835" w:type="dxa"/>
            <w:vAlign w:val="bottom"/>
          </w:tcPr>
          <w:p w14:paraId="424308A2" w14:textId="27FDAEAD" w:rsidR="00811B62" w:rsidRPr="00293ED1" w:rsidRDefault="003A36C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36C2">
              <w:rPr>
                <w:rFonts w:ascii="Browallia New" w:hAnsi="Browallia New" w:cs="Browallia New"/>
                <w:sz w:val="28"/>
                <w:szCs w:val="28"/>
              </w:rPr>
              <w:t>70,82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811B62" w:rsidRPr="00293ED1" w14:paraId="4CC5C890" w14:textId="77777777" w:rsidTr="00DF0D1E">
        <w:trPr>
          <w:trHeight w:val="113"/>
        </w:trPr>
        <w:tc>
          <w:tcPr>
            <w:tcW w:w="6312" w:type="dxa"/>
          </w:tcPr>
          <w:p w14:paraId="3B4DBB2C" w14:textId="26D9DABC" w:rsidR="00811B62" w:rsidRPr="00CE77BC" w:rsidRDefault="00CE77BC" w:rsidP="008B26BD">
            <w:pPr>
              <w:pStyle w:val="a7"/>
              <w:widowControl/>
              <w:ind w:right="0"/>
              <w:rPr>
                <w:rFonts w:ascii="Browallia New" w:hAnsi="Browallia New" w:cs="Browallia New"/>
                <w:u w:val="single"/>
                <w:cs/>
              </w:rPr>
            </w:pPr>
            <w:r w:rsidRPr="00CE77BC">
              <w:rPr>
                <w:rFonts w:ascii="Browallia New" w:hAnsi="Browallia New" w:cs="Browallia New" w:hint="cs"/>
                <w:u w:val="single"/>
                <w:cs/>
              </w:rPr>
              <w:t>หัก</w:t>
            </w:r>
            <w:r w:rsidRPr="009F7847">
              <w:rPr>
                <w:rFonts w:ascii="Browallia New" w:hAnsi="Browallia New" w:cs="Browallia New" w:hint="cs"/>
                <w:cs/>
              </w:rPr>
              <w:t xml:space="preserve"> </w:t>
            </w:r>
            <w:r w:rsidR="00A24BE3" w:rsidRPr="009F7847">
              <w:rPr>
                <w:rFonts w:ascii="Browallia New" w:hAnsi="Browallia New" w:cs="Browallia New" w:hint="cs"/>
                <w:cs/>
              </w:rPr>
              <w:t>ค่าเ</w:t>
            </w:r>
            <w:r w:rsidR="009F7847" w:rsidRPr="009F7847">
              <w:rPr>
                <w:rFonts w:ascii="Browallia New" w:hAnsi="Browallia New" w:cs="Browallia New" w:hint="cs"/>
                <w:cs/>
              </w:rPr>
              <w:t>สื่</w:t>
            </w:r>
            <w:r w:rsidR="00A24BE3" w:rsidRPr="009F7847">
              <w:rPr>
                <w:rFonts w:ascii="Browallia New" w:hAnsi="Browallia New" w:cs="Browallia New" w:hint="cs"/>
                <w:cs/>
              </w:rPr>
              <w:t>อ</w:t>
            </w:r>
            <w:r w:rsidR="009F7847" w:rsidRPr="009F7847">
              <w:rPr>
                <w:rFonts w:ascii="Browallia New" w:hAnsi="Browallia New" w:cs="Browallia New" w:hint="cs"/>
                <w:cs/>
              </w:rPr>
              <w:t>ม</w:t>
            </w:r>
            <w:r w:rsidR="00A24BE3" w:rsidRPr="009F7847">
              <w:rPr>
                <w:rFonts w:ascii="Browallia New" w:hAnsi="Browallia New" w:cs="Browallia New" w:hint="cs"/>
                <w:cs/>
              </w:rPr>
              <w:t>ราคาสำหรับงวด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30126552" w14:textId="0776A816" w:rsidR="00811B62" w:rsidRDefault="00E2379D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(335)</w:t>
            </w:r>
          </w:p>
        </w:tc>
      </w:tr>
      <w:tr w:rsidR="00811B62" w:rsidRPr="00F6226B" w14:paraId="1DDCBA1A" w14:textId="77777777" w:rsidTr="00DF0D1E">
        <w:trPr>
          <w:trHeight w:val="230"/>
        </w:trPr>
        <w:tc>
          <w:tcPr>
            <w:tcW w:w="6312" w:type="dxa"/>
          </w:tcPr>
          <w:p w14:paraId="5AAC2AFB" w14:textId="12C00E7C" w:rsidR="00811B62" w:rsidRPr="00F6226B" w:rsidRDefault="0011005E" w:rsidP="008B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DF0D1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B92079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9F9C3E4" w14:textId="23BBFABF" w:rsidR="00811B62" w:rsidRPr="007D2512" w:rsidRDefault="00E2379D" w:rsidP="008B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70,488</w:t>
            </w:r>
          </w:p>
        </w:tc>
      </w:tr>
    </w:tbl>
    <w:p w14:paraId="686CEA91" w14:textId="77777777" w:rsidR="00797CC6" w:rsidRPr="00D06933" w:rsidRDefault="00797CC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A198C4B" w14:textId="288B6E6E" w:rsidR="0008643B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8643B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F70122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="000812F6">
        <w:rPr>
          <w:rFonts w:ascii="Browallia New" w:hAnsi="Browallia New" w:cs="Browallia New" w:hint="cs"/>
          <w:sz w:val="28"/>
          <w:szCs w:val="28"/>
          <w:cs/>
        </w:rPr>
        <w:t>ที่ดินและ</w:t>
      </w:r>
      <w:r w:rsidR="00D14868">
        <w:rPr>
          <w:rFonts w:ascii="Browallia New" w:hAnsi="Browallia New" w:cs="Browallia New" w:hint="cs"/>
          <w:sz w:val="28"/>
          <w:szCs w:val="28"/>
          <w:cs/>
        </w:rPr>
        <w:t>อาคาร</w:t>
      </w:r>
      <w:r w:rsidR="000812F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08643B">
        <w:rPr>
          <w:rFonts w:ascii="Browallia New" w:hAnsi="Browallia New" w:cs="Browallia New"/>
          <w:sz w:val="28"/>
          <w:szCs w:val="28"/>
          <w:cs/>
        </w:rPr>
        <w:t>ซึ่งแสดงในงบการเงินด้วย</w:t>
      </w:r>
      <w:r w:rsidR="00BF3226">
        <w:rPr>
          <w:rFonts w:ascii="Browallia New" w:hAnsi="Browallia New" w:cs="Browallia New" w:hint="cs"/>
          <w:sz w:val="28"/>
          <w:szCs w:val="28"/>
          <w:cs/>
        </w:rPr>
        <w:t>วิธี</w:t>
      </w:r>
      <w:r w:rsidRPr="0008643B">
        <w:rPr>
          <w:rFonts w:ascii="Browallia New" w:hAnsi="Browallia New" w:cs="Browallia New"/>
          <w:sz w:val="28"/>
          <w:szCs w:val="28"/>
          <w:cs/>
        </w:rPr>
        <w:t>ราคาทุน</w:t>
      </w:r>
      <w:r w:rsidR="00BF3226">
        <w:rPr>
          <w:rFonts w:ascii="Browallia New" w:hAnsi="Browallia New" w:cs="Browallia New" w:hint="cs"/>
          <w:sz w:val="28"/>
          <w:szCs w:val="28"/>
          <w:cs/>
        </w:rPr>
        <w:t>หักค่าเสื่อมราคาสะสม</w:t>
      </w:r>
      <w:r w:rsidRPr="0008643B">
        <w:rPr>
          <w:rFonts w:ascii="Browallia New" w:hAnsi="Browallia New" w:cs="Browallia New"/>
          <w:sz w:val="28"/>
          <w:szCs w:val="28"/>
          <w:cs/>
        </w:rPr>
        <w:t xml:space="preserve"> โดยมี</w:t>
      </w:r>
      <w:r w:rsidR="00253348">
        <w:rPr>
          <w:rFonts w:ascii="Browallia New" w:hAnsi="Browallia New" w:cs="Browallia New" w:hint="cs"/>
          <w:sz w:val="28"/>
          <w:szCs w:val="28"/>
          <w:cs/>
        </w:rPr>
        <w:t>มูลค่า</w:t>
      </w:r>
      <w:r w:rsidR="00253348" w:rsidRPr="00364192">
        <w:rPr>
          <w:rFonts w:ascii="Browallia New" w:hAnsi="Browallia New" w:cs="Browallia New" w:hint="cs"/>
          <w:sz w:val="28"/>
          <w:szCs w:val="28"/>
          <w:cs/>
        </w:rPr>
        <w:t>ยุติธรรม</w:t>
      </w:r>
      <w:r w:rsidRPr="006453B3">
        <w:rPr>
          <w:rFonts w:ascii="Browallia New" w:hAnsi="Browallia New" w:cs="Browallia New"/>
          <w:sz w:val="28"/>
          <w:szCs w:val="28"/>
          <w:cs/>
        </w:rPr>
        <w:t>จำนวน</w:t>
      </w:r>
      <w:r w:rsidR="00A31698" w:rsidRPr="006453B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18B0" w:rsidRPr="006453B3">
        <w:rPr>
          <w:rFonts w:ascii="Browallia New" w:hAnsi="Browallia New" w:cs="Browallia New"/>
          <w:sz w:val="28"/>
          <w:szCs w:val="28"/>
        </w:rPr>
        <w:t xml:space="preserve">95.10 </w:t>
      </w:r>
      <w:r w:rsidRPr="006453B3">
        <w:rPr>
          <w:rFonts w:ascii="Browallia New" w:hAnsi="Browallia New" w:cs="Browallia New"/>
          <w:sz w:val="28"/>
          <w:szCs w:val="28"/>
          <w:cs/>
        </w:rPr>
        <w:t>ล้านบาท ตามรายงาน</w:t>
      </w:r>
      <w:r w:rsidR="00D1251A" w:rsidRPr="006453B3">
        <w:rPr>
          <w:rFonts w:ascii="Browallia New" w:hAnsi="Browallia New" w:cs="Browallia New" w:hint="cs"/>
          <w:sz w:val="28"/>
          <w:szCs w:val="28"/>
          <w:cs/>
        </w:rPr>
        <w:t>การประเมิน</w:t>
      </w:r>
      <w:r w:rsidRPr="006453B3">
        <w:rPr>
          <w:rFonts w:ascii="Browallia New" w:hAnsi="Browallia New" w:cs="Browallia New"/>
          <w:sz w:val="28"/>
          <w:szCs w:val="28"/>
          <w:cs/>
        </w:rPr>
        <w:t>ของผู้ปร</w:t>
      </w:r>
      <w:r w:rsidR="00EF3E25" w:rsidRPr="006453B3">
        <w:rPr>
          <w:rFonts w:ascii="Browallia New" w:hAnsi="Browallia New" w:cs="Browallia New" w:hint="cs"/>
          <w:sz w:val="28"/>
          <w:szCs w:val="28"/>
          <w:cs/>
        </w:rPr>
        <w:t>ะ</w:t>
      </w:r>
      <w:r w:rsidRPr="006453B3">
        <w:rPr>
          <w:rFonts w:ascii="Browallia New" w:hAnsi="Browallia New" w:cs="Browallia New"/>
          <w:sz w:val="28"/>
          <w:szCs w:val="28"/>
          <w:cs/>
        </w:rPr>
        <w:t>เมินราคาอิสระ</w:t>
      </w:r>
      <w:r w:rsidR="0008643B" w:rsidRPr="006453B3">
        <w:rPr>
          <w:rFonts w:ascii="Browallia New" w:hAnsi="Browallia New" w:cs="Browallia New"/>
          <w:sz w:val="28"/>
          <w:szCs w:val="28"/>
        </w:rPr>
        <w:t xml:space="preserve"> </w:t>
      </w:r>
      <w:r w:rsidR="00253348" w:rsidRPr="006453B3">
        <w:rPr>
          <w:rFonts w:ascii="Browallia New" w:hAnsi="Browallia New" w:cs="Browallia New"/>
          <w:sz w:val="28"/>
          <w:szCs w:val="28"/>
          <w:cs/>
        </w:rPr>
        <w:t xml:space="preserve">(ข้อมูลระดับ </w:t>
      </w:r>
      <w:r w:rsidR="00253348" w:rsidRPr="006453B3">
        <w:rPr>
          <w:rFonts w:ascii="Browallia New" w:hAnsi="Browallia New" w:cs="Browallia New"/>
          <w:sz w:val="28"/>
          <w:szCs w:val="28"/>
        </w:rPr>
        <w:t>2)</w:t>
      </w:r>
      <w:r w:rsidR="00253348">
        <w:rPr>
          <w:rFonts w:ascii="Browallia New" w:hAnsi="Browallia New" w:cs="Browallia New"/>
          <w:sz w:val="28"/>
          <w:szCs w:val="28"/>
        </w:rPr>
        <w:t xml:space="preserve"> </w:t>
      </w:r>
      <w:r w:rsidR="0008643B" w:rsidRPr="0008643B">
        <w:rPr>
          <w:rFonts w:ascii="Browallia New" w:hAnsi="Browallia New" w:cs="Browallia New"/>
          <w:sz w:val="28"/>
          <w:szCs w:val="28"/>
        </w:rPr>
        <w:t xml:space="preserve"> </w:t>
      </w:r>
    </w:p>
    <w:p w14:paraId="2FDA5E9A" w14:textId="676BF609" w:rsidR="00001585" w:rsidRPr="00D06933" w:rsidRDefault="00001585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6409C5B" w14:textId="7978382D" w:rsidR="00DC7E9E" w:rsidRPr="00D06933" w:rsidRDefault="00001585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lastRenderedPageBreak/>
        <w:t>อสังหาริมทรัพย์เพื่อการลงทุน</w:t>
      </w:r>
      <w:r w:rsidR="00CC1D3D">
        <w:rPr>
          <w:rFonts w:ascii="Browallia New" w:hAnsi="Browallia New" w:cs="Browallia New" w:hint="cs"/>
          <w:sz w:val="28"/>
          <w:szCs w:val="28"/>
          <w:cs/>
        </w:rPr>
        <w:t>ดังกล่าวได้ถูกจดจ</w:t>
      </w:r>
      <w:r w:rsidR="0093017F">
        <w:rPr>
          <w:rFonts w:ascii="Browallia New" w:hAnsi="Browallia New" w:cs="Browallia New" w:hint="cs"/>
          <w:sz w:val="28"/>
          <w:szCs w:val="28"/>
          <w:cs/>
        </w:rPr>
        <w:t>ำนองเพื่อใช้เป็นหลักประกันสำหรับวงเงินสินเชื่อจากธนาคาร</w:t>
      </w:r>
      <w:r w:rsidR="00CC28A1">
        <w:rPr>
          <w:rFonts w:ascii="Browallia New" w:hAnsi="Browallia New" w:cs="Browallia New"/>
          <w:sz w:val="28"/>
          <w:szCs w:val="28"/>
        </w:rPr>
        <w:t xml:space="preserve">           </w:t>
      </w:r>
      <w:r w:rsidR="0093017F">
        <w:rPr>
          <w:rFonts w:ascii="Browallia New" w:hAnsi="Browallia New" w:cs="Browallia New" w:hint="cs"/>
          <w:sz w:val="28"/>
          <w:szCs w:val="28"/>
          <w:cs/>
        </w:rPr>
        <w:t>แห่งหนึ่ง ตามที่กล่าวในหมายเหตุ</w:t>
      </w:r>
      <w:r w:rsidR="00C3216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81450">
        <w:rPr>
          <w:rFonts w:ascii="Browallia New" w:hAnsi="Browallia New" w:cs="Browallia New"/>
          <w:sz w:val="28"/>
          <w:szCs w:val="28"/>
        </w:rPr>
        <w:t>1</w:t>
      </w:r>
      <w:r w:rsidR="00EF3E59">
        <w:rPr>
          <w:rFonts w:ascii="Browallia New" w:hAnsi="Browallia New" w:cs="Browallia New"/>
          <w:sz w:val="28"/>
          <w:szCs w:val="28"/>
        </w:rPr>
        <w:t>4</w:t>
      </w:r>
    </w:p>
    <w:p w14:paraId="765A0EDF" w14:textId="7CCED4D1" w:rsidR="008A2B5A" w:rsidRDefault="008A2B5A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DF58249" w14:textId="1D4B163B" w:rsidR="009F6D69" w:rsidRPr="00191D62" w:rsidRDefault="00014478" w:rsidP="00CE049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 w:right="-22" w:hanging="468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91D62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ที่ดิน </w:t>
      </w:r>
      <w:r w:rsidR="00520FCE" w:rsidRPr="00191D62">
        <w:rPr>
          <w:rFonts w:ascii="Browallia New" w:hAnsi="Browallia New" w:cs="Browallia New" w:hint="cs"/>
          <w:b/>
          <w:bCs/>
          <w:sz w:val="28"/>
          <w:szCs w:val="28"/>
          <w:cs/>
        </w:rPr>
        <w:t>อาคาร</w:t>
      </w:r>
      <w:r w:rsidR="00CD5716" w:rsidRPr="00191D6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0FCE" w:rsidRPr="00191D62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9F6D69" w:rsidRPr="00191D62">
        <w:rPr>
          <w:rFonts w:ascii="Browallia New" w:hAnsi="Browallia New" w:cs="Browallia New"/>
          <w:b/>
          <w:bCs/>
          <w:sz w:val="28"/>
          <w:szCs w:val="28"/>
          <w:cs/>
        </w:rPr>
        <w:t>อุปกรณ์</w:t>
      </w:r>
    </w:p>
    <w:p w14:paraId="4E9418F7" w14:textId="77777777" w:rsidR="003B06E0" w:rsidRPr="00D06933" w:rsidRDefault="003B06E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F7AC17" w14:textId="409A9D9E" w:rsidR="002C1576" w:rsidRDefault="007D0168" w:rsidP="00CE0494">
      <w:pPr>
        <w:tabs>
          <w:tab w:val="clear" w:pos="454"/>
          <w:tab w:val="left" w:pos="810"/>
        </w:tabs>
        <w:ind w:left="459"/>
        <w:jc w:val="thaiDistribute"/>
        <w:rPr>
          <w:rFonts w:ascii="Browallia New" w:hAnsi="Browallia New" w:cs="Browallia New"/>
          <w:sz w:val="28"/>
          <w:szCs w:val="28"/>
        </w:rPr>
      </w:pPr>
      <w:r w:rsidRPr="005446EF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D06933">
        <w:rPr>
          <w:rFonts w:ascii="Browallia New" w:hAnsi="Browallia New" w:cs="Browallia New"/>
          <w:sz w:val="28"/>
          <w:szCs w:val="28"/>
          <w:cs/>
        </w:rPr>
        <w:t>งวด</w:t>
      </w:r>
      <w:r w:rsidR="00B9207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3A36C2" w:rsidRPr="00D06933">
        <w:rPr>
          <w:rFonts w:ascii="Browallia New" w:hAnsi="Browallia New" w:cs="Browallia New" w:hint="cs"/>
          <w:sz w:val="28"/>
          <w:szCs w:val="28"/>
          <w:cs/>
        </w:rPr>
        <w:t>เ</w:t>
      </w:r>
      <w:r w:rsidRPr="00D06933">
        <w:rPr>
          <w:rFonts w:ascii="Browallia New" w:hAnsi="Browallia New" w:cs="Browallia New" w:hint="cs"/>
          <w:sz w:val="28"/>
          <w:szCs w:val="28"/>
          <w:cs/>
        </w:rPr>
        <w:t>ดือน</w:t>
      </w:r>
      <w:r w:rsidRPr="00D06933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DF0D1E">
        <w:rPr>
          <w:rFonts w:ascii="Browallia New" w:hAnsi="Browallia New" w:cs="Browallia New"/>
          <w:sz w:val="28"/>
          <w:szCs w:val="28"/>
        </w:rPr>
        <w:t xml:space="preserve">30 </w:t>
      </w:r>
      <w:r w:rsidR="00B92079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3A36C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A36C2">
        <w:rPr>
          <w:rFonts w:ascii="Browallia New" w:hAnsi="Browallia New" w:cs="Browallia New"/>
          <w:sz w:val="28"/>
          <w:szCs w:val="28"/>
        </w:rPr>
        <w:t>2564</w:t>
      </w:r>
      <w:r w:rsidRPr="00D0693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446EF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มีรายการเปลี่ยนแปลงของที่ดิน อาคาร และอุปกรณ์</w:t>
      </w:r>
      <w:r w:rsidRPr="005446EF">
        <w:rPr>
          <w:rFonts w:ascii="Browallia New" w:hAnsi="Browallia New" w:cs="Browallia New"/>
          <w:sz w:val="28"/>
          <w:szCs w:val="28"/>
        </w:rPr>
        <w:t xml:space="preserve"> </w:t>
      </w:r>
      <w:r w:rsidRPr="005446EF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</w:p>
    <w:p w14:paraId="73D89B6F" w14:textId="77777777" w:rsidR="00D25DDF" w:rsidRPr="00DF0D1E" w:rsidRDefault="00D25DDF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tbl>
      <w:tblPr>
        <w:tblW w:w="9138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130"/>
        <w:gridCol w:w="450"/>
        <w:gridCol w:w="1715"/>
        <w:gridCol w:w="164"/>
        <w:gridCol w:w="1679"/>
      </w:tblGrid>
      <w:tr w:rsidR="000A42A9" w:rsidRPr="00373C94" w14:paraId="0DDBA6B4" w14:textId="77777777" w:rsidTr="00046168">
        <w:trPr>
          <w:cantSplit/>
          <w:tblHeader/>
        </w:trPr>
        <w:tc>
          <w:tcPr>
            <w:tcW w:w="9138" w:type="dxa"/>
            <w:gridSpan w:val="5"/>
          </w:tcPr>
          <w:p w14:paraId="5622BDE4" w14:textId="23C1C540" w:rsidR="000A42A9" w:rsidRPr="00373C94" w:rsidRDefault="000A42A9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73C9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(หน่วย</w:t>
            </w:r>
            <w:r w:rsidRPr="00373C9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373C9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Pr="00373C9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พัน</w:t>
            </w:r>
            <w:r w:rsidRPr="00373C9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044433" w:rsidRPr="00373C94" w14:paraId="4C462C62" w14:textId="430D9E1C" w:rsidTr="00CE0494">
        <w:trPr>
          <w:cantSplit/>
          <w:tblHeader/>
        </w:trPr>
        <w:tc>
          <w:tcPr>
            <w:tcW w:w="5130" w:type="dxa"/>
          </w:tcPr>
          <w:p w14:paraId="57EE22F4" w14:textId="77777777" w:rsidR="00044433" w:rsidRPr="00373C94" w:rsidRDefault="00044433" w:rsidP="00044433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450" w:type="dxa"/>
          </w:tcPr>
          <w:p w14:paraId="4E016768" w14:textId="77777777" w:rsidR="00044433" w:rsidRPr="00373C94" w:rsidRDefault="00044433" w:rsidP="00044433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14:paraId="73C3BA2F" w14:textId="77777777" w:rsidR="00AB6962" w:rsidRDefault="00044433" w:rsidP="00044433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26E8CE7C" w14:textId="2429D456" w:rsidR="00044433" w:rsidRPr="00373C94" w:rsidRDefault="00044433" w:rsidP="00044433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64" w:type="dxa"/>
          </w:tcPr>
          <w:p w14:paraId="1C313E8F" w14:textId="77777777" w:rsidR="00044433" w:rsidRPr="00373C94" w:rsidRDefault="00044433" w:rsidP="00044433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C77706F" w14:textId="523F9899" w:rsidR="00044433" w:rsidRPr="00373C94" w:rsidRDefault="00044433" w:rsidP="00A5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044433" w:rsidRPr="004256AB" w14:paraId="4AAF1FA8" w14:textId="6CCE1945" w:rsidTr="00CE0494">
        <w:trPr>
          <w:cantSplit/>
          <w:trHeight w:hRule="exact" w:val="283"/>
          <w:tblHeader/>
        </w:trPr>
        <w:tc>
          <w:tcPr>
            <w:tcW w:w="5130" w:type="dxa"/>
          </w:tcPr>
          <w:p w14:paraId="3E96F6D2" w14:textId="77777777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450" w:type="dxa"/>
          </w:tcPr>
          <w:p w14:paraId="7DFEA6FC" w14:textId="757C067E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2D590204" w14:textId="77777777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4982139E" w14:textId="77777777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</w:tcPr>
          <w:p w14:paraId="39AC574A" w14:textId="2839B92F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44433" w:rsidRPr="00373C94" w14:paraId="6C9B7CC3" w14:textId="4D8391B7" w:rsidTr="00CE0494">
        <w:trPr>
          <w:cantSplit/>
        </w:trPr>
        <w:tc>
          <w:tcPr>
            <w:tcW w:w="5130" w:type="dxa"/>
          </w:tcPr>
          <w:p w14:paraId="54A4198E" w14:textId="738861DA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373C94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Pr="00373C9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A36C2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450" w:type="dxa"/>
            <w:vAlign w:val="center"/>
          </w:tcPr>
          <w:p w14:paraId="27F2C4EA" w14:textId="54AAC2A8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15" w:type="dxa"/>
            <w:vAlign w:val="center"/>
          </w:tcPr>
          <w:p w14:paraId="27791EB3" w14:textId="3B938ADC" w:rsidR="00044433" w:rsidRPr="00373C94" w:rsidRDefault="00364192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70,022</w:t>
            </w:r>
          </w:p>
        </w:tc>
        <w:tc>
          <w:tcPr>
            <w:tcW w:w="164" w:type="dxa"/>
          </w:tcPr>
          <w:p w14:paraId="1A58A346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B79FAD0" w14:textId="55B93290" w:rsidR="00044433" w:rsidRPr="00364192" w:rsidRDefault="00364192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4192">
              <w:rPr>
                <w:rFonts w:ascii="Browallia New" w:hAnsi="Browallia New" w:cs="Browallia New"/>
                <w:sz w:val="28"/>
                <w:szCs w:val="28"/>
              </w:rPr>
              <w:t>70,897</w:t>
            </w:r>
          </w:p>
        </w:tc>
      </w:tr>
      <w:tr w:rsidR="00044433" w:rsidRPr="00373C94" w14:paraId="1DA054CA" w14:textId="58E77F52" w:rsidTr="00CE0494">
        <w:trPr>
          <w:cantSplit/>
        </w:trPr>
        <w:tc>
          <w:tcPr>
            <w:tcW w:w="5130" w:type="dxa"/>
          </w:tcPr>
          <w:p w14:paraId="788808C6" w14:textId="67F542A4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50" w:type="dxa"/>
            <w:vAlign w:val="center"/>
          </w:tcPr>
          <w:p w14:paraId="15C582AD" w14:textId="77777777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15" w:type="dxa"/>
            <w:vAlign w:val="center"/>
          </w:tcPr>
          <w:p w14:paraId="5532EC4E" w14:textId="5458EB08" w:rsidR="00044433" w:rsidRPr="00373C94" w:rsidRDefault="00E8377E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12,930</w:t>
            </w:r>
          </w:p>
        </w:tc>
        <w:tc>
          <w:tcPr>
            <w:tcW w:w="164" w:type="dxa"/>
          </w:tcPr>
          <w:p w14:paraId="2525ED5B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40C607A" w14:textId="0C1F4EDE" w:rsidR="00044433" w:rsidRPr="00364192" w:rsidRDefault="00E8377E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12,930</w:t>
            </w:r>
          </w:p>
        </w:tc>
      </w:tr>
      <w:tr w:rsidR="00044433" w:rsidRPr="00373C94" w14:paraId="156629BB" w14:textId="29DE138B" w:rsidTr="00CE0494">
        <w:trPr>
          <w:cantSplit/>
        </w:trPr>
        <w:tc>
          <w:tcPr>
            <w:tcW w:w="5130" w:type="dxa"/>
          </w:tcPr>
          <w:p w14:paraId="240E2679" w14:textId="37F68505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มูลค่าสุทธิตามบัญชีของสินทรัพย์ที่จำหน่าย</w:t>
            </w:r>
            <w:r w:rsidR="008829A9">
              <w:rPr>
                <w:rFonts w:ascii="Browallia New" w:hAnsi="Browallia New" w:cs="Browallia New"/>
                <w:sz w:val="28"/>
                <w:szCs w:val="28"/>
              </w:rPr>
              <w:t xml:space="preserve"> / </w:t>
            </w:r>
            <w:r w:rsidR="008829A9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491CC3FA" w14:textId="2849CE9D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15" w:type="dxa"/>
            <w:vAlign w:val="center"/>
          </w:tcPr>
          <w:p w14:paraId="6F972B54" w14:textId="612549AE" w:rsidR="00044433" w:rsidRPr="00373C94" w:rsidRDefault="00E8377E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(4,151)</w:t>
            </w:r>
          </w:p>
        </w:tc>
        <w:tc>
          <w:tcPr>
            <w:tcW w:w="164" w:type="dxa"/>
          </w:tcPr>
          <w:p w14:paraId="5AF18409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7A09290" w14:textId="1C96CFB6" w:rsidR="00044433" w:rsidRPr="00364192" w:rsidRDefault="00E8377E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(4,151)</w:t>
            </w:r>
          </w:p>
        </w:tc>
      </w:tr>
      <w:tr w:rsidR="00044433" w:rsidRPr="00373C94" w14:paraId="5F1CB536" w14:textId="76237AB2" w:rsidTr="00CE0494">
        <w:trPr>
          <w:cantSplit/>
        </w:trPr>
        <w:tc>
          <w:tcPr>
            <w:tcW w:w="5130" w:type="dxa"/>
          </w:tcPr>
          <w:p w14:paraId="61E8BEF8" w14:textId="084767B6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โอนสินค้าคงเหลือเป็นสินทรัพย์</w:t>
            </w:r>
          </w:p>
        </w:tc>
        <w:tc>
          <w:tcPr>
            <w:tcW w:w="450" w:type="dxa"/>
            <w:vAlign w:val="center"/>
          </w:tcPr>
          <w:p w14:paraId="697747D0" w14:textId="151A2150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15" w:type="dxa"/>
            <w:vAlign w:val="center"/>
          </w:tcPr>
          <w:p w14:paraId="200AF318" w14:textId="1CA54688" w:rsidR="00044433" w:rsidRPr="00373C94" w:rsidRDefault="00E8377E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5,376</w:t>
            </w:r>
          </w:p>
        </w:tc>
        <w:tc>
          <w:tcPr>
            <w:tcW w:w="164" w:type="dxa"/>
          </w:tcPr>
          <w:p w14:paraId="3CE8CE75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A26FD71" w14:textId="359D1C9A" w:rsidR="00044433" w:rsidRPr="00364192" w:rsidRDefault="00E8377E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5,376</w:t>
            </w:r>
          </w:p>
        </w:tc>
      </w:tr>
      <w:tr w:rsidR="00044433" w:rsidRPr="00373C94" w14:paraId="238D1D8D" w14:textId="54D5BEC7" w:rsidTr="00CE0494">
        <w:trPr>
          <w:cantSplit/>
        </w:trPr>
        <w:tc>
          <w:tcPr>
            <w:tcW w:w="5130" w:type="dxa"/>
          </w:tcPr>
          <w:p w14:paraId="0B2F09F6" w14:textId="77777777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450" w:type="dxa"/>
            <w:vAlign w:val="center"/>
          </w:tcPr>
          <w:p w14:paraId="399126CC" w14:textId="59101BEC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715" w:type="dxa"/>
            <w:vAlign w:val="center"/>
          </w:tcPr>
          <w:p w14:paraId="108A4531" w14:textId="18F415F8" w:rsidR="00044433" w:rsidRPr="00373C94" w:rsidRDefault="00E8377E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(14,990)</w:t>
            </w:r>
          </w:p>
        </w:tc>
        <w:tc>
          <w:tcPr>
            <w:tcW w:w="164" w:type="dxa"/>
          </w:tcPr>
          <w:p w14:paraId="5AA6AFA0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2704B342" w14:textId="3A33947D" w:rsidR="00044433" w:rsidRPr="00364192" w:rsidRDefault="00E8377E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(15,136)</w:t>
            </w:r>
          </w:p>
        </w:tc>
      </w:tr>
      <w:tr w:rsidR="00044433" w:rsidRPr="00373C94" w14:paraId="4370DE36" w14:textId="7A5DB215" w:rsidTr="00CE0494">
        <w:trPr>
          <w:cantSplit/>
        </w:trPr>
        <w:tc>
          <w:tcPr>
            <w:tcW w:w="5130" w:type="dxa"/>
          </w:tcPr>
          <w:p w14:paraId="77B37F43" w14:textId="2607849B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DF0D1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B92079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3A36C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3A36C2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450" w:type="dxa"/>
          </w:tcPr>
          <w:p w14:paraId="31FD02AE" w14:textId="0606F7BD" w:rsidR="00044433" w:rsidRPr="00373C94" w:rsidRDefault="00044433" w:rsidP="00044433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</w:tcBorders>
          </w:tcPr>
          <w:p w14:paraId="525C8BED" w14:textId="54021A58" w:rsidR="00044433" w:rsidRPr="00373C94" w:rsidRDefault="00E8377E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69,187</w:t>
            </w:r>
          </w:p>
        </w:tc>
        <w:tc>
          <w:tcPr>
            <w:tcW w:w="164" w:type="dxa"/>
          </w:tcPr>
          <w:p w14:paraId="3D66D2D9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</w:tcBorders>
          </w:tcPr>
          <w:p w14:paraId="7785B7ED" w14:textId="1F603354" w:rsidR="00044433" w:rsidRPr="00364192" w:rsidRDefault="00E8377E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69,916</w:t>
            </w:r>
          </w:p>
        </w:tc>
      </w:tr>
    </w:tbl>
    <w:p w14:paraId="4401D96B" w14:textId="77777777" w:rsidR="00322957" w:rsidRDefault="00322957" w:rsidP="00322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7891DB" w14:textId="67C6784C" w:rsidR="00026DEA" w:rsidRPr="00191D62" w:rsidRDefault="009C39A0" w:rsidP="00026DE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91D62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สินทรัพย์สิทธิการใช้</w:t>
      </w:r>
    </w:p>
    <w:p w14:paraId="50807804" w14:textId="77777777" w:rsidR="00026DEA" w:rsidRPr="00ED3CEF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6B3997E" w14:textId="4D7633B8" w:rsidR="007C7108" w:rsidRDefault="00026DEA" w:rsidP="007C7108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44E9F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B9207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E44E9F">
        <w:rPr>
          <w:rFonts w:ascii="Browallia New" w:hAnsi="Browallia New" w:cs="Browallia New" w:hint="cs"/>
          <w:sz w:val="28"/>
          <w:szCs w:val="28"/>
          <w:cs/>
        </w:rPr>
        <w:t xml:space="preserve">เดือนสิ้นสุดวันที่ </w:t>
      </w:r>
      <w:r w:rsidR="00724965">
        <w:rPr>
          <w:rFonts w:ascii="Browallia New" w:hAnsi="Browallia New" w:cs="Browallia New"/>
          <w:sz w:val="28"/>
          <w:szCs w:val="28"/>
        </w:rPr>
        <w:t xml:space="preserve">30 </w:t>
      </w:r>
      <w:r w:rsidR="00B92079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243A7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43A71">
        <w:rPr>
          <w:rFonts w:ascii="Browallia New" w:hAnsi="Browallia New" w:cs="Browallia New"/>
          <w:sz w:val="28"/>
          <w:szCs w:val="28"/>
        </w:rPr>
        <w:t>2564</w:t>
      </w:r>
      <w:r w:rsidRPr="00E44E9F">
        <w:rPr>
          <w:rFonts w:ascii="Browallia New" w:hAnsi="Browallia New" w:cs="Browallia New"/>
          <w:sz w:val="28"/>
          <w:szCs w:val="28"/>
        </w:rPr>
        <w:t xml:space="preserve"> </w:t>
      </w:r>
      <w:r w:rsidR="007C7108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E44E9F">
        <w:rPr>
          <w:rFonts w:ascii="Browallia New" w:hAnsi="Browallia New" w:cs="Browallia New" w:hint="cs"/>
          <w:sz w:val="28"/>
          <w:szCs w:val="28"/>
          <w:cs/>
        </w:rPr>
        <w:t>รายการเ</w:t>
      </w:r>
      <w:r w:rsidR="007C7108">
        <w:rPr>
          <w:rFonts w:ascii="Browallia New" w:hAnsi="Browallia New" w:cs="Browallia New" w:hint="cs"/>
          <w:sz w:val="28"/>
          <w:szCs w:val="28"/>
          <w:cs/>
        </w:rPr>
        <w:t>ปลี่ยนแปลง</w:t>
      </w:r>
      <w:r w:rsidRPr="00E44E9F">
        <w:rPr>
          <w:rFonts w:ascii="Browallia New" w:hAnsi="Browallia New" w:cs="Browallia New" w:hint="cs"/>
          <w:sz w:val="28"/>
          <w:szCs w:val="28"/>
          <w:cs/>
        </w:rPr>
        <w:t>ของ</w:t>
      </w:r>
      <w:r w:rsidR="007C7108" w:rsidRPr="00E44E9F"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  <w:r w:rsidRPr="00E44E9F">
        <w:rPr>
          <w:rFonts w:ascii="Browallia New" w:hAnsi="Browallia New" w:cs="Browallia New" w:hint="cs"/>
          <w:sz w:val="28"/>
          <w:szCs w:val="28"/>
          <w:cs/>
        </w:rPr>
        <w:t xml:space="preserve">สิทธิการใช้ </w:t>
      </w:r>
      <w:r w:rsidR="007C7108" w:rsidRPr="00F71C82">
        <w:rPr>
          <w:rFonts w:ascii="Browallia New" w:hAnsi="Browallia New" w:cs="Browallia New" w:hint="cs"/>
          <w:sz w:val="28"/>
          <w:szCs w:val="28"/>
          <w:cs/>
        </w:rPr>
        <w:t>อย่างย่อ</w:t>
      </w:r>
      <w:r w:rsidR="007C7108">
        <w:rPr>
          <w:rFonts w:ascii="Browallia New" w:hAnsi="Browallia New" w:cs="Browallia New"/>
          <w:sz w:val="28"/>
          <w:szCs w:val="28"/>
          <w:cs/>
        </w:rPr>
        <w:br/>
      </w:r>
      <w:r w:rsidR="007C7108" w:rsidRPr="00F71C82">
        <w:rPr>
          <w:rFonts w:ascii="Browallia New" w:hAnsi="Browallia New" w:cs="Browallia New"/>
          <w:sz w:val="28"/>
          <w:szCs w:val="28"/>
          <w:cs/>
        </w:rPr>
        <w:t>ดัง</w:t>
      </w:r>
      <w:r w:rsidR="007C7108">
        <w:rPr>
          <w:rFonts w:ascii="Browallia New" w:hAnsi="Browallia New" w:cs="Browallia New" w:hint="cs"/>
          <w:sz w:val="28"/>
          <w:szCs w:val="28"/>
          <w:cs/>
        </w:rPr>
        <w:t>ต่อไป</w:t>
      </w:r>
      <w:r w:rsidR="007C7108" w:rsidRPr="00F71C82">
        <w:rPr>
          <w:rFonts w:ascii="Browallia New" w:hAnsi="Browallia New" w:cs="Browallia New"/>
          <w:sz w:val="28"/>
          <w:szCs w:val="28"/>
          <w:cs/>
        </w:rPr>
        <w:t>นี้</w:t>
      </w:r>
    </w:p>
    <w:p w14:paraId="060CB0B2" w14:textId="77777777" w:rsidR="00026DEA" w:rsidRPr="00ED3CEF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390" w:tblpY="13"/>
        <w:tblOverlap w:val="never"/>
        <w:tblW w:w="9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7"/>
        <w:gridCol w:w="283"/>
        <w:gridCol w:w="2277"/>
      </w:tblGrid>
      <w:tr w:rsidR="002D564A" w:rsidRPr="00E44E9F" w14:paraId="34D804E7" w14:textId="77777777" w:rsidTr="004D76EA">
        <w:tc>
          <w:tcPr>
            <w:tcW w:w="6557" w:type="dxa"/>
            <w:vAlign w:val="bottom"/>
          </w:tcPr>
          <w:p w14:paraId="7F9FD551" w14:textId="77777777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FAAB57A" w14:textId="77777777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  <w:vAlign w:val="bottom"/>
          </w:tcPr>
          <w:p w14:paraId="6300E82D" w14:textId="2DA8665E" w:rsidR="002D564A" w:rsidRPr="00E44E9F" w:rsidRDefault="0071512B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(หน่วย</w:t>
            </w:r>
            <w:r w:rsidRPr="00E44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Pr="00E44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พัน</w:t>
            </w: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71512B" w:rsidRPr="00E44E9F" w14:paraId="1F6050C7" w14:textId="77777777" w:rsidTr="004D76EA">
        <w:tc>
          <w:tcPr>
            <w:tcW w:w="6557" w:type="dxa"/>
            <w:vAlign w:val="bottom"/>
          </w:tcPr>
          <w:p w14:paraId="5DF811A4" w14:textId="77777777" w:rsidR="0071512B" w:rsidRPr="00E44E9F" w:rsidRDefault="0071512B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0C9B698" w14:textId="77777777" w:rsidR="0071512B" w:rsidRPr="00E44E9F" w:rsidRDefault="0071512B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  <w:vAlign w:val="bottom"/>
          </w:tcPr>
          <w:p w14:paraId="6B52C2E2" w14:textId="77777777" w:rsidR="0071512B" w:rsidRPr="00E44E9F" w:rsidRDefault="0071512B" w:rsidP="004D76EA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4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256E9BEB" w14:textId="610B46C5" w:rsidR="0071512B" w:rsidRPr="00E44E9F" w:rsidRDefault="0071512B" w:rsidP="004D76EA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4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E44E9F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9D4E58" w:rsidRPr="003E5649" w14:paraId="0188EB56" w14:textId="77777777" w:rsidTr="004D76EA">
        <w:trPr>
          <w:trHeight w:val="283"/>
        </w:trPr>
        <w:tc>
          <w:tcPr>
            <w:tcW w:w="6557" w:type="dxa"/>
            <w:vAlign w:val="bottom"/>
          </w:tcPr>
          <w:p w14:paraId="3F9D6BF7" w14:textId="77777777" w:rsidR="009D4E58" w:rsidRPr="003E5649" w:rsidRDefault="009D4E58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1543B9F3" w14:textId="77777777" w:rsidR="009D4E58" w:rsidRPr="003E5649" w:rsidRDefault="009D4E58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  <w:vAlign w:val="bottom"/>
          </w:tcPr>
          <w:p w14:paraId="6241633C" w14:textId="77777777" w:rsidR="009D4E58" w:rsidRPr="003E5649" w:rsidRDefault="009D4E58" w:rsidP="004D76EA">
            <w:pPr>
              <w:ind w:left="-105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2D564A" w:rsidRPr="00E44E9F" w14:paraId="6E7BAAC8" w14:textId="77777777" w:rsidTr="004D76EA">
        <w:tc>
          <w:tcPr>
            <w:tcW w:w="6557" w:type="dxa"/>
          </w:tcPr>
          <w:p w14:paraId="66438C8C" w14:textId="27F83263" w:rsidR="002D564A" w:rsidRPr="00E44E9F" w:rsidRDefault="002D564A" w:rsidP="004D76EA">
            <w:pPr>
              <w:ind w:hanging="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43A71">
              <w:rPr>
                <w:rFonts w:ascii="Browallia New" w:hAnsi="Browallia New" w:cs="Browallia New" w:hint="cs"/>
                <w:sz w:val="28"/>
                <w:szCs w:val="28"/>
                <w:cs/>
              </w:rPr>
              <w:t>4</w:t>
            </w:r>
          </w:p>
        </w:tc>
        <w:tc>
          <w:tcPr>
            <w:tcW w:w="283" w:type="dxa"/>
          </w:tcPr>
          <w:p w14:paraId="1B487DF1" w14:textId="77777777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</w:tcPr>
          <w:p w14:paraId="47143D2C" w14:textId="19E0C5FA" w:rsidR="002D564A" w:rsidRPr="00E44E9F" w:rsidRDefault="00FA312C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59,962</w:t>
            </w:r>
          </w:p>
        </w:tc>
      </w:tr>
      <w:tr w:rsidR="00196C2D" w:rsidRPr="00E44E9F" w14:paraId="235519E6" w14:textId="77777777" w:rsidTr="004D76EA">
        <w:tc>
          <w:tcPr>
            <w:tcW w:w="6557" w:type="dxa"/>
          </w:tcPr>
          <w:p w14:paraId="45261841" w14:textId="0B74A6A6" w:rsidR="00196C2D" w:rsidRPr="00E44E9F" w:rsidRDefault="001A43A1" w:rsidP="004D76EA">
            <w:pPr>
              <w:ind w:hanging="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617D5B24" w14:textId="77777777" w:rsidR="00196C2D" w:rsidRPr="00E44E9F" w:rsidRDefault="00196C2D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</w:tcPr>
          <w:p w14:paraId="211E52A4" w14:textId="14992769" w:rsidR="00196C2D" w:rsidRDefault="00874F10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3,735</w:t>
            </w:r>
          </w:p>
        </w:tc>
      </w:tr>
      <w:tr w:rsidR="002D564A" w:rsidRPr="00E44E9F" w14:paraId="7CFC186D" w14:textId="77777777" w:rsidTr="004D76EA">
        <w:tc>
          <w:tcPr>
            <w:tcW w:w="6557" w:type="dxa"/>
          </w:tcPr>
          <w:p w14:paraId="66344F1E" w14:textId="2880A308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</w:t>
            </w:r>
            <w:r w:rsidR="0092667B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83" w:type="dxa"/>
          </w:tcPr>
          <w:p w14:paraId="5526FE16" w14:textId="77777777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14:paraId="53EE6DEE" w14:textId="7479BAA2" w:rsidR="002D564A" w:rsidRPr="00E44E9F" w:rsidRDefault="00874F10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(4,933)</w:t>
            </w:r>
          </w:p>
        </w:tc>
      </w:tr>
      <w:tr w:rsidR="002D564A" w14:paraId="3F3C3E56" w14:textId="77777777" w:rsidTr="004D76EA">
        <w:tc>
          <w:tcPr>
            <w:tcW w:w="6557" w:type="dxa"/>
          </w:tcPr>
          <w:p w14:paraId="6E420D0C" w14:textId="0E51CD26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24965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B92079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243A7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43A7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" w:type="dxa"/>
          </w:tcPr>
          <w:p w14:paraId="2A1778DF" w14:textId="77777777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</w:tcBorders>
          </w:tcPr>
          <w:p w14:paraId="6184D069" w14:textId="04289E26" w:rsidR="002D564A" w:rsidRPr="0000558F" w:rsidRDefault="00874F10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58,764</w:t>
            </w:r>
          </w:p>
        </w:tc>
      </w:tr>
    </w:tbl>
    <w:p w14:paraId="2777100F" w14:textId="64249164" w:rsidR="00375328" w:rsidRDefault="00375328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9EA8543" w14:textId="650756AB" w:rsidR="008D4885" w:rsidRDefault="008D4885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594DD92" w14:textId="1B05291F" w:rsidR="008D4885" w:rsidRDefault="008D4885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0074023" w14:textId="21344932" w:rsidR="008D4885" w:rsidRDefault="008D4885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DE8CBC4" w14:textId="16DE1EC8" w:rsidR="008D4885" w:rsidRDefault="008D4885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24FACCE" w14:textId="25A545FC" w:rsidR="008D4885" w:rsidRDefault="008D4885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07AA4A5" w14:textId="0C0B2E74" w:rsidR="008D4885" w:rsidRDefault="008D4885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401C9D2" w14:textId="73A8412C" w:rsidR="008D4885" w:rsidRDefault="008D4885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8D9248E" w14:textId="77777777" w:rsidR="008D4885" w:rsidRPr="00ED3CEF" w:rsidRDefault="008D4885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F0B8BFC" w14:textId="0DF869CE" w:rsidR="0075645F" w:rsidRPr="00A81F8F" w:rsidRDefault="00364DBB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81F8F"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1906107A" w14:textId="77777777" w:rsidR="0075645F" w:rsidRPr="00ED3CEF" w:rsidRDefault="0075645F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DB728FE" w14:textId="3E8254D5" w:rsidR="009F2D48" w:rsidRDefault="00202AA8" w:rsidP="009B3E81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ในระหว่าง</w:t>
      </w:r>
      <w:r w:rsidRPr="00D6640E">
        <w:rPr>
          <w:rFonts w:ascii="Browallia New" w:hAnsi="Browallia New" w:cs="Browallia New"/>
          <w:sz w:val="28"/>
          <w:szCs w:val="28"/>
          <w:cs/>
        </w:rPr>
        <w:t>งวด</w:t>
      </w:r>
      <w:r w:rsidR="00B9207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AF63BA">
        <w:rPr>
          <w:rFonts w:ascii="Browallia New" w:hAnsi="Browallia New" w:cs="Browallia New" w:hint="cs"/>
          <w:sz w:val="28"/>
          <w:szCs w:val="28"/>
          <w:cs/>
        </w:rPr>
        <w:t>เดือ</w:t>
      </w:r>
      <w:r w:rsidRPr="00ED3CEF">
        <w:rPr>
          <w:rFonts w:ascii="Browallia New" w:hAnsi="Browallia New" w:cs="Browallia New"/>
          <w:sz w:val="28"/>
          <w:szCs w:val="28"/>
          <w:cs/>
        </w:rPr>
        <w:t>น</w:t>
      </w:r>
      <w:r w:rsidRPr="00D6640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724965">
        <w:rPr>
          <w:rFonts w:ascii="Browallia New" w:hAnsi="Browallia New" w:cs="Browallia New"/>
          <w:sz w:val="28"/>
          <w:szCs w:val="28"/>
        </w:rPr>
        <w:t xml:space="preserve">30 </w:t>
      </w:r>
      <w:r w:rsidR="00B92079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2F283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F283A">
        <w:rPr>
          <w:rFonts w:ascii="Browallia New" w:hAnsi="Browallia New" w:cs="Browallia New"/>
          <w:sz w:val="28"/>
          <w:szCs w:val="28"/>
        </w:rPr>
        <w:t>2564</w:t>
      </w:r>
      <w:r w:rsidR="004A3275" w:rsidRPr="00ED3CEF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มี</w:t>
      </w:r>
      <w:r w:rsidR="009F2D48" w:rsidRPr="00F71C82">
        <w:rPr>
          <w:rFonts w:ascii="Browallia New" w:hAnsi="Browallia New" w:cs="Browallia New"/>
          <w:sz w:val="28"/>
          <w:szCs w:val="28"/>
          <w:cs/>
        </w:rPr>
        <w:t>รายการ</w:t>
      </w:r>
      <w:r>
        <w:rPr>
          <w:rFonts w:ascii="Browallia New" w:hAnsi="Browallia New" w:cs="Browallia New" w:hint="cs"/>
          <w:sz w:val="28"/>
          <w:szCs w:val="28"/>
          <w:cs/>
        </w:rPr>
        <w:t>เปลี่ยนแปลงของ</w:t>
      </w:r>
      <w:r w:rsidR="00364DBB">
        <w:rPr>
          <w:rFonts w:ascii="Browallia New" w:hAnsi="Browallia New" w:cs="Browallia New" w:hint="cs"/>
          <w:sz w:val="28"/>
          <w:szCs w:val="28"/>
          <w:cs/>
        </w:rPr>
        <w:t>สินทรัพย์ไม่มีตัวตน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F2D48" w:rsidRPr="00F71C82">
        <w:rPr>
          <w:rFonts w:ascii="Browallia New" w:hAnsi="Browallia New" w:cs="Browallia New" w:hint="cs"/>
          <w:sz w:val="28"/>
          <w:szCs w:val="28"/>
          <w:cs/>
        </w:rPr>
        <w:t>อย่างย่อ</w:t>
      </w:r>
      <w:r>
        <w:rPr>
          <w:rFonts w:ascii="Browallia New" w:hAnsi="Browallia New" w:cs="Browallia New"/>
          <w:sz w:val="28"/>
          <w:szCs w:val="28"/>
          <w:cs/>
        </w:rPr>
        <w:br/>
      </w:r>
      <w:r w:rsidR="009F2D48" w:rsidRPr="00F71C82">
        <w:rPr>
          <w:rFonts w:ascii="Browallia New" w:hAnsi="Browallia New" w:cs="Browallia New"/>
          <w:sz w:val="28"/>
          <w:szCs w:val="28"/>
          <w:cs/>
        </w:rPr>
        <w:t>ดัง</w:t>
      </w:r>
      <w:r>
        <w:rPr>
          <w:rFonts w:ascii="Browallia New" w:hAnsi="Browallia New" w:cs="Browallia New" w:hint="cs"/>
          <w:sz w:val="28"/>
          <w:szCs w:val="28"/>
          <w:cs/>
        </w:rPr>
        <w:t>ต่อ</w:t>
      </w:r>
      <w:r w:rsidR="00784D17">
        <w:rPr>
          <w:rFonts w:ascii="Browallia New" w:hAnsi="Browallia New" w:cs="Browallia New" w:hint="cs"/>
          <w:sz w:val="28"/>
          <w:szCs w:val="28"/>
          <w:cs/>
        </w:rPr>
        <w:t>ไป</w:t>
      </w:r>
      <w:r w:rsidR="009F2D48" w:rsidRPr="00F71C82">
        <w:rPr>
          <w:rFonts w:ascii="Browallia New" w:hAnsi="Browallia New" w:cs="Browallia New"/>
          <w:sz w:val="28"/>
          <w:szCs w:val="28"/>
          <w:cs/>
        </w:rPr>
        <w:t>นี้</w:t>
      </w:r>
    </w:p>
    <w:p w14:paraId="5ED64721" w14:textId="77777777" w:rsidR="00D25DDF" w:rsidRPr="00ED3CEF" w:rsidRDefault="00D25DDF" w:rsidP="009B3E81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tbl>
      <w:tblPr>
        <w:tblW w:w="9126" w:type="dxa"/>
        <w:tblInd w:w="39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31"/>
        <w:gridCol w:w="164"/>
        <w:gridCol w:w="2255"/>
        <w:gridCol w:w="284"/>
        <w:gridCol w:w="2292"/>
      </w:tblGrid>
      <w:tr w:rsidR="009F2D48" w:rsidRPr="00AF63BA" w14:paraId="4607E56E" w14:textId="77777777" w:rsidTr="007A7721">
        <w:trPr>
          <w:cantSplit/>
          <w:trHeight w:val="240"/>
        </w:trPr>
        <w:tc>
          <w:tcPr>
            <w:tcW w:w="4131" w:type="dxa"/>
          </w:tcPr>
          <w:p w14:paraId="16AC514C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6BB78CD9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4831" w:type="dxa"/>
            <w:gridSpan w:val="3"/>
          </w:tcPr>
          <w:p w14:paraId="7BA36288" w14:textId="3E179BAE" w:rsidR="009F2D48" w:rsidRPr="00AF63BA" w:rsidRDefault="00E71E2F" w:rsidP="00E71E2F">
            <w:pPr>
              <w:tabs>
                <w:tab w:val="clear" w:pos="4678"/>
                <w:tab w:val="left" w:pos="3390"/>
              </w:tabs>
              <w:ind w:left="426" w:right="-4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                                              </w:t>
            </w:r>
            <w:r w:rsidR="009F2D48" w:rsidRPr="00AF63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(หน่วย</w:t>
            </w:r>
            <w:r w:rsidR="009F2D48"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9F2D48" w:rsidRPr="00AF63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="009F2D48"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8F1F6F"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="009F2D48" w:rsidRPr="00AF63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</w:tr>
      <w:tr w:rsidR="009F2D48" w:rsidRPr="00AF63BA" w14:paraId="6DC3D98E" w14:textId="77777777" w:rsidTr="007A7721">
        <w:trPr>
          <w:cantSplit/>
        </w:trPr>
        <w:tc>
          <w:tcPr>
            <w:tcW w:w="4131" w:type="dxa"/>
          </w:tcPr>
          <w:p w14:paraId="37F987B3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7AD7B697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  <w:vAlign w:val="center"/>
          </w:tcPr>
          <w:p w14:paraId="4084B385" w14:textId="7139566D" w:rsidR="009F2D48" w:rsidRPr="00AF63BA" w:rsidRDefault="009F2D48" w:rsidP="00AF3199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84" w:type="dxa"/>
          </w:tcPr>
          <w:p w14:paraId="3DE7C81D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  <w:vAlign w:val="center"/>
          </w:tcPr>
          <w:p w14:paraId="196C0229" w14:textId="77777777" w:rsidR="001F4AF0" w:rsidRPr="00AF63BA" w:rsidRDefault="001F4AF0" w:rsidP="001F4AF0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63B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7FF4CF5B" w14:textId="6977BB89" w:rsidR="009F2D48" w:rsidRPr="00AF63BA" w:rsidRDefault="001F4AF0" w:rsidP="001F4AF0">
            <w:pPr>
              <w:ind w:right="-72" w:hanging="6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F63B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AF63BA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9F2D48" w:rsidRPr="000B4D36" w14:paraId="2D7085DD" w14:textId="77777777" w:rsidTr="007A7721">
        <w:trPr>
          <w:cantSplit/>
          <w:trHeight w:val="153"/>
        </w:trPr>
        <w:tc>
          <w:tcPr>
            <w:tcW w:w="4131" w:type="dxa"/>
          </w:tcPr>
          <w:p w14:paraId="0D7E1466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</w:tcPr>
          <w:p w14:paraId="38E1519D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5" w:type="dxa"/>
          </w:tcPr>
          <w:p w14:paraId="3704D598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4F82EEBA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</w:tcPr>
          <w:p w14:paraId="6D0D2C7C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9F2D48" w:rsidRPr="00AF63BA" w14:paraId="3C2962ED" w14:textId="77777777" w:rsidTr="007A7721">
        <w:trPr>
          <w:cantSplit/>
          <w:trHeight w:val="80"/>
        </w:trPr>
        <w:tc>
          <w:tcPr>
            <w:tcW w:w="4131" w:type="dxa"/>
          </w:tcPr>
          <w:p w14:paraId="50CC29A7" w14:textId="2D64A4B4" w:rsidR="009F2D48" w:rsidRPr="007A7721" w:rsidRDefault="0011005E" w:rsidP="007A772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</w:t>
            </w:r>
          </w:p>
        </w:tc>
        <w:tc>
          <w:tcPr>
            <w:tcW w:w="164" w:type="dxa"/>
          </w:tcPr>
          <w:p w14:paraId="4366D89D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5B90DCEB" w14:textId="3FB591ED" w:rsidR="009F2D48" w:rsidRPr="00AF63BA" w:rsidRDefault="009F2D48" w:rsidP="000D784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F781410" w14:textId="77777777" w:rsidR="009F2D48" w:rsidRPr="00AF63BA" w:rsidRDefault="009F2D48" w:rsidP="00AF3199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</w:tcPr>
          <w:p w14:paraId="1CA68AD9" w14:textId="027288C6" w:rsidR="009F2D48" w:rsidRPr="00AF63BA" w:rsidRDefault="0082166D" w:rsidP="000D7840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82166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1</w:t>
            </w:r>
            <w:r w:rsidRPr="0082166D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82166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12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8</w:t>
            </w:r>
          </w:p>
        </w:tc>
      </w:tr>
      <w:tr w:rsidR="00EE381A" w:rsidRPr="00AF63BA" w14:paraId="4EA01B77" w14:textId="77777777" w:rsidTr="007A7721">
        <w:trPr>
          <w:cantSplit/>
          <w:trHeight w:val="80"/>
        </w:trPr>
        <w:tc>
          <w:tcPr>
            <w:tcW w:w="4131" w:type="dxa"/>
          </w:tcPr>
          <w:p w14:paraId="1AC4EB80" w14:textId="096A07DB" w:rsidR="00EE381A" w:rsidRPr="007A7721" w:rsidRDefault="001804E5" w:rsidP="007A7721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" w:type="dxa"/>
          </w:tcPr>
          <w:p w14:paraId="0F8B5955" w14:textId="77777777" w:rsidR="00EE381A" w:rsidRPr="00AF63BA" w:rsidRDefault="00EE381A" w:rsidP="00EE381A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6FEEBE75" w14:textId="33AC1487" w:rsidR="00EE381A" w:rsidRPr="00AF63BA" w:rsidRDefault="00EE381A" w:rsidP="00EE381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0D91A1" w14:textId="77777777" w:rsidR="00EE381A" w:rsidRPr="00AF63BA" w:rsidRDefault="00EE381A" w:rsidP="00EE381A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</w:tcPr>
          <w:p w14:paraId="6498A288" w14:textId="0B4DE9FA" w:rsidR="00EE381A" w:rsidRPr="00AF63BA" w:rsidRDefault="00874F10" w:rsidP="00EE381A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GB"/>
              </w:rPr>
              <w:t>311</w:t>
            </w:r>
          </w:p>
        </w:tc>
      </w:tr>
      <w:tr w:rsidR="003E7A96" w:rsidRPr="00AF63BA" w14:paraId="14F2496E" w14:textId="77777777" w:rsidTr="007A7721">
        <w:trPr>
          <w:cantSplit/>
          <w:trHeight w:val="80"/>
        </w:trPr>
        <w:tc>
          <w:tcPr>
            <w:tcW w:w="4131" w:type="dxa"/>
          </w:tcPr>
          <w:p w14:paraId="16BD1651" w14:textId="06483621" w:rsidR="003E7A96" w:rsidRDefault="003E7A96" w:rsidP="007A7721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มูลค่าสุทธิตามบัญชีของสินทรัพย์ที่จำหน่าย</w:t>
            </w:r>
          </w:p>
        </w:tc>
        <w:tc>
          <w:tcPr>
            <w:tcW w:w="164" w:type="dxa"/>
          </w:tcPr>
          <w:p w14:paraId="6F0DCC6F" w14:textId="77777777" w:rsidR="003E7A96" w:rsidRPr="00AF63BA" w:rsidRDefault="003E7A96" w:rsidP="00EE381A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7F68A233" w14:textId="77777777" w:rsidR="003E7A96" w:rsidRPr="00AF63BA" w:rsidRDefault="003E7A96" w:rsidP="00EE381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C2383AC" w14:textId="77777777" w:rsidR="003E7A96" w:rsidRPr="00AF63BA" w:rsidRDefault="003E7A96" w:rsidP="00EE381A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</w:tcPr>
          <w:p w14:paraId="297F5526" w14:textId="34CD5FA7" w:rsidR="003E7A96" w:rsidRDefault="003E7A96" w:rsidP="00EE381A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GB"/>
              </w:rPr>
              <w:t>(30)</w:t>
            </w:r>
          </w:p>
        </w:tc>
      </w:tr>
      <w:tr w:rsidR="00B81CBC" w:rsidRPr="00AF63BA" w14:paraId="103357F6" w14:textId="77777777" w:rsidTr="007A7721">
        <w:trPr>
          <w:cantSplit/>
        </w:trPr>
        <w:tc>
          <w:tcPr>
            <w:tcW w:w="4131" w:type="dxa"/>
          </w:tcPr>
          <w:p w14:paraId="6F4A78D2" w14:textId="1D44AAE6" w:rsidR="00B81CBC" w:rsidRPr="00AF63BA" w:rsidRDefault="00B81CBC" w:rsidP="007A7721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ค่าตัดจำหน่าย</w:t>
            </w:r>
            <w:r w:rsidR="00BB6C47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4" w:type="dxa"/>
          </w:tcPr>
          <w:p w14:paraId="170A1344" w14:textId="77777777" w:rsidR="00B81CBC" w:rsidRPr="00AF63BA" w:rsidRDefault="00B81CBC" w:rsidP="00B81CB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  <w:vAlign w:val="center"/>
          </w:tcPr>
          <w:p w14:paraId="7891DEA8" w14:textId="6B9C5A4E" w:rsidR="00B81CBC" w:rsidRPr="00AF63BA" w:rsidRDefault="00B81CBC" w:rsidP="00B81CBC">
            <w:pPr>
              <w:tabs>
                <w:tab w:val="clear" w:pos="1871"/>
                <w:tab w:val="left" w:pos="3390"/>
              </w:tabs>
              <w:ind w:left="26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F17D3C3" w14:textId="77777777" w:rsidR="00B81CBC" w:rsidRPr="00AF63BA" w:rsidRDefault="00B81CBC" w:rsidP="00B81CB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  <w:vAlign w:val="center"/>
          </w:tcPr>
          <w:p w14:paraId="202395B7" w14:textId="3A4CC5A9" w:rsidR="00B81CBC" w:rsidRPr="00AF63BA" w:rsidRDefault="00874F10" w:rsidP="00834AF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(513)</w:t>
            </w:r>
          </w:p>
        </w:tc>
      </w:tr>
      <w:tr w:rsidR="00B81CBC" w:rsidRPr="00AF63BA" w14:paraId="7AC6DFA9" w14:textId="77777777" w:rsidTr="007A7721">
        <w:trPr>
          <w:cantSplit/>
        </w:trPr>
        <w:tc>
          <w:tcPr>
            <w:tcW w:w="4131" w:type="dxa"/>
          </w:tcPr>
          <w:p w14:paraId="1CC240FA" w14:textId="4C05E5BC" w:rsidR="00B81CBC" w:rsidRPr="007A7721" w:rsidRDefault="0011005E" w:rsidP="006D53C8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724965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B92079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4" w:type="dxa"/>
          </w:tcPr>
          <w:p w14:paraId="63436AAB" w14:textId="77777777" w:rsidR="00B81CBC" w:rsidRPr="00AF63BA" w:rsidRDefault="00B81CBC" w:rsidP="00B81CB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2C6016A3" w14:textId="68414550" w:rsidR="00B81CBC" w:rsidRPr="00AF63BA" w:rsidRDefault="00B81CBC" w:rsidP="00B81CB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512FFF" w14:textId="77777777" w:rsidR="00B81CBC" w:rsidRPr="00AF63BA" w:rsidRDefault="00B81CBC" w:rsidP="00B81CB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92" w:type="dxa"/>
            <w:tcBorders>
              <w:top w:val="single" w:sz="4" w:space="0" w:color="auto"/>
              <w:bottom w:val="single" w:sz="12" w:space="0" w:color="auto"/>
            </w:tcBorders>
          </w:tcPr>
          <w:p w14:paraId="2EAB401A" w14:textId="3E4ACADA" w:rsidR="00834AF6" w:rsidRPr="00AF63BA" w:rsidRDefault="003E7A96" w:rsidP="00834AF6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896</w:t>
            </w:r>
          </w:p>
        </w:tc>
      </w:tr>
    </w:tbl>
    <w:p w14:paraId="5969CD07" w14:textId="77777777" w:rsidR="00945FF9" w:rsidRPr="00ED3CEF" w:rsidRDefault="00945FF9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5FE1294" w14:textId="1826927E" w:rsidR="00E01EB0" w:rsidRDefault="000808A7" w:rsidP="0084361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81F8F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</w:t>
      </w:r>
      <w:r w:rsidRPr="00A81F8F">
        <w:rPr>
          <w:rFonts w:ascii="Browallia New" w:hAnsi="Browallia New" w:cs="Browallia New" w:hint="cs"/>
          <w:b/>
          <w:bCs/>
          <w:sz w:val="28"/>
          <w:szCs w:val="28"/>
          <w:cs/>
        </w:rPr>
        <w:t>สถาบันการเงิน</w:t>
      </w:r>
    </w:p>
    <w:p w14:paraId="1ACEA5D8" w14:textId="77777777" w:rsidR="0084361F" w:rsidRPr="00ED3CEF" w:rsidRDefault="0084361F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62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50"/>
        <w:gridCol w:w="1193"/>
        <w:gridCol w:w="236"/>
        <w:gridCol w:w="1210"/>
        <w:gridCol w:w="239"/>
        <w:gridCol w:w="1219"/>
      </w:tblGrid>
      <w:tr w:rsidR="00DE5709" w:rsidRPr="003E5084" w14:paraId="5C6C42C5" w14:textId="77777777" w:rsidTr="00ED3CEF">
        <w:trPr>
          <w:cantSplit/>
        </w:trPr>
        <w:tc>
          <w:tcPr>
            <w:tcW w:w="3600" w:type="dxa"/>
            <w:vAlign w:val="bottom"/>
          </w:tcPr>
          <w:p w14:paraId="5F1B9D11" w14:textId="77777777" w:rsidR="00DE5709" w:rsidRPr="003E5084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58" w:type="dxa"/>
            <w:gridSpan w:val="3"/>
            <w:vAlign w:val="bottom"/>
          </w:tcPr>
          <w:p w14:paraId="41658532" w14:textId="77777777" w:rsidR="00DE5709" w:rsidRPr="003E5084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EB397D8" w14:textId="77777777" w:rsidR="00DE5709" w:rsidRPr="003E5084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68" w:type="dxa"/>
            <w:gridSpan w:val="3"/>
          </w:tcPr>
          <w:p w14:paraId="7AD51AA6" w14:textId="77777777" w:rsidR="00DE5709" w:rsidRPr="00397630" w:rsidRDefault="00DE5709" w:rsidP="00E71E2F">
            <w:pPr>
              <w:pStyle w:val="Heading4"/>
              <w:framePr w:w="0" w:hRule="auto" w:hSpace="0" w:wrap="auto" w:vAnchor="margin" w:hAnchor="text" w:xAlign="left" w:yAlign="inline"/>
              <w:ind w:right="-78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976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3976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3976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39763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3976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DE5709" w:rsidRPr="003E5084" w14:paraId="7FCDD1B4" w14:textId="77777777" w:rsidTr="00ED3CEF">
        <w:trPr>
          <w:cantSplit/>
          <w:trHeight w:val="80"/>
        </w:trPr>
        <w:tc>
          <w:tcPr>
            <w:tcW w:w="3600" w:type="dxa"/>
            <w:vAlign w:val="bottom"/>
          </w:tcPr>
          <w:p w14:paraId="404A7222" w14:textId="77777777" w:rsidR="00DE5709" w:rsidRPr="003E5084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58" w:type="dxa"/>
            <w:gridSpan w:val="3"/>
            <w:tcBorders>
              <w:bottom w:val="single" w:sz="4" w:space="0" w:color="auto"/>
            </w:tcBorders>
            <w:vAlign w:val="bottom"/>
          </w:tcPr>
          <w:p w14:paraId="030951C8" w14:textId="77777777" w:rsidR="00DE5709" w:rsidRPr="009E75D0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75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17930774" w14:textId="77777777" w:rsidR="00DE5709" w:rsidRPr="009E75D0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68" w:type="dxa"/>
            <w:gridSpan w:val="3"/>
            <w:tcBorders>
              <w:bottom w:val="single" w:sz="4" w:space="0" w:color="auto"/>
            </w:tcBorders>
            <w:vAlign w:val="bottom"/>
          </w:tcPr>
          <w:p w14:paraId="7E919D8B" w14:textId="77777777" w:rsidR="00DE5709" w:rsidRPr="009E75D0" w:rsidRDefault="00DE5709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75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9E75D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3355DB60" w14:textId="304FCEF2" w:rsidR="00DE5709" w:rsidRPr="009E75D0" w:rsidRDefault="00DE5709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75D0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 w:rsidRPr="009E75D0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9E75D0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82166D" w:rsidRPr="003E5084" w14:paraId="5B2BF442" w14:textId="77777777" w:rsidTr="00ED3CEF">
        <w:trPr>
          <w:trHeight w:val="333"/>
        </w:trPr>
        <w:tc>
          <w:tcPr>
            <w:tcW w:w="3600" w:type="dxa"/>
            <w:vAlign w:val="bottom"/>
          </w:tcPr>
          <w:p w14:paraId="15F2F2CF" w14:textId="77777777" w:rsidR="0082166D" w:rsidRPr="003E5084" w:rsidRDefault="0082166D" w:rsidP="0082166D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00CFE24" w14:textId="55B7D48F" w:rsidR="0082166D" w:rsidRPr="00F4690D" w:rsidRDefault="00724965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B92079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82166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82166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554B67">
              <w:rPr>
                <w:rFonts w:ascii="Browallia New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2D7E6167" w14:textId="77777777" w:rsidR="0082166D" w:rsidRPr="00F4690D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646B7A57" w14:textId="0B512DF2" w:rsidR="0082166D" w:rsidRPr="009E75D0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E75D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E75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E75D0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554B67" w:rsidRPr="009E75D0"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0A415837" w14:textId="77777777" w:rsidR="0082166D" w:rsidRPr="009E75D0" w:rsidRDefault="0082166D" w:rsidP="0082166D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012A9AA7" w14:textId="76176AD5" w:rsidR="0082166D" w:rsidRPr="009E75D0" w:rsidRDefault="00724965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E75D0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B92079" w:rsidRPr="009E75D0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82166D" w:rsidRPr="009E75D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82166D" w:rsidRPr="009E75D0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A7BB4E9" w14:textId="77777777" w:rsidR="0082166D" w:rsidRPr="009E75D0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3DCF7799" w14:textId="7CA1A01B" w:rsidR="0082166D" w:rsidRPr="009E75D0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E75D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E75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E75D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DE5709" w:rsidRPr="000B4D36" w14:paraId="10DAA9FF" w14:textId="77777777" w:rsidTr="00ED3CEF">
        <w:trPr>
          <w:trHeight w:val="81"/>
        </w:trPr>
        <w:tc>
          <w:tcPr>
            <w:tcW w:w="3600" w:type="dxa"/>
            <w:vAlign w:val="bottom"/>
          </w:tcPr>
          <w:p w14:paraId="40467359" w14:textId="77777777" w:rsidR="00DE5709" w:rsidRPr="000B4D36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9C40255" w14:textId="77777777" w:rsidR="00DE5709" w:rsidRPr="000B4D36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1F9A7164" w14:textId="77777777" w:rsidR="00DE5709" w:rsidRPr="000B4D36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02FCBC22" w14:textId="77777777" w:rsidR="00DE5709" w:rsidRPr="009E75D0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4CA1DAC" w14:textId="77777777" w:rsidR="00DE5709" w:rsidRPr="009E75D0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0" w:type="dxa"/>
          </w:tcPr>
          <w:p w14:paraId="48E1279A" w14:textId="77777777" w:rsidR="00DE5709" w:rsidRPr="009E75D0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9" w:type="dxa"/>
            <w:vAlign w:val="bottom"/>
          </w:tcPr>
          <w:p w14:paraId="00B920CE" w14:textId="77777777" w:rsidR="00DE5709" w:rsidRPr="009E75D0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</w:tcPr>
          <w:p w14:paraId="592C3ADA" w14:textId="77777777" w:rsidR="00DE5709" w:rsidRPr="009E75D0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9E75D0" w:rsidRPr="003E5084" w14:paraId="65B2212D" w14:textId="77777777" w:rsidTr="00ED3CEF">
        <w:trPr>
          <w:trHeight w:val="81"/>
        </w:trPr>
        <w:tc>
          <w:tcPr>
            <w:tcW w:w="3600" w:type="dxa"/>
            <w:vAlign w:val="bottom"/>
          </w:tcPr>
          <w:p w14:paraId="2FB850B0" w14:textId="77777777" w:rsidR="009E75D0" w:rsidRPr="00B3665F" w:rsidRDefault="009E75D0" w:rsidP="006D53C8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397630">
              <w:rPr>
                <w:rFonts w:ascii="Browallia New" w:hAnsi="Browallia New" w:cs="Browallia New" w:hint="cs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215" w:type="dxa"/>
            <w:vAlign w:val="bottom"/>
          </w:tcPr>
          <w:p w14:paraId="4CFC3A7E" w14:textId="638F4D9D" w:rsidR="009E75D0" w:rsidRPr="009A539D" w:rsidRDefault="003E7A96" w:rsidP="009E75D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2.</w:t>
            </w:r>
            <w:r w:rsidRPr="00717A0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95 </w:t>
            </w:r>
            <w:r w:rsidR="0096734F" w:rsidRPr="00717A0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717A0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7.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25</w:t>
            </w:r>
          </w:p>
        </w:tc>
        <w:tc>
          <w:tcPr>
            <w:tcW w:w="250" w:type="dxa"/>
            <w:vAlign w:val="bottom"/>
          </w:tcPr>
          <w:p w14:paraId="035CC35A" w14:textId="77777777" w:rsidR="009E75D0" w:rsidRPr="00397630" w:rsidRDefault="009E75D0" w:rsidP="009E75D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18BF036D" w14:textId="5ECC580D" w:rsidR="009E75D0" w:rsidRPr="00397630" w:rsidRDefault="009E75D0" w:rsidP="009E75D0">
            <w:pPr>
              <w:tabs>
                <w:tab w:val="clear" w:pos="454"/>
                <w:tab w:val="left" w:pos="459"/>
              </w:tabs>
              <w:spacing w:line="240" w:lineRule="auto"/>
              <w:ind w:hanging="27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236F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3.02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A236F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7.25</w:t>
            </w:r>
          </w:p>
        </w:tc>
        <w:tc>
          <w:tcPr>
            <w:tcW w:w="236" w:type="dxa"/>
            <w:vAlign w:val="bottom"/>
          </w:tcPr>
          <w:p w14:paraId="72F33B1F" w14:textId="77777777" w:rsidR="009E75D0" w:rsidRPr="00B3665F" w:rsidRDefault="009E75D0" w:rsidP="009E75D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12" w:space="0" w:color="auto"/>
            </w:tcBorders>
            <w:vAlign w:val="bottom"/>
          </w:tcPr>
          <w:p w14:paraId="782FFBE2" w14:textId="082893C0" w:rsidR="009E75D0" w:rsidRPr="00B42560" w:rsidRDefault="003E7A96" w:rsidP="009E75D0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145,289</w:t>
            </w:r>
          </w:p>
        </w:tc>
        <w:tc>
          <w:tcPr>
            <w:tcW w:w="239" w:type="dxa"/>
            <w:vAlign w:val="bottom"/>
          </w:tcPr>
          <w:p w14:paraId="63DF1565" w14:textId="77777777" w:rsidR="009E75D0" w:rsidRPr="00B42560" w:rsidRDefault="009E75D0" w:rsidP="009E75D0">
            <w:pPr>
              <w:tabs>
                <w:tab w:val="left" w:pos="988"/>
              </w:tabs>
              <w:spacing w:line="240" w:lineRule="auto"/>
              <w:ind w:left="-92"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tcBorders>
              <w:bottom w:val="single" w:sz="12" w:space="0" w:color="auto"/>
            </w:tcBorders>
            <w:vAlign w:val="bottom"/>
          </w:tcPr>
          <w:p w14:paraId="0044AD1F" w14:textId="04E6852C" w:rsidR="009E75D0" w:rsidRPr="00B42560" w:rsidRDefault="009E75D0" w:rsidP="009E75D0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4D64">
              <w:rPr>
                <w:rFonts w:ascii="Browallia New" w:hAnsi="Browallia New" w:cs="Browallia New"/>
                <w:sz w:val="28"/>
                <w:szCs w:val="28"/>
                <w:lang w:val="en-GB"/>
              </w:rPr>
              <w:t>151,485</w:t>
            </w:r>
          </w:p>
        </w:tc>
      </w:tr>
    </w:tbl>
    <w:p w14:paraId="7DAFADE9" w14:textId="480B1EA2" w:rsidR="00CA1586" w:rsidRPr="00D25DDF" w:rsidRDefault="00CA1586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80E9858" w14:textId="449BEAE7" w:rsidR="003453F1" w:rsidRDefault="00C554BB" w:rsidP="00157C57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A0667">
        <w:rPr>
          <w:rFonts w:ascii="Browallia New" w:hAnsi="Browallia New" w:cs="Browallia New" w:hint="cs"/>
          <w:sz w:val="28"/>
          <w:szCs w:val="28"/>
          <w:cs/>
        </w:rPr>
        <w:t>ในระหว่าง</w:t>
      </w:r>
      <w:r w:rsidR="000002C2">
        <w:rPr>
          <w:rFonts w:ascii="Browallia New" w:hAnsi="Browallia New" w:cs="Browallia New" w:hint="cs"/>
          <w:sz w:val="28"/>
          <w:szCs w:val="28"/>
          <w:cs/>
        </w:rPr>
        <w:t>งวด</w:t>
      </w:r>
      <w:r w:rsidR="00BE33FF" w:rsidRPr="009A0667">
        <w:rPr>
          <w:rFonts w:ascii="Browallia New" w:hAnsi="Browallia New" w:cs="Browallia New"/>
          <w:sz w:val="28"/>
          <w:szCs w:val="28"/>
        </w:rPr>
        <w:t xml:space="preserve"> </w:t>
      </w:r>
      <w:r w:rsidR="00BE33FF" w:rsidRPr="009A0667">
        <w:rPr>
          <w:rFonts w:ascii="Browallia New" w:hAnsi="Browallia New" w:cs="Browallia New" w:hint="cs"/>
          <w:sz w:val="28"/>
          <w:szCs w:val="28"/>
          <w:cs/>
        </w:rPr>
        <w:t>บริษัทได้เปลี่ยนแปลงหลัก</w:t>
      </w:r>
      <w:r w:rsidR="000002C2">
        <w:rPr>
          <w:rFonts w:ascii="Browallia New" w:hAnsi="Browallia New" w:cs="Browallia New" w:hint="cs"/>
          <w:sz w:val="28"/>
          <w:szCs w:val="28"/>
          <w:cs/>
        </w:rPr>
        <w:t>ทรัพย์</w:t>
      </w:r>
      <w:r w:rsidR="00BE33FF" w:rsidRPr="009A0667">
        <w:rPr>
          <w:rFonts w:ascii="Browallia New" w:hAnsi="Browallia New" w:cs="Browallia New" w:hint="cs"/>
          <w:sz w:val="28"/>
          <w:szCs w:val="28"/>
          <w:cs/>
        </w:rPr>
        <w:t>ค้ำประกัน</w:t>
      </w:r>
      <w:r w:rsidR="006E313E" w:rsidRPr="009A0667">
        <w:rPr>
          <w:rFonts w:ascii="Browallia New" w:hAnsi="Browallia New" w:cs="Browallia New" w:hint="cs"/>
          <w:sz w:val="28"/>
          <w:szCs w:val="28"/>
          <w:cs/>
        </w:rPr>
        <w:t>เงินกู้ยืมระยะสั้นจากสถาบันการเงิน</w:t>
      </w:r>
      <w:r w:rsidR="00157C57">
        <w:rPr>
          <w:rFonts w:ascii="Browallia New" w:hAnsi="Browallia New" w:cs="Browallia New" w:hint="cs"/>
          <w:sz w:val="28"/>
          <w:szCs w:val="28"/>
          <w:cs/>
        </w:rPr>
        <w:t xml:space="preserve"> จากเดิมซึ่ง</w:t>
      </w:r>
      <w:r w:rsidR="00157C57" w:rsidRPr="009A0667">
        <w:rPr>
          <w:rFonts w:ascii="Browallia New" w:hAnsi="Browallia New" w:cs="Browallia New" w:hint="cs"/>
          <w:sz w:val="28"/>
          <w:szCs w:val="28"/>
          <w:cs/>
        </w:rPr>
        <w:t>ค้ำประกันโดยเงินฝากธนาคารของบริษัทและค้ำประกันส่วนตัวโดยกรรมการและผู้ถือหุ้น</w:t>
      </w:r>
      <w:r w:rsidR="00944B2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E313E" w:rsidRPr="009A0667">
        <w:rPr>
          <w:rFonts w:ascii="Browallia New" w:hAnsi="Browallia New" w:cs="Browallia New" w:hint="cs"/>
          <w:sz w:val="28"/>
          <w:szCs w:val="28"/>
          <w:cs/>
        </w:rPr>
        <w:t>เป็นการค้ำประกันโดยเงินฝากธนาคารและ</w:t>
      </w:r>
      <w:r w:rsidR="003D4220" w:rsidRPr="009A0667">
        <w:rPr>
          <w:rFonts w:ascii="Browallia New" w:hAnsi="Browallia New" w:cs="Browallia New" w:hint="cs"/>
          <w:sz w:val="28"/>
          <w:szCs w:val="28"/>
          <w:cs/>
        </w:rPr>
        <w:t xml:space="preserve">อสังหาริมทรัพย์เพื่อการลงทุนของบริษัท ตามที่ได้กล่าวไว้ในหมายเหตุ </w:t>
      </w:r>
      <w:r w:rsidR="003D4220" w:rsidRPr="009A0667">
        <w:rPr>
          <w:rFonts w:ascii="Browallia New" w:hAnsi="Browallia New" w:cs="Browallia New"/>
          <w:sz w:val="28"/>
          <w:szCs w:val="28"/>
        </w:rPr>
        <w:t xml:space="preserve">8 </w:t>
      </w:r>
      <w:r w:rsidR="003D4220" w:rsidRPr="009A0667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3D4220" w:rsidRPr="009A0667">
        <w:rPr>
          <w:rFonts w:ascii="Browallia New" w:hAnsi="Browallia New" w:cs="Browallia New"/>
          <w:sz w:val="28"/>
          <w:szCs w:val="28"/>
        </w:rPr>
        <w:t>10</w:t>
      </w:r>
      <w:r w:rsidR="004659D0" w:rsidRPr="009A0667">
        <w:rPr>
          <w:rFonts w:ascii="Browallia New" w:hAnsi="Browallia New" w:cs="Browallia New"/>
          <w:sz w:val="28"/>
          <w:szCs w:val="28"/>
        </w:rPr>
        <w:t xml:space="preserve"> </w:t>
      </w:r>
    </w:p>
    <w:p w14:paraId="4FE0972C" w14:textId="77777777" w:rsidR="008D4885" w:rsidRDefault="008D4885" w:rsidP="00B42560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5C79395" w14:textId="3C8304F8" w:rsidR="001F47B6" w:rsidRPr="00254B6F" w:rsidRDefault="001F47B6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54B6F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เงินกู้ยืมระยะยาว</w:t>
      </w:r>
      <w:r w:rsidR="008372B5" w:rsidRPr="00254B6F">
        <w:rPr>
          <w:rFonts w:ascii="Browallia New" w:hAnsi="Browallia New" w:cs="Browallia New" w:hint="cs"/>
          <w:b/>
          <w:bCs/>
          <w:sz w:val="28"/>
          <w:szCs w:val="28"/>
          <w:cs/>
        </w:rPr>
        <w:t>จากสถาบันการเงิน</w:t>
      </w:r>
    </w:p>
    <w:p w14:paraId="09626CB3" w14:textId="77777777" w:rsidR="00672308" w:rsidRPr="00232305" w:rsidRDefault="00672308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38"/>
        <w:gridCol w:w="1197"/>
        <w:gridCol w:w="239"/>
        <w:gridCol w:w="461"/>
        <w:gridCol w:w="407"/>
        <w:gridCol w:w="1578"/>
        <w:gridCol w:w="236"/>
        <w:gridCol w:w="1498"/>
      </w:tblGrid>
      <w:tr w:rsidR="00672308" w:rsidRPr="0026273F" w14:paraId="4F6A3A3D" w14:textId="77777777" w:rsidTr="003F2E19">
        <w:trPr>
          <w:cantSplit/>
        </w:trPr>
        <w:tc>
          <w:tcPr>
            <w:tcW w:w="3438" w:type="dxa"/>
          </w:tcPr>
          <w:p w14:paraId="4DE63393" w14:textId="77777777" w:rsidR="00672308" w:rsidRPr="0026273F" w:rsidRDefault="00672308" w:rsidP="009B3E81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6" w:type="dxa"/>
            <w:gridSpan w:val="7"/>
          </w:tcPr>
          <w:p w14:paraId="13556E04" w14:textId="77777777" w:rsidR="00672308" w:rsidRPr="0026273F" w:rsidRDefault="00672308" w:rsidP="00BF05B3">
            <w:pPr>
              <w:pStyle w:val="Heading4"/>
              <w:framePr w:w="0" w:hRule="auto" w:hSpace="0" w:wrap="auto" w:vAnchor="margin" w:hAnchor="text" w:xAlign="left" w:yAlign="inline"/>
              <w:ind w:right="-11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672308" w:rsidRPr="0026273F" w14:paraId="09506232" w14:textId="77777777" w:rsidTr="003F2E19">
        <w:trPr>
          <w:cantSplit/>
        </w:trPr>
        <w:tc>
          <w:tcPr>
            <w:tcW w:w="3438" w:type="dxa"/>
          </w:tcPr>
          <w:p w14:paraId="39490523" w14:textId="77777777" w:rsidR="00672308" w:rsidRPr="0026273F" w:rsidRDefault="00672308" w:rsidP="009B3E81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right w:val="nil"/>
            </w:tcBorders>
            <w:vAlign w:val="bottom"/>
          </w:tcPr>
          <w:p w14:paraId="4156D46D" w14:textId="77777777" w:rsidR="00672308" w:rsidRPr="0026273F" w:rsidRDefault="00672308" w:rsidP="009B3E81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3B2022BA" w14:textId="77777777" w:rsidR="00672308" w:rsidRPr="0026273F" w:rsidRDefault="00672308" w:rsidP="009B3E81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4" w:space="0" w:color="auto"/>
            </w:tcBorders>
            <w:vAlign w:val="bottom"/>
          </w:tcPr>
          <w:p w14:paraId="5AE11E33" w14:textId="2095929C" w:rsidR="00672308" w:rsidRPr="00325DE7" w:rsidRDefault="00672308" w:rsidP="009B3E81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25DE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 w:rsidRPr="00325DE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                                   </w:t>
            </w:r>
            <w:r w:rsidRPr="00325DE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 w:rsidRPr="00325DE7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325DE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D25DDF" w:rsidRPr="0026273F" w14:paraId="6A9B13CA" w14:textId="77777777" w:rsidTr="003F2E19">
        <w:trPr>
          <w:cantSplit/>
        </w:trPr>
        <w:tc>
          <w:tcPr>
            <w:tcW w:w="3438" w:type="dxa"/>
          </w:tcPr>
          <w:p w14:paraId="6BD3DF92" w14:textId="77777777" w:rsidR="00D25DDF" w:rsidRPr="00F4690D" w:rsidRDefault="00D25DDF" w:rsidP="00D25DD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A34C1DA" w14:textId="77777777" w:rsidR="00D25DDF" w:rsidRPr="00F4690D" w:rsidRDefault="00D25DDF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  <w:tcBorders>
              <w:left w:val="nil"/>
            </w:tcBorders>
            <w:vAlign w:val="bottom"/>
          </w:tcPr>
          <w:p w14:paraId="14FD8B8F" w14:textId="77777777" w:rsidR="00D25DDF" w:rsidRPr="00F4690D" w:rsidRDefault="00D25DDF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  <w:vAlign w:val="bottom"/>
          </w:tcPr>
          <w:p w14:paraId="5DDFABBD" w14:textId="77777777" w:rsidR="00D25DDF" w:rsidRPr="00F4690D" w:rsidRDefault="00D25DDF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68CC53BD" w14:textId="77777777" w:rsidR="00D25DDF" w:rsidRPr="00F4690D" w:rsidRDefault="00D25DDF" w:rsidP="00D25DDF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</w:tcPr>
          <w:p w14:paraId="01B570F3" w14:textId="7D11BD1F" w:rsidR="00D25DDF" w:rsidRPr="00F4690D" w:rsidRDefault="00724965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B92079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294D6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94D64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BAD459" w14:textId="77777777" w:rsidR="00D25DDF" w:rsidRPr="00F4690D" w:rsidRDefault="00D25DDF" w:rsidP="00D25DDF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22712B69" w14:textId="19530FF3" w:rsidR="00D25DDF" w:rsidRPr="00325DE7" w:rsidRDefault="00D25DDF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25DE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325DE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325DE7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94D64" w:rsidRPr="00325DE7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672308" w:rsidRPr="00232305" w14:paraId="75D5FD1D" w14:textId="77777777" w:rsidTr="003F2E19">
        <w:trPr>
          <w:cantSplit/>
        </w:trPr>
        <w:tc>
          <w:tcPr>
            <w:tcW w:w="3438" w:type="dxa"/>
          </w:tcPr>
          <w:p w14:paraId="5A531282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  <w:tcBorders>
              <w:right w:val="nil"/>
            </w:tcBorders>
          </w:tcPr>
          <w:p w14:paraId="3FF9F52B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733F5AB2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14:paraId="608743F7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40474AC0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</w:tcPr>
          <w:p w14:paraId="0A0B706F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73E50D24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98" w:type="dxa"/>
          </w:tcPr>
          <w:p w14:paraId="35360E79" w14:textId="77777777" w:rsidR="00672308" w:rsidRPr="00325DE7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25DE7" w:rsidRPr="0026273F" w14:paraId="48210BEB" w14:textId="77777777" w:rsidTr="003F2E19">
        <w:trPr>
          <w:cantSplit/>
        </w:trPr>
        <w:tc>
          <w:tcPr>
            <w:tcW w:w="3438" w:type="dxa"/>
            <w:vAlign w:val="bottom"/>
          </w:tcPr>
          <w:p w14:paraId="2D5C347A" w14:textId="77777777" w:rsidR="00325DE7" w:rsidRPr="0026273F" w:rsidRDefault="00325DE7" w:rsidP="00325DE7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73F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97" w:type="dxa"/>
            <w:tcBorders>
              <w:right w:val="nil"/>
            </w:tcBorders>
          </w:tcPr>
          <w:p w14:paraId="4555F85F" w14:textId="77777777" w:rsidR="00325DE7" w:rsidRPr="0026273F" w:rsidRDefault="00325DE7" w:rsidP="00325DE7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0E263C5E" w14:textId="77777777" w:rsidR="00325DE7" w:rsidRPr="0026273F" w:rsidRDefault="00325DE7" w:rsidP="00325DE7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14:paraId="6BE68C2E" w14:textId="77777777" w:rsidR="00325DE7" w:rsidRPr="0026273F" w:rsidRDefault="00325DE7" w:rsidP="00325DE7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069CBD19" w14:textId="77777777" w:rsidR="00325DE7" w:rsidRPr="0026273F" w:rsidRDefault="00325DE7" w:rsidP="00325DE7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</w:tcPr>
          <w:p w14:paraId="460F0946" w14:textId="3877FDD7" w:rsidR="00325DE7" w:rsidRPr="00B616D1" w:rsidRDefault="00EF3E59" w:rsidP="00325DE7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20,000</w:t>
            </w:r>
          </w:p>
        </w:tc>
        <w:tc>
          <w:tcPr>
            <w:tcW w:w="236" w:type="dxa"/>
          </w:tcPr>
          <w:p w14:paraId="49E3AE2D" w14:textId="77777777" w:rsidR="00325DE7" w:rsidRPr="00B616D1" w:rsidRDefault="00325DE7" w:rsidP="00325DE7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98" w:type="dxa"/>
          </w:tcPr>
          <w:p w14:paraId="3E9DD5D4" w14:textId="0904AE94" w:rsidR="00325DE7" w:rsidRPr="00325DE7" w:rsidRDefault="00325DE7" w:rsidP="00325DE7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25DE7">
              <w:rPr>
                <w:rFonts w:ascii="Browallia New" w:hAnsi="Browallia New" w:cs="Browallia New" w:hint="cs"/>
                <w:sz w:val="28"/>
                <w:szCs w:val="28"/>
              </w:rPr>
              <w:t>80</w:t>
            </w:r>
            <w:r w:rsidRPr="00325DE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325DE7">
              <w:rPr>
                <w:rFonts w:ascii="Browallia New" w:hAnsi="Browallia New" w:cs="Browallia New" w:hint="cs"/>
                <w:sz w:val="28"/>
                <w:szCs w:val="28"/>
              </w:rPr>
              <w:t>514</w:t>
            </w:r>
          </w:p>
        </w:tc>
      </w:tr>
      <w:tr w:rsidR="00325DE7" w:rsidRPr="0026273F" w14:paraId="3109E327" w14:textId="77777777" w:rsidTr="003F2E19">
        <w:trPr>
          <w:cantSplit/>
        </w:trPr>
        <w:tc>
          <w:tcPr>
            <w:tcW w:w="3438" w:type="dxa"/>
            <w:vAlign w:val="bottom"/>
          </w:tcPr>
          <w:p w14:paraId="36D31169" w14:textId="77777777" w:rsidR="00325DE7" w:rsidRPr="0026273F" w:rsidRDefault="00325DE7" w:rsidP="00325DE7">
            <w:pPr>
              <w:tabs>
                <w:tab w:val="clear" w:pos="454"/>
                <w:tab w:val="clear" w:pos="680"/>
              </w:tabs>
              <w:spacing w:line="240" w:lineRule="auto"/>
              <w:ind w:right="28" w:hanging="93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26273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A23FB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ที่ถึงกำหนดชำระ</w:t>
            </w:r>
            <w:r w:rsidRPr="005A23FB">
              <w:rPr>
                <w:rFonts w:ascii="Browallia New" w:hAnsi="Browallia New" w:cs="Browalli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97" w:type="dxa"/>
            <w:tcBorders>
              <w:right w:val="nil"/>
            </w:tcBorders>
          </w:tcPr>
          <w:p w14:paraId="5A4FB738" w14:textId="77777777" w:rsidR="00325DE7" w:rsidRPr="0026273F" w:rsidRDefault="00325DE7" w:rsidP="00325DE7">
            <w:pPr>
              <w:tabs>
                <w:tab w:val="clear" w:pos="907"/>
                <w:tab w:val="clear" w:pos="1644"/>
                <w:tab w:val="clear" w:pos="1871"/>
                <w:tab w:val="left" w:pos="16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3F34C386" w14:textId="77777777" w:rsidR="00325DE7" w:rsidRPr="0026273F" w:rsidRDefault="00325DE7" w:rsidP="00325DE7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14:paraId="663DBFE6" w14:textId="77777777" w:rsidR="00325DE7" w:rsidRPr="0026273F" w:rsidRDefault="00325DE7" w:rsidP="00325DE7">
            <w:pPr>
              <w:tabs>
                <w:tab w:val="clear" w:pos="907"/>
                <w:tab w:val="clear" w:pos="1644"/>
                <w:tab w:val="clear" w:pos="1871"/>
                <w:tab w:val="left" w:pos="16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69F7BAAF" w14:textId="77777777" w:rsidR="00325DE7" w:rsidRPr="0026273F" w:rsidRDefault="00325DE7" w:rsidP="00325DE7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5FC1CD80" w14:textId="47B77224" w:rsidR="00325DE7" w:rsidRPr="00B616D1" w:rsidRDefault="00EF3E59" w:rsidP="00325DE7">
            <w:pPr>
              <w:tabs>
                <w:tab w:val="clear" w:pos="1644"/>
                <w:tab w:val="left" w:pos="90"/>
                <w:tab w:val="left" w:pos="16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(20,000)</w:t>
            </w:r>
          </w:p>
        </w:tc>
        <w:tc>
          <w:tcPr>
            <w:tcW w:w="236" w:type="dxa"/>
          </w:tcPr>
          <w:p w14:paraId="28F57FFE" w14:textId="77777777" w:rsidR="00325DE7" w:rsidRPr="00B616D1" w:rsidRDefault="00325DE7" w:rsidP="00325DE7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6D3BFA9A" w14:textId="13AA258E" w:rsidR="00325DE7" w:rsidRPr="00521F75" w:rsidRDefault="00325DE7" w:rsidP="00325DE7">
            <w:pPr>
              <w:tabs>
                <w:tab w:val="clear" w:pos="1644"/>
                <w:tab w:val="left" w:pos="90"/>
                <w:tab w:val="left" w:pos="16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60,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514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25DE7" w:rsidRPr="0026273F" w14:paraId="74C13802" w14:textId="77777777" w:rsidTr="003F2E19">
        <w:trPr>
          <w:cantSplit/>
        </w:trPr>
        <w:tc>
          <w:tcPr>
            <w:tcW w:w="3438" w:type="dxa"/>
            <w:vAlign w:val="bottom"/>
          </w:tcPr>
          <w:p w14:paraId="635C16B9" w14:textId="77777777" w:rsidR="00325DE7" w:rsidRPr="0026273F" w:rsidRDefault="00325DE7" w:rsidP="00325DE7">
            <w:pPr>
              <w:tabs>
                <w:tab w:val="clear" w:pos="454"/>
                <w:tab w:val="clear" w:pos="680"/>
              </w:tabs>
              <w:spacing w:line="240" w:lineRule="auto"/>
              <w:ind w:right="28" w:hanging="93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7" w:type="dxa"/>
            <w:tcBorders>
              <w:right w:val="nil"/>
            </w:tcBorders>
          </w:tcPr>
          <w:p w14:paraId="5EE0A2F4" w14:textId="77777777" w:rsidR="00325DE7" w:rsidRPr="0026273F" w:rsidRDefault="00325DE7" w:rsidP="00325DE7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6AD84C1F" w14:textId="77777777" w:rsidR="00325DE7" w:rsidRPr="0026273F" w:rsidRDefault="00325DE7" w:rsidP="00325DE7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14:paraId="06ED272B" w14:textId="77777777" w:rsidR="00325DE7" w:rsidRPr="00BD19F1" w:rsidRDefault="00325DE7" w:rsidP="00325DE7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5304514B" w14:textId="77777777" w:rsidR="00325DE7" w:rsidRPr="0026273F" w:rsidRDefault="00325DE7" w:rsidP="00325DE7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single" w:sz="12" w:space="0" w:color="auto"/>
            </w:tcBorders>
          </w:tcPr>
          <w:p w14:paraId="67AF9EAF" w14:textId="30F79DA7" w:rsidR="00325DE7" w:rsidRPr="00364DBB" w:rsidRDefault="00A734BE" w:rsidP="00325DE7">
            <w:pPr>
              <w:tabs>
                <w:tab w:val="left" w:pos="9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 w:rsidR="00EF3E59" w:rsidRPr="002973CB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76783C1" w14:textId="77777777" w:rsidR="00325DE7" w:rsidRPr="00364DBB" w:rsidRDefault="00325DE7" w:rsidP="00325DE7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12" w:space="0" w:color="auto"/>
            </w:tcBorders>
          </w:tcPr>
          <w:p w14:paraId="39365755" w14:textId="016F7E80" w:rsidR="00325DE7" w:rsidRPr="00364DBB" w:rsidRDefault="00325DE7" w:rsidP="00325DE7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</w:tbl>
    <w:p w14:paraId="221F4B61" w14:textId="259B835C" w:rsidR="003F2E19" w:rsidRDefault="003F2E19"/>
    <w:p w14:paraId="5602C596" w14:textId="77777777" w:rsidR="00274FF8" w:rsidRDefault="00274FF8" w:rsidP="003F2E19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34E499F" w14:textId="06BEEA5C" w:rsidR="003F2E19" w:rsidRDefault="00BE12B9" w:rsidP="003F2E19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BE12B9">
        <w:rPr>
          <w:rFonts w:ascii="Browallia New" w:hAnsi="Browallia New" w:cs="Browallia New"/>
          <w:sz w:val="28"/>
          <w:szCs w:val="28"/>
          <w:cs/>
        </w:rPr>
        <w:lastRenderedPageBreak/>
        <w:t>การเปลี่ยนแปลงของเงินกู้ยืมระยะยาวจากสถาบันการเงินในระหว่างงวด มีดังต่อไปนี้</w:t>
      </w:r>
    </w:p>
    <w:p w14:paraId="671A92DB" w14:textId="77777777" w:rsidR="003F2E19" w:rsidRDefault="003F2E19"/>
    <w:tbl>
      <w:tblPr>
        <w:tblW w:w="9126" w:type="dxa"/>
        <w:tblInd w:w="39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31"/>
        <w:gridCol w:w="164"/>
        <w:gridCol w:w="2255"/>
        <w:gridCol w:w="284"/>
        <w:gridCol w:w="2292"/>
      </w:tblGrid>
      <w:tr w:rsidR="009E0B56" w:rsidRPr="00AF63BA" w14:paraId="1E5FB07A" w14:textId="77777777" w:rsidTr="009E0B56">
        <w:trPr>
          <w:cantSplit/>
          <w:trHeight w:val="240"/>
        </w:trPr>
        <w:tc>
          <w:tcPr>
            <w:tcW w:w="4131" w:type="dxa"/>
          </w:tcPr>
          <w:p w14:paraId="0A1596E0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7949C3F9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4831" w:type="dxa"/>
            <w:gridSpan w:val="3"/>
          </w:tcPr>
          <w:p w14:paraId="1DF014EE" w14:textId="77777777" w:rsidR="009E0B56" w:rsidRPr="00AF63BA" w:rsidRDefault="009E0B56" w:rsidP="00A75B22">
            <w:pPr>
              <w:tabs>
                <w:tab w:val="clear" w:pos="4678"/>
                <w:tab w:val="left" w:pos="3390"/>
              </w:tabs>
              <w:ind w:left="426" w:right="-4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                                              </w:t>
            </w:r>
            <w:r w:rsidRPr="00AF63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(หน่วย</w:t>
            </w:r>
            <w:r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AF63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พัน</w:t>
            </w:r>
            <w:r w:rsidRPr="00AF63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</w:tr>
      <w:tr w:rsidR="009E0B56" w:rsidRPr="00AF63BA" w14:paraId="24A2912D" w14:textId="77777777" w:rsidTr="009E0B56">
        <w:trPr>
          <w:cantSplit/>
        </w:trPr>
        <w:tc>
          <w:tcPr>
            <w:tcW w:w="4131" w:type="dxa"/>
          </w:tcPr>
          <w:p w14:paraId="5801ECC5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5CE52119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  <w:vAlign w:val="center"/>
          </w:tcPr>
          <w:p w14:paraId="5D33AC9F" w14:textId="77777777" w:rsidR="009E0B56" w:rsidRPr="00AF63BA" w:rsidRDefault="009E0B56" w:rsidP="00A75B22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84" w:type="dxa"/>
          </w:tcPr>
          <w:p w14:paraId="22724939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  <w:vAlign w:val="center"/>
          </w:tcPr>
          <w:p w14:paraId="156FD40B" w14:textId="77777777" w:rsidR="009E0B56" w:rsidRPr="00AF63BA" w:rsidRDefault="009E0B56" w:rsidP="00A75B2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63B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7E2676A5" w14:textId="77777777" w:rsidR="009E0B56" w:rsidRPr="00AF63BA" w:rsidRDefault="009E0B56" w:rsidP="00A75B22">
            <w:pPr>
              <w:ind w:right="-72" w:hanging="6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F63B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AF63BA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97185F" w:rsidRPr="000B4D36" w14:paraId="1A4752FA" w14:textId="77777777" w:rsidTr="009E0B56">
        <w:trPr>
          <w:cantSplit/>
          <w:trHeight w:val="153"/>
        </w:trPr>
        <w:tc>
          <w:tcPr>
            <w:tcW w:w="4131" w:type="dxa"/>
          </w:tcPr>
          <w:p w14:paraId="4A664921" w14:textId="77777777" w:rsidR="0097185F" w:rsidRPr="00780DC0" w:rsidRDefault="0097185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51105626" w14:textId="77777777" w:rsidR="0097185F" w:rsidRPr="00780DC0" w:rsidRDefault="0097185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7AC5BD81" w14:textId="77777777" w:rsidR="0097185F" w:rsidRPr="00780DC0" w:rsidRDefault="0097185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84" w:type="dxa"/>
          </w:tcPr>
          <w:p w14:paraId="0F03E591" w14:textId="77777777" w:rsidR="0097185F" w:rsidRPr="00780DC0" w:rsidRDefault="0097185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</w:tcPr>
          <w:p w14:paraId="238AAE24" w14:textId="77777777" w:rsidR="0097185F" w:rsidRPr="00780DC0" w:rsidRDefault="0097185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9E0B56" w:rsidRPr="00AF63BA" w14:paraId="05FADECB" w14:textId="77777777" w:rsidTr="0097185F">
        <w:trPr>
          <w:cantSplit/>
          <w:trHeight w:val="80"/>
        </w:trPr>
        <w:tc>
          <w:tcPr>
            <w:tcW w:w="4131" w:type="dxa"/>
          </w:tcPr>
          <w:p w14:paraId="3931C1E7" w14:textId="5EA3F935" w:rsidR="009E0B56" w:rsidRPr="007A7721" w:rsidRDefault="006D02F6" w:rsidP="00A75B2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D02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D02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2564</w:t>
            </w:r>
          </w:p>
        </w:tc>
        <w:tc>
          <w:tcPr>
            <w:tcW w:w="164" w:type="dxa"/>
          </w:tcPr>
          <w:p w14:paraId="44E88A58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28101A20" w14:textId="77777777" w:rsidR="009E0B56" w:rsidRPr="00AF63BA" w:rsidRDefault="009E0B56" w:rsidP="00A75B22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CC71465" w14:textId="77777777" w:rsidR="009E0B56" w:rsidRPr="00AF63BA" w:rsidRDefault="009E0B56" w:rsidP="00A75B22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</w:tcPr>
          <w:p w14:paraId="4C662734" w14:textId="4BF33811" w:rsidR="009E0B56" w:rsidRPr="00AF63BA" w:rsidRDefault="00160ACF" w:rsidP="00A75B22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60AC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80</w:t>
            </w:r>
            <w:r w:rsidRPr="00160ACF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160AC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514</w:t>
            </w:r>
          </w:p>
        </w:tc>
      </w:tr>
      <w:tr w:rsidR="009E0B56" w:rsidRPr="00AF63BA" w14:paraId="0BD46A65" w14:textId="77777777" w:rsidTr="0097185F">
        <w:trPr>
          <w:cantSplit/>
          <w:trHeight w:val="80"/>
        </w:trPr>
        <w:tc>
          <w:tcPr>
            <w:tcW w:w="4131" w:type="dxa"/>
          </w:tcPr>
          <w:p w14:paraId="0441D09D" w14:textId="2CFC020D" w:rsidR="009E0B56" w:rsidRPr="00E36DAA" w:rsidRDefault="00E36DAA" w:rsidP="00A75B2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6DA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E36DA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</w:t>
            </w:r>
            <w:r w:rsidR="00762765">
              <w:rPr>
                <w:rFonts w:ascii="Browallia New" w:hAnsi="Browallia New" w:cs="Browallia New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64" w:type="dxa"/>
          </w:tcPr>
          <w:p w14:paraId="6BECD9B8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78695B01" w14:textId="77777777" w:rsidR="009E0B56" w:rsidRPr="00AF63BA" w:rsidRDefault="009E0B56" w:rsidP="00A75B22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CD53C9B" w14:textId="77777777" w:rsidR="009E0B56" w:rsidRPr="00AF63BA" w:rsidRDefault="009E0B56" w:rsidP="00A75B22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</w:tcPr>
          <w:p w14:paraId="1B830145" w14:textId="02B5C2FB" w:rsidR="009E0B56" w:rsidRPr="00AF63BA" w:rsidRDefault="00EF3E59" w:rsidP="00A75B22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GB"/>
              </w:rPr>
              <w:t>(60,514)</w:t>
            </w:r>
          </w:p>
        </w:tc>
      </w:tr>
      <w:tr w:rsidR="009E0B56" w:rsidRPr="00AF63BA" w14:paraId="73163D9E" w14:textId="77777777" w:rsidTr="009E0B56">
        <w:trPr>
          <w:cantSplit/>
        </w:trPr>
        <w:tc>
          <w:tcPr>
            <w:tcW w:w="4131" w:type="dxa"/>
          </w:tcPr>
          <w:p w14:paraId="11C7F321" w14:textId="774FC9EB" w:rsidR="009E0B56" w:rsidRPr="007A7721" w:rsidRDefault="00D36DAF" w:rsidP="00A75B2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02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6D02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B92079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2564</w:t>
            </w:r>
          </w:p>
        </w:tc>
        <w:tc>
          <w:tcPr>
            <w:tcW w:w="164" w:type="dxa"/>
          </w:tcPr>
          <w:p w14:paraId="3EC6F3F5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7189D5F8" w14:textId="77777777" w:rsidR="009E0B56" w:rsidRPr="00AF63BA" w:rsidRDefault="009E0B56" w:rsidP="00A75B22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FE26E60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92" w:type="dxa"/>
            <w:tcBorders>
              <w:top w:val="single" w:sz="4" w:space="0" w:color="auto"/>
              <w:bottom w:val="single" w:sz="12" w:space="0" w:color="auto"/>
            </w:tcBorders>
          </w:tcPr>
          <w:p w14:paraId="3CB12647" w14:textId="555E3622" w:rsidR="009E0B56" w:rsidRPr="00AF63BA" w:rsidRDefault="00EF3E59" w:rsidP="00D36DAF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20,000</w:t>
            </w:r>
          </w:p>
        </w:tc>
      </w:tr>
    </w:tbl>
    <w:p w14:paraId="315389F3" w14:textId="09FFDE23" w:rsidR="00E03830" w:rsidRPr="00B66A70" w:rsidRDefault="00E03830" w:rsidP="00B66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A568747" w14:textId="523813B7" w:rsidR="00DA5F95" w:rsidRDefault="00AA043E" w:rsidP="000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74EEA">
        <w:rPr>
          <w:rFonts w:ascii="Browallia New" w:hAnsi="Browallia New" w:cs="Browallia New"/>
          <w:sz w:val="28"/>
          <w:szCs w:val="28"/>
          <w:cs/>
          <w:lang w:val="en-GB"/>
        </w:rPr>
        <w:t>เงินกู้ยืมระยะยาว</w:t>
      </w:r>
      <w:r w:rsidRPr="00374EEA">
        <w:rPr>
          <w:rFonts w:ascii="Browallia New" w:hAnsi="Browallia New" w:cs="Browallia New" w:hint="cs"/>
          <w:sz w:val="28"/>
          <w:szCs w:val="28"/>
          <w:cs/>
          <w:lang w:val="en-GB"/>
        </w:rPr>
        <w:t>จากสถาบันการเงิน</w:t>
      </w:r>
      <w:r w:rsidRPr="00374EEA">
        <w:rPr>
          <w:rFonts w:ascii="Browallia New" w:hAnsi="Browallia New" w:cs="Browallia New"/>
          <w:sz w:val="28"/>
          <w:szCs w:val="28"/>
          <w:cs/>
          <w:lang w:val="en-GB"/>
        </w:rPr>
        <w:t>ค้ำประกันโดย</w:t>
      </w:r>
      <w:r w:rsidR="00272BC4">
        <w:rPr>
          <w:rFonts w:ascii="Browallia New" w:hAnsi="Browallia New" w:cs="Browallia New" w:hint="cs"/>
          <w:sz w:val="28"/>
          <w:szCs w:val="28"/>
          <w:cs/>
          <w:lang w:val="en-GB"/>
        </w:rPr>
        <w:t>กรรมการ</w:t>
      </w:r>
      <w:r w:rsidR="007B0F97">
        <w:rPr>
          <w:rFonts w:ascii="Browallia New" w:hAnsi="Browallia New" w:cs="Browallia New" w:hint="cs"/>
          <w:sz w:val="28"/>
          <w:szCs w:val="28"/>
          <w:cs/>
          <w:lang w:val="en-GB"/>
        </w:rPr>
        <w:t>ของบริษัท</w:t>
      </w:r>
    </w:p>
    <w:p w14:paraId="3DFEF743" w14:textId="77777777" w:rsidR="00A10BFA" w:rsidRDefault="00A10BFA" w:rsidP="000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D81C153" w14:textId="13914DDE" w:rsidR="00DA5F95" w:rsidRDefault="00441CE9" w:rsidP="00DA5F9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41CE9">
        <w:rPr>
          <w:rFonts w:ascii="Browallia New" w:hAnsi="Browallia New" w:cs="Browallia New"/>
          <w:b/>
          <w:bCs/>
          <w:sz w:val="28"/>
          <w:szCs w:val="28"/>
          <w:cs/>
        </w:rPr>
        <w:t>ทุนเรือนหุ้นและส่วนเกินมูลค่าหุ้น</w:t>
      </w:r>
    </w:p>
    <w:p w14:paraId="48650641" w14:textId="3288CD4C" w:rsidR="007D5DB6" w:rsidRDefault="007D5DB6" w:rsidP="007D5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Style w:val="TableGrid"/>
        <w:tblW w:w="9132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1"/>
        <w:gridCol w:w="1378"/>
        <w:gridCol w:w="1134"/>
        <w:gridCol w:w="1276"/>
        <w:gridCol w:w="1194"/>
        <w:gridCol w:w="1379"/>
      </w:tblGrid>
      <w:tr w:rsidR="00407D35" w:rsidRPr="00B56E22" w14:paraId="6DAD634D" w14:textId="77777777" w:rsidTr="00A75B22">
        <w:tc>
          <w:tcPr>
            <w:tcW w:w="2771" w:type="dxa"/>
            <w:vAlign w:val="bottom"/>
          </w:tcPr>
          <w:p w14:paraId="2554C274" w14:textId="77777777" w:rsidR="00407D35" w:rsidRPr="00B56E22" w:rsidRDefault="00407D35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61" w:type="dxa"/>
            <w:gridSpan w:val="5"/>
            <w:vAlign w:val="bottom"/>
          </w:tcPr>
          <w:p w14:paraId="4868F755" w14:textId="66CD6D06" w:rsidR="00407D35" w:rsidRPr="00B56E22" w:rsidRDefault="00407D35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  <w:r w:rsidRPr="007D5DB6"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งบการเงินรวมและงบการเงินเฉพาะของบริษัท</w:t>
            </w:r>
          </w:p>
        </w:tc>
      </w:tr>
      <w:tr w:rsidR="00033247" w:rsidRPr="00B56E22" w14:paraId="0BE0A74D" w14:textId="77777777" w:rsidTr="00033247">
        <w:tc>
          <w:tcPr>
            <w:tcW w:w="2771" w:type="dxa"/>
            <w:vAlign w:val="bottom"/>
          </w:tcPr>
          <w:p w14:paraId="3D039E9F" w14:textId="77777777" w:rsidR="00033247" w:rsidRPr="00B56E22" w:rsidRDefault="00033247" w:rsidP="006F611D">
            <w:pPr>
              <w:ind w:left="-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12" w:type="dxa"/>
            <w:gridSpan w:val="2"/>
          </w:tcPr>
          <w:p w14:paraId="5D1ADE34" w14:textId="3E8A87B6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470" w:type="dxa"/>
            <w:gridSpan w:val="2"/>
          </w:tcPr>
          <w:p w14:paraId="176E5209" w14:textId="2EB576E7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379" w:type="dxa"/>
            <w:vMerge w:val="restart"/>
            <w:vAlign w:val="bottom"/>
          </w:tcPr>
          <w:p w14:paraId="7E4DDB3D" w14:textId="1D9BE445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ส่วนเกินมูลค่าหุ้น (พันบาท)</w:t>
            </w:r>
          </w:p>
        </w:tc>
      </w:tr>
      <w:tr w:rsidR="00033247" w:rsidRPr="00B56E22" w14:paraId="37059E17" w14:textId="77777777" w:rsidTr="00A744B8">
        <w:tc>
          <w:tcPr>
            <w:tcW w:w="2771" w:type="dxa"/>
            <w:vAlign w:val="bottom"/>
          </w:tcPr>
          <w:p w14:paraId="0C260D12" w14:textId="77777777" w:rsidR="00033247" w:rsidRPr="00B56E22" w:rsidRDefault="00033247" w:rsidP="006F611D">
            <w:pPr>
              <w:ind w:left="-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8" w:type="dxa"/>
          </w:tcPr>
          <w:p w14:paraId="03DC6BCB" w14:textId="77777777" w:rsidR="00033247" w:rsidRPr="00033247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</w:t>
            </w:r>
          </w:p>
          <w:p w14:paraId="2AD02DED" w14:textId="3A1FEDE3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134" w:type="dxa"/>
            <w:vAlign w:val="bottom"/>
          </w:tcPr>
          <w:p w14:paraId="0F7EB464" w14:textId="084F6BB4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 (พันบาท)</w:t>
            </w:r>
          </w:p>
        </w:tc>
        <w:tc>
          <w:tcPr>
            <w:tcW w:w="1276" w:type="dxa"/>
          </w:tcPr>
          <w:p w14:paraId="4EBCCC41" w14:textId="77777777" w:rsidR="00033247" w:rsidRPr="00033247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</w:t>
            </w:r>
          </w:p>
          <w:p w14:paraId="0ADB2B43" w14:textId="3BF4C1D7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194" w:type="dxa"/>
            <w:vAlign w:val="bottom"/>
          </w:tcPr>
          <w:p w14:paraId="15174F08" w14:textId="27DCDC30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 (พันบาท)</w:t>
            </w:r>
          </w:p>
        </w:tc>
        <w:tc>
          <w:tcPr>
            <w:tcW w:w="1379" w:type="dxa"/>
            <w:vMerge/>
          </w:tcPr>
          <w:p w14:paraId="3A3FA765" w14:textId="7227399A" w:rsidR="00033247" w:rsidRPr="00B56E22" w:rsidRDefault="00033247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46D4C" w:rsidRPr="00B56E22" w14:paraId="264B1E0A" w14:textId="77777777" w:rsidTr="00A744B8">
        <w:tc>
          <w:tcPr>
            <w:tcW w:w="2771" w:type="dxa"/>
            <w:vAlign w:val="bottom"/>
          </w:tcPr>
          <w:p w14:paraId="7C6CA4CB" w14:textId="77777777" w:rsidR="00A46D4C" w:rsidRPr="00B56E22" w:rsidRDefault="00A46D4C" w:rsidP="006F611D">
            <w:pPr>
              <w:ind w:left="-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8" w:type="dxa"/>
          </w:tcPr>
          <w:p w14:paraId="2EA15A5F" w14:textId="77777777" w:rsidR="00A46D4C" w:rsidRPr="00B56E22" w:rsidRDefault="00A46D4C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14ADAC" w14:textId="77777777" w:rsidR="00A46D4C" w:rsidRPr="00B56E22" w:rsidRDefault="00A46D4C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57A468" w14:textId="77777777" w:rsidR="00A46D4C" w:rsidRPr="00B56E22" w:rsidRDefault="00A46D4C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584B0C9C" w14:textId="77777777" w:rsidR="00A46D4C" w:rsidRPr="00B56E22" w:rsidRDefault="00A46D4C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</w:tcPr>
          <w:p w14:paraId="522FACEA" w14:textId="77777777" w:rsidR="00A46D4C" w:rsidRPr="00B56E22" w:rsidRDefault="00A46D4C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46D4C" w:rsidRPr="00B56E22" w14:paraId="2CE15618" w14:textId="77777777" w:rsidTr="00A744B8">
        <w:tc>
          <w:tcPr>
            <w:tcW w:w="2771" w:type="dxa"/>
            <w:vAlign w:val="bottom"/>
          </w:tcPr>
          <w:p w14:paraId="490803E0" w14:textId="666A8087" w:rsidR="00A46D4C" w:rsidRPr="006F611D" w:rsidRDefault="00A46D4C" w:rsidP="006F611D">
            <w:pPr>
              <w:ind w:left="-1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378" w:type="dxa"/>
          </w:tcPr>
          <w:p w14:paraId="53899595" w14:textId="2ECDCD65" w:rsidR="00A46D4C" w:rsidRPr="00B56E22" w:rsidRDefault="00A46D4C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214,000,000</w:t>
            </w:r>
          </w:p>
        </w:tc>
        <w:tc>
          <w:tcPr>
            <w:tcW w:w="1134" w:type="dxa"/>
            <w:vAlign w:val="bottom"/>
          </w:tcPr>
          <w:p w14:paraId="603C582F" w14:textId="1F1E2EFF" w:rsidR="00A46D4C" w:rsidRPr="00B56E22" w:rsidRDefault="00A46D4C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107,000</w:t>
            </w:r>
          </w:p>
        </w:tc>
        <w:tc>
          <w:tcPr>
            <w:tcW w:w="1276" w:type="dxa"/>
          </w:tcPr>
          <w:p w14:paraId="060FE1DD" w14:textId="04F21E6A" w:rsidR="00A46D4C" w:rsidRPr="00B56E22" w:rsidRDefault="00A46D4C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160,000,000</w:t>
            </w:r>
          </w:p>
        </w:tc>
        <w:tc>
          <w:tcPr>
            <w:tcW w:w="1194" w:type="dxa"/>
            <w:vAlign w:val="bottom"/>
          </w:tcPr>
          <w:p w14:paraId="2A588625" w14:textId="75EC8FD3" w:rsidR="00A46D4C" w:rsidRPr="00B56E22" w:rsidRDefault="00A46D4C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80,000</w:t>
            </w:r>
          </w:p>
        </w:tc>
        <w:tc>
          <w:tcPr>
            <w:tcW w:w="1379" w:type="dxa"/>
          </w:tcPr>
          <w:p w14:paraId="211F0F63" w14:textId="2D99A54C" w:rsidR="00A46D4C" w:rsidRPr="00B56E22" w:rsidRDefault="00A46D4C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12,788</w:t>
            </w:r>
          </w:p>
        </w:tc>
      </w:tr>
      <w:tr w:rsidR="00A46D4C" w:rsidRPr="00B56E22" w14:paraId="1B9654D3" w14:textId="77777777" w:rsidTr="00A744B8">
        <w:tc>
          <w:tcPr>
            <w:tcW w:w="2771" w:type="dxa"/>
            <w:vAlign w:val="bottom"/>
          </w:tcPr>
          <w:p w14:paraId="5B6E806B" w14:textId="210BD528" w:rsidR="00A46D4C" w:rsidRPr="00E25879" w:rsidRDefault="00A46D4C" w:rsidP="006F611D">
            <w:pPr>
              <w:ind w:left="-18"/>
              <w:rPr>
                <w:rFonts w:ascii="Browallia New" w:hAnsi="Browallia New" w:cs="Browallia New"/>
                <w:sz w:val="24"/>
                <w:szCs w:val="24"/>
              </w:rPr>
            </w:pPr>
            <w:r w:rsidRPr="00B61AD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เพิ่มหุ้นสามัญ</w:t>
            </w:r>
          </w:p>
        </w:tc>
        <w:tc>
          <w:tcPr>
            <w:tcW w:w="1378" w:type="dxa"/>
          </w:tcPr>
          <w:p w14:paraId="394166FB" w14:textId="35CFF4E8" w:rsidR="00A46D4C" w:rsidRPr="002244D9" w:rsidRDefault="00CB518B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E82576"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="00FD166D"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D188A6B" w14:textId="4E4B115C" w:rsidR="00A46D4C" w:rsidRPr="002244D9" w:rsidRDefault="00CB518B" w:rsidP="004D76EA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="00E82576"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FD166D"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5182FF8A" w14:textId="71D42D25" w:rsidR="00A46D4C" w:rsidRPr="002244D9" w:rsidRDefault="00FD166D" w:rsidP="004303B0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>54,000,000</w:t>
            </w:r>
          </w:p>
        </w:tc>
        <w:tc>
          <w:tcPr>
            <w:tcW w:w="1194" w:type="dxa"/>
            <w:vAlign w:val="bottom"/>
          </w:tcPr>
          <w:p w14:paraId="299234B7" w14:textId="07F9F318" w:rsidR="00A46D4C" w:rsidRPr="002244D9" w:rsidRDefault="00FD166D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>27,000</w:t>
            </w:r>
          </w:p>
        </w:tc>
        <w:tc>
          <w:tcPr>
            <w:tcW w:w="1379" w:type="dxa"/>
          </w:tcPr>
          <w:p w14:paraId="68FD1350" w14:textId="1C4D17CD" w:rsidR="00A46D4C" w:rsidRPr="002244D9" w:rsidRDefault="00FD166D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>361,800</w:t>
            </w:r>
          </w:p>
        </w:tc>
      </w:tr>
      <w:tr w:rsidR="00A46D4C" w:rsidRPr="00945844" w14:paraId="502244E3" w14:textId="77777777" w:rsidTr="00A744B8">
        <w:tc>
          <w:tcPr>
            <w:tcW w:w="2771" w:type="dxa"/>
            <w:vAlign w:val="bottom"/>
          </w:tcPr>
          <w:p w14:paraId="63F59BB3" w14:textId="695C8668" w:rsidR="00A46D4C" w:rsidRPr="00945844" w:rsidRDefault="00A46D4C" w:rsidP="004962A9">
            <w:pPr>
              <w:ind w:left="-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58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ค่าใช้จ่ายในการออกหุ้น</w:t>
            </w:r>
          </w:p>
        </w:tc>
        <w:tc>
          <w:tcPr>
            <w:tcW w:w="1378" w:type="dxa"/>
          </w:tcPr>
          <w:p w14:paraId="60631CD5" w14:textId="1B021B6E" w:rsidR="00A46D4C" w:rsidRPr="002244D9" w:rsidRDefault="00E82576" w:rsidP="004962A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="00CB518B"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="00FD166D"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5560C6A" w14:textId="7D05D9E7" w:rsidR="00A46D4C" w:rsidRPr="002244D9" w:rsidRDefault="00CB518B" w:rsidP="004962A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E82576"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="00FD166D"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1273412" w14:textId="0246F07B" w:rsidR="00A46D4C" w:rsidRPr="002244D9" w:rsidRDefault="00E82576" w:rsidP="004962A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</w:t>
            </w:r>
            <w:r w:rsidR="00FD166D"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14:paraId="38057027" w14:textId="3C5E8DEC" w:rsidR="00A46D4C" w:rsidRPr="002244D9" w:rsidRDefault="00E82576" w:rsidP="004962A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</w:t>
            </w:r>
            <w:r w:rsidR="00FD166D"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79" w:type="dxa"/>
            <w:shd w:val="clear" w:color="auto" w:fill="auto"/>
          </w:tcPr>
          <w:p w14:paraId="43AC6B4C" w14:textId="77CAF31B" w:rsidR="00A46D4C" w:rsidRPr="002244D9" w:rsidRDefault="00FD166D" w:rsidP="004962A9">
            <w:pPr>
              <w:pBdr>
                <w:bottom w:val="single" w:sz="4" w:space="1" w:color="auto"/>
              </w:pBd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4D9">
              <w:rPr>
                <w:rFonts w:ascii="Browallia New" w:hAnsi="Browallia New" w:cs="Browallia New" w:hint="cs"/>
                <w:sz w:val="24"/>
                <w:szCs w:val="24"/>
                <w:cs/>
              </w:rPr>
              <w:t>(12,074)</w:t>
            </w:r>
          </w:p>
        </w:tc>
      </w:tr>
      <w:tr w:rsidR="00A46D4C" w:rsidRPr="00945844" w14:paraId="264B3D9B" w14:textId="77777777" w:rsidTr="00A744B8">
        <w:trPr>
          <w:trHeight w:val="156"/>
        </w:trPr>
        <w:tc>
          <w:tcPr>
            <w:tcW w:w="2771" w:type="dxa"/>
          </w:tcPr>
          <w:p w14:paraId="2ACC30CA" w14:textId="09621C4E" w:rsidR="00A46D4C" w:rsidRPr="00945844" w:rsidRDefault="00A46D4C" w:rsidP="006F611D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458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945844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B92079">
              <w:rPr>
                <w:rFonts w:ascii="Browallia New" w:hAnsi="Browallia New" w:cs="Browallia New" w:hint="cs"/>
                <w:sz w:val="24"/>
                <w:szCs w:val="24"/>
                <w:cs/>
              </w:rPr>
              <w:t>กันยายน</w:t>
            </w:r>
            <w:r w:rsidRPr="009458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945844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378" w:type="dxa"/>
            <w:vAlign w:val="bottom"/>
          </w:tcPr>
          <w:p w14:paraId="340E994C" w14:textId="5CC5FB83" w:rsidR="00A46D4C" w:rsidRPr="00945844" w:rsidRDefault="00FD166D" w:rsidP="004D76EA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214,000,000</w:t>
            </w:r>
          </w:p>
        </w:tc>
        <w:tc>
          <w:tcPr>
            <w:tcW w:w="1134" w:type="dxa"/>
            <w:vAlign w:val="bottom"/>
          </w:tcPr>
          <w:p w14:paraId="2F1BCB08" w14:textId="3527FAC6" w:rsidR="00A46D4C" w:rsidRPr="00945844" w:rsidRDefault="00FD166D" w:rsidP="004303B0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107,000</w:t>
            </w:r>
          </w:p>
        </w:tc>
        <w:tc>
          <w:tcPr>
            <w:tcW w:w="1276" w:type="dxa"/>
            <w:vAlign w:val="bottom"/>
          </w:tcPr>
          <w:p w14:paraId="5848C440" w14:textId="02856946" w:rsidR="00A46D4C" w:rsidRPr="00945844" w:rsidRDefault="00FD166D" w:rsidP="00473069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214,000,000</w:t>
            </w:r>
          </w:p>
        </w:tc>
        <w:tc>
          <w:tcPr>
            <w:tcW w:w="1194" w:type="dxa"/>
            <w:vAlign w:val="bottom"/>
          </w:tcPr>
          <w:p w14:paraId="7A9DBCFD" w14:textId="05AE41F4" w:rsidR="00A46D4C" w:rsidRPr="00945844" w:rsidRDefault="00FD166D" w:rsidP="00473069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107,000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0682BC7" w14:textId="0B88A267" w:rsidR="00A46D4C" w:rsidRPr="004303B0" w:rsidRDefault="00FD166D" w:rsidP="005A7FEE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362,514</w:t>
            </w:r>
          </w:p>
        </w:tc>
      </w:tr>
    </w:tbl>
    <w:p w14:paraId="4538AF08" w14:textId="0F666496" w:rsidR="007D5DB6" w:rsidRDefault="007D5DB6" w:rsidP="007D5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B683C0A" w14:textId="780292E8" w:rsidR="003D10B4" w:rsidRPr="003D10B4" w:rsidRDefault="003D10B4" w:rsidP="003D1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ในระหว่างวันที่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9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ถึง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บริษัทได้เสนอขายหุ้นสามัญที่ออกใหม่ให้แก่ประชาชนทั่วไปเป็นครั้งแรก (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 xml:space="preserve">IPO) 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54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 หุ้นสามัญดังกล่าวมีมูลค่าหุ้นที่ตราไว้หุ้นละ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0.5</w:t>
      </w:r>
      <w:r w:rsidR="00B64FF8">
        <w:rPr>
          <w:rFonts w:ascii="Browallia New" w:hAnsi="Browallia New" w:cs="Browallia New"/>
          <w:sz w:val="28"/>
          <w:szCs w:val="28"/>
          <w:lang w:val="en-GB"/>
        </w:rPr>
        <w:t>0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โดยได้เสนอขายให้แก่</w:t>
      </w:r>
      <w:r w:rsidR="001D4799">
        <w:rPr>
          <w:rFonts w:ascii="Browallia New" w:hAnsi="Browallia New" w:cs="Browallia New"/>
          <w:sz w:val="28"/>
          <w:szCs w:val="28"/>
          <w:lang w:val="en-GB"/>
        </w:rPr>
        <w:br/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>ผู้จองในราคาหุ้นละ</w:t>
      </w:r>
      <w:r w:rsidR="00DE04C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7.20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รวมเป็นเงินทั้งสิ้น</w:t>
      </w:r>
      <w:r w:rsidRPr="008938DA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Pr="008938DA">
        <w:rPr>
          <w:rFonts w:ascii="Browallia New" w:hAnsi="Browallia New" w:cs="Browallia New"/>
          <w:sz w:val="28"/>
          <w:szCs w:val="28"/>
          <w:lang w:val="en-GB"/>
        </w:rPr>
        <w:t>3</w:t>
      </w:r>
      <w:r w:rsidR="006E4ED8" w:rsidRPr="008938DA">
        <w:rPr>
          <w:rFonts w:ascii="Browallia New" w:hAnsi="Browallia New" w:cs="Browallia New"/>
          <w:sz w:val="28"/>
          <w:szCs w:val="28"/>
        </w:rPr>
        <w:t>8</w:t>
      </w:r>
      <w:r w:rsidRPr="008938DA">
        <w:rPr>
          <w:rFonts w:ascii="Browallia New" w:hAnsi="Browallia New" w:cs="Browallia New"/>
          <w:sz w:val="28"/>
          <w:szCs w:val="28"/>
          <w:lang w:val="en-GB"/>
        </w:rPr>
        <w:t>8.80</w:t>
      </w:r>
      <w:r w:rsidRPr="008938DA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(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เงินสดรับตามมูลค่าหุ้นที่ตราไว้จำนวน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27.00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และส่วนเกินมูลค่าหุ้นจำนวน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361.80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บาท) บริษัทได้จดทะเบียนการเพิ่มทุนที่ชำระแล้วกับกระทรวงพาณิชย์เมื่อวันที่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ทั้งนี้ หุ้นของบริษัทเริ่มทำการซื้อขายในตลาดหลักทรัพย์</w:t>
      </w:r>
      <w:r w:rsidR="0071792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17926">
        <w:rPr>
          <w:rFonts w:ascii="Browallia New" w:hAnsi="Browallia New" w:cs="Browallia New" w:hint="cs"/>
          <w:sz w:val="28"/>
          <w:szCs w:val="28"/>
          <w:cs/>
          <w:lang w:val="en-GB"/>
        </w:rPr>
        <w:t>เอ็ม เอ ไอ ในตลาดหลักทรัพย์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>แห่งประเทศไทย</w:t>
      </w:r>
      <w:r w:rsidR="00290E6D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ตั้งแต่วันที่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เป็นต้นไป</w:t>
      </w:r>
    </w:p>
    <w:p w14:paraId="01BBCA8F" w14:textId="77777777" w:rsidR="002F7621" w:rsidRDefault="002F7621" w:rsidP="003D1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3CF7997" w14:textId="1905773B" w:rsidR="003D10B4" w:rsidRDefault="003D10B4" w:rsidP="003D1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>ค่าใช้จ่ายที่เกี่ยวข้องโดยตรงกับการเสนอขายหุ้นแก่ประชาชน</w:t>
      </w:r>
      <w:r w:rsidRPr="008938DA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Pr="008938DA">
        <w:rPr>
          <w:rFonts w:ascii="Browallia New" w:hAnsi="Browallia New" w:cs="Browallia New"/>
          <w:sz w:val="28"/>
          <w:szCs w:val="28"/>
          <w:lang w:val="en-GB"/>
        </w:rPr>
        <w:t xml:space="preserve">12.07 </w:t>
      </w:r>
      <w:r w:rsidRPr="008938DA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แสดงหักจากส่วนเกินมูลค่าหุ้นที่ได้รับจากการเสนอขายหุ้นสามัญเพิ่มทุน ทั้งนี้ บริษัทได้รับเงินจากการเพิ่มหุ้นสามัญหลังหักค่าใช้จ่ายที่เกี่ยวข้องจำนวนสุทธิ </w:t>
      </w:r>
      <w:r w:rsidRPr="008938DA">
        <w:rPr>
          <w:rFonts w:ascii="Browallia New" w:hAnsi="Browallia New" w:cs="Browallia New"/>
          <w:sz w:val="28"/>
          <w:szCs w:val="28"/>
          <w:lang w:val="en-GB"/>
        </w:rPr>
        <w:t xml:space="preserve">376.73 </w:t>
      </w:r>
      <w:r w:rsidRPr="008938DA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</w:p>
    <w:p w14:paraId="131F207C" w14:textId="77777777" w:rsidR="007E5415" w:rsidRPr="00754933" w:rsidRDefault="007E5415" w:rsidP="00430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833852" w14:textId="77777777" w:rsidR="001E3652" w:rsidRPr="0035273E" w:rsidRDefault="001E3652" w:rsidP="001E365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273E">
        <w:rPr>
          <w:rFonts w:ascii="Browallia New" w:hAnsi="Browallia New" w:cs="Browallia New"/>
          <w:b/>
          <w:bCs/>
          <w:sz w:val="28"/>
          <w:szCs w:val="28"/>
          <w:cs/>
        </w:rPr>
        <w:t>ส่วนงาน</w:t>
      </w:r>
      <w:r w:rsidRPr="0035273E">
        <w:rPr>
          <w:rFonts w:ascii="Browallia New" w:hAnsi="Browallia New" w:cs="Browallia New" w:hint="cs"/>
          <w:b/>
          <w:bCs/>
          <w:sz w:val="28"/>
          <w:szCs w:val="28"/>
          <w:cs/>
        </w:rPr>
        <w:t>ดำเนินงาน</w:t>
      </w:r>
    </w:p>
    <w:p w14:paraId="2314A4FE" w14:textId="77777777" w:rsidR="001E3652" w:rsidRPr="00232305" w:rsidRDefault="001E3652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0A59D8" w14:textId="79A20381" w:rsidR="001E3652" w:rsidRPr="00232305" w:rsidRDefault="001E3652" w:rsidP="001E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5273E">
        <w:rPr>
          <w:rFonts w:ascii="Browallia New" w:hAnsi="Browallia New" w:cs="Browallia New"/>
          <w:sz w:val="28"/>
          <w:szCs w:val="28"/>
          <w:cs/>
          <w:lang w:val="en-GB"/>
        </w:rPr>
        <w:t>บริษัทดำเนินธุรกิจหลักในส่วนงานดำเนินงานที่รายงานเพียงส่วนงานเดียว คือส่วนงานธุรกิจตัวแทนจำหน่ายเครื่องมือและอุปกรณ์ทางการแพทย์ ดำเนินธุรกิจในเขตภูมิศาสตร์ในประเทศไทย ดังนั้น รายได้ กำไรจากการ</w:t>
      </w:r>
      <w:r w:rsidRPr="00232305">
        <w:rPr>
          <w:rFonts w:ascii="Browallia New" w:hAnsi="Browallia New" w:cs="Browallia New"/>
          <w:sz w:val="28"/>
          <w:szCs w:val="28"/>
          <w:cs/>
          <w:lang w:val="en-GB"/>
        </w:rPr>
        <w:t>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EED65A2" w14:textId="048188E4" w:rsidR="00046D74" w:rsidRDefault="00046D74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6D4567" w14:textId="77777777" w:rsidR="00152350" w:rsidRDefault="00152350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CCA0E5" w14:textId="77777777" w:rsidR="006B109E" w:rsidRPr="00232305" w:rsidRDefault="006B109E" w:rsidP="0023230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3230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6E2A358E" w14:textId="4C758D25" w:rsidR="00131B4F" w:rsidRPr="00232305" w:rsidRDefault="00131B4F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F4EC3CD" w14:textId="77777777" w:rsidR="00374964" w:rsidRDefault="00740F4F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32305">
        <w:rPr>
          <w:rFonts w:ascii="Browallia New" w:hAnsi="Browallia New" w:cs="Browallia New" w:hint="cs"/>
          <w:sz w:val="28"/>
          <w:szCs w:val="28"/>
          <w:cs/>
          <w:lang w:val="en-GB"/>
        </w:rPr>
        <w:t>กำไรต่อหุ้นขั้นพื้นฐานคำนวณโดยการหารกำไรสำหรับ</w:t>
      </w:r>
      <w:r w:rsidR="00A5343C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23230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(ไม่รวมกำไรขาดทุนเบ็ดเสร็จอื่น) ด้วยจำนวนของหุ้นสามัญที่มีอยู่ระหว่าง</w:t>
      </w:r>
      <w:r w:rsidR="00A5343C">
        <w:rPr>
          <w:rFonts w:ascii="Browallia New" w:hAnsi="Browallia New" w:cs="Browallia New" w:hint="cs"/>
          <w:sz w:val="28"/>
          <w:szCs w:val="28"/>
          <w:cs/>
          <w:lang w:val="en-GB"/>
        </w:rPr>
        <w:t>งวด</w:t>
      </w:r>
      <w:r w:rsidRPr="0023230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ด้วยวิธีถัวเฉลี่ยหลังจากได้ปรับจำนวนหุ้นสามัญเพื่อสะท้อนผลกระทบของการเปลี่ยนแปลงมูลค่าหุ้น </w:t>
      </w:r>
    </w:p>
    <w:p w14:paraId="7E495BA0" w14:textId="77777777" w:rsidR="00374964" w:rsidRDefault="00374964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B04A1F" w14:textId="28E99F41" w:rsidR="00740F4F" w:rsidRDefault="00374964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ในระหว่างปี </w:t>
      </w:r>
      <w:r>
        <w:rPr>
          <w:rFonts w:ascii="Browallia New" w:hAnsi="Browallia New" w:cs="Browallia New"/>
          <w:sz w:val="28"/>
          <w:szCs w:val="28"/>
        </w:rPr>
        <w:t>2563</w:t>
      </w:r>
      <w:r w:rsidR="00D5625E">
        <w:rPr>
          <w:rFonts w:ascii="Browallia New" w:hAnsi="Browallia New" w:cs="Browallia New"/>
          <w:sz w:val="28"/>
          <w:szCs w:val="28"/>
        </w:rPr>
        <w:t xml:space="preserve"> </w:t>
      </w:r>
      <w:r w:rsidR="00D5625E">
        <w:rPr>
          <w:rFonts w:ascii="Browallia New" w:hAnsi="Browallia New" w:cs="Browallia New" w:hint="cs"/>
          <w:sz w:val="28"/>
          <w:szCs w:val="28"/>
          <w:cs/>
        </w:rPr>
        <w:t xml:space="preserve">บริษัทได้ปรับลดมูลค่าหุ้นจากเดิมหุ้นละ </w:t>
      </w:r>
      <w:r w:rsidR="00F5301A">
        <w:rPr>
          <w:rFonts w:ascii="Browallia New" w:hAnsi="Browallia New" w:cs="Browallia New"/>
          <w:sz w:val="28"/>
          <w:szCs w:val="28"/>
        </w:rPr>
        <w:t xml:space="preserve">10 </w:t>
      </w:r>
      <w:r w:rsidR="00F5301A">
        <w:rPr>
          <w:rFonts w:ascii="Browallia New" w:hAnsi="Browallia New" w:cs="Browallia New" w:hint="cs"/>
          <w:sz w:val="28"/>
          <w:szCs w:val="28"/>
          <w:cs/>
        </w:rPr>
        <w:t xml:space="preserve">บาท เป็นหุ้นละ </w:t>
      </w:r>
      <w:r w:rsidR="00F5301A">
        <w:rPr>
          <w:rFonts w:ascii="Browallia New" w:hAnsi="Browallia New" w:cs="Browallia New"/>
          <w:sz w:val="28"/>
          <w:szCs w:val="28"/>
        </w:rPr>
        <w:t xml:space="preserve">0.50 </w:t>
      </w:r>
      <w:r w:rsidR="00F5301A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="00740F4F">
        <w:rPr>
          <w:rFonts w:ascii="Browallia New" w:hAnsi="Browallia New" w:cs="Browallia New" w:hint="cs"/>
          <w:sz w:val="28"/>
          <w:szCs w:val="28"/>
          <w:cs/>
          <w:lang w:val="en-GB"/>
        </w:rPr>
        <w:t>กำไรต่อหุ้นขั้นพื้นฐานของ</w:t>
      </w:r>
      <w:r w:rsidR="00A5343C">
        <w:rPr>
          <w:rFonts w:ascii="Browallia New" w:hAnsi="Browallia New" w:cs="Browallia New" w:hint="cs"/>
          <w:sz w:val="28"/>
          <w:szCs w:val="28"/>
          <w:cs/>
          <w:lang w:val="en-GB"/>
        </w:rPr>
        <w:t>งวด</w:t>
      </w:r>
      <w:r w:rsidR="00740F4F">
        <w:rPr>
          <w:rFonts w:ascii="Browallia New" w:hAnsi="Browallia New" w:cs="Browallia New" w:hint="cs"/>
          <w:sz w:val="28"/>
          <w:szCs w:val="28"/>
          <w:cs/>
          <w:lang w:val="en-GB"/>
        </w:rPr>
        <w:t>ก่อน</w:t>
      </w:r>
      <w:r w:rsidR="00407561">
        <w:rPr>
          <w:rFonts w:ascii="Browallia New" w:hAnsi="Browallia New" w:cs="Browallia New" w:hint="cs"/>
          <w:sz w:val="28"/>
          <w:szCs w:val="28"/>
          <w:cs/>
          <w:lang w:val="en-GB"/>
        </w:rPr>
        <w:t>จึง</w:t>
      </w:r>
      <w:r w:rsidR="00740F4F">
        <w:rPr>
          <w:rFonts w:ascii="Browallia New" w:hAnsi="Browallia New" w:cs="Browallia New" w:hint="cs"/>
          <w:sz w:val="28"/>
          <w:szCs w:val="28"/>
          <w:cs/>
          <w:lang w:val="en-GB"/>
        </w:rPr>
        <w:t>ได้ถูกคำนวณขึ้นใหม่ โดยถือเสมือนว่าการปรับลดมูลค่าหุ้นได้เกิดขึ้นตั้งแต่วันเริ่มต้นของงวดแรกที่เสนอรายงาน</w:t>
      </w:r>
    </w:p>
    <w:p w14:paraId="258F4493" w14:textId="04468B94" w:rsidR="00E25116" w:rsidRPr="0014418F" w:rsidRDefault="00E25116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4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4"/>
        <w:gridCol w:w="236"/>
        <w:gridCol w:w="1985"/>
      </w:tblGrid>
      <w:tr w:rsidR="00687FD8" w:rsidRPr="00BE3AC9" w14:paraId="539DAE37" w14:textId="77777777" w:rsidTr="004303B0">
        <w:trPr>
          <w:trHeight w:val="20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176F" w14:textId="77777777" w:rsidR="00687FD8" w:rsidRPr="00BE3AC9" w:rsidRDefault="00687FD8" w:rsidP="00BE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3AB86" w14:textId="77777777" w:rsidR="00C7284B" w:rsidRPr="00BB6087" w:rsidRDefault="00C7284B" w:rsidP="00C72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BB608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US"/>
              </w:rPr>
              <w:t>สำหรับงวดสามเดือน</w:t>
            </w:r>
          </w:p>
          <w:p w14:paraId="62C5A6D2" w14:textId="2FDF254A" w:rsidR="00687FD8" w:rsidRPr="00BE3AC9" w:rsidRDefault="00C7284B" w:rsidP="00C72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BB608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US"/>
              </w:rPr>
              <w:t>สิ้นสุดวันที่</w:t>
            </w:r>
            <w:r w:rsidRPr="00BB6087"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  <w:t xml:space="preserve"> 30 </w:t>
            </w:r>
            <w:r w:rsidR="00B92079" w:rsidRPr="00BB608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US"/>
              </w:rPr>
              <w:t>กันยายน</w:t>
            </w:r>
            <w:r w:rsidRPr="00BB6087"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  <w:t xml:space="preserve"> 2563</w:t>
            </w:r>
          </w:p>
        </w:tc>
      </w:tr>
      <w:tr w:rsidR="00DF7C14" w:rsidRPr="00BE3AC9" w14:paraId="325747A3" w14:textId="77777777" w:rsidTr="004303B0">
        <w:trPr>
          <w:trHeight w:val="20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D3EAE" w14:textId="77777777" w:rsidR="00963D10" w:rsidRPr="00BE3AC9" w:rsidRDefault="00963D10" w:rsidP="00BE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A3C46" w14:textId="7F110A39" w:rsidR="00963D10" w:rsidRPr="00BE3AC9" w:rsidRDefault="00B32E64" w:rsidP="00BE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6749EF" w14:textId="77777777" w:rsidR="00963D10" w:rsidRPr="00BE3AC9" w:rsidRDefault="00963D10" w:rsidP="00BE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6ADC" w14:textId="77777777" w:rsidR="00C76E0A" w:rsidRDefault="00B32E64" w:rsidP="00BE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</w:p>
          <w:p w14:paraId="418C1D15" w14:textId="4BC22830" w:rsidR="00963D10" w:rsidRPr="00BE3AC9" w:rsidRDefault="00B32E64" w:rsidP="00BE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DF7C14" w:rsidRPr="00BE3AC9" w14:paraId="770A16F2" w14:textId="77777777" w:rsidTr="004303B0">
        <w:trPr>
          <w:trHeight w:val="20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9A3A" w14:textId="77777777" w:rsidR="00DF7C14" w:rsidRPr="00BE3AC9" w:rsidRDefault="00DF7C14" w:rsidP="00DF7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78FF1" w14:textId="77777777" w:rsidR="00DF7C14" w:rsidRPr="00BE3AC9" w:rsidRDefault="00DF7C14" w:rsidP="00DF7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9E778" w14:textId="77777777" w:rsidR="00DF7C14" w:rsidRPr="00BE3AC9" w:rsidRDefault="00DF7C14" w:rsidP="00DF7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1B50B" w14:textId="77777777" w:rsidR="00DF7C14" w:rsidRPr="00BE3AC9" w:rsidRDefault="00DF7C14" w:rsidP="00DF7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AC262E" w:rsidRPr="00BE3AC9" w14:paraId="3126B89E" w14:textId="77777777" w:rsidTr="00B92079">
        <w:trPr>
          <w:trHeight w:val="27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915D0" w14:textId="77777777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  <w:r w:rsidRPr="004303B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68FC7" w14:textId="4A3220BF" w:rsidR="00AC262E" w:rsidRPr="004303B0" w:rsidRDefault="00FD166D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10,997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67625" w14:textId="77777777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F53C3" w14:textId="7080ACDD" w:rsidR="00AC262E" w:rsidRPr="004303B0" w:rsidRDefault="00FD166D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10,757</w:t>
            </w:r>
          </w:p>
        </w:tc>
      </w:tr>
      <w:tr w:rsidR="00AC262E" w:rsidRPr="00BE3AC9" w14:paraId="66063104" w14:textId="77777777" w:rsidTr="00B92079">
        <w:trPr>
          <w:trHeight w:val="18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549A9" w14:textId="77777777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4303B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679E14" w14:textId="363CECFA" w:rsidR="00AC262E" w:rsidRPr="004303B0" w:rsidRDefault="00FD166D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160,000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283C43" w14:textId="77777777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9C8565" w14:textId="25E07FBF" w:rsidR="00AC262E" w:rsidRPr="004303B0" w:rsidRDefault="00FD166D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160,000</w:t>
            </w:r>
          </w:p>
        </w:tc>
      </w:tr>
      <w:tr w:rsidR="00AC262E" w:rsidRPr="00BE3AC9" w14:paraId="7E534547" w14:textId="77777777" w:rsidTr="00B92079">
        <w:trPr>
          <w:trHeight w:val="299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42FE" w14:textId="77777777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</w:t>
            </w:r>
            <w:r w:rsidRPr="004303B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7DCA44" w14:textId="4C799E51" w:rsidR="00AC262E" w:rsidRPr="004303B0" w:rsidRDefault="00FD166D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0.07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C54AD3" w14:textId="77777777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45C5D" w14:textId="10A1DD42" w:rsidR="00AC262E" w:rsidRPr="004303B0" w:rsidRDefault="00FD166D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0.07</w:t>
            </w:r>
          </w:p>
        </w:tc>
      </w:tr>
    </w:tbl>
    <w:p w14:paraId="0EF3BBD1" w14:textId="079FD4C1" w:rsidR="00C42398" w:rsidRDefault="00C42398" w:rsidP="00C42398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24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4"/>
        <w:gridCol w:w="236"/>
        <w:gridCol w:w="1985"/>
      </w:tblGrid>
      <w:tr w:rsidR="002E7200" w:rsidRPr="00BE3AC9" w14:paraId="5D9F9592" w14:textId="77777777" w:rsidTr="00A75B22">
        <w:trPr>
          <w:trHeight w:val="20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C03E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1D215" w14:textId="6DB99124" w:rsidR="002E7200" w:rsidRPr="00BB6087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BB608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US"/>
              </w:rPr>
              <w:t>สำหรับงวด</w:t>
            </w:r>
            <w:r w:rsidR="00B92079" w:rsidRPr="00BB608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US"/>
              </w:rPr>
              <w:t>เก้า</w:t>
            </w:r>
            <w:r w:rsidRPr="00BB608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US"/>
              </w:rPr>
              <w:t>เดือน</w:t>
            </w:r>
          </w:p>
          <w:p w14:paraId="19153504" w14:textId="00FB172A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BB608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US"/>
              </w:rPr>
              <w:t>สิ้นสุดวันที่</w:t>
            </w:r>
            <w:r w:rsidRPr="00BB6087"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  <w:t xml:space="preserve"> 30 </w:t>
            </w:r>
            <w:r w:rsidR="00B92079" w:rsidRPr="00BB608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US"/>
              </w:rPr>
              <w:t>กันยายน</w:t>
            </w:r>
            <w:r w:rsidRPr="00BB6087"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  <w:t xml:space="preserve"> 2563</w:t>
            </w:r>
          </w:p>
        </w:tc>
      </w:tr>
      <w:tr w:rsidR="002E7200" w:rsidRPr="00BE3AC9" w14:paraId="62A3D43E" w14:textId="77777777" w:rsidTr="00A75B22">
        <w:trPr>
          <w:trHeight w:val="20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9E7F1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3E397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EE5EE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BFA3" w14:textId="77777777" w:rsidR="002E7200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</w:p>
          <w:p w14:paraId="74CFCACB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2E7200" w:rsidRPr="00BE3AC9" w14:paraId="7098DE7A" w14:textId="77777777" w:rsidTr="00A75B22">
        <w:trPr>
          <w:trHeight w:val="20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22A29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8465A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FD444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3249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95406F" w:rsidRPr="00BE3AC9" w14:paraId="52EBCDB7" w14:textId="77777777" w:rsidTr="00B92079">
        <w:trPr>
          <w:trHeight w:val="27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E4DC" w14:textId="77777777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  <w:r w:rsidRPr="0083100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831004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8D2E" w14:textId="3F34A43F" w:rsidR="0095406F" w:rsidRPr="00831004" w:rsidRDefault="00FD166D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39,823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025ED" w14:textId="77777777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BFDFE" w14:textId="3361BFAB" w:rsidR="0095406F" w:rsidRPr="00831004" w:rsidRDefault="00FD166D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39,699</w:t>
            </w:r>
          </w:p>
        </w:tc>
      </w:tr>
      <w:tr w:rsidR="0095406F" w:rsidRPr="00BE3AC9" w14:paraId="4EAAE197" w14:textId="77777777" w:rsidTr="00B92079">
        <w:trPr>
          <w:trHeight w:val="18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DA85" w14:textId="77777777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3100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831004">
              <w:rPr>
                <w:rFonts w:ascii="Browallia New" w:hAnsi="Browallia New" w:cs="Browall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AEEF85" w14:textId="5A973C03" w:rsidR="0095406F" w:rsidRPr="00831004" w:rsidRDefault="00FD166D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160,000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77492" w14:textId="77777777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AFC1CF" w14:textId="2E27E859" w:rsidR="0095406F" w:rsidRPr="00831004" w:rsidRDefault="00FD166D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160,000</w:t>
            </w:r>
          </w:p>
        </w:tc>
      </w:tr>
      <w:tr w:rsidR="0095406F" w:rsidRPr="00BE3AC9" w14:paraId="3B0C8E8A" w14:textId="77777777" w:rsidTr="00B92079">
        <w:trPr>
          <w:trHeight w:val="299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D2AF6" w14:textId="77777777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</w:t>
            </w:r>
            <w:r w:rsidRPr="0083100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831004">
              <w:rPr>
                <w:rFonts w:ascii="Browallia New" w:hAnsi="Browallia New" w:cs="Browalli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5E654" w14:textId="0BAD3A4B" w:rsidR="0095406F" w:rsidRPr="00831004" w:rsidRDefault="00FD166D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0.25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E1D885" w14:textId="77777777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3C1C0A" w14:textId="2E4F4AB0" w:rsidR="0095406F" w:rsidRPr="00831004" w:rsidRDefault="00FD166D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0.25</w:t>
            </w:r>
          </w:p>
        </w:tc>
      </w:tr>
    </w:tbl>
    <w:p w14:paraId="3F3BBB67" w14:textId="60B28AFF" w:rsidR="00BE3AC9" w:rsidRDefault="00BE3AC9" w:rsidP="00C42398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EE63D32" w14:textId="7B72683B" w:rsidR="00796FC5" w:rsidRDefault="00796FC5" w:rsidP="00796F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769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96FC5">
        <w:rPr>
          <w:rFonts w:ascii="Browallia New" w:hAnsi="Browallia New" w:cs="Browallia New" w:hint="cs"/>
          <w:b/>
          <w:bCs/>
          <w:sz w:val="28"/>
          <w:szCs w:val="28"/>
          <w:cs/>
        </w:rPr>
        <w:t>เงินปันผลจ่าย</w:t>
      </w:r>
    </w:p>
    <w:p w14:paraId="6F15ABB2" w14:textId="77777777" w:rsidR="00796FC5" w:rsidRDefault="00796FC5" w:rsidP="00796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46B6C25" w14:textId="25C5C3B0" w:rsidR="00796FC5" w:rsidRPr="004303B0" w:rsidRDefault="00796FC5" w:rsidP="00796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ในการประชุมสามัญผู้ถือหุ้นประจำปี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FC4F14"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เมื่อวันที่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เมษายน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ที่ประชุมมีมติอนุมัติจ่ายเงินปันผลจากกำไรของผลการดำเนินงานสำหรับปีสิ้นสุดวันที่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ธันวาคม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1C00B9">
        <w:rPr>
          <w:rFonts w:ascii="Browallia New" w:hAnsi="Browallia New" w:cs="Browallia New" w:hint="cs"/>
          <w:sz w:val="28"/>
          <w:szCs w:val="28"/>
          <w:cs/>
          <w:lang w:val="en-GB"/>
        </w:rPr>
        <w:t>ให้กับ</w:t>
      </w:r>
      <w:r w:rsidR="00387EB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ผู้ถือหุ้น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160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6121FB">
        <w:rPr>
          <w:rFonts w:ascii="Browallia New" w:hAnsi="Browallia New" w:cs="Browallia New" w:hint="cs"/>
          <w:sz w:val="28"/>
          <w:szCs w:val="28"/>
          <w:cs/>
          <w:lang w:val="en-GB"/>
        </w:rPr>
        <w:t>ล้าน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หุ้น ในอัตราหุ้นละ </w:t>
      </w:r>
      <w:r w:rsidR="004D76EA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FC4F14">
        <w:rPr>
          <w:rFonts w:ascii="Browallia New" w:hAnsi="Browallia New" w:cs="Browallia New"/>
          <w:sz w:val="28"/>
          <w:szCs w:val="28"/>
        </w:rPr>
        <w:t>0.15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>บาท</w:t>
      </w:r>
      <w:r w:rsidR="00387EB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>เป็นจำนวนเงิ</w:t>
      </w:r>
      <w:r w:rsidR="00D871F0">
        <w:rPr>
          <w:rFonts w:ascii="Browallia New" w:hAnsi="Browallia New" w:cs="Browallia New" w:hint="cs"/>
          <w:sz w:val="28"/>
          <w:szCs w:val="28"/>
          <w:cs/>
          <w:lang w:val="en-GB"/>
        </w:rPr>
        <w:t>นทั้งสิ้น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24.00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="000E740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โดย</w:t>
      </w:r>
      <w:r w:rsidR="00387EB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0E7403">
        <w:rPr>
          <w:rFonts w:ascii="Browallia New" w:hAnsi="Browallia New" w:cs="Browallia New" w:hint="cs"/>
          <w:sz w:val="28"/>
          <w:szCs w:val="28"/>
          <w:cs/>
          <w:lang w:val="en-GB"/>
        </w:rPr>
        <w:t>จ่าย</w:t>
      </w:r>
      <w:r w:rsidR="00387EB0">
        <w:rPr>
          <w:rFonts w:ascii="Browallia New" w:hAnsi="Browallia New" w:cs="Browallia New" w:hint="cs"/>
          <w:sz w:val="28"/>
          <w:szCs w:val="28"/>
          <w:cs/>
          <w:lang w:val="en-GB"/>
        </w:rPr>
        <w:t>เ</w:t>
      </w:r>
      <w:r w:rsidR="00216982">
        <w:rPr>
          <w:rFonts w:ascii="Browallia New" w:hAnsi="Browallia New" w:cs="Browallia New" w:hint="cs"/>
          <w:sz w:val="28"/>
          <w:szCs w:val="28"/>
          <w:cs/>
          <w:lang w:val="en-GB"/>
        </w:rPr>
        <w:t>งินปันผล</w:t>
      </w:r>
      <w:r w:rsidR="00216982">
        <w:rPr>
          <w:rFonts w:ascii="Browallia New" w:hAnsi="Browallia New" w:cs="Browallia New"/>
          <w:sz w:val="28"/>
          <w:szCs w:val="28"/>
          <w:cs/>
          <w:lang w:val="en-GB"/>
        </w:rPr>
        <w:t>ดังก</w:t>
      </w:r>
      <w:r w:rsidR="0FA26512">
        <w:rPr>
          <w:rFonts w:ascii="Browallia New" w:hAnsi="Browallia New" w:cs="Browallia New"/>
          <w:sz w:val="28"/>
          <w:szCs w:val="28"/>
          <w:cs/>
          <w:lang w:val="en-GB"/>
        </w:rPr>
        <w:t>ล่</w:t>
      </w:r>
      <w:r w:rsidR="00216982">
        <w:rPr>
          <w:rFonts w:ascii="Browallia New" w:hAnsi="Browallia New" w:cs="Browallia New"/>
          <w:sz w:val="28"/>
          <w:szCs w:val="28"/>
          <w:cs/>
          <w:lang w:val="en-GB"/>
        </w:rPr>
        <w:t>าว</w:t>
      </w:r>
      <w:r w:rsidR="00D24C4C">
        <w:rPr>
          <w:rFonts w:ascii="Browallia New" w:hAnsi="Browallia New" w:cs="Browallia New" w:hint="cs"/>
          <w:sz w:val="28"/>
          <w:szCs w:val="28"/>
          <w:cs/>
          <w:lang w:val="en-GB"/>
        </w:rPr>
        <w:t>ใน</w:t>
      </w:r>
      <w:r w:rsidR="00095CC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095CC6">
        <w:rPr>
          <w:rFonts w:ascii="Browallia New" w:hAnsi="Browallia New" w:cs="Browallia New"/>
          <w:sz w:val="28"/>
          <w:szCs w:val="28"/>
        </w:rPr>
        <w:t xml:space="preserve">31 </w:t>
      </w:r>
      <w:r w:rsidR="00095CC6"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 w:rsidR="00095CC6">
        <w:rPr>
          <w:rFonts w:ascii="Browallia New" w:hAnsi="Browallia New" w:cs="Browallia New"/>
          <w:sz w:val="28"/>
          <w:szCs w:val="28"/>
        </w:rPr>
        <w:t>2564</w:t>
      </w:r>
    </w:p>
    <w:p w14:paraId="4E771815" w14:textId="34DCD862" w:rsidR="00D60BE1" w:rsidRDefault="00D60BE1" w:rsidP="00AF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1765F767" w14:textId="3DD0EF0E" w:rsidR="00D26B65" w:rsidRDefault="00D26B65" w:rsidP="00AF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136FAE40" w14:textId="3E7C8FA3" w:rsidR="00D26B65" w:rsidRDefault="00D26B65" w:rsidP="00AF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4B9F3782" w14:textId="36214128" w:rsidR="00D26B65" w:rsidRDefault="00D26B65" w:rsidP="00AF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34CD6796" w14:textId="470BA6FB" w:rsidR="00D26B65" w:rsidRDefault="00D26B65" w:rsidP="00AF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2511BB95" w14:textId="34561926" w:rsidR="00D26B65" w:rsidRDefault="00D26B65" w:rsidP="00AF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660F8E5C" w14:textId="77777777" w:rsidR="00D26B65" w:rsidRPr="004303B0" w:rsidRDefault="00D26B65" w:rsidP="00AF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0D445207" w14:textId="3778E87D" w:rsidR="00E03830" w:rsidRPr="0035273E" w:rsidRDefault="00E03830" w:rsidP="00E03830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527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lastRenderedPageBreak/>
        <w:t>รายได้</w:t>
      </w:r>
    </w:p>
    <w:p w14:paraId="110B8E71" w14:textId="77777777" w:rsidR="00E03830" w:rsidRPr="003A03E4" w:rsidRDefault="00E03830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644BDD" w14:textId="02C3429A" w:rsidR="00E03830" w:rsidRPr="001B218F" w:rsidRDefault="00E03830" w:rsidP="00986DA8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1B218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บริษัทและบริษัทย่อยได้เปิดเผยข้อมูลการจำแนกรายได้ตามประเภทของสินค้าหรือบริการ และวิธีการบันทึกรายได้ </w:t>
      </w:r>
      <w:r w:rsidR="00636ECF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มี</w:t>
      </w:r>
      <w:r w:rsidRPr="001B218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ดังนี้</w:t>
      </w:r>
    </w:p>
    <w:p w14:paraId="0601A7DC" w14:textId="08914C5C" w:rsidR="0035273E" w:rsidRPr="001B218F" w:rsidRDefault="0035273E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977"/>
        <w:gridCol w:w="963"/>
        <w:gridCol w:w="868"/>
        <w:gridCol w:w="894"/>
        <w:gridCol w:w="955"/>
        <w:gridCol w:w="938"/>
        <w:gridCol w:w="994"/>
        <w:gridCol w:w="954"/>
      </w:tblGrid>
      <w:tr w:rsidR="00762BA1" w:rsidRPr="001B218F" w14:paraId="33DE1602" w14:textId="77777777" w:rsidTr="00785F37">
        <w:tc>
          <w:tcPr>
            <w:tcW w:w="1686" w:type="dxa"/>
            <w:shd w:val="clear" w:color="auto" w:fill="auto"/>
          </w:tcPr>
          <w:p w14:paraId="6FF051A9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</w:tcPr>
          <w:p w14:paraId="7179A28C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25DD343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447E9BAA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482698EE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0BC5C9F1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DE0D01C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8" w:type="dxa"/>
            <w:gridSpan w:val="2"/>
            <w:shd w:val="clear" w:color="auto" w:fill="auto"/>
            <w:hideMark/>
          </w:tcPr>
          <w:p w14:paraId="749C866E" w14:textId="10E39DF8" w:rsidR="00E03830" w:rsidRPr="001B218F" w:rsidRDefault="00E03830" w:rsidP="00007917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(หน่วย : </w:t>
            </w:r>
            <w:r w:rsidR="006752BA"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พัน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บาท)</w:t>
            </w:r>
          </w:p>
        </w:tc>
      </w:tr>
      <w:tr w:rsidR="00E03830" w:rsidRPr="001B218F" w14:paraId="086F6BA9" w14:textId="77777777" w:rsidTr="00785F37">
        <w:tc>
          <w:tcPr>
            <w:tcW w:w="1686" w:type="dxa"/>
            <w:shd w:val="clear" w:color="auto" w:fill="auto"/>
          </w:tcPr>
          <w:p w14:paraId="69FF21DE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  <w:hideMark/>
          </w:tcPr>
          <w:p w14:paraId="7BC32500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และงบการเงินเฉพาะของบริษัท</w:t>
            </w:r>
          </w:p>
        </w:tc>
      </w:tr>
      <w:tr w:rsidR="00B13F28" w:rsidRPr="001B218F" w14:paraId="7E32462C" w14:textId="77777777" w:rsidTr="00785F37">
        <w:tc>
          <w:tcPr>
            <w:tcW w:w="1686" w:type="dxa"/>
            <w:shd w:val="clear" w:color="auto" w:fill="auto"/>
          </w:tcPr>
          <w:p w14:paraId="08FFF726" w14:textId="77777777" w:rsidR="00B13F28" w:rsidRPr="001B218F" w:rsidRDefault="00B13F28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5EB91A49" w14:textId="086DE9FE" w:rsidR="00B13F28" w:rsidRPr="001B218F" w:rsidRDefault="00CF7DF6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B35647" w:rsidRPr="001B218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B35647"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B92079">
              <w:rPr>
                <w:rFonts w:ascii="Browallia New" w:hAnsi="Browallia New" w:cs="Browallia New" w:hint="cs"/>
                <w:sz w:val="22"/>
                <w:szCs w:val="22"/>
                <w:cs/>
              </w:rPr>
              <w:t>กันยายน</w:t>
            </w:r>
          </w:p>
        </w:tc>
      </w:tr>
      <w:tr w:rsidR="00E03830" w:rsidRPr="001B218F" w14:paraId="3AF79114" w14:textId="77777777" w:rsidTr="00785F37">
        <w:tc>
          <w:tcPr>
            <w:tcW w:w="1686" w:type="dxa"/>
            <w:shd w:val="clear" w:color="auto" w:fill="auto"/>
          </w:tcPr>
          <w:p w14:paraId="3581F335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0" w:type="dxa"/>
            <w:gridSpan w:val="2"/>
            <w:shd w:val="clear" w:color="auto" w:fill="auto"/>
            <w:hideMark/>
          </w:tcPr>
          <w:p w14:paraId="555C16AA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ขาย</w:t>
            </w:r>
          </w:p>
          <w:p w14:paraId="48DE4C80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762" w:type="dxa"/>
            <w:gridSpan w:val="2"/>
            <w:shd w:val="clear" w:color="auto" w:fill="auto"/>
            <w:hideMark/>
          </w:tcPr>
          <w:p w14:paraId="1329B50D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42137270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93" w:type="dxa"/>
            <w:gridSpan w:val="2"/>
            <w:shd w:val="clear" w:color="auto" w:fill="auto"/>
            <w:hideMark/>
          </w:tcPr>
          <w:p w14:paraId="7F1A0DCC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904685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48" w:type="dxa"/>
            <w:gridSpan w:val="2"/>
            <w:shd w:val="clear" w:color="auto" w:fill="auto"/>
            <w:hideMark/>
          </w:tcPr>
          <w:p w14:paraId="2AEE1616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D2258F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496B58" w:rsidRPr="001B218F" w14:paraId="6EADD156" w14:textId="77777777" w:rsidTr="00785F37">
        <w:tc>
          <w:tcPr>
            <w:tcW w:w="1686" w:type="dxa"/>
            <w:shd w:val="clear" w:color="auto" w:fill="auto"/>
          </w:tcPr>
          <w:p w14:paraId="46857399" w14:textId="77777777" w:rsidR="00496B58" w:rsidRPr="001B218F" w:rsidRDefault="00496B58" w:rsidP="00496B5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08B08B6D" w14:textId="2B316769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63" w:type="dxa"/>
            <w:shd w:val="clear" w:color="auto" w:fill="auto"/>
            <w:hideMark/>
          </w:tcPr>
          <w:p w14:paraId="77E19C13" w14:textId="6C6E0D66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868" w:type="dxa"/>
            <w:shd w:val="clear" w:color="auto" w:fill="auto"/>
            <w:hideMark/>
          </w:tcPr>
          <w:p w14:paraId="252D900C" w14:textId="4E73910A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94" w:type="dxa"/>
            <w:shd w:val="clear" w:color="auto" w:fill="auto"/>
            <w:hideMark/>
          </w:tcPr>
          <w:p w14:paraId="5FFBDBAC" w14:textId="2A46C247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955" w:type="dxa"/>
            <w:shd w:val="clear" w:color="auto" w:fill="auto"/>
            <w:hideMark/>
          </w:tcPr>
          <w:p w14:paraId="5C2741FB" w14:textId="242C645E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38" w:type="dxa"/>
            <w:shd w:val="clear" w:color="auto" w:fill="auto"/>
            <w:hideMark/>
          </w:tcPr>
          <w:p w14:paraId="691B149F" w14:textId="366CF469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994" w:type="dxa"/>
            <w:shd w:val="clear" w:color="auto" w:fill="auto"/>
            <w:hideMark/>
          </w:tcPr>
          <w:p w14:paraId="4EF2FAD1" w14:textId="3BE3D020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54" w:type="dxa"/>
            <w:shd w:val="clear" w:color="auto" w:fill="auto"/>
            <w:hideMark/>
          </w:tcPr>
          <w:p w14:paraId="5A8D02B5" w14:textId="7362FFB2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762BA1" w:rsidRPr="001B218F" w14:paraId="0F28ECA3" w14:textId="77777777" w:rsidTr="00785F37">
        <w:tc>
          <w:tcPr>
            <w:tcW w:w="1686" w:type="dxa"/>
            <w:shd w:val="clear" w:color="auto" w:fill="auto"/>
          </w:tcPr>
          <w:p w14:paraId="1D44CC8D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7367FDE2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7783BDEF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141A7D54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5746AA99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4D0B9A6E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130488C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45C13DA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1B7268BD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85F37" w:rsidRPr="001B218F" w14:paraId="7ABBFB94" w14:textId="77777777" w:rsidTr="00785F37">
        <w:tc>
          <w:tcPr>
            <w:tcW w:w="1686" w:type="dxa"/>
            <w:shd w:val="clear" w:color="auto" w:fill="auto"/>
            <w:vAlign w:val="bottom"/>
            <w:hideMark/>
          </w:tcPr>
          <w:p w14:paraId="300AD1C1" w14:textId="77777777" w:rsidR="00785F37" w:rsidRPr="001B218F" w:rsidRDefault="00785F37" w:rsidP="00785F3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77" w:type="dxa"/>
            <w:shd w:val="clear" w:color="auto" w:fill="auto"/>
          </w:tcPr>
          <w:p w14:paraId="2A1D96DB" w14:textId="04647965" w:rsidR="00785F37" w:rsidRPr="006E6931" w:rsidRDefault="00785F37" w:rsidP="00785F37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696,759</w:t>
            </w:r>
          </w:p>
        </w:tc>
        <w:tc>
          <w:tcPr>
            <w:tcW w:w="963" w:type="dxa"/>
            <w:shd w:val="clear" w:color="auto" w:fill="auto"/>
          </w:tcPr>
          <w:p w14:paraId="4C311CCF" w14:textId="5A852C2A" w:rsidR="00785F37" w:rsidRPr="006E6931" w:rsidRDefault="00785F37" w:rsidP="00785F37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138,813</w:t>
            </w:r>
          </w:p>
        </w:tc>
        <w:tc>
          <w:tcPr>
            <w:tcW w:w="868" w:type="dxa"/>
            <w:shd w:val="clear" w:color="auto" w:fill="auto"/>
          </w:tcPr>
          <w:p w14:paraId="132B1575" w14:textId="55FF6C77" w:rsidR="00785F37" w:rsidRPr="006E6931" w:rsidRDefault="00785F37" w:rsidP="00785F37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445</w:t>
            </w:r>
          </w:p>
        </w:tc>
        <w:tc>
          <w:tcPr>
            <w:tcW w:w="894" w:type="dxa"/>
            <w:shd w:val="clear" w:color="auto" w:fill="auto"/>
          </w:tcPr>
          <w:p w14:paraId="76E2DE53" w14:textId="52B392C9" w:rsidR="00785F37" w:rsidRPr="006E6931" w:rsidRDefault="00785F37" w:rsidP="00785F37">
            <w:pPr>
              <w:tabs>
                <w:tab w:val="clear" w:pos="227"/>
                <w:tab w:val="clear" w:pos="454"/>
                <w:tab w:val="left" w:pos="297"/>
              </w:tabs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6E69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78781886" w14:textId="30A79074" w:rsidR="00785F37" w:rsidRPr="006E6931" w:rsidRDefault="00785F37" w:rsidP="00785F37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6E69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3251CEFB" w14:textId="464C61D8" w:rsidR="00785F37" w:rsidRPr="006E6931" w:rsidRDefault="00785F37" w:rsidP="00785F37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6E69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077E483B" w14:textId="3CA76A44" w:rsidR="00785F37" w:rsidRPr="001B218F" w:rsidRDefault="00785F37" w:rsidP="00785F37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697,204</w:t>
            </w:r>
          </w:p>
        </w:tc>
        <w:tc>
          <w:tcPr>
            <w:tcW w:w="954" w:type="dxa"/>
            <w:shd w:val="clear" w:color="auto" w:fill="auto"/>
          </w:tcPr>
          <w:p w14:paraId="12A5B922" w14:textId="24CD04C8" w:rsidR="00785F37" w:rsidRPr="001B218F" w:rsidRDefault="00785F37" w:rsidP="00785F37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138,813</w:t>
            </w:r>
          </w:p>
        </w:tc>
      </w:tr>
      <w:tr w:rsidR="00785F37" w:rsidRPr="001B218F" w14:paraId="7A5E875B" w14:textId="77777777" w:rsidTr="00785F37">
        <w:tc>
          <w:tcPr>
            <w:tcW w:w="1686" w:type="dxa"/>
            <w:shd w:val="clear" w:color="auto" w:fill="auto"/>
            <w:vAlign w:val="bottom"/>
            <w:hideMark/>
          </w:tcPr>
          <w:p w14:paraId="18A0098D" w14:textId="77777777" w:rsidR="00785F37" w:rsidRPr="001B218F" w:rsidRDefault="00785F37" w:rsidP="00785F37">
            <w:pPr>
              <w:rPr>
                <w:rFonts w:ascii="Browallia New" w:hAnsi="Browallia New" w:cs="Browallia New"/>
                <w:sz w:val="22"/>
                <w:szCs w:val="22"/>
              </w:rPr>
            </w:pPr>
            <w:bookmarkStart w:id="2" w:name="_Hlk47362094"/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ตลอดช่วงระยะเวลา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ใด</w:t>
            </w:r>
          </w:p>
          <w:p w14:paraId="18AF5FBE" w14:textId="572F1339" w:rsidR="00785F37" w:rsidRPr="001B218F" w:rsidRDefault="00785F37" w:rsidP="00785F3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เวลาหนึ่ง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AF8C2FC" w14:textId="269692AF" w:rsidR="00785F37" w:rsidRPr="006E6931" w:rsidRDefault="00785F37" w:rsidP="00785F37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6E69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45CF18C" w14:textId="050E6A96" w:rsidR="00785F37" w:rsidRPr="006E6931" w:rsidRDefault="00785F37" w:rsidP="00785F37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6E69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CAB63F3" w14:textId="25D4F902" w:rsidR="00785F37" w:rsidRPr="006E6931" w:rsidRDefault="00785F37" w:rsidP="00785F3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1,949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6261DD2" w14:textId="4E1302C8" w:rsidR="00785F37" w:rsidRPr="006E6931" w:rsidRDefault="00785F37" w:rsidP="00785F3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1,907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F52D224" w14:textId="1B6267D6" w:rsidR="00785F37" w:rsidRPr="006E6931" w:rsidRDefault="00785F37" w:rsidP="00785F3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487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754622E" w14:textId="3BF72EDF" w:rsidR="00785F37" w:rsidRPr="006E6931" w:rsidRDefault="00785F37" w:rsidP="00785F3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1,794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4753E8" w14:textId="7524FD5D" w:rsidR="00785F37" w:rsidRPr="001B218F" w:rsidRDefault="00785F37" w:rsidP="00785F3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2,436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A6AB2EA" w14:textId="683D321D" w:rsidR="00785F37" w:rsidRPr="001B218F" w:rsidRDefault="00785F37" w:rsidP="00785F3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3,701</w:t>
            </w:r>
          </w:p>
        </w:tc>
      </w:tr>
      <w:bookmarkEnd w:id="2"/>
      <w:tr w:rsidR="00F7688F" w:rsidRPr="001B218F" w14:paraId="6EA559D7" w14:textId="77777777" w:rsidTr="00785F37">
        <w:tc>
          <w:tcPr>
            <w:tcW w:w="1686" w:type="dxa"/>
            <w:shd w:val="clear" w:color="auto" w:fill="auto"/>
            <w:vAlign w:val="bottom"/>
            <w:hideMark/>
          </w:tcPr>
          <w:p w14:paraId="177BB1C9" w14:textId="77777777" w:rsidR="00F7688F" w:rsidRPr="001B218F" w:rsidRDefault="00F7688F" w:rsidP="00F7688F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77" w:type="dxa"/>
            <w:shd w:val="clear" w:color="auto" w:fill="auto"/>
          </w:tcPr>
          <w:p w14:paraId="7F602C14" w14:textId="65627E1F" w:rsidR="00F7688F" w:rsidRPr="001B218F" w:rsidRDefault="0011140A" w:rsidP="00F7688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696,759</w:t>
            </w:r>
          </w:p>
        </w:tc>
        <w:tc>
          <w:tcPr>
            <w:tcW w:w="963" w:type="dxa"/>
            <w:shd w:val="clear" w:color="auto" w:fill="auto"/>
          </w:tcPr>
          <w:p w14:paraId="27880715" w14:textId="5406991D" w:rsidR="00F7688F" w:rsidRPr="001B218F" w:rsidRDefault="00D233D7" w:rsidP="00D233D7">
            <w:pPr>
              <w:pBdr>
                <w:bottom w:val="single" w:sz="12" w:space="1" w:color="auto"/>
              </w:pBdr>
              <w:tabs>
                <w:tab w:val="left" w:pos="576"/>
              </w:tabs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138,813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884885F" w14:textId="7BF26CB7" w:rsidR="00F7688F" w:rsidRPr="001B218F" w:rsidRDefault="0011140A" w:rsidP="00F7688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2,394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F7072E2" w14:textId="277AF989" w:rsidR="00F7688F" w:rsidRPr="001B218F" w:rsidRDefault="00415445" w:rsidP="00F7688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1,907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7F44828" w14:textId="2F3A629B" w:rsidR="00F7688F" w:rsidRPr="001B218F" w:rsidRDefault="0011140A" w:rsidP="00F7688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487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180EA58" w14:textId="6069F757" w:rsidR="00F7688F" w:rsidRPr="001B218F" w:rsidRDefault="00C54F56" w:rsidP="00F7688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1,794</w:t>
            </w:r>
          </w:p>
        </w:tc>
        <w:tc>
          <w:tcPr>
            <w:tcW w:w="994" w:type="dxa"/>
            <w:shd w:val="clear" w:color="auto" w:fill="auto"/>
          </w:tcPr>
          <w:p w14:paraId="19AAF435" w14:textId="4832E9CD" w:rsidR="00F7688F" w:rsidRPr="001B218F" w:rsidRDefault="0011140A" w:rsidP="00F7688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699,640</w:t>
            </w:r>
          </w:p>
        </w:tc>
        <w:tc>
          <w:tcPr>
            <w:tcW w:w="954" w:type="dxa"/>
            <w:shd w:val="clear" w:color="auto" w:fill="auto"/>
          </w:tcPr>
          <w:p w14:paraId="4E675E9C" w14:textId="0EB86AFD" w:rsidR="00F7688F" w:rsidRPr="001B218F" w:rsidRDefault="00F7688F" w:rsidP="00F7688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142,514</w:t>
            </w:r>
          </w:p>
        </w:tc>
      </w:tr>
    </w:tbl>
    <w:p w14:paraId="30FF7869" w14:textId="4B807B0C" w:rsidR="000A46B7" w:rsidRPr="001B218F" w:rsidRDefault="000A46B7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981"/>
        <w:gridCol w:w="909"/>
        <w:gridCol w:w="873"/>
        <w:gridCol w:w="900"/>
        <w:gridCol w:w="963"/>
        <w:gridCol w:w="945"/>
        <w:gridCol w:w="999"/>
        <w:gridCol w:w="976"/>
      </w:tblGrid>
      <w:tr w:rsidR="00167CD9" w:rsidRPr="001B218F" w14:paraId="43575C24" w14:textId="77777777" w:rsidTr="003C5B84">
        <w:tc>
          <w:tcPr>
            <w:tcW w:w="1701" w:type="dxa"/>
          </w:tcPr>
          <w:p w14:paraId="4BFA7DF6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3BF21C7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367FC036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DFDA731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703D8E4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</w:tcPr>
          <w:p w14:paraId="19A497B8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A5D2F1B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75" w:type="dxa"/>
            <w:gridSpan w:val="2"/>
            <w:hideMark/>
          </w:tcPr>
          <w:p w14:paraId="43E500AA" w14:textId="77777777" w:rsidR="00167CD9" w:rsidRPr="001B218F" w:rsidRDefault="00167CD9" w:rsidP="00A75B2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(หน่วย : 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พัน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บาท)</w:t>
            </w:r>
          </w:p>
        </w:tc>
      </w:tr>
      <w:tr w:rsidR="00167CD9" w:rsidRPr="001B218F" w14:paraId="6B481CB4" w14:textId="77777777" w:rsidTr="003C5B84">
        <w:tc>
          <w:tcPr>
            <w:tcW w:w="1701" w:type="dxa"/>
          </w:tcPr>
          <w:p w14:paraId="09769784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6" w:type="dxa"/>
            <w:gridSpan w:val="8"/>
            <w:hideMark/>
          </w:tcPr>
          <w:p w14:paraId="259F4C8A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และงบการเงินเฉพาะของบริษัท</w:t>
            </w:r>
          </w:p>
        </w:tc>
      </w:tr>
      <w:tr w:rsidR="00167CD9" w:rsidRPr="001B218F" w14:paraId="5D03F3AA" w14:textId="77777777" w:rsidTr="003C5B84">
        <w:tc>
          <w:tcPr>
            <w:tcW w:w="1701" w:type="dxa"/>
          </w:tcPr>
          <w:p w14:paraId="488205AC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6" w:type="dxa"/>
            <w:gridSpan w:val="8"/>
          </w:tcPr>
          <w:p w14:paraId="3F20810F" w14:textId="55F9EFF1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สำหรับงวด</w:t>
            </w:r>
            <w:r w:rsidR="00C27939">
              <w:rPr>
                <w:rFonts w:ascii="Browallia New" w:hAnsi="Browallia New" w:cs="Browallia New" w:hint="cs"/>
                <w:sz w:val="22"/>
                <w:szCs w:val="22"/>
                <w:cs/>
              </w:rPr>
              <w:t>เก้า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Pr="001B218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C27939">
              <w:rPr>
                <w:rFonts w:ascii="Browallia New" w:hAnsi="Browallia New" w:cs="Browallia New" w:hint="cs"/>
                <w:sz w:val="22"/>
                <w:szCs w:val="22"/>
                <w:cs/>
              </w:rPr>
              <w:t>กันยายน</w:t>
            </w:r>
          </w:p>
        </w:tc>
      </w:tr>
      <w:tr w:rsidR="00167CD9" w:rsidRPr="001B218F" w14:paraId="221B7B90" w14:textId="77777777" w:rsidTr="003C5B84">
        <w:tc>
          <w:tcPr>
            <w:tcW w:w="1701" w:type="dxa"/>
          </w:tcPr>
          <w:p w14:paraId="7BA7AB14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14:paraId="6A5B14CD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ขาย</w:t>
            </w:r>
          </w:p>
          <w:p w14:paraId="4339E419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773" w:type="dxa"/>
            <w:gridSpan w:val="2"/>
            <w:hideMark/>
          </w:tcPr>
          <w:p w14:paraId="1EF074F1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09C2FD92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08" w:type="dxa"/>
            <w:gridSpan w:val="2"/>
            <w:hideMark/>
          </w:tcPr>
          <w:p w14:paraId="18869079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D6141E7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75" w:type="dxa"/>
            <w:gridSpan w:val="2"/>
            <w:hideMark/>
          </w:tcPr>
          <w:p w14:paraId="172A33DB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91412A1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167CD9" w:rsidRPr="001B218F" w14:paraId="3CBD2562" w14:textId="77777777" w:rsidTr="003C5B84">
        <w:tc>
          <w:tcPr>
            <w:tcW w:w="1701" w:type="dxa"/>
          </w:tcPr>
          <w:p w14:paraId="13600B52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1" w:type="dxa"/>
            <w:hideMark/>
          </w:tcPr>
          <w:p w14:paraId="669F119E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09" w:type="dxa"/>
            <w:hideMark/>
          </w:tcPr>
          <w:p w14:paraId="7F73C983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873" w:type="dxa"/>
            <w:hideMark/>
          </w:tcPr>
          <w:p w14:paraId="1806B51B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00" w:type="dxa"/>
            <w:hideMark/>
          </w:tcPr>
          <w:p w14:paraId="545E92DE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963" w:type="dxa"/>
            <w:hideMark/>
          </w:tcPr>
          <w:p w14:paraId="4B35221E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45" w:type="dxa"/>
            <w:hideMark/>
          </w:tcPr>
          <w:p w14:paraId="506AC013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999" w:type="dxa"/>
            <w:hideMark/>
          </w:tcPr>
          <w:p w14:paraId="2A577750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76" w:type="dxa"/>
            <w:hideMark/>
          </w:tcPr>
          <w:p w14:paraId="78890CCE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167CD9" w:rsidRPr="001B218F" w14:paraId="1B0FDE45" w14:textId="77777777" w:rsidTr="003C5B84">
        <w:tc>
          <w:tcPr>
            <w:tcW w:w="1701" w:type="dxa"/>
          </w:tcPr>
          <w:p w14:paraId="3F5005D4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BFC7F10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20A37BFB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AD806B4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C85FBEA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</w:tcPr>
          <w:p w14:paraId="0B1DEF4B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1671B4F7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23381B5C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3A7E51AB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B6737" w:rsidRPr="001B218F" w14:paraId="47303306" w14:textId="77777777" w:rsidTr="003C5B84">
        <w:tc>
          <w:tcPr>
            <w:tcW w:w="1701" w:type="dxa"/>
            <w:vAlign w:val="bottom"/>
            <w:hideMark/>
          </w:tcPr>
          <w:p w14:paraId="4ACECC0A" w14:textId="77777777" w:rsidR="004B6737" w:rsidRPr="001B218F" w:rsidRDefault="004B6737" w:rsidP="004B673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81" w:type="dxa"/>
          </w:tcPr>
          <w:p w14:paraId="7A7686B4" w14:textId="2A39A2BA" w:rsidR="004B6737" w:rsidRPr="00F86C31" w:rsidRDefault="004B6737" w:rsidP="004B6737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>1,175,144</w:t>
            </w:r>
          </w:p>
        </w:tc>
        <w:tc>
          <w:tcPr>
            <w:tcW w:w="909" w:type="dxa"/>
          </w:tcPr>
          <w:p w14:paraId="301A96E3" w14:textId="1AA5CA41" w:rsidR="004B6737" w:rsidRPr="00F86C31" w:rsidRDefault="004B6737" w:rsidP="004B6737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F86C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420,208</w:t>
            </w:r>
          </w:p>
        </w:tc>
        <w:tc>
          <w:tcPr>
            <w:tcW w:w="873" w:type="dxa"/>
          </w:tcPr>
          <w:p w14:paraId="071B40BC" w14:textId="06B26970" w:rsidR="004B6737" w:rsidRPr="00F86C31" w:rsidRDefault="004B6737" w:rsidP="004B6737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>2,708</w:t>
            </w:r>
          </w:p>
        </w:tc>
        <w:tc>
          <w:tcPr>
            <w:tcW w:w="900" w:type="dxa"/>
          </w:tcPr>
          <w:p w14:paraId="3B8F1D9A" w14:textId="57570871" w:rsidR="004B6737" w:rsidRPr="00F86C31" w:rsidRDefault="004B6737" w:rsidP="004B6737">
            <w:pPr>
              <w:tabs>
                <w:tab w:val="clear" w:pos="227"/>
                <w:tab w:val="clear" w:pos="454"/>
                <w:tab w:val="left" w:pos="297"/>
              </w:tabs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Pr="00F86C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63" w:type="dxa"/>
          </w:tcPr>
          <w:p w14:paraId="7C6F6459" w14:textId="2FCDCB65" w:rsidR="004B6737" w:rsidRPr="00F86C31" w:rsidRDefault="004B6737" w:rsidP="004B6737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Pr="00F86C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</w:tcPr>
          <w:p w14:paraId="5869AE81" w14:textId="053603F7" w:rsidR="004B6737" w:rsidRPr="00F86C31" w:rsidRDefault="004B6737" w:rsidP="004B6737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Pr="00F86C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69587496" w14:textId="0254B741" w:rsidR="004B6737" w:rsidRPr="001B218F" w:rsidRDefault="004B6737" w:rsidP="004B6737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1,177,852</w:t>
            </w:r>
          </w:p>
        </w:tc>
        <w:tc>
          <w:tcPr>
            <w:tcW w:w="976" w:type="dxa"/>
          </w:tcPr>
          <w:p w14:paraId="017D83A6" w14:textId="24560D4A" w:rsidR="004B6737" w:rsidRPr="001B218F" w:rsidRDefault="004B6737" w:rsidP="004B6737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420,208</w:t>
            </w:r>
          </w:p>
        </w:tc>
      </w:tr>
      <w:tr w:rsidR="004B6737" w:rsidRPr="001B218F" w14:paraId="64B77B56" w14:textId="77777777" w:rsidTr="003C5B84">
        <w:tc>
          <w:tcPr>
            <w:tcW w:w="1701" w:type="dxa"/>
            <w:vAlign w:val="bottom"/>
            <w:hideMark/>
          </w:tcPr>
          <w:p w14:paraId="1F223E1B" w14:textId="77777777" w:rsidR="004B6737" w:rsidRPr="001B218F" w:rsidRDefault="004B6737" w:rsidP="004B673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ตลอดช่วงระยะเวลา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ใด</w:t>
            </w:r>
          </w:p>
          <w:p w14:paraId="7FB55757" w14:textId="77777777" w:rsidR="004B6737" w:rsidRPr="001B218F" w:rsidRDefault="004B6737" w:rsidP="004D76E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เวลาหนึ่ง</w:t>
            </w:r>
          </w:p>
        </w:tc>
        <w:tc>
          <w:tcPr>
            <w:tcW w:w="981" w:type="dxa"/>
            <w:vAlign w:val="bottom"/>
          </w:tcPr>
          <w:p w14:paraId="6AE49406" w14:textId="44DB8A94" w:rsidR="004B6737" w:rsidRPr="00F86C31" w:rsidRDefault="004B6737" w:rsidP="004B6737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Pr="00F86C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09" w:type="dxa"/>
            <w:vAlign w:val="bottom"/>
          </w:tcPr>
          <w:p w14:paraId="5E0F87EA" w14:textId="44235CC0" w:rsidR="004B6737" w:rsidRPr="00F86C31" w:rsidRDefault="004B6737" w:rsidP="004B6737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Pr="00F86C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14DDFED7" w14:textId="4A86851B" w:rsidR="004B6737" w:rsidRPr="00F86C31" w:rsidRDefault="004B6737" w:rsidP="004B673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>4,995</w:t>
            </w:r>
          </w:p>
        </w:tc>
        <w:tc>
          <w:tcPr>
            <w:tcW w:w="900" w:type="dxa"/>
            <w:vAlign w:val="bottom"/>
          </w:tcPr>
          <w:p w14:paraId="238647FD" w14:textId="4D143FA5" w:rsidR="004B6737" w:rsidRPr="00F86C31" w:rsidRDefault="004B6737" w:rsidP="004B673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6,755</w:t>
            </w:r>
          </w:p>
        </w:tc>
        <w:tc>
          <w:tcPr>
            <w:tcW w:w="963" w:type="dxa"/>
            <w:vAlign w:val="bottom"/>
          </w:tcPr>
          <w:p w14:paraId="71846C21" w14:textId="579AD18F" w:rsidR="004B6737" w:rsidRPr="00F86C31" w:rsidRDefault="004B6737" w:rsidP="004B673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>1,802</w:t>
            </w:r>
          </w:p>
        </w:tc>
        <w:tc>
          <w:tcPr>
            <w:tcW w:w="945" w:type="dxa"/>
            <w:vAlign w:val="bottom"/>
          </w:tcPr>
          <w:p w14:paraId="0035292D" w14:textId="1485F720" w:rsidR="004B6737" w:rsidRPr="00F86C31" w:rsidRDefault="004B6737" w:rsidP="004B673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5,382</w:t>
            </w:r>
          </w:p>
        </w:tc>
        <w:tc>
          <w:tcPr>
            <w:tcW w:w="999" w:type="dxa"/>
            <w:vAlign w:val="bottom"/>
          </w:tcPr>
          <w:p w14:paraId="12794824" w14:textId="41E748B2" w:rsidR="004B6737" w:rsidRPr="001B218F" w:rsidRDefault="004B6737" w:rsidP="004B673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6,797</w:t>
            </w:r>
          </w:p>
        </w:tc>
        <w:tc>
          <w:tcPr>
            <w:tcW w:w="976" w:type="dxa"/>
            <w:vAlign w:val="bottom"/>
          </w:tcPr>
          <w:p w14:paraId="51D147AC" w14:textId="14488DDA" w:rsidR="004B6737" w:rsidRPr="001B218F" w:rsidRDefault="004B6737" w:rsidP="004B6737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12,137</w:t>
            </w:r>
          </w:p>
        </w:tc>
      </w:tr>
      <w:tr w:rsidR="00E92593" w:rsidRPr="00520EA2" w14:paraId="3FBD746E" w14:textId="77777777" w:rsidTr="00A75B22">
        <w:tc>
          <w:tcPr>
            <w:tcW w:w="1701" w:type="dxa"/>
            <w:vAlign w:val="bottom"/>
            <w:hideMark/>
          </w:tcPr>
          <w:p w14:paraId="6E038D32" w14:textId="77777777" w:rsidR="00E92593" w:rsidRPr="001B218F" w:rsidRDefault="00E92593" w:rsidP="00E92593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81" w:type="dxa"/>
          </w:tcPr>
          <w:p w14:paraId="194CBA24" w14:textId="59857D8D" w:rsidR="00E92593" w:rsidRPr="001B218F" w:rsidRDefault="0011140A" w:rsidP="00E925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1,175,144</w:t>
            </w:r>
          </w:p>
        </w:tc>
        <w:tc>
          <w:tcPr>
            <w:tcW w:w="909" w:type="dxa"/>
          </w:tcPr>
          <w:p w14:paraId="2F8DBE09" w14:textId="538F39E2" w:rsidR="00E92593" w:rsidRPr="001B218F" w:rsidRDefault="00E92593" w:rsidP="00E925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420,208</w:t>
            </w:r>
          </w:p>
        </w:tc>
        <w:tc>
          <w:tcPr>
            <w:tcW w:w="873" w:type="dxa"/>
            <w:vAlign w:val="bottom"/>
          </w:tcPr>
          <w:p w14:paraId="6BC039A1" w14:textId="6F5505A3" w:rsidR="00E92593" w:rsidRPr="001B218F" w:rsidRDefault="0011140A" w:rsidP="00E925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7,703</w:t>
            </w:r>
          </w:p>
        </w:tc>
        <w:tc>
          <w:tcPr>
            <w:tcW w:w="900" w:type="dxa"/>
            <w:vAlign w:val="bottom"/>
          </w:tcPr>
          <w:p w14:paraId="486FD7F0" w14:textId="1CDA8D56" w:rsidR="00E92593" w:rsidRPr="001B218F" w:rsidRDefault="00E92593" w:rsidP="00E925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6,755</w:t>
            </w:r>
          </w:p>
        </w:tc>
        <w:tc>
          <w:tcPr>
            <w:tcW w:w="963" w:type="dxa"/>
            <w:vAlign w:val="bottom"/>
          </w:tcPr>
          <w:p w14:paraId="05BBF52C" w14:textId="66FFCBEF" w:rsidR="00E92593" w:rsidRPr="001B218F" w:rsidRDefault="0011140A" w:rsidP="00E925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1,802</w:t>
            </w:r>
          </w:p>
        </w:tc>
        <w:tc>
          <w:tcPr>
            <w:tcW w:w="945" w:type="dxa"/>
            <w:vAlign w:val="bottom"/>
          </w:tcPr>
          <w:p w14:paraId="16B94A71" w14:textId="726631EE" w:rsidR="00E92593" w:rsidRPr="001B218F" w:rsidRDefault="00E92593" w:rsidP="00E925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5,382</w:t>
            </w:r>
          </w:p>
        </w:tc>
        <w:tc>
          <w:tcPr>
            <w:tcW w:w="999" w:type="dxa"/>
          </w:tcPr>
          <w:p w14:paraId="5D698008" w14:textId="47474FEE" w:rsidR="00E92593" w:rsidRPr="001B218F" w:rsidRDefault="0011140A" w:rsidP="00E925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1,184,649</w:t>
            </w:r>
          </w:p>
        </w:tc>
        <w:tc>
          <w:tcPr>
            <w:tcW w:w="976" w:type="dxa"/>
          </w:tcPr>
          <w:p w14:paraId="3361887A" w14:textId="3E769FFD" w:rsidR="00E92593" w:rsidRPr="00D435EE" w:rsidRDefault="00E92593" w:rsidP="00E925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432,345</w:t>
            </w:r>
          </w:p>
        </w:tc>
      </w:tr>
    </w:tbl>
    <w:p w14:paraId="750A8E49" w14:textId="77777777" w:rsidR="001A23BF" w:rsidRDefault="001A23BF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B8ACF0E" w14:textId="2611FFF3" w:rsidR="00E03830" w:rsidRPr="003A03E4" w:rsidRDefault="00E03830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การปันส่วนราคาให้กับภาระที่ต้องปฏิบัติตามสัญญา (ที่ยังไม่เสร็จสิ้นหรือเสร็จสิ้นแล้วบางส่วน)</w:t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ณ วันที่ </w:t>
      </w:r>
      <w:r w:rsidR="0056768B">
        <w:rPr>
          <w:rFonts w:ascii="Browallia New" w:hAnsi="Browallia New" w:cs="Browallia New"/>
          <w:sz w:val="28"/>
          <w:szCs w:val="28"/>
        </w:rPr>
        <w:t xml:space="preserve">30 </w:t>
      </w:r>
      <w:r w:rsidR="00E92593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1571A5"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1571A5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="00AA6430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AA6430"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และวันที่ </w:t>
      </w:r>
      <w:r w:rsidR="00AA6430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31 </w:t>
      </w:r>
      <w:r w:rsidR="00AA6430"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ธันวาคม </w:t>
      </w:r>
      <w:r w:rsidR="00AA6430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1571A5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มีดังนี้</w:t>
      </w:r>
    </w:p>
    <w:p w14:paraId="52AB7103" w14:textId="77777777" w:rsidR="0029418B" w:rsidRPr="003A03E4" w:rsidRDefault="0029418B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9086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772"/>
        <w:gridCol w:w="423"/>
        <w:gridCol w:w="1828"/>
        <w:gridCol w:w="282"/>
        <w:gridCol w:w="1781"/>
      </w:tblGrid>
      <w:tr w:rsidR="002F15F9" w:rsidRPr="004931C1" w14:paraId="5B9B5061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4FCB3773" w14:textId="77777777" w:rsidR="002F15F9" w:rsidRPr="004931C1" w:rsidRDefault="002F15F9" w:rsidP="009A5669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423" w:type="dxa"/>
            <w:vAlign w:val="bottom"/>
          </w:tcPr>
          <w:p w14:paraId="421B10FE" w14:textId="77777777" w:rsidR="002F15F9" w:rsidRPr="004931C1" w:rsidRDefault="002F15F9" w:rsidP="009A566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891" w:type="dxa"/>
            <w:gridSpan w:val="3"/>
            <w:vAlign w:val="bottom"/>
          </w:tcPr>
          <w:p w14:paraId="2367AE6D" w14:textId="15BD2148" w:rsidR="002F15F9" w:rsidRPr="004931C1" w:rsidRDefault="003929B9" w:rsidP="00E045AF">
            <w:pPr>
              <w:pStyle w:val="Heading4"/>
              <w:framePr w:w="0" w:hRule="auto" w:hSpace="0" w:wrap="auto" w:vAnchor="margin" w:hAnchor="text" w:xAlign="left" w:yAlign="inline"/>
              <w:ind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                                    </w:t>
            </w:r>
            <w:r w:rsidR="002F15F9"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: </w:t>
            </w:r>
            <w:r w:rsidR="002F15F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พัน</w:t>
            </w:r>
            <w:r w:rsidR="002F15F9"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2F15F9" w:rsidRPr="004931C1" w14:paraId="0F75C873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70678FB3" w14:textId="77777777" w:rsidR="002F15F9" w:rsidRPr="004931C1" w:rsidRDefault="002F15F9" w:rsidP="009A5669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23" w:type="dxa"/>
            <w:vAlign w:val="bottom"/>
          </w:tcPr>
          <w:p w14:paraId="5000A689" w14:textId="77777777" w:rsidR="002F15F9" w:rsidRPr="004931C1" w:rsidRDefault="002F15F9" w:rsidP="009A566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vAlign w:val="bottom"/>
          </w:tcPr>
          <w:p w14:paraId="4401ADCF" w14:textId="45277958" w:rsidR="002F15F9" w:rsidRPr="00276156" w:rsidRDefault="002F15F9" w:rsidP="009A5669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7615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งบการเงินรวมและงบการเงินเฉพาะ</w:t>
            </w:r>
            <w:r w:rsidRPr="0027615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ของ</w:t>
            </w:r>
            <w:r w:rsidRPr="0027615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บริษัท</w:t>
            </w:r>
          </w:p>
        </w:tc>
      </w:tr>
      <w:tr w:rsidR="003039B0" w:rsidRPr="00BB6087" w14:paraId="02BE431D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2F0D1246" w14:textId="77777777" w:rsidR="003039B0" w:rsidRPr="004931C1" w:rsidRDefault="003039B0" w:rsidP="003039B0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23" w:type="dxa"/>
            <w:vAlign w:val="bottom"/>
          </w:tcPr>
          <w:p w14:paraId="2382C5B2" w14:textId="77777777" w:rsidR="003039B0" w:rsidRPr="004931C1" w:rsidRDefault="003039B0" w:rsidP="003039B0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71554" w14:textId="5F0230A8" w:rsidR="003039B0" w:rsidRPr="0056768B" w:rsidRDefault="0056768B" w:rsidP="003039B0">
            <w:pPr>
              <w:pStyle w:val="Heading4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56768B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30 </w:t>
            </w:r>
            <w:r w:rsidR="00E9259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กันยายน</w:t>
            </w:r>
            <w:r w:rsidR="001571A5" w:rsidRPr="0056768B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1571A5" w:rsidRPr="0056768B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E2A2549" w14:textId="77777777" w:rsidR="003039B0" w:rsidRPr="004931C1" w:rsidRDefault="003039B0" w:rsidP="003039B0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53F67" w14:textId="5C5B1668" w:rsidR="003039B0" w:rsidRPr="00276156" w:rsidRDefault="003039B0" w:rsidP="003039B0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7615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27615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27615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</w:t>
            </w:r>
            <w:r w:rsidR="001571A5" w:rsidRPr="0027615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</w:t>
            </w:r>
          </w:p>
        </w:tc>
      </w:tr>
      <w:tr w:rsidR="003039B0" w:rsidRPr="003A03E4" w14:paraId="3E53D2AC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3497ACFC" w14:textId="77777777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3" w:type="dxa"/>
            <w:vAlign w:val="bottom"/>
          </w:tcPr>
          <w:p w14:paraId="39D404C8" w14:textId="77777777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7BF87E50" w14:textId="77777777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03103E55" w14:textId="77777777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vAlign w:val="bottom"/>
          </w:tcPr>
          <w:p w14:paraId="15C84034" w14:textId="54A96EE6" w:rsidR="003039B0" w:rsidRPr="00276156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276156" w:rsidRPr="004931C1" w14:paraId="50CCDDDF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042B1097" w14:textId="2A9B605E" w:rsidR="00276156" w:rsidRPr="004931C1" w:rsidRDefault="00276156" w:rsidP="00276156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423" w:type="dxa"/>
            <w:vAlign w:val="bottom"/>
          </w:tcPr>
          <w:p w14:paraId="032833EC" w14:textId="77777777" w:rsidR="00276156" w:rsidRPr="004931C1" w:rsidRDefault="00276156" w:rsidP="00276156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05BF129E" w14:textId="1335E66A" w:rsidR="00276156" w:rsidRDefault="00D4724D" w:rsidP="0027615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13,230</w:t>
            </w:r>
          </w:p>
        </w:tc>
        <w:tc>
          <w:tcPr>
            <w:tcW w:w="282" w:type="dxa"/>
            <w:vAlign w:val="bottom"/>
          </w:tcPr>
          <w:p w14:paraId="25E4E7CE" w14:textId="77777777" w:rsidR="00276156" w:rsidRDefault="00276156" w:rsidP="0027615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1" w:type="dxa"/>
            <w:vAlign w:val="bottom"/>
          </w:tcPr>
          <w:p w14:paraId="385C87A7" w14:textId="4015F68C" w:rsidR="00276156" w:rsidRPr="004931C1" w:rsidRDefault="00276156" w:rsidP="0027615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6,53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4</w:t>
            </w:r>
          </w:p>
        </w:tc>
      </w:tr>
      <w:tr w:rsidR="00276156" w:rsidRPr="004931C1" w14:paraId="7C3468BC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3693098A" w14:textId="49DCDECC" w:rsidR="00276156" w:rsidRPr="0029418B" w:rsidRDefault="00276156" w:rsidP="00276156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 xml:space="preserve">2 - 5 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423" w:type="dxa"/>
            <w:vAlign w:val="bottom"/>
          </w:tcPr>
          <w:p w14:paraId="41E1B1FF" w14:textId="77777777" w:rsidR="00276156" w:rsidRPr="004931C1" w:rsidRDefault="00276156" w:rsidP="00276156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14:paraId="5FCF296C" w14:textId="576B4AE6" w:rsidR="00276156" w:rsidRDefault="00D4724D" w:rsidP="0027615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12,957</w:t>
            </w:r>
          </w:p>
        </w:tc>
        <w:tc>
          <w:tcPr>
            <w:tcW w:w="282" w:type="dxa"/>
            <w:vAlign w:val="bottom"/>
          </w:tcPr>
          <w:p w14:paraId="735B81AE" w14:textId="77777777" w:rsidR="00276156" w:rsidRDefault="00276156" w:rsidP="0027615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bottom"/>
          </w:tcPr>
          <w:p w14:paraId="0A766CB1" w14:textId="25A03FF7" w:rsidR="00276156" w:rsidRPr="004931C1" w:rsidRDefault="00276156" w:rsidP="0027615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18,087</w:t>
            </w:r>
          </w:p>
        </w:tc>
      </w:tr>
      <w:tr w:rsidR="00276156" w:rsidRPr="004931C1" w14:paraId="6599306B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01A2FB79" w14:textId="238A8950" w:rsidR="00276156" w:rsidRPr="004931C1" w:rsidRDefault="00276156" w:rsidP="00276156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423" w:type="dxa"/>
            <w:vAlign w:val="bottom"/>
          </w:tcPr>
          <w:p w14:paraId="6495F825" w14:textId="77777777" w:rsidR="00276156" w:rsidRPr="004931C1" w:rsidRDefault="00276156" w:rsidP="00276156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FEC792A" w14:textId="10D212C0" w:rsidR="00276156" w:rsidRDefault="00D4724D" w:rsidP="00276156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26,187</w:t>
            </w:r>
          </w:p>
        </w:tc>
        <w:tc>
          <w:tcPr>
            <w:tcW w:w="282" w:type="dxa"/>
            <w:vAlign w:val="bottom"/>
          </w:tcPr>
          <w:p w14:paraId="5A7DCE74" w14:textId="77777777" w:rsidR="00276156" w:rsidRDefault="00276156" w:rsidP="00276156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5D7D34" w14:textId="0FC2AED1" w:rsidR="00276156" w:rsidRPr="004931C1" w:rsidRDefault="00276156" w:rsidP="00276156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24,62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1</w:t>
            </w:r>
          </w:p>
        </w:tc>
      </w:tr>
    </w:tbl>
    <w:p w14:paraId="7C327CB2" w14:textId="1E5657EE" w:rsidR="00A666AB" w:rsidRPr="003A03E4" w:rsidRDefault="00A666AB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DBCDC01" w14:textId="03801664" w:rsidR="001E3652" w:rsidRPr="003A03E4" w:rsidRDefault="00E03830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ภาระที่ต้องปฏิบัติตามสัญญาดังกล่าวคาดว่าจะรับรู้เกินกว่า </w:t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1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ปี ซึ่งเกี่ยวข้องกับการให้บริการบำรุงรักษาที่จะเสร็จสิ้นภายใน </w:t>
      </w:r>
      <w:r w:rsidR="00A01211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ปี</w:t>
      </w:r>
    </w:p>
    <w:p w14:paraId="3E32A914" w14:textId="2093322E" w:rsidR="0056768B" w:rsidRDefault="0056768B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49F8C4F5" w14:textId="67A8D852" w:rsidR="00C96981" w:rsidRDefault="00C96981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37FC284" w14:textId="77777777" w:rsidR="00C96981" w:rsidRPr="003A03E4" w:rsidRDefault="00C96981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276F1509" w14:textId="0D9EDBE9" w:rsidR="00397630" w:rsidRPr="004F741C" w:rsidRDefault="00397630" w:rsidP="008C411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Browallia New" w:hAnsi="Browallia New" w:cs="Browallia New"/>
          <w:b/>
          <w:bCs/>
          <w:sz w:val="28"/>
          <w:szCs w:val="28"/>
        </w:rPr>
      </w:pPr>
      <w:r w:rsidRPr="004F741C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ภาระผูกพัน</w:t>
      </w:r>
      <w:r w:rsidRPr="004F741C">
        <w:rPr>
          <w:rFonts w:ascii="Browallia New" w:hAnsi="Browallia New" w:cs="Browallia New" w:hint="cs"/>
          <w:b/>
          <w:bCs/>
          <w:sz w:val="28"/>
          <w:szCs w:val="28"/>
          <w:cs/>
        </w:rPr>
        <w:t>และหนี้สินที่อาจเกิดขึ้น</w:t>
      </w:r>
    </w:p>
    <w:p w14:paraId="47C4CCE8" w14:textId="77777777" w:rsidR="005E0DC8" w:rsidRDefault="005E0DC8" w:rsidP="005E0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Browallia New" w:hAnsi="Browallia New" w:cs="Browallia New"/>
          <w:sz w:val="28"/>
          <w:szCs w:val="28"/>
          <w:u w:val="single"/>
        </w:rPr>
      </w:pPr>
    </w:p>
    <w:p w14:paraId="314C3F49" w14:textId="4C2E7458" w:rsidR="005E0DC8" w:rsidRDefault="005E0DC8" w:rsidP="008C411B">
      <w:pPr>
        <w:pStyle w:val="Preformatted"/>
        <w:numPr>
          <w:ilvl w:val="1"/>
          <w:numId w:val="16"/>
        </w:numPr>
        <w:tabs>
          <w:tab w:val="clear" w:pos="0"/>
          <w:tab w:val="clear" w:pos="959"/>
        </w:tabs>
        <w:ind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C6923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Pr="00403423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56768B">
        <w:rPr>
          <w:rFonts w:ascii="Browallia New" w:hAnsi="Browallia New" w:cs="Browallia New"/>
          <w:sz w:val="28"/>
          <w:szCs w:val="28"/>
        </w:rPr>
        <w:t xml:space="preserve">30 </w:t>
      </w:r>
      <w:r w:rsidR="00833A02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6E1487" w:rsidRPr="0040674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E1487" w:rsidRPr="00406744">
        <w:rPr>
          <w:rFonts w:ascii="Browallia New" w:hAnsi="Browallia New" w:cs="Browallia New"/>
          <w:sz w:val="28"/>
          <w:szCs w:val="28"/>
        </w:rPr>
        <w:t>2564</w:t>
      </w:r>
      <w:r w:rsidR="007E51BE" w:rsidRPr="00564DA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03423">
        <w:rPr>
          <w:rFonts w:ascii="Browallia New" w:hAnsi="Browallia New" w:cs="Browallia New"/>
          <w:sz w:val="28"/>
          <w:szCs w:val="28"/>
          <w:cs/>
        </w:rPr>
        <w:t>บริษัทมีภาระผูกพันเกี่ยวกับสัญญาเช่าและบริการ</w:t>
      </w:r>
      <w:r w:rsidR="007A1769">
        <w:rPr>
          <w:rFonts w:ascii="Browallia New" w:hAnsi="Browallia New" w:cs="Browallia New"/>
          <w:sz w:val="28"/>
          <w:szCs w:val="28"/>
        </w:rPr>
        <w:t xml:space="preserve"> </w:t>
      </w:r>
      <w:r w:rsidR="007A1769">
        <w:rPr>
          <w:rFonts w:ascii="Browallia New" w:hAnsi="Browallia New" w:cs="Browallia New" w:hint="cs"/>
          <w:sz w:val="28"/>
          <w:szCs w:val="28"/>
          <w:cs/>
        </w:rPr>
        <w:t>และสัญญา</w:t>
      </w:r>
      <w:r w:rsidR="006403A5">
        <w:rPr>
          <w:rFonts w:ascii="Browallia New" w:hAnsi="Browallia New" w:cs="Browallia New" w:hint="cs"/>
          <w:sz w:val="28"/>
          <w:szCs w:val="28"/>
          <w:cs/>
        </w:rPr>
        <w:t>ที่ปรึกษาต่างๆ</w:t>
      </w:r>
      <w:r w:rsidR="0022508B">
        <w:rPr>
          <w:rFonts w:ascii="Browallia New" w:hAnsi="Browallia New" w:cs="Browallia New"/>
          <w:sz w:val="28"/>
          <w:szCs w:val="28"/>
        </w:rPr>
        <w:t xml:space="preserve"> </w:t>
      </w:r>
      <w:r w:rsidR="00134922">
        <w:rPr>
          <w:rFonts w:ascii="Browallia New" w:hAnsi="Browallia New" w:cs="Browallia New"/>
          <w:sz w:val="28"/>
          <w:szCs w:val="28"/>
        </w:rPr>
        <w:t xml:space="preserve">         </w:t>
      </w:r>
      <w:r w:rsidRPr="00DC6923">
        <w:rPr>
          <w:rFonts w:ascii="Browallia New" w:hAnsi="Browallia New" w:cs="Browallia New"/>
          <w:sz w:val="28"/>
          <w:szCs w:val="28"/>
          <w:cs/>
        </w:rPr>
        <w:t>ที่จะต้องชำระมีดังนี้</w:t>
      </w:r>
    </w:p>
    <w:p w14:paraId="1DE5C3A6" w14:textId="77777777" w:rsidR="00996995" w:rsidRPr="00DC6923" w:rsidRDefault="00996995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32" w:type="dxa"/>
        <w:tblInd w:w="909" w:type="dxa"/>
        <w:tblLayout w:type="fixed"/>
        <w:tblLook w:val="04A0" w:firstRow="1" w:lastRow="0" w:firstColumn="1" w:lastColumn="0" w:noHBand="0" w:noVBand="1"/>
      </w:tblPr>
      <w:tblGrid>
        <w:gridCol w:w="6228"/>
        <w:gridCol w:w="2304"/>
      </w:tblGrid>
      <w:tr w:rsidR="005E0DC8" w:rsidRPr="00E01EB0" w14:paraId="6E9297AB" w14:textId="77777777" w:rsidTr="008A0A5F">
        <w:tc>
          <w:tcPr>
            <w:tcW w:w="6228" w:type="dxa"/>
            <w:shd w:val="clear" w:color="auto" w:fill="auto"/>
          </w:tcPr>
          <w:p w14:paraId="7B9CCE45" w14:textId="77777777" w:rsidR="005E0DC8" w:rsidRPr="00E01EB0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04" w:type="dxa"/>
            <w:shd w:val="clear" w:color="auto" w:fill="auto"/>
          </w:tcPr>
          <w:p w14:paraId="49A23330" w14:textId="4FB3EC49" w:rsidR="005E0DC8" w:rsidRPr="00E01EB0" w:rsidRDefault="00E71E2F" w:rsidP="00E71E2F">
            <w:pPr>
              <w:tabs>
                <w:tab w:val="left" w:pos="3090"/>
                <w:tab w:val="left" w:pos="4860"/>
              </w:tabs>
              <w:spacing w:line="240" w:lineRule="auto"/>
              <w:ind w:right="-106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5E0DC8" w:rsidRPr="00E01EB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5E0DC8" w:rsidRPr="00E01EB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="005E0DC8" w:rsidRPr="00E01EB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="005E0DC8" w:rsidRPr="00E01EB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5E0DC8" w:rsidRPr="00403423" w14:paraId="2D01B203" w14:textId="77777777" w:rsidTr="008A0A5F">
        <w:tc>
          <w:tcPr>
            <w:tcW w:w="6228" w:type="dxa"/>
            <w:shd w:val="clear" w:color="auto" w:fill="auto"/>
          </w:tcPr>
          <w:p w14:paraId="08D17628" w14:textId="77777777" w:rsidR="005E0DC8" w:rsidRPr="00E01EB0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E99E5" w14:textId="77777777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03423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</w:p>
          <w:p w14:paraId="5352DD54" w14:textId="4E53988C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32219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ของ</w:t>
            </w:r>
            <w:r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5E0DC8" w:rsidRPr="00403423" w14:paraId="56CF3E81" w14:textId="77777777" w:rsidTr="008A0A5F">
        <w:tc>
          <w:tcPr>
            <w:tcW w:w="6228" w:type="dxa"/>
            <w:shd w:val="clear" w:color="auto" w:fill="auto"/>
          </w:tcPr>
          <w:p w14:paraId="3516F668" w14:textId="77777777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7BB0A" w14:textId="77777777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B3BD5" w:rsidRPr="00403423" w14:paraId="29ED82FF" w14:textId="77777777" w:rsidTr="008A0A5F">
        <w:tc>
          <w:tcPr>
            <w:tcW w:w="6228" w:type="dxa"/>
            <w:shd w:val="clear" w:color="auto" w:fill="auto"/>
            <w:hideMark/>
          </w:tcPr>
          <w:p w14:paraId="679DCCD4" w14:textId="77777777" w:rsidR="004B3BD5" w:rsidRPr="00403423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403423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403423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304" w:type="dxa"/>
            <w:shd w:val="clear" w:color="auto" w:fill="auto"/>
          </w:tcPr>
          <w:p w14:paraId="2BC7C56C" w14:textId="5D46A4F7" w:rsidR="004B3BD5" w:rsidRPr="00E7704D" w:rsidRDefault="00C17D29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4,327</w:t>
            </w:r>
          </w:p>
        </w:tc>
      </w:tr>
      <w:tr w:rsidR="004B3BD5" w:rsidRPr="00403423" w14:paraId="32089785" w14:textId="77777777" w:rsidTr="008A0A5F">
        <w:tc>
          <w:tcPr>
            <w:tcW w:w="6228" w:type="dxa"/>
            <w:shd w:val="clear" w:color="auto" w:fill="auto"/>
            <w:hideMark/>
          </w:tcPr>
          <w:p w14:paraId="17C74469" w14:textId="77777777" w:rsidR="004B3BD5" w:rsidRPr="00403423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เกิน </w:t>
            </w:r>
            <w:r w:rsidRPr="0040342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 w:rsidRPr="00403423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</w:tcPr>
          <w:p w14:paraId="52982677" w14:textId="51102458" w:rsidR="004B3BD5" w:rsidRPr="00E7704D" w:rsidRDefault="00D4724D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601</w:t>
            </w:r>
          </w:p>
        </w:tc>
      </w:tr>
      <w:tr w:rsidR="004B3BD5" w:rsidRPr="00403423" w14:paraId="6C1E5487" w14:textId="77777777" w:rsidTr="008A0A5F">
        <w:tc>
          <w:tcPr>
            <w:tcW w:w="6228" w:type="dxa"/>
            <w:shd w:val="clear" w:color="auto" w:fill="auto"/>
          </w:tcPr>
          <w:p w14:paraId="0EA99F90" w14:textId="77777777" w:rsidR="004B3BD5" w:rsidRPr="00403423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C5B0D6A" w14:textId="3D3F863C" w:rsidR="004B3BD5" w:rsidRPr="00E7704D" w:rsidRDefault="00C17D29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4,928</w:t>
            </w:r>
          </w:p>
        </w:tc>
      </w:tr>
    </w:tbl>
    <w:p w14:paraId="487D9FDC" w14:textId="77777777" w:rsidR="000B0766" w:rsidRDefault="000B0766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E3CD586" w14:textId="28C0EDFC" w:rsidR="005E0DC8" w:rsidRPr="00403423" w:rsidRDefault="005E0DC8" w:rsidP="008C411B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403423">
        <w:rPr>
          <w:rFonts w:ascii="Browallia New" w:hAnsi="Browallia New" w:cs="Browallia New"/>
          <w:sz w:val="28"/>
          <w:szCs w:val="28"/>
          <w:cs/>
          <w:lang w:eastAsia="zh-CN"/>
        </w:rPr>
        <w:t>บริษัทและบริษัทย่อยมีวงเงินสินเชื่อและหนี้สินที่อาจเกิดขึ้นจาก</w:t>
      </w:r>
      <w:r w:rsidR="00681ED9">
        <w:rPr>
          <w:rFonts w:ascii="Browallia New" w:hAnsi="Browallia New" w:cs="Browallia New" w:hint="cs"/>
          <w:sz w:val="28"/>
          <w:szCs w:val="28"/>
          <w:cs/>
          <w:lang w:eastAsia="zh-CN"/>
        </w:rPr>
        <w:t>ภาระค้ำประกัน</w:t>
      </w:r>
      <w:r w:rsidR="0081792F">
        <w:rPr>
          <w:rFonts w:ascii="Browallia New" w:hAnsi="Browallia New" w:cs="Browallia New" w:hint="cs"/>
          <w:sz w:val="28"/>
          <w:szCs w:val="28"/>
          <w:cs/>
          <w:lang w:eastAsia="zh-CN"/>
        </w:rPr>
        <w:t>กับ</w:t>
      </w:r>
      <w:r w:rsidRPr="00403423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สถาบันการเงิน ณ วันที่ </w:t>
      </w:r>
      <w:r w:rsidR="006E1487">
        <w:rPr>
          <w:rFonts w:ascii="Browallia New" w:hAnsi="Browallia New" w:cs="Browallia New"/>
          <w:sz w:val="28"/>
          <w:szCs w:val="28"/>
          <w:lang w:eastAsia="zh-CN"/>
        </w:rPr>
        <w:br/>
      </w:r>
      <w:r w:rsidR="0056768B">
        <w:rPr>
          <w:rFonts w:ascii="Browallia New" w:hAnsi="Browallia New" w:cs="Browallia New"/>
          <w:sz w:val="28"/>
          <w:szCs w:val="28"/>
        </w:rPr>
        <w:t xml:space="preserve">30 </w:t>
      </w:r>
      <w:r w:rsidR="00833A02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6E1487" w:rsidRPr="0040674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E1487" w:rsidRPr="00406744">
        <w:rPr>
          <w:rFonts w:ascii="Browallia New" w:hAnsi="Browallia New" w:cs="Browallia New"/>
          <w:sz w:val="28"/>
          <w:szCs w:val="28"/>
        </w:rPr>
        <w:t>2564</w:t>
      </w:r>
      <w:r w:rsidR="007E51BE" w:rsidRPr="00564DA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03423">
        <w:rPr>
          <w:rFonts w:ascii="Browallia New" w:hAnsi="Browallia New" w:cs="Browallia New"/>
          <w:sz w:val="28"/>
          <w:szCs w:val="28"/>
          <w:cs/>
          <w:lang w:eastAsia="zh-CN"/>
        </w:rPr>
        <w:t>ดังนี้</w:t>
      </w:r>
    </w:p>
    <w:p w14:paraId="7ED86FBC" w14:textId="77777777" w:rsidR="005E0DC8" w:rsidRPr="00306BE8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11" w:type="dxa"/>
        <w:tblInd w:w="9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272"/>
        <w:gridCol w:w="1172"/>
        <w:gridCol w:w="1226"/>
        <w:gridCol w:w="1271"/>
      </w:tblGrid>
      <w:tr w:rsidR="005E0DC8" w:rsidRPr="005E1A96" w14:paraId="75C8380A" w14:textId="77777777" w:rsidTr="00A75B22">
        <w:trPr>
          <w:trHeight w:val="20"/>
        </w:trPr>
        <w:tc>
          <w:tcPr>
            <w:tcW w:w="3570" w:type="dxa"/>
          </w:tcPr>
          <w:p w14:paraId="50437B74" w14:textId="77777777" w:rsidR="005E0DC8" w:rsidRPr="005E1A96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</w:tcPr>
          <w:p w14:paraId="47E3EA3B" w14:textId="77777777" w:rsidR="005E0DC8" w:rsidRPr="005E1A96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69" w:type="dxa"/>
            <w:gridSpan w:val="3"/>
          </w:tcPr>
          <w:p w14:paraId="0D9DB227" w14:textId="6E2E981A" w:rsidR="005E0DC8" w:rsidRPr="005E1A96" w:rsidRDefault="005E0DC8" w:rsidP="00CD79A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="00713E7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E0DC8" w:rsidRPr="005E1A96" w14:paraId="06253CFF" w14:textId="77777777" w:rsidTr="00A75B22">
        <w:trPr>
          <w:trHeight w:val="20"/>
        </w:trPr>
        <w:tc>
          <w:tcPr>
            <w:tcW w:w="3570" w:type="dxa"/>
          </w:tcPr>
          <w:p w14:paraId="1D1AC87A" w14:textId="77777777" w:rsidR="005E0DC8" w:rsidRPr="005E1A96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hideMark/>
          </w:tcPr>
          <w:p w14:paraId="2789B914" w14:textId="77777777" w:rsidR="005E0DC8" w:rsidRPr="005E1A96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69" w:type="dxa"/>
            <w:gridSpan w:val="3"/>
            <w:hideMark/>
          </w:tcPr>
          <w:p w14:paraId="698DF60D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5E0DC8" w:rsidRPr="005E1A96" w14:paraId="1ACCB62E" w14:textId="77777777" w:rsidTr="00A75B22">
        <w:trPr>
          <w:trHeight w:val="20"/>
        </w:trPr>
        <w:tc>
          <w:tcPr>
            <w:tcW w:w="3570" w:type="dxa"/>
          </w:tcPr>
          <w:p w14:paraId="5DA1C82B" w14:textId="77777777" w:rsidR="005E0DC8" w:rsidRPr="0064617A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2" w:type="dxa"/>
            <w:hideMark/>
          </w:tcPr>
          <w:p w14:paraId="2289090B" w14:textId="77777777" w:rsidR="005E0DC8" w:rsidRPr="008C1855" w:rsidRDefault="005E0DC8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7E2CA24A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115AF309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6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1" w:type="dxa"/>
            <w:hideMark/>
          </w:tcPr>
          <w:p w14:paraId="692A6760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5E0DC8" w:rsidRPr="00806D45" w14:paraId="52CBF6ED" w14:textId="77777777" w:rsidTr="00A75B22">
        <w:trPr>
          <w:trHeight w:val="20"/>
        </w:trPr>
        <w:tc>
          <w:tcPr>
            <w:tcW w:w="3570" w:type="dxa"/>
            <w:hideMark/>
          </w:tcPr>
          <w:p w14:paraId="3A75B031" w14:textId="77777777" w:rsidR="005E0DC8" w:rsidRPr="00806D45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2" w:type="dxa"/>
          </w:tcPr>
          <w:p w14:paraId="4FF52B74" w14:textId="77777777" w:rsidR="005E0DC8" w:rsidRPr="00806D45" w:rsidRDefault="005E0DC8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B90F150" w14:textId="77777777" w:rsidR="005E0DC8" w:rsidRPr="00806D45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52863A51" w14:textId="77777777" w:rsidR="005E0DC8" w:rsidRPr="00806D45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02780E5F" w14:textId="77777777" w:rsidR="005E0DC8" w:rsidRPr="00806D45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14735" w:rsidRPr="00806D45" w14:paraId="11F1E565" w14:textId="77777777" w:rsidTr="00A75B22">
        <w:trPr>
          <w:trHeight w:val="20"/>
        </w:trPr>
        <w:tc>
          <w:tcPr>
            <w:tcW w:w="3570" w:type="dxa"/>
            <w:hideMark/>
          </w:tcPr>
          <w:p w14:paraId="75CCC693" w14:textId="77777777" w:rsidR="00414735" w:rsidRPr="00806D45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2" w:type="dxa"/>
            <w:hideMark/>
          </w:tcPr>
          <w:p w14:paraId="4BEAFC7F" w14:textId="77777777" w:rsidR="00414735" w:rsidRPr="00806D45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10E58129" w14:textId="78086E7B" w:rsidR="00414735" w:rsidRPr="00806D45" w:rsidRDefault="00D4724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20,000</w:t>
            </w:r>
          </w:p>
        </w:tc>
        <w:tc>
          <w:tcPr>
            <w:tcW w:w="1226" w:type="dxa"/>
          </w:tcPr>
          <w:p w14:paraId="4F98C062" w14:textId="76F8112D" w:rsidR="00414735" w:rsidRPr="00806D45" w:rsidRDefault="00D4724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20,000</w:t>
            </w:r>
          </w:p>
        </w:tc>
        <w:tc>
          <w:tcPr>
            <w:tcW w:w="1271" w:type="dxa"/>
          </w:tcPr>
          <w:p w14:paraId="32195C2D" w14:textId="1322A9A6" w:rsidR="00414735" w:rsidRPr="00806D45" w:rsidRDefault="009D0F72" w:rsidP="004D76EA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</w:t>
            </w:r>
            <w:r w:rsidR="00991CB2" w:rsidRPr="00806D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4724D" w:rsidRPr="00806D45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A50423" w:rsidRPr="00806D45" w14:paraId="1C740460" w14:textId="77777777" w:rsidTr="00A75B22">
        <w:trPr>
          <w:trHeight w:val="20"/>
        </w:trPr>
        <w:tc>
          <w:tcPr>
            <w:tcW w:w="3570" w:type="dxa"/>
          </w:tcPr>
          <w:p w14:paraId="48A9BC2A" w14:textId="54000F67" w:rsidR="00A50423" w:rsidRPr="00806D45" w:rsidRDefault="00A61D9A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272" w:type="dxa"/>
          </w:tcPr>
          <w:p w14:paraId="32A470F3" w14:textId="1FBB7ACA" w:rsidR="00A50423" w:rsidRPr="00806D45" w:rsidRDefault="00A61D9A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698DDE03" w14:textId="68A26351" w:rsidR="00A50423" w:rsidRPr="00806D45" w:rsidRDefault="00D52894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</w:rPr>
              <w:t>81,040</w:t>
            </w:r>
          </w:p>
        </w:tc>
        <w:tc>
          <w:tcPr>
            <w:tcW w:w="1226" w:type="dxa"/>
          </w:tcPr>
          <w:p w14:paraId="028AFABA" w14:textId="33D31002" w:rsidR="00A50423" w:rsidRPr="00806D45" w:rsidRDefault="00D52894" w:rsidP="004D76EA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="00991CB2" w:rsidRPr="00806D4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06D4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1" w:type="dxa"/>
          </w:tcPr>
          <w:p w14:paraId="28C158AF" w14:textId="158A4F1F" w:rsidR="00A50423" w:rsidRPr="00806D45" w:rsidRDefault="00D52894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</w:rPr>
              <w:t>81,040</w:t>
            </w:r>
          </w:p>
        </w:tc>
      </w:tr>
      <w:tr w:rsidR="00414735" w:rsidRPr="00806D45" w14:paraId="1853EE04" w14:textId="77777777" w:rsidTr="00A75B22">
        <w:trPr>
          <w:trHeight w:val="20"/>
        </w:trPr>
        <w:tc>
          <w:tcPr>
            <w:tcW w:w="3570" w:type="dxa"/>
            <w:hideMark/>
          </w:tcPr>
          <w:p w14:paraId="102E934D" w14:textId="77777777" w:rsidR="00414735" w:rsidRPr="00806D45" w:rsidRDefault="00414735" w:rsidP="00414735">
            <w:pPr>
              <w:spacing w:line="240" w:lineRule="auto"/>
              <w:ind w:firstLine="5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272" w:type="dxa"/>
            <w:hideMark/>
          </w:tcPr>
          <w:p w14:paraId="65D5A558" w14:textId="77777777" w:rsidR="00414735" w:rsidRPr="00806D45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50351FE6" w14:textId="7431BABA" w:rsidR="00414735" w:rsidRPr="00806D45" w:rsidRDefault="00D4724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102,000</w:t>
            </w:r>
          </w:p>
        </w:tc>
        <w:tc>
          <w:tcPr>
            <w:tcW w:w="1226" w:type="dxa"/>
          </w:tcPr>
          <w:p w14:paraId="211588DB" w14:textId="142AAC91" w:rsidR="00414735" w:rsidRPr="00806D45" w:rsidRDefault="00D4724D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70,703</w:t>
            </w:r>
          </w:p>
        </w:tc>
        <w:tc>
          <w:tcPr>
            <w:tcW w:w="1271" w:type="dxa"/>
          </w:tcPr>
          <w:p w14:paraId="52300C47" w14:textId="3C0AB006" w:rsidR="00414735" w:rsidRPr="00806D45" w:rsidRDefault="00D4724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31,297</w:t>
            </w:r>
          </w:p>
        </w:tc>
      </w:tr>
      <w:tr w:rsidR="00414735" w:rsidRPr="00806D45" w14:paraId="1C0D133B" w14:textId="77777777" w:rsidTr="00A75B22">
        <w:trPr>
          <w:trHeight w:val="20"/>
        </w:trPr>
        <w:tc>
          <w:tcPr>
            <w:tcW w:w="3570" w:type="dxa"/>
            <w:hideMark/>
          </w:tcPr>
          <w:p w14:paraId="66DECA58" w14:textId="77777777" w:rsidR="00414735" w:rsidRPr="00806D45" w:rsidRDefault="00414735" w:rsidP="0041473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เลตเตอร์ออฟเครดิตและทรัสต์รีซีท</w:t>
            </w:r>
          </w:p>
        </w:tc>
        <w:tc>
          <w:tcPr>
            <w:tcW w:w="1272" w:type="dxa"/>
            <w:hideMark/>
          </w:tcPr>
          <w:p w14:paraId="0C058955" w14:textId="77777777" w:rsidR="00414735" w:rsidRPr="00806D45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4B7242EB" w14:textId="0093C331" w:rsidR="00414735" w:rsidRPr="00806D45" w:rsidRDefault="00D4724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220,000</w:t>
            </w:r>
          </w:p>
        </w:tc>
        <w:tc>
          <w:tcPr>
            <w:tcW w:w="1226" w:type="dxa"/>
          </w:tcPr>
          <w:p w14:paraId="797DFE52" w14:textId="21B6DD0C" w:rsidR="00414735" w:rsidRPr="00806D45" w:rsidRDefault="00D4724D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145,289</w:t>
            </w:r>
          </w:p>
        </w:tc>
        <w:tc>
          <w:tcPr>
            <w:tcW w:w="1271" w:type="dxa"/>
          </w:tcPr>
          <w:p w14:paraId="71927E88" w14:textId="3929EF1E" w:rsidR="00414735" w:rsidRPr="00806D45" w:rsidRDefault="00D4724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74,711</w:t>
            </w:r>
          </w:p>
        </w:tc>
      </w:tr>
    </w:tbl>
    <w:p w14:paraId="545264A2" w14:textId="301B4221" w:rsidR="00E32B96" w:rsidRPr="00806D45" w:rsidRDefault="00E32B96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05" w:type="dxa"/>
        <w:tblInd w:w="9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272"/>
        <w:gridCol w:w="1172"/>
        <w:gridCol w:w="1226"/>
        <w:gridCol w:w="1271"/>
      </w:tblGrid>
      <w:tr w:rsidR="00414735" w:rsidRPr="00806D45" w14:paraId="48D40B5C" w14:textId="77777777" w:rsidTr="00D84588">
        <w:trPr>
          <w:trHeight w:val="20"/>
        </w:trPr>
        <w:tc>
          <w:tcPr>
            <w:tcW w:w="3564" w:type="dxa"/>
          </w:tcPr>
          <w:p w14:paraId="263A758D" w14:textId="77777777" w:rsidR="00414735" w:rsidRPr="00806D45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</w:tcPr>
          <w:p w14:paraId="2BBC5C98" w14:textId="77777777" w:rsidR="00414735" w:rsidRPr="00806D45" w:rsidRDefault="00414735" w:rsidP="0041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69" w:type="dxa"/>
            <w:gridSpan w:val="3"/>
          </w:tcPr>
          <w:p w14:paraId="7438F9CC" w14:textId="2FF295F2" w:rsidR="00414735" w:rsidRPr="00806D45" w:rsidRDefault="00414735" w:rsidP="00414735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806D4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06D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806D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14735" w:rsidRPr="00806D45" w14:paraId="5F993523" w14:textId="77777777" w:rsidTr="00D84588">
        <w:trPr>
          <w:trHeight w:val="20"/>
        </w:trPr>
        <w:tc>
          <w:tcPr>
            <w:tcW w:w="3564" w:type="dxa"/>
          </w:tcPr>
          <w:p w14:paraId="09C492D4" w14:textId="77777777" w:rsidR="00414735" w:rsidRPr="00806D45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hideMark/>
          </w:tcPr>
          <w:p w14:paraId="554190A7" w14:textId="77777777" w:rsidR="00414735" w:rsidRPr="00806D45" w:rsidRDefault="00414735" w:rsidP="0041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69" w:type="dxa"/>
            <w:gridSpan w:val="3"/>
            <w:hideMark/>
          </w:tcPr>
          <w:p w14:paraId="4F573501" w14:textId="210BFA65" w:rsidR="00414735" w:rsidRPr="00806D45" w:rsidRDefault="00414735" w:rsidP="0041473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414735" w:rsidRPr="00806D45" w14:paraId="6EBBCD74" w14:textId="77777777" w:rsidTr="00D84588">
        <w:trPr>
          <w:trHeight w:val="20"/>
        </w:trPr>
        <w:tc>
          <w:tcPr>
            <w:tcW w:w="3564" w:type="dxa"/>
          </w:tcPr>
          <w:p w14:paraId="13986E63" w14:textId="77777777" w:rsidR="00414735" w:rsidRPr="00806D45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hideMark/>
          </w:tcPr>
          <w:p w14:paraId="59CF8A4E" w14:textId="77777777" w:rsidR="00414735" w:rsidRPr="00806D45" w:rsidRDefault="00414735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09F9B0F9" w14:textId="77777777" w:rsidR="00414735" w:rsidRPr="00806D45" w:rsidRDefault="00414735" w:rsidP="0041473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4B0703BE" w14:textId="77777777" w:rsidR="00414735" w:rsidRPr="00806D45" w:rsidRDefault="00414735" w:rsidP="0041473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1" w:type="dxa"/>
            <w:hideMark/>
          </w:tcPr>
          <w:p w14:paraId="67276E35" w14:textId="77777777" w:rsidR="00414735" w:rsidRPr="00806D45" w:rsidRDefault="00414735" w:rsidP="0041473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414735" w:rsidRPr="00806D45" w14:paraId="573E5097" w14:textId="77777777" w:rsidTr="00D84588">
        <w:trPr>
          <w:trHeight w:val="20"/>
        </w:trPr>
        <w:tc>
          <w:tcPr>
            <w:tcW w:w="3564" w:type="dxa"/>
            <w:hideMark/>
          </w:tcPr>
          <w:p w14:paraId="35C5D20E" w14:textId="77777777" w:rsidR="00414735" w:rsidRPr="00806D45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2" w:type="dxa"/>
          </w:tcPr>
          <w:p w14:paraId="011820C2" w14:textId="77777777" w:rsidR="00414735" w:rsidRPr="00806D45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15AD5266" w14:textId="77777777" w:rsidR="00414735" w:rsidRPr="00806D45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353ED512" w14:textId="77777777" w:rsidR="00414735" w:rsidRPr="00806D45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680D37E" w14:textId="77777777" w:rsidR="00414735" w:rsidRPr="00806D45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4724D" w:rsidRPr="00806D45" w14:paraId="185CA9AB" w14:textId="77777777" w:rsidTr="00D84588">
        <w:trPr>
          <w:trHeight w:val="20"/>
        </w:trPr>
        <w:tc>
          <w:tcPr>
            <w:tcW w:w="3564" w:type="dxa"/>
            <w:hideMark/>
          </w:tcPr>
          <w:p w14:paraId="0CA6A1DA" w14:textId="77777777" w:rsidR="00D4724D" w:rsidRPr="00806D45" w:rsidRDefault="00D4724D" w:rsidP="00D4724D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2" w:type="dxa"/>
            <w:hideMark/>
          </w:tcPr>
          <w:p w14:paraId="6F9BD85F" w14:textId="77777777" w:rsidR="00D4724D" w:rsidRPr="00806D45" w:rsidRDefault="00D4724D" w:rsidP="00D4724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48C8ACD9" w14:textId="274ECCEC" w:rsidR="00D4724D" w:rsidRPr="00806D45" w:rsidRDefault="00D4724D" w:rsidP="00D4724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20,000</w:t>
            </w:r>
          </w:p>
        </w:tc>
        <w:tc>
          <w:tcPr>
            <w:tcW w:w="1226" w:type="dxa"/>
          </w:tcPr>
          <w:p w14:paraId="559BCFE1" w14:textId="1518354E" w:rsidR="00D4724D" w:rsidRPr="00806D45" w:rsidRDefault="00D4724D" w:rsidP="00D4724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20,000</w:t>
            </w:r>
          </w:p>
        </w:tc>
        <w:tc>
          <w:tcPr>
            <w:tcW w:w="1271" w:type="dxa"/>
          </w:tcPr>
          <w:p w14:paraId="5582DCC7" w14:textId="3CF80D4A" w:rsidR="00D4724D" w:rsidRPr="00806D45" w:rsidRDefault="009D0F72" w:rsidP="002C2B3A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</w:t>
            </w:r>
            <w:r w:rsidR="00991CB2" w:rsidRPr="00806D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4724D" w:rsidRPr="00806D45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D52894" w:rsidRPr="00806D45" w14:paraId="64442362" w14:textId="77777777" w:rsidTr="00D84588">
        <w:trPr>
          <w:trHeight w:val="20"/>
        </w:trPr>
        <w:tc>
          <w:tcPr>
            <w:tcW w:w="3564" w:type="dxa"/>
          </w:tcPr>
          <w:p w14:paraId="2B660425" w14:textId="5B9A517A" w:rsidR="00D52894" w:rsidRPr="00806D45" w:rsidRDefault="00D52894" w:rsidP="00D52894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272" w:type="dxa"/>
          </w:tcPr>
          <w:p w14:paraId="03B9C62D" w14:textId="4A34AD48" w:rsidR="00D52894" w:rsidRPr="00806D45" w:rsidRDefault="00D52894" w:rsidP="00D5289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08F471CF" w14:textId="61E87593" w:rsidR="00D52894" w:rsidRPr="00806D45" w:rsidRDefault="00D52894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</w:rPr>
              <w:t>81,040</w:t>
            </w:r>
          </w:p>
        </w:tc>
        <w:tc>
          <w:tcPr>
            <w:tcW w:w="1226" w:type="dxa"/>
          </w:tcPr>
          <w:p w14:paraId="24BED44A" w14:textId="1396AF51" w:rsidR="00D52894" w:rsidRPr="00806D45" w:rsidRDefault="00D52894" w:rsidP="00D52894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="00991CB2" w:rsidRPr="00806D4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06D4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1" w:type="dxa"/>
          </w:tcPr>
          <w:p w14:paraId="47E2D64D" w14:textId="71AD00E9" w:rsidR="00D52894" w:rsidRPr="00806D45" w:rsidRDefault="00D52894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</w:rPr>
              <w:t>81,040</w:t>
            </w:r>
          </w:p>
        </w:tc>
      </w:tr>
      <w:tr w:rsidR="00D52894" w:rsidRPr="005E1A96" w14:paraId="048DB79C" w14:textId="77777777" w:rsidTr="00D84588">
        <w:trPr>
          <w:trHeight w:val="20"/>
        </w:trPr>
        <w:tc>
          <w:tcPr>
            <w:tcW w:w="3564" w:type="dxa"/>
            <w:hideMark/>
          </w:tcPr>
          <w:p w14:paraId="7E19886C" w14:textId="77777777" w:rsidR="00D52894" w:rsidRPr="00806D45" w:rsidRDefault="00D52894" w:rsidP="00D52894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หนังสือค้ำประกัน  </w:t>
            </w:r>
          </w:p>
        </w:tc>
        <w:tc>
          <w:tcPr>
            <w:tcW w:w="1272" w:type="dxa"/>
            <w:hideMark/>
          </w:tcPr>
          <w:p w14:paraId="34939005" w14:textId="77777777" w:rsidR="00D52894" w:rsidRPr="00806D45" w:rsidRDefault="00D52894" w:rsidP="00D5289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1C08E22A" w14:textId="21C9B1E5" w:rsidR="00D52894" w:rsidRPr="00806D45" w:rsidRDefault="00D52894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102,000</w:t>
            </w:r>
          </w:p>
        </w:tc>
        <w:tc>
          <w:tcPr>
            <w:tcW w:w="1226" w:type="dxa"/>
          </w:tcPr>
          <w:p w14:paraId="1BD930A3" w14:textId="501A04D7" w:rsidR="00D52894" w:rsidRPr="00806D45" w:rsidRDefault="00D52894" w:rsidP="00D52894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70,666</w:t>
            </w:r>
          </w:p>
        </w:tc>
        <w:tc>
          <w:tcPr>
            <w:tcW w:w="1271" w:type="dxa"/>
          </w:tcPr>
          <w:p w14:paraId="762BACB6" w14:textId="71F6DFC6" w:rsidR="00D52894" w:rsidRPr="00DC11CC" w:rsidRDefault="00D52894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31,334</w:t>
            </w:r>
          </w:p>
        </w:tc>
      </w:tr>
      <w:tr w:rsidR="00D52894" w:rsidRPr="005E1A96" w14:paraId="57904C2A" w14:textId="77777777" w:rsidTr="00D84588">
        <w:trPr>
          <w:trHeight w:val="20"/>
        </w:trPr>
        <w:tc>
          <w:tcPr>
            <w:tcW w:w="3564" w:type="dxa"/>
            <w:hideMark/>
          </w:tcPr>
          <w:p w14:paraId="4BC987F4" w14:textId="77777777" w:rsidR="00D52894" w:rsidRPr="005E1A96" w:rsidRDefault="00D52894" w:rsidP="00D52894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เลตเตอร์ออฟเครดิตและทรัสต์รีซีท</w:t>
            </w:r>
          </w:p>
        </w:tc>
        <w:tc>
          <w:tcPr>
            <w:tcW w:w="1272" w:type="dxa"/>
            <w:hideMark/>
          </w:tcPr>
          <w:p w14:paraId="0D7182E5" w14:textId="77777777" w:rsidR="00D52894" w:rsidRPr="005E1A96" w:rsidRDefault="00D52894" w:rsidP="00D5289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56B74A34" w14:textId="215BB58E" w:rsidR="00D52894" w:rsidRPr="005E1A96" w:rsidRDefault="00D52894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220,000</w:t>
            </w:r>
          </w:p>
        </w:tc>
        <w:tc>
          <w:tcPr>
            <w:tcW w:w="1226" w:type="dxa"/>
          </w:tcPr>
          <w:p w14:paraId="50A6A3E0" w14:textId="5650BB76" w:rsidR="00D52894" w:rsidRPr="005E1A96" w:rsidRDefault="00D52894" w:rsidP="00D52894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145,289</w:t>
            </w:r>
          </w:p>
        </w:tc>
        <w:tc>
          <w:tcPr>
            <w:tcW w:w="1271" w:type="dxa"/>
          </w:tcPr>
          <w:p w14:paraId="23E9B34D" w14:textId="72348484" w:rsidR="00D52894" w:rsidRPr="005E1A96" w:rsidRDefault="00D52894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74,711</w:t>
            </w:r>
          </w:p>
        </w:tc>
      </w:tr>
    </w:tbl>
    <w:p w14:paraId="48335BDD" w14:textId="7182EA2E" w:rsidR="005E0DC8" w:rsidRPr="00996995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65ED647" w14:textId="341802BB" w:rsidR="00342DC2" w:rsidRPr="00A55BD8" w:rsidRDefault="00387581" w:rsidP="00A55BD8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cs/>
          <w:lang w:eastAsia="zh-CN"/>
        </w:rPr>
        <w:t>ณ วัน</w:t>
      </w:r>
      <w:r w:rsidR="00CC3378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ที่ </w:t>
      </w:r>
      <w:r w:rsidR="00B0139F">
        <w:rPr>
          <w:rFonts w:ascii="Browallia New" w:hAnsi="Browallia New" w:cs="Browallia New"/>
          <w:sz w:val="28"/>
          <w:szCs w:val="28"/>
        </w:rPr>
        <w:t xml:space="preserve">30 </w:t>
      </w:r>
      <w:r w:rsidR="00833A02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CC3378">
        <w:rPr>
          <w:rFonts w:ascii="Browallia New" w:hAnsi="Browallia New" w:cs="Browallia New"/>
          <w:sz w:val="28"/>
          <w:szCs w:val="28"/>
          <w:cs/>
          <w:lang w:eastAsia="zh-CN"/>
        </w:rPr>
        <w:t xml:space="preserve"> </w:t>
      </w:r>
      <w:r w:rsidR="00CC3378">
        <w:rPr>
          <w:rFonts w:ascii="Browallia New" w:hAnsi="Browallia New" w:cs="Browallia New"/>
          <w:sz w:val="28"/>
          <w:szCs w:val="28"/>
          <w:lang w:eastAsia="zh-CN"/>
        </w:rPr>
        <w:t xml:space="preserve">2564 </w:t>
      </w:r>
      <w:r w:rsidR="00CC3378">
        <w:rPr>
          <w:rFonts w:ascii="Browallia New" w:hAnsi="Browallia New" w:cs="Browallia New"/>
          <w:sz w:val="28"/>
          <w:szCs w:val="28"/>
          <w:cs/>
          <w:lang w:eastAsia="zh-CN"/>
        </w:rPr>
        <w:t>บริษัทมีภาระผูกพันเกี่ยวกับการซื้อ</w:t>
      </w:r>
      <w:r w:rsidR="00475005">
        <w:rPr>
          <w:rFonts w:ascii="Browallia New" w:hAnsi="Browallia New" w:cs="Browallia New"/>
          <w:sz w:val="28"/>
          <w:szCs w:val="28"/>
          <w:cs/>
          <w:lang w:eastAsia="zh-CN"/>
        </w:rPr>
        <w:t>สินค้า</w:t>
      </w:r>
      <w:r w:rsidR="003F6778" w:rsidRPr="00163CC0">
        <w:rPr>
          <w:rFonts w:ascii="Browallia New" w:hAnsi="Browallia New" w:cs="Browallia New"/>
          <w:sz w:val="28"/>
          <w:szCs w:val="28"/>
          <w:cs/>
          <w:lang w:eastAsia="zh-CN"/>
        </w:rPr>
        <w:t>จำนวน</w:t>
      </w:r>
      <w:r w:rsidR="00163CC0" w:rsidRPr="00163CC0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</w:t>
      </w:r>
      <w:r w:rsidR="00A87889" w:rsidRPr="00F521D3">
        <w:rPr>
          <w:rFonts w:ascii="Browallia New" w:hAnsi="Browallia New" w:cs="Browallia New"/>
          <w:sz w:val="28"/>
          <w:szCs w:val="28"/>
          <w:lang w:eastAsia="zh-CN"/>
        </w:rPr>
        <w:t>140.09</w:t>
      </w:r>
      <w:r w:rsidR="00E017CA" w:rsidRPr="00F521D3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3F6778" w:rsidRPr="00F521D3">
        <w:rPr>
          <w:rFonts w:ascii="Browallia New" w:hAnsi="Browallia New" w:cs="Browallia New"/>
          <w:sz w:val="28"/>
          <w:szCs w:val="28"/>
          <w:cs/>
          <w:lang w:eastAsia="zh-CN"/>
        </w:rPr>
        <w:t>ล้าน</w:t>
      </w:r>
      <w:r w:rsidR="003F6778" w:rsidRPr="00163CC0">
        <w:rPr>
          <w:rFonts w:ascii="Browallia New" w:hAnsi="Browallia New" w:cs="Browallia New"/>
          <w:sz w:val="28"/>
          <w:szCs w:val="28"/>
          <w:cs/>
          <w:lang w:eastAsia="zh-CN"/>
        </w:rPr>
        <w:t>บาท</w:t>
      </w:r>
      <w:r w:rsidR="00A55BD8" w:rsidRPr="00A55BD8">
        <w:rPr>
          <w:rFonts w:ascii="Browallia New" w:hAnsi="Browallia New" w:cs="Browallia New"/>
          <w:sz w:val="28"/>
          <w:szCs w:val="28"/>
          <w:lang w:eastAsia="zh-CN"/>
        </w:rPr>
        <w:t xml:space="preserve">   </w:t>
      </w:r>
    </w:p>
    <w:p w14:paraId="55EEF828" w14:textId="297DF409" w:rsidR="00350EF7" w:rsidRDefault="00350EF7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007C520" w14:textId="25223DE2" w:rsidR="007A5C1D" w:rsidRDefault="007A5C1D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DACD81A" w14:textId="21D805EC" w:rsidR="007A5C1D" w:rsidRDefault="007A5C1D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767F491" w14:textId="57AC151D" w:rsidR="00BC104D" w:rsidRDefault="00BC104D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FB2EE58" w14:textId="77777777" w:rsidR="00EE30EB" w:rsidRDefault="00EE30EB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3A188802" w14:textId="62029B24" w:rsidR="00AE059E" w:rsidRDefault="002C6503" w:rsidP="006603D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769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="Browallia New" w:hAnsi="Browallia New" w:cs="Browallia New"/>
          <w:bCs/>
          <w:sz w:val="28"/>
          <w:szCs w:val="28"/>
        </w:rPr>
      </w:pPr>
      <w:r w:rsidRPr="00A002DD">
        <w:rPr>
          <w:rFonts w:ascii="Browallia New" w:hAnsi="Browallia New" w:cs="Browallia New" w:hint="cs"/>
          <w:bCs/>
          <w:sz w:val="28"/>
          <w:szCs w:val="28"/>
          <w:cs/>
        </w:rPr>
        <w:lastRenderedPageBreak/>
        <w:t>การจัดประเภทรายการ</w:t>
      </w:r>
      <w:r w:rsidR="00A002DD">
        <w:rPr>
          <w:rFonts w:ascii="Browallia New" w:hAnsi="Browallia New" w:cs="Browallia New"/>
          <w:bCs/>
          <w:sz w:val="28"/>
          <w:szCs w:val="28"/>
          <w:cs/>
        </w:rPr>
        <w:br/>
      </w:r>
    </w:p>
    <w:p w14:paraId="199E76D8" w14:textId="7D4152CC" w:rsidR="00E70FA5" w:rsidRDefault="00E70FA5" w:rsidP="007F48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บริษัทได้มีการจัดประเภทรายการบัญชีบางรายการในงบการเงิ</w:t>
      </w:r>
      <w:r w:rsidR="007A1914">
        <w:rPr>
          <w:rFonts w:ascii="Browallia New" w:hAnsi="Browallia New" w:cs="Browallia New" w:hint="cs"/>
          <w:sz w:val="28"/>
          <w:szCs w:val="28"/>
          <w:cs/>
          <w:lang w:val="en-GB"/>
        </w:rPr>
        <w:t>นสำหรับงวดสามเดือนและ</w:t>
      </w:r>
      <w:r w:rsidR="00833A02">
        <w:rPr>
          <w:rFonts w:ascii="Browallia New" w:hAnsi="Browallia New" w:cs="Browallia New" w:hint="cs"/>
          <w:sz w:val="28"/>
          <w:szCs w:val="28"/>
          <w:cs/>
          <w:lang w:val="en-GB"/>
        </w:rPr>
        <w:t>เก้า</w:t>
      </w:r>
      <w:r w:rsidR="007A1914">
        <w:rPr>
          <w:rFonts w:ascii="Browallia New" w:hAnsi="Browallia New" w:cs="Browallia New" w:hint="cs"/>
          <w:sz w:val="28"/>
          <w:szCs w:val="28"/>
          <w:cs/>
          <w:lang w:val="en-GB"/>
        </w:rPr>
        <w:t>เดือนสิ้นสุด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A75B22">
        <w:rPr>
          <w:rFonts w:ascii="Browallia New" w:hAnsi="Browallia New" w:cs="Browallia New"/>
          <w:sz w:val="28"/>
          <w:szCs w:val="28"/>
          <w:lang w:val="en-GB"/>
        </w:rPr>
        <w:br/>
      </w:r>
      <w:r w:rsidR="00B0139F">
        <w:rPr>
          <w:rFonts w:ascii="Browallia New" w:hAnsi="Browallia New" w:cs="Browallia New"/>
          <w:sz w:val="28"/>
          <w:szCs w:val="28"/>
        </w:rPr>
        <w:t xml:space="preserve">30 </w:t>
      </w:r>
      <w:r w:rsidR="00833A02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AA589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A5893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E70F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เพื่อให้สอดคล้องกับการจัดประเภทรายการบัญชีใน</w:t>
      </w:r>
      <w:r w:rsidR="00C86936">
        <w:rPr>
          <w:rFonts w:ascii="Browallia New" w:hAnsi="Browallia New" w:cs="Browallia New" w:hint="cs"/>
          <w:sz w:val="28"/>
          <w:szCs w:val="28"/>
          <w:cs/>
          <w:lang w:val="en-GB"/>
        </w:rPr>
        <w:t>งวด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ปัจจุบัน</w:t>
      </w:r>
      <w:r w:rsidR="00C0618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ซึ่งไม่มีผลกระทบต่อกำไรหรือขาดทุนและส่วนของผู้ถือหุ้น</w:t>
      </w:r>
      <w:r w:rsidR="0013128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การจัดประเภทดังกล่าวมีรายละเอียด ดังต่อไปนี้</w:t>
      </w:r>
    </w:p>
    <w:p w14:paraId="48ED116C" w14:textId="49C246B5" w:rsidR="00A16FBC" w:rsidRDefault="00A16FBC" w:rsidP="00E70F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72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8"/>
        <w:gridCol w:w="1871"/>
        <w:gridCol w:w="1871"/>
        <w:gridCol w:w="1872"/>
      </w:tblGrid>
      <w:tr w:rsidR="00155974" w:rsidRPr="00202C51" w14:paraId="227BBD91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9DC84" w14:textId="77777777" w:rsidR="00155974" w:rsidRPr="001F34BD" w:rsidRDefault="00155974" w:rsidP="00A75B22">
            <w:pPr>
              <w:ind w:left="-255"/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EDD47" w14:textId="44E2109A" w:rsidR="00155974" w:rsidRPr="001F34BD" w:rsidRDefault="00155974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16FBC" w:rsidRPr="00202C51" w14:paraId="763AC43A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4362D" w14:textId="77777777" w:rsidR="00A16FBC" w:rsidRPr="001F34BD" w:rsidRDefault="00A16FBC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F0F4D" w14:textId="0D3379B2" w:rsidR="005D107A" w:rsidRPr="00966407" w:rsidRDefault="00A16FBC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6407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B2A5E" w:rsidRPr="00202C51" w14:paraId="5C668C78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939AC" w14:textId="77777777" w:rsidR="000B2A5E" w:rsidRPr="001F34BD" w:rsidRDefault="000B2A5E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63D31" w14:textId="4DE49B43" w:rsidR="000B2A5E" w:rsidRPr="00966407" w:rsidRDefault="000B2A5E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966407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สำหรับงวด</w:t>
            </w:r>
            <w:r w:rsidR="00833A02" w:rsidRPr="00966407">
              <w:rPr>
                <w:rFonts w:ascii="Browallia New" w:hAnsi="Browallia New" w:cs="Browallia New" w:hint="cs"/>
                <w:sz w:val="28"/>
                <w:szCs w:val="28"/>
                <w:cs/>
              </w:rPr>
              <w:t>สาม</w:t>
            </w:r>
            <w:r w:rsidRPr="0096640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966407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833A02" w:rsidRPr="00966407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E5448B" w:rsidRPr="0096640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5448B" w:rsidRPr="00966407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A16FBC" w:rsidRPr="00202C51" w14:paraId="327B9FE7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6E9AF" w14:textId="77777777" w:rsidR="00A16FBC" w:rsidRPr="001F34BD" w:rsidRDefault="00A16FBC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FBC9D" w14:textId="77777777" w:rsidR="00A16FBC" w:rsidRPr="001F34BD" w:rsidRDefault="00A16FBC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FC3FB" w14:textId="77777777" w:rsidR="00A16FBC" w:rsidRPr="001F34BD" w:rsidRDefault="00A16FBC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(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)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E3106" w14:textId="77777777" w:rsidR="00A16FBC" w:rsidRPr="001F34BD" w:rsidRDefault="00A16FBC" w:rsidP="00FC5E94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ตามที่จัดประเภท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ใ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หม่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16FBC" w:rsidRPr="00202C51" w14:paraId="385D0B0F" w14:textId="77777777" w:rsidTr="00FC5E94">
        <w:trPr>
          <w:trHeight w:val="16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229E6" w14:textId="77777777" w:rsidR="00A16FBC" w:rsidRPr="001F34BD" w:rsidRDefault="00A16FBC" w:rsidP="00A75B22">
            <w:pPr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E3340" w14:textId="77777777" w:rsidR="00A16FBC" w:rsidRPr="001F34BD" w:rsidRDefault="00A16FBC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0D7CC" w14:textId="77777777" w:rsidR="00A16FBC" w:rsidRPr="001F34BD" w:rsidRDefault="00A16FBC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373C5" w14:textId="77777777" w:rsidR="00A16FBC" w:rsidRPr="001F34BD" w:rsidRDefault="00A16FBC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16FBC" w:rsidRPr="00202C51" w14:paraId="3CAF7E70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E04A8" w14:textId="0AD059DD" w:rsidR="00A16FBC" w:rsidRPr="00D16855" w:rsidRDefault="00A16FBC" w:rsidP="00A75B22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งบกำไรขาดทุนและกำไรขาดทุนเบ็ด</w:t>
            </w:r>
            <w:r w:rsidR="00B16F1E"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เสร็จอื่น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58270" w14:textId="77777777" w:rsidR="00A16FBC" w:rsidRPr="001F34BD" w:rsidRDefault="00A16FBC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9E1A0" w14:textId="77777777" w:rsidR="00A16FBC" w:rsidRPr="001F34BD" w:rsidRDefault="00A16FBC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6FEB" w14:textId="77777777" w:rsidR="00A16FBC" w:rsidRPr="001F34BD" w:rsidRDefault="00A16FBC" w:rsidP="00A75B22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16FBC" w:rsidRPr="00202C51" w14:paraId="2E77B39F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2501A" w14:textId="77777777" w:rsidR="00A16FBC" w:rsidRPr="001F34BD" w:rsidRDefault="00A16FBC" w:rsidP="00A75B22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7BEE1" w14:textId="37321898" w:rsidR="00A16FBC" w:rsidRPr="00EA52B3" w:rsidRDefault="002040D3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21,298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7184" w14:textId="3D96A790" w:rsidR="00A16FBC" w:rsidRPr="00E05601" w:rsidRDefault="002040D3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1,871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99C24" w14:textId="45440C46" w:rsidR="00A16FBC" w:rsidRPr="00E05601" w:rsidRDefault="002040D3" w:rsidP="00A75B22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23,169</w:t>
            </w:r>
          </w:p>
        </w:tc>
      </w:tr>
      <w:tr w:rsidR="00A16FBC" w:rsidRPr="00202C51" w14:paraId="075651DD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AA7D" w14:textId="77777777" w:rsidR="00A16FBC" w:rsidRPr="001F34BD" w:rsidRDefault="00A16FBC" w:rsidP="00A75B22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35214" w14:textId="1EE4472B" w:rsidR="00A16FBC" w:rsidRPr="00E05601" w:rsidRDefault="002040D3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23,892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0ACD9" w14:textId="760C329A" w:rsidR="00A16FBC" w:rsidRPr="00E05601" w:rsidRDefault="002040D3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(1,871)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3C3AB" w14:textId="404CA412" w:rsidR="00376F8E" w:rsidRPr="00E05601" w:rsidRDefault="002040D3" w:rsidP="00376F8E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22,021</w:t>
            </w:r>
          </w:p>
        </w:tc>
      </w:tr>
    </w:tbl>
    <w:p w14:paraId="61B2ECD2" w14:textId="77777777" w:rsidR="00201060" w:rsidRPr="004303B0" w:rsidRDefault="00201060">
      <w:pPr>
        <w:rPr>
          <w:rFonts w:ascii="Browallia New" w:hAnsi="Browallia New" w:cs="Browallia New"/>
          <w:sz w:val="28"/>
          <w:szCs w:val="28"/>
        </w:rPr>
      </w:pPr>
    </w:p>
    <w:tbl>
      <w:tblPr>
        <w:tblW w:w="9072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8"/>
        <w:gridCol w:w="1871"/>
        <w:gridCol w:w="1871"/>
        <w:gridCol w:w="1872"/>
      </w:tblGrid>
      <w:tr w:rsidR="00155974" w:rsidRPr="00202C51" w14:paraId="721E7382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76729" w14:textId="77777777" w:rsidR="00155974" w:rsidRPr="001F34BD" w:rsidRDefault="00155974" w:rsidP="00A75B22">
            <w:pPr>
              <w:ind w:left="-255"/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FD86D" w14:textId="2AA14DB9" w:rsidR="00155974" w:rsidRPr="001F34BD" w:rsidRDefault="00155974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4422A6" w:rsidRPr="00202C51" w14:paraId="590E7039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23EFC" w14:textId="77777777" w:rsidR="004422A6" w:rsidRPr="001F34BD" w:rsidRDefault="004422A6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71933" w14:textId="6BED542B" w:rsidR="005D107A" w:rsidRPr="00966407" w:rsidRDefault="004422A6" w:rsidP="004303B0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6407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</w:t>
            </w:r>
            <w:r w:rsidRPr="00966407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C5768E" w:rsidRPr="00202C51" w14:paraId="29E4A485" w14:textId="77777777" w:rsidTr="00613568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18A2" w14:textId="77777777" w:rsidR="00C5768E" w:rsidRPr="001F34BD" w:rsidRDefault="00C5768E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DF1DF" w14:textId="175E1C81" w:rsidR="00C5768E" w:rsidRPr="00966407" w:rsidRDefault="00C5768E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640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66407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833A02" w:rsidRPr="00966407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C16FA1" w:rsidRPr="00966407">
              <w:rPr>
                <w:rFonts w:ascii="Browallia New" w:hAnsi="Browallia New" w:cs="Browallia New"/>
                <w:sz w:val="28"/>
                <w:szCs w:val="28"/>
              </w:rPr>
              <w:t xml:space="preserve"> 2563</w:t>
            </w:r>
          </w:p>
        </w:tc>
      </w:tr>
      <w:tr w:rsidR="004422A6" w:rsidRPr="00202C51" w14:paraId="30CDC410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42B7A" w14:textId="77777777" w:rsidR="004422A6" w:rsidRPr="001F34BD" w:rsidRDefault="004422A6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4A8F5" w14:textId="77777777" w:rsidR="004422A6" w:rsidRPr="001F34BD" w:rsidRDefault="004422A6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AE061" w14:textId="77777777" w:rsidR="004422A6" w:rsidRPr="00966407" w:rsidRDefault="004422A6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966407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Pr="00966407">
              <w:rPr>
                <w:rFonts w:ascii="Browallia New" w:hAnsi="Browallia New" w:cs="Browallia New"/>
                <w:sz w:val="28"/>
                <w:szCs w:val="28"/>
              </w:rPr>
              <w:t> (</w:t>
            </w:r>
            <w:r w:rsidRPr="00966407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  <w:r w:rsidRPr="00966407">
              <w:rPr>
                <w:rFonts w:ascii="Browallia New" w:hAnsi="Browallia New" w:cs="Browallia New"/>
                <w:sz w:val="28"/>
                <w:szCs w:val="28"/>
              </w:rPr>
              <w:t>)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ED7E8" w14:textId="77777777" w:rsidR="004422A6" w:rsidRPr="00966407" w:rsidRDefault="004422A6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966407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ตามที่จัดประเภทใหม่</w:t>
            </w:r>
            <w:r w:rsidRPr="00966407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4422A6" w:rsidRPr="00202C51" w14:paraId="1C27431F" w14:textId="77777777" w:rsidTr="004303B0">
        <w:trPr>
          <w:trHeight w:val="16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7590D" w14:textId="77777777" w:rsidR="004422A6" w:rsidRPr="001F34BD" w:rsidRDefault="004422A6" w:rsidP="00A75B22">
            <w:pPr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02D41" w14:textId="77777777" w:rsidR="004422A6" w:rsidRPr="001F34BD" w:rsidRDefault="004422A6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4CECF" w14:textId="77777777" w:rsidR="004422A6" w:rsidRPr="001F34BD" w:rsidRDefault="004422A6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EBDE2" w14:textId="77777777" w:rsidR="004422A6" w:rsidRPr="001F34BD" w:rsidRDefault="004422A6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4422A6" w:rsidRPr="00202C51" w14:paraId="5ED3AB5A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6C2B2" w14:textId="6F612AD1" w:rsidR="004422A6" w:rsidRPr="00D16855" w:rsidRDefault="00B16F1E" w:rsidP="001216CF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7F69D" w14:textId="77777777" w:rsidR="004422A6" w:rsidRPr="001F34BD" w:rsidRDefault="004422A6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B79B" w14:textId="77777777" w:rsidR="004422A6" w:rsidRPr="001F34BD" w:rsidRDefault="004422A6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C9597" w14:textId="77777777" w:rsidR="004422A6" w:rsidRPr="001F34BD" w:rsidRDefault="004422A6" w:rsidP="00A75B22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7A38EF" w:rsidRPr="00202C51" w14:paraId="0A9F4406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1924E" w14:textId="77777777" w:rsidR="007A38EF" w:rsidRPr="001F34BD" w:rsidRDefault="007A38EF" w:rsidP="004D76EA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A8C8" w14:textId="45009B7E" w:rsidR="007A38EF" w:rsidRPr="00E05601" w:rsidRDefault="002040D3" w:rsidP="007A38EF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21,298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D09A" w14:textId="04931EA8" w:rsidR="007A38EF" w:rsidRPr="00E05601" w:rsidRDefault="002040D3" w:rsidP="007A38EF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1,871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09CE2" w14:textId="5F4330AE" w:rsidR="007A38EF" w:rsidRPr="00E05601" w:rsidRDefault="002040D3" w:rsidP="007A38EF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23,169</w:t>
            </w:r>
          </w:p>
        </w:tc>
      </w:tr>
      <w:tr w:rsidR="007A38EF" w:rsidRPr="00C84408" w14:paraId="64F320F9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15D51" w14:textId="77777777" w:rsidR="007A38EF" w:rsidRPr="00C84408" w:rsidRDefault="007A38EF" w:rsidP="007A38EF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4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C8440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BCAD" w14:textId="56C8CD4F" w:rsidR="007A38EF" w:rsidRPr="00C84408" w:rsidRDefault="002040D3" w:rsidP="007A38EF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24,</w:t>
            </w:r>
            <w:r>
              <w:rPr>
                <w:rFonts w:ascii="Browallia New" w:hAnsi="Browallia New" w:cs="Browallia New"/>
                <w:sz w:val="28"/>
                <w:szCs w:val="28"/>
              </w:rPr>
              <w:t>133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400EE" w14:textId="0403376F" w:rsidR="007A38EF" w:rsidRPr="00C84408" w:rsidRDefault="002040D3" w:rsidP="007A38EF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(1,871)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7A42" w14:textId="79E9FB58" w:rsidR="007A38EF" w:rsidRPr="00C84408" w:rsidRDefault="002040D3" w:rsidP="007A38EF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22,262</w:t>
            </w:r>
          </w:p>
        </w:tc>
      </w:tr>
    </w:tbl>
    <w:p w14:paraId="2C750436" w14:textId="0D39C525" w:rsidR="005D107A" w:rsidRDefault="005D107A" w:rsidP="00E70F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72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8"/>
        <w:gridCol w:w="1871"/>
        <w:gridCol w:w="1871"/>
        <w:gridCol w:w="1872"/>
      </w:tblGrid>
      <w:tr w:rsidR="00AF6A3E" w:rsidRPr="001F34BD" w14:paraId="04D139EF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3D988" w14:textId="77777777" w:rsidR="00AF6A3E" w:rsidRPr="001F34BD" w:rsidRDefault="00AF6A3E" w:rsidP="005D107A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bookmarkStart w:id="3" w:name="_Hlk79087002"/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D0BF9" w14:textId="77777777" w:rsidR="00AF6A3E" w:rsidRPr="001F34BD" w:rsidRDefault="00AF6A3E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bookmarkEnd w:id="3"/>
      <w:tr w:rsidR="00AF6A3E" w:rsidRPr="001F34BD" w14:paraId="3A9E60FD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83DA5" w14:textId="77777777" w:rsidR="00AF6A3E" w:rsidRPr="001F34BD" w:rsidRDefault="00AF6A3E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1C924" w14:textId="3797EC74" w:rsidR="00AF6A3E" w:rsidRPr="001F34BD" w:rsidRDefault="00AF6A3E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5768E" w:rsidRPr="001F34BD" w14:paraId="51EBB187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7763" w14:textId="77777777" w:rsidR="00C5768E" w:rsidRPr="001F34BD" w:rsidRDefault="00C5768E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AFDE9" w14:textId="3D680FFB" w:rsidR="00C5768E" w:rsidRDefault="00C5768E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สำหรับงวด</w:t>
            </w:r>
            <w:r w:rsidR="00833A02">
              <w:rPr>
                <w:rFonts w:ascii="Browallia New" w:hAnsi="Browallia New" w:cs="Browallia New" w:hint="cs"/>
                <w:sz w:val="28"/>
                <w:szCs w:val="28"/>
                <w:cs/>
              </w:rPr>
              <w:t>เก้า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833A02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1B2CF0">
              <w:rPr>
                <w:rFonts w:ascii="Browallia New" w:hAnsi="Browallia New" w:cs="Browallia New"/>
                <w:sz w:val="28"/>
                <w:szCs w:val="28"/>
              </w:rPr>
              <w:t xml:space="preserve"> 2563</w:t>
            </w:r>
          </w:p>
        </w:tc>
      </w:tr>
      <w:tr w:rsidR="00AF6A3E" w:rsidRPr="001F34BD" w14:paraId="7219A8A1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BADF0" w14:textId="77777777" w:rsidR="00AF6A3E" w:rsidRPr="001F34BD" w:rsidRDefault="00AF6A3E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CBCD6" w14:textId="77777777" w:rsidR="00AF6A3E" w:rsidRPr="001F34BD" w:rsidRDefault="00AF6A3E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51FC2" w14:textId="77777777" w:rsidR="00AF6A3E" w:rsidRPr="001F34BD" w:rsidRDefault="00AF6A3E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(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)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009ED" w14:textId="77777777" w:rsidR="00AF6A3E" w:rsidRPr="001F34BD" w:rsidRDefault="00AF6A3E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ตามที่จัดประเภท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ใ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หม่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F6A3E" w:rsidRPr="001F34BD" w14:paraId="06D48A7E" w14:textId="77777777" w:rsidTr="00A75B22">
        <w:trPr>
          <w:trHeight w:val="16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71907" w14:textId="77777777" w:rsidR="00AF6A3E" w:rsidRPr="001F34BD" w:rsidRDefault="00AF6A3E" w:rsidP="00A75B22">
            <w:pPr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81B27" w14:textId="77777777" w:rsidR="00AF6A3E" w:rsidRPr="001F34BD" w:rsidRDefault="00AF6A3E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67971" w14:textId="77777777" w:rsidR="00AF6A3E" w:rsidRPr="001F34BD" w:rsidRDefault="00AF6A3E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DA876" w14:textId="77777777" w:rsidR="00AF6A3E" w:rsidRPr="001F34BD" w:rsidRDefault="00AF6A3E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F6A3E" w:rsidRPr="001F34BD" w14:paraId="21492757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AC29" w14:textId="5A56F701" w:rsidR="00AF6A3E" w:rsidRPr="00D16855" w:rsidRDefault="00B16F1E" w:rsidP="0079191B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6770F" w14:textId="77777777" w:rsidR="00AF6A3E" w:rsidRPr="001F34BD" w:rsidRDefault="00AF6A3E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2764E" w14:textId="77777777" w:rsidR="00AF6A3E" w:rsidRPr="001F34BD" w:rsidRDefault="00AF6A3E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171D6" w14:textId="77777777" w:rsidR="00AF6A3E" w:rsidRPr="001F34BD" w:rsidRDefault="00AF6A3E" w:rsidP="00A75B22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F6A3E" w:rsidRPr="00E05601" w14:paraId="0EA16FF0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ED2E" w14:textId="77777777" w:rsidR="00AF6A3E" w:rsidRPr="001F34BD" w:rsidRDefault="00AF6A3E" w:rsidP="00A75B22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5B683" w14:textId="0CECF6BB" w:rsidR="00AF6A3E" w:rsidRPr="00EA52B3" w:rsidRDefault="002040D3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60,241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766ED" w14:textId="0897A738" w:rsidR="00AF6A3E" w:rsidRPr="00E05601" w:rsidRDefault="002040D3" w:rsidP="004D76EA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8,230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479CD" w14:textId="60F5F975" w:rsidR="00AF6A3E" w:rsidRPr="00E05601" w:rsidRDefault="002040D3" w:rsidP="00A75B22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68,471</w:t>
            </w:r>
          </w:p>
        </w:tc>
      </w:tr>
      <w:tr w:rsidR="00AF6A3E" w:rsidRPr="00E05601" w14:paraId="14036F43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00215" w14:textId="77777777" w:rsidR="00AF6A3E" w:rsidRPr="001F34BD" w:rsidRDefault="00AF6A3E" w:rsidP="00A75B22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CCCCD" w14:textId="2F0E5994" w:rsidR="00AF6A3E" w:rsidRPr="00E05601" w:rsidRDefault="002040D3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66,520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A0E7" w14:textId="6A3092E8" w:rsidR="00AF6A3E" w:rsidRPr="00E05601" w:rsidRDefault="002040D3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(8,230)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7BE3" w14:textId="4942CF63" w:rsidR="00AF6A3E" w:rsidRPr="00E05601" w:rsidRDefault="002040D3" w:rsidP="00A75B22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58,290</w:t>
            </w:r>
          </w:p>
        </w:tc>
      </w:tr>
    </w:tbl>
    <w:p w14:paraId="1A44BE73" w14:textId="77777777" w:rsidR="007A5C1D" w:rsidRDefault="007A5C1D" w:rsidP="00DF39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75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0892D195" w14:textId="77777777" w:rsidR="007A5C1D" w:rsidRDefault="007A5C1D" w:rsidP="00DF39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75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38D6ABD8" w14:textId="77777777" w:rsidR="007A5C1D" w:rsidRDefault="007A5C1D" w:rsidP="00DF39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75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600C211D" w14:textId="77777777" w:rsidR="007A5C1D" w:rsidRDefault="007A5C1D" w:rsidP="00DF39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75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7EA89981" w14:textId="77777777" w:rsidR="007A5C1D" w:rsidRDefault="007A5C1D" w:rsidP="00DF39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75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534BB0BC" w14:textId="77777777" w:rsidR="007A5C1D" w:rsidRDefault="007A5C1D" w:rsidP="00DF39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75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2800C577" w14:textId="77777777" w:rsidR="007A5C1D" w:rsidRDefault="007A5C1D" w:rsidP="00DF39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75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14:paraId="7647B35E" w14:textId="19C7FB4F" w:rsidR="0094290E" w:rsidRPr="004303B0" w:rsidRDefault="00DF3942" w:rsidP="00DF39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75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ab/>
      </w:r>
    </w:p>
    <w:tbl>
      <w:tblPr>
        <w:tblW w:w="9072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8"/>
        <w:gridCol w:w="1871"/>
        <w:gridCol w:w="1871"/>
        <w:gridCol w:w="1872"/>
      </w:tblGrid>
      <w:tr w:rsidR="0020639D" w:rsidRPr="001F34BD" w14:paraId="4F3F9851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DDBA4" w14:textId="4B11026C" w:rsidR="0020639D" w:rsidRPr="001F34BD" w:rsidRDefault="0020639D" w:rsidP="0020639D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lastRenderedPageBreak/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04A9" w14:textId="4567FF2E" w:rsidR="0020639D" w:rsidRPr="001F34BD" w:rsidRDefault="0020639D" w:rsidP="0020639D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C5768E" w:rsidRPr="001F34BD" w14:paraId="0BDC2062" w14:textId="77777777" w:rsidTr="00AF6A3E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DC7FD" w14:textId="77777777" w:rsidR="00C5768E" w:rsidRPr="001F34BD" w:rsidRDefault="00C5768E" w:rsidP="00C5768E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DF13A" w14:textId="0B52D4D0" w:rsidR="00C5768E" w:rsidRDefault="00C5768E" w:rsidP="00C5768E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</w:t>
            </w:r>
            <w:r w:rsidRPr="00701D13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ของบริษัท</w:t>
            </w:r>
          </w:p>
        </w:tc>
      </w:tr>
      <w:tr w:rsidR="00C5768E" w:rsidRPr="001F34BD" w14:paraId="13FB267F" w14:textId="77777777" w:rsidTr="00AF6A3E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35FF" w14:textId="77777777" w:rsidR="00C5768E" w:rsidRPr="001F34BD" w:rsidRDefault="00C5768E" w:rsidP="00C5768E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C2CB0" w14:textId="0DF3073B" w:rsidR="00C5768E" w:rsidRDefault="00C5768E" w:rsidP="00C5768E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สำหรับงวด</w:t>
            </w:r>
            <w:r w:rsidR="00833A02">
              <w:rPr>
                <w:rFonts w:ascii="Browallia New" w:hAnsi="Browallia New" w:cs="Browallia New" w:hint="cs"/>
                <w:sz w:val="28"/>
                <w:szCs w:val="28"/>
                <w:cs/>
              </w:rPr>
              <w:t>เก้า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833A02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B473E9">
              <w:rPr>
                <w:rFonts w:ascii="Browallia New" w:hAnsi="Browallia New" w:cs="Browallia New"/>
                <w:sz w:val="28"/>
                <w:szCs w:val="28"/>
              </w:rPr>
              <w:t xml:space="preserve"> 2563</w:t>
            </w:r>
          </w:p>
        </w:tc>
      </w:tr>
      <w:tr w:rsidR="00C5768E" w:rsidRPr="001F34BD" w14:paraId="20EB2FB0" w14:textId="77777777" w:rsidTr="00AF6A3E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33BDC" w14:textId="77777777" w:rsidR="00C5768E" w:rsidRPr="001F34BD" w:rsidRDefault="00C5768E" w:rsidP="00C5768E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C37FF" w14:textId="77777777" w:rsidR="00C5768E" w:rsidRPr="001F34BD" w:rsidRDefault="00C5768E" w:rsidP="00C5768E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CF9A5" w14:textId="77777777" w:rsidR="00C5768E" w:rsidRPr="001F34BD" w:rsidRDefault="00C5768E" w:rsidP="00C5768E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(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)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1F7C6" w14:textId="77777777" w:rsidR="00C5768E" w:rsidRPr="001F34BD" w:rsidRDefault="00C5768E" w:rsidP="00C5768E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ตามที่จัดประเภทใหม่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C5768E" w:rsidRPr="001F34BD" w14:paraId="18D06A9C" w14:textId="77777777" w:rsidTr="00AF6A3E">
        <w:trPr>
          <w:trHeight w:val="16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134B9" w14:textId="77777777" w:rsidR="00C5768E" w:rsidRPr="001F34BD" w:rsidRDefault="00C5768E" w:rsidP="00C5768E">
            <w:pPr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0897A" w14:textId="77777777" w:rsidR="00C5768E" w:rsidRPr="001F34BD" w:rsidRDefault="00C5768E" w:rsidP="00C5768E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6F94A" w14:textId="77777777" w:rsidR="00C5768E" w:rsidRPr="001F34BD" w:rsidRDefault="00C5768E" w:rsidP="00C5768E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68245" w14:textId="77777777" w:rsidR="00C5768E" w:rsidRPr="001F34BD" w:rsidRDefault="00C5768E" w:rsidP="00C5768E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C5768E" w:rsidRPr="001F34BD" w14:paraId="54E84229" w14:textId="77777777" w:rsidTr="00AF6A3E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69879" w14:textId="547A8865" w:rsidR="00C5768E" w:rsidRPr="00D16855" w:rsidRDefault="00B16F1E" w:rsidP="0079191B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41D78" w14:textId="77777777" w:rsidR="00C5768E" w:rsidRPr="001F34BD" w:rsidRDefault="00C5768E" w:rsidP="00C5768E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B5153" w14:textId="77777777" w:rsidR="00C5768E" w:rsidRPr="001F34BD" w:rsidRDefault="00C5768E" w:rsidP="00C5768E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90A1" w14:textId="77777777" w:rsidR="00C5768E" w:rsidRPr="001F34BD" w:rsidRDefault="00C5768E" w:rsidP="00C5768E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5768E" w:rsidRPr="00E05601" w14:paraId="148BF7F9" w14:textId="77777777" w:rsidTr="00AF6A3E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EF848" w14:textId="77777777" w:rsidR="00C5768E" w:rsidRPr="001F34BD" w:rsidRDefault="00C5768E" w:rsidP="004D76EA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7D6BF" w14:textId="07129074" w:rsidR="00C5768E" w:rsidRPr="00E05601" w:rsidRDefault="002040D3" w:rsidP="00C5768E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60,241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62924" w14:textId="0D6A79A9" w:rsidR="00C5768E" w:rsidRPr="00E05601" w:rsidRDefault="002040D3" w:rsidP="00C5768E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8,230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160E" w14:textId="312915BC" w:rsidR="00C5768E" w:rsidRPr="00E05601" w:rsidRDefault="002040D3" w:rsidP="00C5768E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68,471</w:t>
            </w:r>
          </w:p>
        </w:tc>
      </w:tr>
      <w:tr w:rsidR="00C5768E" w:rsidRPr="00C84408" w14:paraId="2B7A9DB2" w14:textId="77777777" w:rsidTr="00AF6A3E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B99D" w14:textId="77777777" w:rsidR="00C5768E" w:rsidRPr="00C84408" w:rsidRDefault="00C5768E" w:rsidP="00C5768E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4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C8440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191AE" w14:textId="789A6A76" w:rsidR="00C5768E" w:rsidRPr="00C84408" w:rsidRDefault="002040D3" w:rsidP="00C5768E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66,700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E8B49" w14:textId="019E88A9" w:rsidR="00C5768E" w:rsidRPr="00C84408" w:rsidRDefault="002040D3" w:rsidP="00C5768E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</w:t>
            </w:r>
            <w:r w:rsidR="00750043">
              <w:rPr>
                <w:rFonts w:ascii="Browallia New" w:hAnsi="Browallia New" w:cs="Browallia New"/>
                <w:sz w:val="28"/>
                <w:szCs w:val="28"/>
              </w:rPr>
              <w:t>,230)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26FDE" w14:textId="7BBB740B" w:rsidR="00C5768E" w:rsidRPr="00C84408" w:rsidRDefault="002040D3" w:rsidP="00C5768E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58,470</w:t>
            </w:r>
          </w:p>
        </w:tc>
      </w:tr>
    </w:tbl>
    <w:p w14:paraId="5576899F" w14:textId="77777777" w:rsidR="00957C7D" w:rsidRPr="00E70FA5" w:rsidRDefault="00957C7D" w:rsidP="007F48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sectPr w:rsidR="00957C7D" w:rsidRPr="00E70FA5" w:rsidSect="009449EC">
      <w:footerReference w:type="default" r:id="rId11"/>
      <w:footerReference w:type="first" r:id="rId12"/>
      <w:type w:val="continuous"/>
      <w:pgSz w:w="11909" w:h="16834" w:code="9"/>
      <w:pgMar w:top="1350" w:right="1019" w:bottom="990" w:left="1440" w:header="482" w:footer="284" w:gutter="0"/>
      <w:pgNumType w:start="1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C2BFF" w14:textId="77777777" w:rsidR="00BD57BE" w:rsidRDefault="00BD57BE">
      <w:r>
        <w:separator/>
      </w:r>
    </w:p>
  </w:endnote>
  <w:endnote w:type="continuationSeparator" w:id="0">
    <w:p w14:paraId="6AF66EDB" w14:textId="77777777" w:rsidR="00BD57BE" w:rsidRDefault="00BD57BE">
      <w:r>
        <w:continuationSeparator/>
      </w:r>
    </w:p>
  </w:endnote>
  <w:endnote w:type="continuationNotice" w:id="1">
    <w:p w14:paraId="444AF861" w14:textId="77777777" w:rsidR="00BD57BE" w:rsidRDefault="00BD57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D9B85" w14:textId="6C6205AB" w:rsidR="00242458" w:rsidRPr="005C4CA6" w:rsidRDefault="00BD57BE" w:rsidP="005C4CA6">
    <w:pPr>
      <w:pStyle w:val="Footer"/>
      <w:jc w:val="right"/>
      <w:rPr>
        <w:noProof/>
        <w:sz w:val="18"/>
        <w:szCs w:val="18"/>
      </w:rPr>
    </w:pPr>
    <w:sdt>
      <w:sdtPr>
        <w:id w:val="-60281149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2458" w:rsidRPr="005C4CA6">
          <w:rPr>
            <w:rFonts w:ascii="Browallia New" w:hAnsi="Browallia New" w:cs="Browallia New"/>
            <w:sz w:val="28"/>
            <w:szCs w:val="28"/>
          </w:rPr>
          <w:fldChar w:fldCharType="begin"/>
        </w:r>
        <w:r w:rsidR="00242458" w:rsidRPr="005C4CA6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="00242458" w:rsidRPr="005C4CA6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="00242458">
          <w:rPr>
            <w:rFonts w:ascii="Browallia New" w:hAnsi="Browallia New" w:cs="Browallia New"/>
            <w:noProof/>
            <w:sz w:val="28"/>
            <w:szCs w:val="28"/>
          </w:rPr>
          <w:t>20</w:t>
        </w:r>
        <w:r w:rsidR="00242458" w:rsidRPr="005C4CA6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sdtContent>
    </w:sdt>
  </w:p>
  <w:p w14:paraId="29142FD0" w14:textId="6615C636" w:rsidR="00242458" w:rsidRPr="00D74787" w:rsidRDefault="00242458" w:rsidP="005C4CA6">
    <w:pPr>
      <w:pStyle w:val="Footer"/>
      <w:rPr>
        <w:rFonts w:ascii="Browallia New" w:hAnsi="Browallia New" w:cs="Browalli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14D3" w14:textId="5349597C" w:rsidR="00242458" w:rsidRPr="005C4CA6" w:rsidRDefault="00242458" w:rsidP="00F31D77">
    <w:pPr>
      <w:pStyle w:val="Footer"/>
      <w:jc w:val="right"/>
      <w:rPr>
        <w:noProof/>
        <w:sz w:val="18"/>
        <w:szCs w:val="18"/>
      </w:rPr>
    </w:pPr>
    <w:r w:rsidRPr="005C4CA6">
      <w:rPr>
        <w:rFonts w:ascii="Browallia New" w:hAnsi="Browallia New" w:cs="Browallia New"/>
        <w:sz w:val="28"/>
        <w:szCs w:val="28"/>
      </w:rPr>
      <w:t xml:space="preserve">    </w:t>
    </w:r>
    <w:r>
      <w:rPr>
        <w:rFonts w:ascii="Browallia New" w:hAnsi="Browallia New" w:cs="Browallia New"/>
        <w:sz w:val="28"/>
        <w:szCs w:val="28"/>
      </w:rPr>
      <w:t xml:space="preserve">    </w:t>
    </w:r>
    <w:r w:rsidRPr="005C4CA6">
      <w:rPr>
        <w:rFonts w:ascii="Browallia New" w:hAnsi="Browallia New" w:cs="Browallia New"/>
        <w:sz w:val="28"/>
        <w:szCs w:val="28"/>
      </w:rPr>
      <w:t xml:space="preserve">       </w:t>
    </w:r>
    <w:sdt>
      <w:sdtPr>
        <w:id w:val="-1443919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C4CA6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5C4CA6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5C4CA6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10</w:t>
        </w:r>
        <w:r w:rsidRPr="005C4CA6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sdtContent>
    </w:sdt>
  </w:p>
  <w:p w14:paraId="63361967" w14:textId="12FC5766" w:rsidR="00242458" w:rsidRPr="005C4CA6" w:rsidRDefault="00242458">
    <w:pPr>
      <w:pStyle w:val="Footer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CC0CF" w14:textId="77777777" w:rsidR="00BD57BE" w:rsidRDefault="00BD57BE">
      <w:r>
        <w:separator/>
      </w:r>
    </w:p>
  </w:footnote>
  <w:footnote w:type="continuationSeparator" w:id="0">
    <w:p w14:paraId="3B9C6E7C" w14:textId="77777777" w:rsidR="00BD57BE" w:rsidRDefault="00BD57BE">
      <w:r>
        <w:continuationSeparator/>
      </w:r>
    </w:p>
  </w:footnote>
  <w:footnote w:type="continuationNotice" w:id="1">
    <w:p w14:paraId="7DD93FEB" w14:textId="77777777" w:rsidR="00BD57BE" w:rsidRDefault="00BD57BE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0556E98"/>
    <w:multiLevelType w:val="hybridMultilevel"/>
    <w:tmpl w:val="04243AE6"/>
    <w:lvl w:ilvl="0" w:tplc="D864070E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3CE1AF7"/>
    <w:multiLevelType w:val="hybridMultilevel"/>
    <w:tmpl w:val="F9A0135C"/>
    <w:lvl w:ilvl="0" w:tplc="176C08EE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E755EC"/>
    <w:multiLevelType w:val="hybridMultilevel"/>
    <w:tmpl w:val="F2D2F23A"/>
    <w:lvl w:ilvl="0" w:tplc="BE9E380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06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5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7" w15:restartNumberingAfterBreak="0">
    <w:nsid w:val="27053549"/>
    <w:multiLevelType w:val="multilevel"/>
    <w:tmpl w:val="4A9E1E7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34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18" w15:restartNumberingAfterBreak="0">
    <w:nsid w:val="27D4246F"/>
    <w:multiLevelType w:val="hybridMultilevel"/>
    <w:tmpl w:val="29BA21AA"/>
    <w:lvl w:ilvl="0" w:tplc="B33C7F1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D55D7"/>
    <w:multiLevelType w:val="multilevel"/>
    <w:tmpl w:val="B4F6C9B2"/>
    <w:lvl w:ilvl="0">
      <w:start w:val="1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ascii="Browallia New" w:hAnsi="Browallia New" w:cs="Browallia New"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3964674B"/>
    <w:multiLevelType w:val="hybridMultilevel"/>
    <w:tmpl w:val="3AC4EA0C"/>
    <w:lvl w:ilvl="0" w:tplc="803CF8FA">
      <w:start w:val="1"/>
      <w:numFmt w:val="decimal"/>
      <w:lvlText w:val="3.1.%1"/>
      <w:lvlJc w:val="left"/>
      <w:pPr>
        <w:ind w:left="720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3" w15:restartNumberingAfterBreak="0">
    <w:nsid w:val="3F137DA9"/>
    <w:multiLevelType w:val="hybridMultilevel"/>
    <w:tmpl w:val="63CE3370"/>
    <w:lvl w:ilvl="0" w:tplc="389AD7C0">
      <w:start w:val="3"/>
      <w:numFmt w:val="bullet"/>
      <w:lvlText w:val="-"/>
      <w:lvlJc w:val="left"/>
      <w:pPr>
        <w:ind w:left="129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F31084C"/>
    <w:multiLevelType w:val="hybridMultilevel"/>
    <w:tmpl w:val="83525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6" w15:restartNumberingAfterBreak="0">
    <w:nsid w:val="42DD5FB2"/>
    <w:multiLevelType w:val="multilevel"/>
    <w:tmpl w:val="511AE2F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928"/>
        </w:tabs>
        <w:ind w:left="928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7" w15:restartNumberingAfterBreak="0">
    <w:nsid w:val="43FB3B97"/>
    <w:multiLevelType w:val="hybridMultilevel"/>
    <w:tmpl w:val="D6306E10"/>
    <w:lvl w:ilvl="0" w:tplc="B2EEF0A2">
      <w:start w:val="1"/>
      <w:numFmt w:val="decimal"/>
      <w:lvlText w:val="3.2.%1"/>
      <w:lvlJc w:val="left"/>
      <w:pPr>
        <w:ind w:left="1629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349" w:hanging="360"/>
      </w:pPr>
    </w:lvl>
    <w:lvl w:ilvl="2" w:tplc="0809001B" w:tentative="1">
      <w:start w:val="1"/>
      <w:numFmt w:val="lowerRoman"/>
      <w:lvlText w:val="%3."/>
      <w:lvlJc w:val="right"/>
      <w:pPr>
        <w:ind w:left="3069" w:hanging="180"/>
      </w:pPr>
    </w:lvl>
    <w:lvl w:ilvl="3" w:tplc="0809000F" w:tentative="1">
      <w:start w:val="1"/>
      <w:numFmt w:val="decimal"/>
      <w:lvlText w:val="%4."/>
      <w:lvlJc w:val="left"/>
      <w:pPr>
        <w:ind w:left="3789" w:hanging="360"/>
      </w:pPr>
    </w:lvl>
    <w:lvl w:ilvl="4" w:tplc="08090019" w:tentative="1">
      <w:start w:val="1"/>
      <w:numFmt w:val="lowerLetter"/>
      <w:lvlText w:val="%5."/>
      <w:lvlJc w:val="left"/>
      <w:pPr>
        <w:ind w:left="4509" w:hanging="360"/>
      </w:pPr>
    </w:lvl>
    <w:lvl w:ilvl="5" w:tplc="0809001B" w:tentative="1">
      <w:start w:val="1"/>
      <w:numFmt w:val="lowerRoman"/>
      <w:lvlText w:val="%6."/>
      <w:lvlJc w:val="right"/>
      <w:pPr>
        <w:ind w:left="5229" w:hanging="180"/>
      </w:pPr>
    </w:lvl>
    <w:lvl w:ilvl="6" w:tplc="0809000F" w:tentative="1">
      <w:start w:val="1"/>
      <w:numFmt w:val="decimal"/>
      <w:lvlText w:val="%7."/>
      <w:lvlJc w:val="left"/>
      <w:pPr>
        <w:ind w:left="5949" w:hanging="360"/>
      </w:pPr>
    </w:lvl>
    <w:lvl w:ilvl="7" w:tplc="08090019" w:tentative="1">
      <w:start w:val="1"/>
      <w:numFmt w:val="lowerLetter"/>
      <w:lvlText w:val="%8."/>
      <w:lvlJc w:val="left"/>
      <w:pPr>
        <w:ind w:left="6669" w:hanging="360"/>
      </w:pPr>
    </w:lvl>
    <w:lvl w:ilvl="8" w:tplc="0809001B" w:tentative="1">
      <w:start w:val="1"/>
      <w:numFmt w:val="lowerRoman"/>
      <w:lvlText w:val="%9."/>
      <w:lvlJc w:val="right"/>
      <w:pPr>
        <w:ind w:left="7389" w:hanging="180"/>
      </w:pPr>
    </w:lvl>
  </w:abstractNum>
  <w:abstractNum w:abstractNumId="28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9" w15:restartNumberingAfterBreak="0">
    <w:nsid w:val="54841D43"/>
    <w:multiLevelType w:val="multilevel"/>
    <w:tmpl w:val="012416B4"/>
    <w:lvl w:ilvl="0">
      <w:start w:val="20"/>
      <w:numFmt w:val="none"/>
      <w:lvlText w:val="19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9.1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0" w15:restartNumberingAfterBreak="0">
    <w:nsid w:val="554F0524"/>
    <w:multiLevelType w:val="multilevel"/>
    <w:tmpl w:val="5F34BB86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.2.%3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93352"/>
    <w:multiLevelType w:val="multilevel"/>
    <w:tmpl w:val="6A06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3" w15:restartNumberingAfterBreak="0">
    <w:nsid w:val="65151253"/>
    <w:multiLevelType w:val="multilevel"/>
    <w:tmpl w:val="C0A03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5" w15:restartNumberingAfterBreak="0">
    <w:nsid w:val="6C346736"/>
    <w:multiLevelType w:val="hybridMultilevel"/>
    <w:tmpl w:val="2282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FD0BC0"/>
    <w:multiLevelType w:val="hybridMultilevel"/>
    <w:tmpl w:val="7A44FCBC"/>
    <w:lvl w:ilvl="0" w:tplc="6682EFC8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37" w15:restartNumberingAfterBreak="0">
    <w:nsid w:val="7EA4356C"/>
    <w:multiLevelType w:val="multilevel"/>
    <w:tmpl w:val="6A06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34"/>
  </w:num>
  <w:num w:numId="14">
    <w:abstractNumId w:val="20"/>
  </w:num>
  <w:num w:numId="15">
    <w:abstractNumId w:val="25"/>
  </w:num>
  <w:num w:numId="16">
    <w:abstractNumId w:val="19"/>
  </w:num>
  <w:num w:numId="17">
    <w:abstractNumId w:val="15"/>
  </w:num>
  <w:num w:numId="18">
    <w:abstractNumId w:val="24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23"/>
  </w:num>
  <w:num w:numId="24">
    <w:abstractNumId w:val="28"/>
  </w:num>
  <w:num w:numId="25">
    <w:abstractNumId w:val="18"/>
  </w:num>
  <w:num w:numId="26">
    <w:abstractNumId w:val="37"/>
  </w:num>
  <w:num w:numId="27">
    <w:abstractNumId w:val="33"/>
  </w:num>
  <w:num w:numId="28">
    <w:abstractNumId w:val="35"/>
  </w:num>
  <w:num w:numId="29">
    <w:abstractNumId w:val="13"/>
  </w:num>
  <w:num w:numId="30">
    <w:abstractNumId w:val="12"/>
  </w:num>
  <w:num w:numId="31">
    <w:abstractNumId w:val="11"/>
  </w:num>
  <w:num w:numId="32">
    <w:abstractNumId w:val="10"/>
  </w:num>
  <w:num w:numId="33">
    <w:abstractNumId w:val="21"/>
  </w:num>
  <w:num w:numId="34">
    <w:abstractNumId w:val="27"/>
  </w:num>
  <w:num w:numId="35">
    <w:abstractNumId w:val="14"/>
  </w:num>
  <w:num w:numId="36">
    <w:abstractNumId w:val="36"/>
  </w:num>
  <w:num w:numId="37">
    <w:abstractNumId w:val="31"/>
  </w:num>
  <w:num w:numId="38">
    <w:abstractNumId w:val="26"/>
  </w:num>
  <w:num w:numId="39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2C2"/>
    <w:rsid w:val="0000043D"/>
    <w:rsid w:val="000004F5"/>
    <w:rsid w:val="000006A8"/>
    <w:rsid w:val="000008A1"/>
    <w:rsid w:val="00000A8B"/>
    <w:rsid w:val="00000C4F"/>
    <w:rsid w:val="00000EE1"/>
    <w:rsid w:val="000014EF"/>
    <w:rsid w:val="00001585"/>
    <w:rsid w:val="000018EB"/>
    <w:rsid w:val="00001C04"/>
    <w:rsid w:val="000036AB"/>
    <w:rsid w:val="00003EAB"/>
    <w:rsid w:val="00004836"/>
    <w:rsid w:val="00004854"/>
    <w:rsid w:val="00004E4D"/>
    <w:rsid w:val="0000558F"/>
    <w:rsid w:val="00005889"/>
    <w:rsid w:val="000065AD"/>
    <w:rsid w:val="00006A6A"/>
    <w:rsid w:val="00006EF7"/>
    <w:rsid w:val="00007917"/>
    <w:rsid w:val="000105CB"/>
    <w:rsid w:val="00010B27"/>
    <w:rsid w:val="00010FF9"/>
    <w:rsid w:val="0001108A"/>
    <w:rsid w:val="00011140"/>
    <w:rsid w:val="000118F8"/>
    <w:rsid w:val="00012012"/>
    <w:rsid w:val="00012CE7"/>
    <w:rsid w:val="00012FE1"/>
    <w:rsid w:val="00013000"/>
    <w:rsid w:val="000130E1"/>
    <w:rsid w:val="00013C7D"/>
    <w:rsid w:val="00013D6C"/>
    <w:rsid w:val="00014478"/>
    <w:rsid w:val="00014BB0"/>
    <w:rsid w:val="00014E2C"/>
    <w:rsid w:val="00015AD2"/>
    <w:rsid w:val="00015BA5"/>
    <w:rsid w:val="00016979"/>
    <w:rsid w:val="00017183"/>
    <w:rsid w:val="000178A8"/>
    <w:rsid w:val="00017D69"/>
    <w:rsid w:val="000202B9"/>
    <w:rsid w:val="000204A5"/>
    <w:rsid w:val="00020E48"/>
    <w:rsid w:val="000215D3"/>
    <w:rsid w:val="00021654"/>
    <w:rsid w:val="000225CE"/>
    <w:rsid w:val="0002294E"/>
    <w:rsid w:val="00022CEA"/>
    <w:rsid w:val="000232E6"/>
    <w:rsid w:val="000234BA"/>
    <w:rsid w:val="000236A4"/>
    <w:rsid w:val="00023A0A"/>
    <w:rsid w:val="00023CD7"/>
    <w:rsid w:val="00023E12"/>
    <w:rsid w:val="00023FDD"/>
    <w:rsid w:val="0002409D"/>
    <w:rsid w:val="00024966"/>
    <w:rsid w:val="000267B9"/>
    <w:rsid w:val="00026827"/>
    <w:rsid w:val="00026C15"/>
    <w:rsid w:val="00026DEA"/>
    <w:rsid w:val="00027665"/>
    <w:rsid w:val="000279BA"/>
    <w:rsid w:val="00027C9A"/>
    <w:rsid w:val="00030CDE"/>
    <w:rsid w:val="00031261"/>
    <w:rsid w:val="00032363"/>
    <w:rsid w:val="000325C7"/>
    <w:rsid w:val="00033247"/>
    <w:rsid w:val="00033959"/>
    <w:rsid w:val="00033D67"/>
    <w:rsid w:val="00034100"/>
    <w:rsid w:val="00034566"/>
    <w:rsid w:val="0003487E"/>
    <w:rsid w:val="00034BA8"/>
    <w:rsid w:val="000353CD"/>
    <w:rsid w:val="00035946"/>
    <w:rsid w:val="00035BEB"/>
    <w:rsid w:val="000360DB"/>
    <w:rsid w:val="00036127"/>
    <w:rsid w:val="00037314"/>
    <w:rsid w:val="000373B6"/>
    <w:rsid w:val="00037CD8"/>
    <w:rsid w:val="000402AC"/>
    <w:rsid w:val="0004062F"/>
    <w:rsid w:val="0004074A"/>
    <w:rsid w:val="00040996"/>
    <w:rsid w:val="00040FE4"/>
    <w:rsid w:val="00041394"/>
    <w:rsid w:val="00041C97"/>
    <w:rsid w:val="0004299E"/>
    <w:rsid w:val="0004367E"/>
    <w:rsid w:val="000439F4"/>
    <w:rsid w:val="00043EDB"/>
    <w:rsid w:val="00044433"/>
    <w:rsid w:val="00044590"/>
    <w:rsid w:val="000445A3"/>
    <w:rsid w:val="000445D5"/>
    <w:rsid w:val="00044A24"/>
    <w:rsid w:val="000455D0"/>
    <w:rsid w:val="000459D1"/>
    <w:rsid w:val="00046168"/>
    <w:rsid w:val="00046D74"/>
    <w:rsid w:val="000475A8"/>
    <w:rsid w:val="00047622"/>
    <w:rsid w:val="00053B00"/>
    <w:rsid w:val="00053F08"/>
    <w:rsid w:val="00054027"/>
    <w:rsid w:val="00054043"/>
    <w:rsid w:val="00054484"/>
    <w:rsid w:val="00054CA9"/>
    <w:rsid w:val="0005545B"/>
    <w:rsid w:val="00055612"/>
    <w:rsid w:val="000559AB"/>
    <w:rsid w:val="00055E0B"/>
    <w:rsid w:val="00056424"/>
    <w:rsid w:val="000569CC"/>
    <w:rsid w:val="000572CF"/>
    <w:rsid w:val="00060A92"/>
    <w:rsid w:val="00060B76"/>
    <w:rsid w:val="000611AE"/>
    <w:rsid w:val="00061973"/>
    <w:rsid w:val="00061DF4"/>
    <w:rsid w:val="00061F5B"/>
    <w:rsid w:val="00062957"/>
    <w:rsid w:val="00062F4B"/>
    <w:rsid w:val="00062F83"/>
    <w:rsid w:val="000631B5"/>
    <w:rsid w:val="00063E2D"/>
    <w:rsid w:val="000640A2"/>
    <w:rsid w:val="00064230"/>
    <w:rsid w:val="000646DF"/>
    <w:rsid w:val="00064F84"/>
    <w:rsid w:val="000652EB"/>
    <w:rsid w:val="00065B40"/>
    <w:rsid w:val="00065CC7"/>
    <w:rsid w:val="0006635D"/>
    <w:rsid w:val="0006652B"/>
    <w:rsid w:val="00066C00"/>
    <w:rsid w:val="00066DFE"/>
    <w:rsid w:val="0006779E"/>
    <w:rsid w:val="000677DA"/>
    <w:rsid w:val="000701A3"/>
    <w:rsid w:val="000703F0"/>
    <w:rsid w:val="00070432"/>
    <w:rsid w:val="00070896"/>
    <w:rsid w:val="00070E58"/>
    <w:rsid w:val="00070EF7"/>
    <w:rsid w:val="00071286"/>
    <w:rsid w:val="000714BD"/>
    <w:rsid w:val="000714D0"/>
    <w:rsid w:val="00071BB3"/>
    <w:rsid w:val="00071CCB"/>
    <w:rsid w:val="00071DC2"/>
    <w:rsid w:val="000725A1"/>
    <w:rsid w:val="00072E69"/>
    <w:rsid w:val="00073788"/>
    <w:rsid w:val="00073D9E"/>
    <w:rsid w:val="00074012"/>
    <w:rsid w:val="00074C66"/>
    <w:rsid w:val="0007624E"/>
    <w:rsid w:val="0007627C"/>
    <w:rsid w:val="000773E6"/>
    <w:rsid w:val="0007756E"/>
    <w:rsid w:val="00077970"/>
    <w:rsid w:val="00077B6D"/>
    <w:rsid w:val="0008012C"/>
    <w:rsid w:val="00080424"/>
    <w:rsid w:val="000808A7"/>
    <w:rsid w:val="00081257"/>
    <w:rsid w:val="000812F6"/>
    <w:rsid w:val="0008145F"/>
    <w:rsid w:val="000824F1"/>
    <w:rsid w:val="00082B0C"/>
    <w:rsid w:val="00082B33"/>
    <w:rsid w:val="00082CEE"/>
    <w:rsid w:val="0008370B"/>
    <w:rsid w:val="0008519F"/>
    <w:rsid w:val="000854D3"/>
    <w:rsid w:val="000861C0"/>
    <w:rsid w:val="0008643B"/>
    <w:rsid w:val="000866F9"/>
    <w:rsid w:val="00086A4B"/>
    <w:rsid w:val="00087288"/>
    <w:rsid w:val="000874AF"/>
    <w:rsid w:val="00090194"/>
    <w:rsid w:val="00090505"/>
    <w:rsid w:val="0009066F"/>
    <w:rsid w:val="000914B1"/>
    <w:rsid w:val="00091CC7"/>
    <w:rsid w:val="00091D99"/>
    <w:rsid w:val="000921D3"/>
    <w:rsid w:val="0009226D"/>
    <w:rsid w:val="00092AC7"/>
    <w:rsid w:val="00092F27"/>
    <w:rsid w:val="00092FA1"/>
    <w:rsid w:val="00093C72"/>
    <w:rsid w:val="00093DE9"/>
    <w:rsid w:val="00093E87"/>
    <w:rsid w:val="00094237"/>
    <w:rsid w:val="00094C56"/>
    <w:rsid w:val="00095CC6"/>
    <w:rsid w:val="0009657D"/>
    <w:rsid w:val="0009659A"/>
    <w:rsid w:val="0009659F"/>
    <w:rsid w:val="0009660D"/>
    <w:rsid w:val="00096A17"/>
    <w:rsid w:val="00097032"/>
    <w:rsid w:val="000976A7"/>
    <w:rsid w:val="000A023A"/>
    <w:rsid w:val="000A09CA"/>
    <w:rsid w:val="000A0A3B"/>
    <w:rsid w:val="000A0C21"/>
    <w:rsid w:val="000A1226"/>
    <w:rsid w:val="000A1FF1"/>
    <w:rsid w:val="000A20ED"/>
    <w:rsid w:val="000A21E3"/>
    <w:rsid w:val="000A288E"/>
    <w:rsid w:val="000A2BF1"/>
    <w:rsid w:val="000A2D83"/>
    <w:rsid w:val="000A381C"/>
    <w:rsid w:val="000A39D7"/>
    <w:rsid w:val="000A3B5D"/>
    <w:rsid w:val="000A3CC3"/>
    <w:rsid w:val="000A3DB5"/>
    <w:rsid w:val="000A3E52"/>
    <w:rsid w:val="000A3F9C"/>
    <w:rsid w:val="000A42A9"/>
    <w:rsid w:val="000A445C"/>
    <w:rsid w:val="000A45CE"/>
    <w:rsid w:val="000A46B7"/>
    <w:rsid w:val="000A5411"/>
    <w:rsid w:val="000A57FC"/>
    <w:rsid w:val="000A5F1A"/>
    <w:rsid w:val="000A6444"/>
    <w:rsid w:val="000A715D"/>
    <w:rsid w:val="000A72FD"/>
    <w:rsid w:val="000A73BE"/>
    <w:rsid w:val="000A77C1"/>
    <w:rsid w:val="000B0040"/>
    <w:rsid w:val="000B0260"/>
    <w:rsid w:val="000B068A"/>
    <w:rsid w:val="000B0766"/>
    <w:rsid w:val="000B1029"/>
    <w:rsid w:val="000B15CB"/>
    <w:rsid w:val="000B1696"/>
    <w:rsid w:val="000B1FFF"/>
    <w:rsid w:val="000B2A5E"/>
    <w:rsid w:val="000B2D23"/>
    <w:rsid w:val="000B2FD2"/>
    <w:rsid w:val="000B30B6"/>
    <w:rsid w:val="000B3C02"/>
    <w:rsid w:val="000B3C7F"/>
    <w:rsid w:val="000B3F3C"/>
    <w:rsid w:val="000B48B1"/>
    <w:rsid w:val="000B4911"/>
    <w:rsid w:val="000B4ADE"/>
    <w:rsid w:val="000B4D36"/>
    <w:rsid w:val="000B5071"/>
    <w:rsid w:val="000B5249"/>
    <w:rsid w:val="000B591B"/>
    <w:rsid w:val="000B618C"/>
    <w:rsid w:val="000B637E"/>
    <w:rsid w:val="000B6527"/>
    <w:rsid w:val="000B6A7E"/>
    <w:rsid w:val="000B6CD4"/>
    <w:rsid w:val="000B6D86"/>
    <w:rsid w:val="000B6E9D"/>
    <w:rsid w:val="000B7061"/>
    <w:rsid w:val="000B7809"/>
    <w:rsid w:val="000C01CF"/>
    <w:rsid w:val="000C0532"/>
    <w:rsid w:val="000C152A"/>
    <w:rsid w:val="000C176A"/>
    <w:rsid w:val="000C1EA1"/>
    <w:rsid w:val="000C1EE1"/>
    <w:rsid w:val="000C1FDA"/>
    <w:rsid w:val="000C2349"/>
    <w:rsid w:val="000C2D04"/>
    <w:rsid w:val="000C3B4D"/>
    <w:rsid w:val="000C3EB1"/>
    <w:rsid w:val="000C4FA1"/>
    <w:rsid w:val="000C5E1C"/>
    <w:rsid w:val="000C60EA"/>
    <w:rsid w:val="000C6A35"/>
    <w:rsid w:val="000C71C4"/>
    <w:rsid w:val="000C7250"/>
    <w:rsid w:val="000C757D"/>
    <w:rsid w:val="000C7877"/>
    <w:rsid w:val="000D0E8C"/>
    <w:rsid w:val="000D0EFE"/>
    <w:rsid w:val="000D1EB8"/>
    <w:rsid w:val="000D21AF"/>
    <w:rsid w:val="000D2380"/>
    <w:rsid w:val="000D2FFB"/>
    <w:rsid w:val="000D373E"/>
    <w:rsid w:val="000D390B"/>
    <w:rsid w:val="000D445B"/>
    <w:rsid w:val="000D49FA"/>
    <w:rsid w:val="000D4A1C"/>
    <w:rsid w:val="000D53BC"/>
    <w:rsid w:val="000D54E0"/>
    <w:rsid w:val="000D5DB6"/>
    <w:rsid w:val="000D6048"/>
    <w:rsid w:val="000D60F7"/>
    <w:rsid w:val="000D6D50"/>
    <w:rsid w:val="000D6FE6"/>
    <w:rsid w:val="000D7568"/>
    <w:rsid w:val="000D7840"/>
    <w:rsid w:val="000E0011"/>
    <w:rsid w:val="000E07F6"/>
    <w:rsid w:val="000E0B95"/>
    <w:rsid w:val="000E1444"/>
    <w:rsid w:val="000E187E"/>
    <w:rsid w:val="000E18C5"/>
    <w:rsid w:val="000E1B9C"/>
    <w:rsid w:val="000E1FC9"/>
    <w:rsid w:val="000E3035"/>
    <w:rsid w:val="000E326F"/>
    <w:rsid w:val="000E4044"/>
    <w:rsid w:val="000E40DE"/>
    <w:rsid w:val="000E453A"/>
    <w:rsid w:val="000E4788"/>
    <w:rsid w:val="000E4C37"/>
    <w:rsid w:val="000E4C84"/>
    <w:rsid w:val="000E4D92"/>
    <w:rsid w:val="000E544D"/>
    <w:rsid w:val="000E5BD0"/>
    <w:rsid w:val="000E62CE"/>
    <w:rsid w:val="000E7403"/>
    <w:rsid w:val="000E746F"/>
    <w:rsid w:val="000E7CEE"/>
    <w:rsid w:val="000F0231"/>
    <w:rsid w:val="000F0715"/>
    <w:rsid w:val="000F0B8F"/>
    <w:rsid w:val="000F0D9B"/>
    <w:rsid w:val="000F0FBF"/>
    <w:rsid w:val="000F13F1"/>
    <w:rsid w:val="000F14D6"/>
    <w:rsid w:val="000F2D88"/>
    <w:rsid w:val="000F3226"/>
    <w:rsid w:val="000F334B"/>
    <w:rsid w:val="000F37DF"/>
    <w:rsid w:val="000F40C4"/>
    <w:rsid w:val="000F431B"/>
    <w:rsid w:val="000F4C3C"/>
    <w:rsid w:val="000F4ECB"/>
    <w:rsid w:val="000F55B0"/>
    <w:rsid w:val="000F588F"/>
    <w:rsid w:val="000F5D72"/>
    <w:rsid w:val="000F6005"/>
    <w:rsid w:val="000F63E5"/>
    <w:rsid w:val="000F6406"/>
    <w:rsid w:val="000F674A"/>
    <w:rsid w:val="000F67F5"/>
    <w:rsid w:val="000F685B"/>
    <w:rsid w:val="000F6F11"/>
    <w:rsid w:val="000F7C09"/>
    <w:rsid w:val="000F7F19"/>
    <w:rsid w:val="0010027B"/>
    <w:rsid w:val="001004EE"/>
    <w:rsid w:val="001006C0"/>
    <w:rsid w:val="0010073F"/>
    <w:rsid w:val="00100C47"/>
    <w:rsid w:val="00101370"/>
    <w:rsid w:val="0010144E"/>
    <w:rsid w:val="00101671"/>
    <w:rsid w:val="00101959"/>
    <w:rsid w:val="00101AE4"/>
    <w:rsid w:val="00101AE6"/>
    <w:rsid w:val="00101E06"/>
    <w:rsid w:val="00101E45"/>
    <w:rsid w:val="00102158"/>
    <w:rsid w:val="00102606"/>
    <w:rsid w:val="00102614"/>
    <w:rsid w:val="00102AEF"/>
    <w:rsid w:val="00102F6B"/>
    <w:rsid w:val="0010353E"/>
    <w:rsid w:val="00103EF1"/>
    <w:rsid w:val="00104348"/>
    <w:rsid w:val="00104BF1"/>
    <w:rsid w:val="00105308"/>
    <w:rsid w:val="001055C1"/>
    <w:rsid w:val="00105793"/>
    <w:rsid w:val="001058C9"/>
    <w:rsid w:val="00105A1B"/>
    <w:rsid w:val="00105C5D"/>
    <w:rsid w:val="001062CF"/>
    <w:rsid w:val="00106306"/>
    <w:rsid w:val="0010715E"/>
    <w:rsid w:val="00107D9F"/>
    <w:rsid w:val="0011005E"/>
    <w:rsid w:val="00110083"/>
    <w:rsid w:val="00110328"/>
    <w:rsid w:val="001103D1"/>
    <w:rsid w:val="001105E4"/>
    <w:rsid w:val="00110B78"/>
    <w:rsid w:val="00110BF5"/>
    <w:rsid w:val="00110C2D"/>
    <w:rsid w:val="00110F90"/>
    <w:rsid w:val="00111079"/>
    <w:rsid w:val="0011140A"/>
    <w:rsid w:val="001118B0"/>
    <w:rsid w:val="00112C74"/>
    <w:rsid w:val="00112F11"/>
    <w:rsid w:val="00112FC4"/>
    <w:rsid w:val="00113254"/>
    <w:rsid w:val="001133E0"/>
    <w:rsid w:val="00114E2A"/>
    <w:rsid w:val="00114FBA"/>
    <w:rsid w:val="001155C6"/>
    <w:rsid w:val="0011581D"/>
    <w:rsid w:val="00116345"/>
    <w:rsid w:val="001165CE"/>
    <w:rsid w:val="0011677D"/>
    <w:rsid w:val="00116F40"/>
    <w:rsid w:val="00117622"/>
    <w:rsid w:val="001178A2"/>
    <w:rsid w:val="00120A0B"/>
    <w:rsid w:val="00120C82"/>
    <w:rsid w:val="00120EA5"/>
    <w:rsid w:val="00120F00"/>
    <w:rsid w:val="001216CF"/>
    <w:rsid w:val="00122732"/>
    <w:rsid w:val="0012349B"/>
    <w:rsid w:val="001235C5"/>
    <w:rsid w:val="001242FC"/>
    <w:rsid w:val="0012446E"/>
    <w:rsid w:val="001244E6"/>
    <w:rsid w:val="00124514"/>
    <w:rsid w:val="00124654"/>
    <w:rsid w:val="00125B6B"/>
    <w:rsid w:val="001275CD"/>
    <w:rsid w:val="00127C7F"/>
    <w:rsid w:val="00130431"/>
    <w:rsid w:val="0013091A"/>
    <w:rsid w:val="00130ADC"/>
    <w:rsid w:val="00130AF6"/>
    <w:rsid w:val="00131286"/>
    <w:rsid w:val="00131B4F"/>
    <w:rsid w:val="00131B63"/>
    <w:rsid w:val="00131C9E"/>
    <w:rsid w:val="001323A7"/>
    <w:rsid w:val="00132435"/>
    <w:rsid w:val="0013247D"/>
    <w:rsid w:val="001327BA"/>
    <w:rsid w:val="00132B4A"/>
    <w:rsid w:val="00132ED4"/>
    <w:rsid w:val="00132EEC"/>
    <w:rsid w:val="00133069"/>
    <w:rsid w:val="00133C89"/>
    <w:rsid w:val="00133ED6"/>
    <w:rsid w:val="00133F56"/>
    <w:rsid w:val="00134922"/>
    <w:rsid w:val="0013563A"/>
    <w:rsid w:val="001357EE"/>
    <w:rsid w:val="0013618D"/>
    <w:rsid w:val="001367E5"/>
    <w:rsid w:val="00136A99"/>
    <w:rsid w:val="00136E90"/>
    <w:rsid w:val="00136F7F"/>
    <w:rsid w:val="001375AD"/>
    <w:rsid w:val="0014012F"/>
    <w:rsid w:val="00140B2B"/>
    <w:rsid w:val="00140B35"/>
    <w:rsid w:val="00140B9F"/>
    <w:rsid w:val="00140F8C"/>
    <w:rsid w:val="001412FD"/>
    <w:rsid w:val="00141459"/>
    <w:rsid w:val="001418D3"/>
    <w:rsid w:val="00141B18"/>
    <w:rsid w:val="00141F04"/>
    <w:rsid w:val="0014258A"/>
    <w:rsid w:val="00142ED8"/>
    <w:rsid w:val="00143156"/>
    <w:rsid w:val="00143271"/>
    <w:rsid w:val="0014418F"/>
    <w:rsid w:val="00144D15"/>
    <w:rsid w:val="001455E0"/>
    <w:rsid w:val="0014678B"/>
    <w:rsid w:val="00146971"/>
    <w:rsid w:val="00147048"/>
    <w:rsid w:val="00147DDE"/>
    <w:rsid w:val="001502CA"/>
    <w:rsid w:val="0015083A"/>
    <w:rsid w:val="00150C97"/>
    <w:rsid w:val="00150DA2"/>
    <w:rsid w:val="001513E4"/>
    <w:rsid w:val="001513EB"/>
    <w:rsid w:val="00151516"/>
    <w:rsid w:val="001516FD"/>
    <w:rsid w:val="00151930"/>
    <w:rsid w:val="00151E55"/>
    <w:rsid w:val="00152350"/>
    <w:rsid w:val="001526D7"/>
    <w:rsid w:val="001527D6"/>
    <w:rsid w:val="0015310E"/>
    <w:rsid w:val="001538FE"/>
    <w:rsid w:val="00154289"/>
    <w:rsid w:val="0015475B"/>
    <w:rsid w:val="00155974"/>
    <w:rsid w:val="00155E61"/>
    <w:rsid w:val="001560BB"/>
    <w:rsid w:val="00156D8D"/>
    <w:rsid w:val="00156E05"/>
    <w:rsid w:val="00156E43"/>
    <w:rsid w:val="00156E5A"/>
    <w:rsid w:val="00156FC7"/>
    <w:rsid w:val="001571A5"/>
    <w:rsid w:val="001572BF"/>
    <w:rsid w:val="001572D0"/>
    <w:rsid w:val="00157C57"/>
    <w:rsid w:val="001601A1"/>
    <w:rsid w:val="00160ACF"/>
    <w:rsid w:val="00160BCA"/>
    <w:rsid w:val="00160E9A"/>
    <w:rsid w:val="0016162F"/>
    <w:rsid w:val="00161634"/>
    <w:rsid w:val="00161D1C"/>
    <w:rsid w:val="00161DCC"/>
    <w:rsid w:val="00162379"/>
    <w:rsid w:val="0016248D"/>
    <w:rsid w:val="00162590"/>
    <w:rsid w:val="00162E5E"/>
    <w:rsid w:val="0016348D"/>
    <w:rsid w:val="00163BB5"/>
    <w:rsid w:val="00163CC0"/>
    <w:rsid w:val="001651E0"/>
    <w:rsid w:val="0016538C"/>
    <w:rsid w:val="0016557C"/>
    <w:rsid w:val="00165659"/>
    <w:rsid w:val="00165A41"/>
    <w:rsid w:val="001666B3"/>
    <w:rsid w:val="00166953"/>
    <w:rsid w:val="00167339"/>
    <w:rsid w:val="00167885"/>
    <w:rsid w:val="00167CD9"/>
    <w:rsid w:val="00167D7E"/>
    <w:rsid w:val="00170486"/>
    <w:rsid w:val="001704BB"/>
    <w:rsid w:val="0017100B"/>
    <w:rsid w:val="00171277"/>
    <w:rsid w:val="001716C3"/>
    <w:rsid w:val="00171791"/>
    <w:rsid w:val="00171B38"/>
    <w:rsid w:val="00172D7B"/>
    <w:rsid w:val="001733BD"/>
    <w:rsid w:val="00174143"/>
    <w:rsid w:val="00174A15"/>
    <w:rsid w:val="00175AB8"/>
    <w:rsid w:val="00176550"/>
    <w:rsid w:val="0017655D"/>
    <w:rsid w:val="00177156"/>
    <w:rsid w:val="00177D18"/>
    <w:rsid w:val="001800FA"/>
    <w:rsid w:val="00180142"/>
    <w:rsid w:val="001804E5"/>
    <w:rsid w:val="00181450"/>
    <w:rsid w:val="001815A9"/>
    <w:rsid w:val="00181A26"/>
    <w:rsid w:val="001829C2"/>
    <w:rsid w:val="00182A84"/>
    <w:rsid w:val="00182B1A"/>
    <w:rsid w:val="00182CE4"/>
    <w:rsid w:val="001835BB"/>
    <w:rsid w:val="001839FB"/>
    <w:rsid w:val="001841D3"/>
    <w:rsid w:val="0018592F"/>
    <w:rsid w:val="00185BD0"/>
    <w:rsid w:val="00186268"/>
    <w:rsid w:val="00186784"/>
    <w:rsid w:val="00187D7D"/>
    <w:rsid w:val="0019015A"/>
    <w:rsid w:val="0019048D"/>
    <w:rsid w:val="00190515"/>
    <w:rsid w:val="00190526"/>
    <w:rsid w:val="00190D90"/>
    <w:rsid w:val="0019112C"/>
    <w:rsid w:val="00191220"/>
    <w:rsid w:val="0019172A"/>
    <w:rsid w:val="001919D9"/>
    <w:rsid w:val="00191D62"/>
    <w:rsid w:val="001923D7"/>
    <w:rsid w:val="00192713"/>
    <w:rsid w:val="001936EE"/>
    <w:rsid w:val="0019410B"/>
    <w:rsid w:val="00194540"/>
    <w:rsid w:val="001950E4"/>
    <w:rsid w:val="0019537C"/>
    <w:rsid w:val="001955CA"/>
    <w:rsid w:val="00195B9E"/>
    <w:rsid w:val="0019611B"/>
    <w:rsid w:val="00196C2D"/>
    <w:rsid w:val="0019741B"/>
    <w:rsid w:val="00197994"/>
    <w:rsid w:val="00197B15"/>
    <w:rsid w:val="001A0046"/>
    <w:rsid w:val="001A025B"/>
    <w:rsid w:val="001A0682"/>
    <w:rsid w:val="001A0F66"/>
    <w:rsid w:val="001A121B"/>
    <w:rsid w:val="001A1517"/>
    <w:rsid w:val="001A23BF"/>
    <w:rsid w:val="001A2466"/>
    <w:rsid w:val="001A256A"/>
    <w:rsid w:val="001A2AC6"/>
    <w:rsid w:val="001A3A6C"/>
    <w:rsid w:val="001A3EC6"/>
    <w:rsid w:val="001A41E8"/>
    <w:rsid w:val="001A43A1"/>
    <w:rsid w:val="001A440D"/>
    <w:rsid w:val="001A4736"/>
    <w:rsid w:val="001A48EF"/>
    <w:rsid w:val="001A5077"/>
    <w:rsid w:val="001A5F04"/>
    <w:rsid w:val="001A6515"/>
    <w:rsid w:val="001A69D1"/>
    <w:rsid w:val="001A6A79"/>
    <w:rsid w:val="001A7C36"/>
    <w:rsid w:val="001A7D01"/>
    <w:rsid w:val="001B0265"/>
    <w:rsid w:val="001B113A"/>
    <w:rsid w:val="001B12E7"/>
    <w:rsid w:val="001B184E"/>
    <w:rsid w:val="001B1A1F"/>
    <w:rsid w:val="001B20FE"/>
    <w:rsid w:val="001B218F"/>
    <w:rsid w:val="001B2644"/>
    <w:rsid w:val="001B2CED"/>
    <w:rsid w:val="001B2CF0"/>
    <w:rsid w:val="001B3994"/>
    <w:rsid w:val="001B3D26"/>
    <w:rsid w:val="001B437B"/>
    <w:rsid w:val="001B46EA"/>
    <w:rsid w:val="001B4CE2"/>
    <w:rsid w:val="001B516A"/>
    <w:rsid w:val="001B55F7"/>
    <w:rsid w:val="001B59D3"/>
    <w:rsid w:val="001B5D07"/>
    <w:rsid w:val="001B6CA3"/>
    <w:rsid w:val="001C00B9"/>
    <w:rsid w:val="001C11C3"/>
    <w:rsid w:val="001C2674"/>
    <w:rsid w:val="001C2726"/>
    <w:rsid w:val="001C283F"/>
    <w:rsid w:val="001C2C33"/>
    <w:rsid w:val="001C340C"/>
    <w:rsid w:val="001C38CE"/>
    <w:rsid w:val="001C3DB7"/>
    <w:rsid w:val="001C466E"/>
    <w:rsid w:val="001C54A1"/>
    <w:rsid w:val="001C56B4"/>
    <w:rsid w:val="001C5835"/>
    <w:rsid w:val="001C5C51"/>
    <w:rsid w:val="001C5E1D"/>
    <w:rsid w:val="001C6133"/>
    <w:rsid w:val="001C65C8"/>
    <w:rsid w:val="001C6C1A"/>
    <w:rsid w:val="001D06EB"/>
    <w:rsid w:val="001D0A63"/>
    <w:rsid w:val="001D0DFE"/>
    <w:rsid w:val="001D1405"/>
    <w:rsid w:val="001D1921"/>
    <w:rsid w:val="001D1DAF"/>
    <w:rsid w:val="001D24E6"/>
    <w:rsid w:val="001D2E23"/>
    <w:rsid w:val="001D3105"/>
    <w:rsid w:val="001D3516"/>
    <w:rsid w:val="001D363D"/>
    <w:rsid w:val="001D3A53"/>
    <w:rsid w:val="001D4799"/>
    <w:rsid w:val="001D4991"/>
    <w:rsid w:val="001D4B7E"/>
    <w:rsid w:val="001D4F35"/>
    <w:rsid w:val="001D555F"/>
    <w:rsid w:val="001D58C5"/>
    <w:rsid w:val="001D5BE1"/>
    <w:rsid w:val="001D5D2D"/>
    <w:rsid w:val="001D5ECF"/>
    <w:rsid w:val="001D622F"/>
    <w:rsid w:val="001D640E"/>
    <w:rsid w:val="001D6AEA"/>
    <w:rsid w:val="001D6BBB"/>
    <w:rsid w:val="001D6DE7"/>
    <w:rsid w:val="001D70AA"/>
    <w:rsid w:val="001D70B8"/>
    <w:rsid w:val="001D7A54"/>
    <w:rsid w:val="001D7A8E"/>
    <w:rsid w:val="001E0163"/>
    <w:rsid w:val="001E05D7"/>
    <w:rsid w:val="001E1842"/>
    <w:rsid w:val="001E1B26"/>
    <w:rsid w:val="001E1E5F"/>
    <w:rsid w:val="001E1EA9"/>
    <w:rsid w:val="001E1F16"/>
    <w:rsid w:val="001E209F"/>
    <w:rsid w:val="001E28CA"/>
    <w:rsid w:val="001E2D49"/>
    <w:rsid w:val="001E35B0"/>
    <w:rsid w:val="001E3652"/>
    <w:rsid w:val="001E36D8"/>
    <w:rsid w:val="001E3CA1"/>
    <w:rsid w:val="001E479A"/>
    <w:rsid w:val="001E4932"/>
    <w:rsid w:val="001E4B40"/>
    <w:rsid w:val="001E5112"/>
    <w:rsid w:val="001E5A4E"/>
    <w:rsid w:val="001E6238"/>
    <w:rsid w:val="001E62D5"/>
    <w:rsid w:val="001E640D"/>
    <w:rsid w:val="001E6E9A"/>
    <w:rsid w:val="001E6FF8"/>
    <w:rsid w:val="001E751F"/>
    <w:rsid w:val="001E7950"/>
    <w:rsid w:val="001F042A"/>
    <w:rsid w:val="001F0895"/>
    <w:rsid w:val="001F0ACE"/>
    <w:rsid w:val="001F21C4"/>
    <w:rsid w:val="001F2C4C"/>
    <w:rsid w:val="001F35F3"/>
    <w:rsid w:val="001F3C12"/>
    <w:rsid w:val="001F4070"/>
    <w:rsid w:val="001F47B6"/>
    <w:rsid w:val="001F4AF0"/>
    <w:rsid w:val="001F5160"/>
    <w:rsid w:val="001F53DF"/>
    <w:rsid w:val="001F5623"/>
    <w:rsid w:val="001F5786"/>
    <w:rsid w:val="001F5B03"/>
    <w:rsid w:val="001F5CD3"/>
    <w:rsid w:val="001F68A3"/>
    <w:rsid w:val="001F780A"/>
    <w:rsid w:val="001F7975"/>
    <w:rsid w:val="00200B73"/>
    <w:rsid w:val="00201060"/>
    <w:rsid w:val="0020109B"/>
    <w:rsid w:val="00201612"/>
    <w:rsid w:val="00201B3A"/>
    <w:rsid w:val="00201BE5"/>
    <w:rsid w:val="00201DC0"/>
    <w:rsid w:val="00202347"/>
    <w:rsid w:val="00202AA8"/>
    <w:rsid w:val="00203311"/>
    <w:rsid w:val="00203956"/>
    <w:rsid w:val="00203EB3"/>
    <w:rsid w:val="002040D3"/>
    <w:rsid w:val="002041A7"/>
    <w:rsid w:val="00204342"/>
    <w:rsid w:val="00204EEC"/>
    <w:rsid w:val="002050A0"/>
    <w:rsid w:val="00205602"/>
    <w:rsid w:val="00205D26"/>
    <w:rsid w:val="00205E55"/>
    <w:rsid w:val="00205E74"/>
    <w:rsid w:val="0020639D"/>
    <w:rsid w:val="002064D4"/>
    <w:rsid w:val="0020652A"/>
    <w:rsid w:val="002067A1"/>
    <w:rsid w:val="00206823"/>
    <w:rsid w:val="0020772B"/>
    <w:rsid w:val="00207F4A"/>
    <w:rsid w:val="0021010D"/>
    <w:rsid w:val="00210387"/>
    <w:rsid w:val="00210D0F"/>
    <w:rsid w:val="00211229"/>
    <w:rsid w:val="0021141F"/>
    <w:rsid w:val="002115B2"/>
    <w:rsid w:val="00211658"/>
    <w:rsid w:val="00211E5A"/>
    <w:rsid w:val="002127A4"/>
    <w:rsid w:val="002130D7"/>
    <w:rsid w:val="00213845"/>
    <w:rsid w:val="00213E0E"/>
    <w:rsid w:val="002140EF"/>
    <w:rsid w:val="00214113"/>
    <w:rsid w:val="002149DD"/>
    <w:rsid w:val="00214B50"/>
    <w:rsid w:val="00214B60"/>
    <w:rsid w:val="00215098"/>
    <w:rsid w:val="00215E2E"/>
    <w:rsid w:val="002162B2"/>
    <w:rsid w:val="00216641"/>
    <w:rsid w:val="00216982"/>
    <w:rsid w:val="00216A12"/>
    <w:rsid w:val="00216B98"/>
    <w:rsid w:val="00216C66"/>
    <w:rsid w:val="002172A3"/>
    <w:rsid w:val="00217A66"/>
    <w:rsid w:val="00220BF5"/>
    <w:rsid w:val="00221761"/>
    <w:rsid w:val="00221A6C"/>
    <w:rsid w:val="002227EF"/>
    <w:rsid w:val="00223BCE"/>
    <w:rsid w:val="00223C39"/>
    <w:rsid w:val="002241DE"/>
    <w:rsid w:val="0022421A"/>
    <w:rsid w:val="002242CB"/>
    <w:rsid w:val="002244D9"/>
    <w:rsid w:val="00224836"/>
    <w:rsid w:val="00224AF4"/>
    <w:rsid w:val="0022508B"/>
    <w:rsid w:val="00225FE5"/>
    <w:rsid w:val="00226429"/>
    <w:rsid w:val="002265BF"/>
    <w:rsid w:val="00226A7B"/>
    <w:rsid w:val="00226F17"/>
    <w:rsid w:val="00226FAE"/>
    <w:rsid w:val="00227256"/>
    <w:rsid w:val="0023003E"/>
    <w:rsid w:val="00230880"/>
    <w:rsid w:val="00230EBA"/>
    <w:rsid w:val="00230F48"/>
    <w:rsid w:val="00231915"/>
    <w:rsid w:val="002319D2"/>
    <w:rsid w:val="00232305"/>
    <w:rsid w:val="00232352"/>
    <w:rsid w:val="002328ED"/>
    <w:rsid w:val="0023318E"/>
    <w:rsid w:val="0023334D"/>
    <w:rsid w:val="00233922"/>
    <w:rsid w:val="00233E23"/>
    <w:rsid w:val="00233EE5"/>
    <w:rsid w:val="00234038"/>
    <w:rsid w:val="00234B55"/>
    <w:rsid w:val="00235068"/>
    <w:rsid w:val="0023534D"/>
    <w:rsid w:val="00235797"/>
    <w:rsid w:val="00235B98"/>
    <w:rsid w:val="00236027"/>
    <w:rsid w:val="00236A4B"/>
    <w:rsid w:val="00237137"/>
    <w:rsid w:val="0023749B"/>
    <w:rsid w:val="002378E0"/>
    <w:rsid w:val="00240476"/>
    <w:rsid w:val="002408F8"/>
    <w:rsid w:val="0024098D"/>
    <w:rsid w:val="00240C81"/>
    <w:rsid w:val="00240E03"/>
    <w:rsid w:val="00240EB0"/>
    <w:rsid w:val="00241333"/>
    <w:rsid w:val="002419B2"/>
    <w:rsid w:val="00241DB2"/>
    <w:rsid w:val="00241F94"/>
    <w:rsid w:val="00242458"/>
    <w:rsid w:val="00242C80"/>
    <w:rsid w:val="002436C5"/>
    <w:rsid w:val="00243A71"/>
    <w:rsid w:val="00243BA1"/>
    <w:rsid w:val="00243D8D"/>
    <w:rsid w:val="002447FE"/>
    <w:rsid w:val="0024492A"/>
    <w:rsid w:val="002453D8"/>
    <w:rsid w:val="00245464"/>
    <w:rsid w:val="00245742"/>
    <w:rsid w:val="00246400"/>
    <w:rsid w:val="0024657F"/>
    <w:rsid w:val="00246A99"/>
    <w:rsid w:val="00246E95"/>
    <w:rsid w:val="0024734C"/>
    <w:rsid w:val="00247CAA"/>
    <w:rsid w:val="002507D4"/>
    <w:rsid w:val="00250A9B"/>
    <w:rsid w:val="0025111C"/>
    <w:rsid w:val="00251729"/>
    <w:rsid w:val="00251DDD"/>
    <w:rsid w:val="00252040"/>
    <w:rsid w:val="00252AE3"/>
    <w:rsid w:val="00252B6E"/>
    <w:rsid w:val="00252F1D"/>
    <w:rsid w:val="00253348"/>
    <w:rsid w:val="0025338C"/>
    <w:rsid w:val="0025412F"/>
    <w:rsid w:val="00254B6F"/>
    <w:rsid w:val="00254ED7"/>
    <w:rsid w:val="00255439"/>
    <w:rsid w:val="002567CC"/>
    <w:rsid w:val="00257D7C"/>
    <w:rsid w:val="002604B0"/>
    <w:rsid w:val="00260C06"/>
    <w:rsid w:val="00260F90"/>
    <w:rsid w:val="00261272"/>
    <w:rsid w:val="00261445"/>
    <w:rsid w:val="0026175E"/>
    <w:rsid w:val="00261B01"/>
    <w:rsid w:val="00261D33"/>
    <w:rsid w:val="002622AA"/>
    <w:rsid w:val="00262907"/>
    <w:rsid w:val="00262BBF"/>
    <w:rsid w:val="002635A6"/>
    <w:rsid w:val="00263F50"/>
    <w:rsid w:val="002640B4"/>
    <w:rsid w:val="0026415A"/>
    <w:rsid w:val="0026448C"/>
    <w:rsid w:val="00264507"/>
    <w:rsid w:val="00264651"/>
    <w:rsid w:val="00264B9B"/>
    <w:rsid w:val="0026566A"/>
    <w:rsid w:val="0026596E"/>
    <w:rsid w:val="00265D25"/>
    <w:rsid w:val="002663A9"/>
    <w:rsid w:val="00266457"/>
    <w:rsid w:val="00267066"/>
    <w:rsid w:val="00267123"/>
    <w:rsid w:val="00270218"/>
    <w:rsid w:val="00271295"/>
    <w:rsid w:val="002714E0"/>
    <w:rsid w:val="002715C2"/>
    <w:rsid w:val="002716D0"/>
    <w:rsid w:val="00271838"/>
    <w:rsid w:val="00271AC7"/>
    <w:rsid w:val="00271CD8"/>
    <w:rsid w:val="00271DB2"/>
    <w:rsid w:val="00272ABD"/>
    <w:rsid w:val="00272BC4"/>
    <w:rsid w:val="00272CAC"/>
    <w:rsid w:val="00272EA5"/>
    <w:rsid w:val="00273393"/>
    <w:rsid w:val="00274215"/>
    <w:rsid w:val="002747D9"/>
    <w:rsid w:val="00274FF8"/>
    <w:rsid w:val="002752A1"/>
    <w:rsid w:val="00275450"/>
    <w:rsid w:val="00275882"/>
    <w:rsid w:val="00276156"/>
    <w:rsid w:val="0027726D"/>
    <w:rsid w:val="00277409"/>
    <w:rsid w:val="002805A1"/>
    <w:rsid w:val="002805A4"/>
    <w:rsid w:val="00280A5D"/>
    <w:rsid w:val="00280C6F"/>
    <w:rsid w:val="00280D06"/>
    <w:rsid w:val="00281433"/>
    <w:rsid w:val="002814E3"/>
    <w:rsid w:val="00281B9E"/>
    <w:rsid w:val="00281C51"/>
    <w:rsid w:val="00281D3B"/>
    <w:rsid w:val="00282A96"/>
    <w:rsid w:val="00282BF7"/>
    <w:rsid w:val="00283468"/>
    <w:rsid w:val="002839C6"/>
    <w:rsid w:val="00284376"/>
    <w:rsid w:val="00284574"/>
    <w:rsid w:val="00284882"/>
    <w:rsid w:val="00284DFA"/>
    <w:rsid w:val="002851E1"/>
    <w:rsid w:val="0028536E"/>
    <w:rsid w:val="00285A30"/>
    <w:rsid w:val="002861F5"/>
    <w:rsid w:val="0028636F"/>
    <w:rsid w:val="00287340"/>
    <w:rsid w:val="00287362"/>
    <w:rsid w:val="0028757C"/>
    <w:rsid w:val="002875DB"/>
    <w:rsid w:val="002875F2"/>
    <w:rsid w:val="00287C2F"/>
    <w:rsid w:val="00290142"/>
    <w:rsid w:val="00290832"/>
    <w:rsid w:val="00290B6C"/>
    <w:rsid w:val="00290CDF"/>
    <w:rsid w:val="00290E6D"/>
    <w:rsid w:val="0029178D"/>
    <w:rsid w:val="00291F31"/>
    <w:rsid w:val="00291F7E"/>
    <w:rsid w:val="002920C1"/>
    <w:rsid w:val="0029269B"/>
    <w:rsid w:val="00292C3E"/>
    <w:rsid w:val="00293247"/>
    <w:rsid w:val="00293271"/>
    <w:rsid w:val="0029418B"/>
    <w:rsid w:val="00294523"/>
    <w:rsid w:val="002949F3"/>
    <w:rsid w:val="00294D64"/>
    <w:rsid w:val="002958F2"/>
    <w:rsid w:val="00295D78"/>
    <w:rsid w:val="002973CB"/>
    <w:rsid w:val="002A0610"/>
    <w:rsid w:val="002A1791"/>
    <w:rsid w:val="002A1CBB"/>
    <w:rsid w:val="002A2068"/>
    <w:rsid w:val="002A272A"/>
    <w:rsid w:val="002A2996"/>
    <w:rsid w:val="002A2CEC"/>
    <w:rsid w:val="002A2F6C"/>
    <w:rsid w:val="002A2F79"/>
    <w:rsid w:val="002A380A"/>
    <w:rsid w:val="002A3822"/>
    <w:rsid w:val="002A4527"/>
    <w:rsid w:val="002A514B"/>
    <w:rsid w:val="002A5383"/>
    <w:rsid w:val="002A5B5B"/>
    <w:rsid w:val="002A5B87"/>
    <w:rsid w:val="002A5E4F"/>
    <w:rsid w:val="002A7489"/>
    <w:rsid w:val="002A7C8D"/>
    <w:rsid w:val="002B1831"/>
    <w:rsid w:val="002B3258"/>
    <w:rsid w:val="002B3EFD"/>
    <w:rsid w:val="002B450D"/>
    <w:rsid w:val="002B5407"/>
    <w:rsid w:val="002B567A"/>
    <w:rsid w:val="002B5CE0"/>
    <w:rsid w:val="002B5D2B"/>
    <w:rsid w:val="002B6794"/>
    <w:rsid w:val="002B69F7"/>
    <w:rsid w:val="002B6BFB"/>
    <w:rsid w:val="002B6EE0"/>
    <w:rsid w:val="002B720B"/>
    <w:rsid w:val="002B79DA"/>
    <w:rsid w:val="002B7AD6"/>
    <w:rsid w:val="002C02CD"/>
    <w:rsid w:val="002C0750"/>
    <w:rsid w:val="002C07B4"/>
    <w:rsid w:val="002C08C5"/>
    <w:rsid w:val="002C0A9E"/>
    <w:rsid w:val="002C0C64"/>
    <w:rsid w:val="002C0FCD"/>
    <w:rsid w:val="002C1576"/>
    <w:rsid w:val="002C218D"/>
    <w:rsid w:val="002C237E"/>
    <w:rsid w:val="002C2B3A"/>
    <w:rsid w:val="002C37AC"/>
    <w:rsid w:val="002C3AE7"/>
    <w:rsid w:val="002C42E9"/>
    <w:rsid w:val="002C4B52"/>
    <w:rsid w:val="002C4B62"/>
    <w:rsid w:val="002C5E2A"/>
    <w:rsid w:val="002C6500"/>
    <w:rsid w:val="002C6503"/>
    <w:rsid w:val="002C6A2B"/>
    <w:rsid w:val="002C7F74"/>
    <w:rsid w:val="002C7FCF"/>
    <w:rsid w:val="002D032E"/>
    <w:rsid w:val="002D0D23"/>
    <w:rsid w:val="002D1683"/>
    <w:rsid w:val="002D1C36"/>
    <w:rsid w:val="002D1E61"/>
    <w:rsid w:val="002D310E"/>
    <w:rsid w:val="002D357C"/>
    <w:rsid w:val="002D410A"/>
    <w:rsid w:val="002D466E"/>
    <w:rsid w:val="002D564A"/>
    <w:rsid w:val="002D5AFC"/>
    <w:rsid w:val="002D62F6"/>
    <w:rsid w:val="002D65D9"/>
    <w:rsid w:val="002D7D05"/>
    <w:rsid w:val="002D7DF6"/>
    <w:rsid w:val="002E1915"/>
    <w:rsid w:val="002E1BA9"/>
    <w:rsid w:val="002E1F79"/>
    <w:rsid w:val="002E389B"/>
    <w:rsid w:val="002E3E51"/>
    <w:rsid w:val="002E4128"/>
    <w:rsid w:val="002E418A"/>
    <w:rsid w:val="002E4DCE"/>
    <w:rsid w:val="002E51F7"/>
    <w:rsid w:val="002E58E6"/>
    <w:rsid w:val="002E592C"/>
    <w:rsid w:val="002E5BF5"/>
    <w:rsid w:val="002E64A7"/>
    <w:rsid w:val="002E7200"/>
    <w:rsid w:val="002E7323"/>
    <w:rsid w:val="002E7444"/>
    <w:rsid w:val="002E74B8"/>
    <w:rsid w:val="002E7A0D"/>
    <w:rsid w:val="002F0B4B"/>
    <w:rsid w:val="002F1300"/>
    <w:rsid w:val="002F14C6"/>
    <w:rsid w:val="002F15F9"/>
    <w:rsid w:val="002F1AA3"/>
    <w:rsid w:val="002F1B1A"/>
    <w:rsid w:val="002F1E9D"/>
    <w:rsid w:val="002F283A"/>
    <w:rsid w:val="002F2C70"/>
    <w:rsid w:val="002F3932"/>
    <w:rsid w:val="002F3E56"/>
    <w:rsid w:val="002F4217"/>
    <w:rsid w:val="002F496A"/>
    <w:rsid w:val="002F4EF9"/>
    <w:rsid w:val="002F4FE3"/>
    <w:rsid w:val="002F5107"/>
    <w:rsid w:val="002F51FA"/>
    <w:rsid w:val="002F5436"/>
    <w:rsid w:val="002F5641"/>
    <w:rsid w:val="002F5647"/>
    <w:rsid w:val="002F5800"/>
    <w:rsid w:val="002F5E56"/>
    <w:rsid w:val="002F5E78"/>
    <w:rsid w:val="002F6028"/>
    <w:rsid w:val="002F7621"/>
    <w:rsid w:val="002F7B00"/>
    <w:rsid w:val="0030029D"/>
    <w:rsid w:val="00300F4F"/>
    <w:rsid w:val="003020C8"/>
    <w:rsid w:val="003021C1"/>
    <w:rsid w:val="00302203"/>
    <w:rsid w:val="0030246A"/>
    <w:rsid w:val="00302CEF"/>
    <w:rsid w:val="00303492"/>
    <w:rsid w:val="003039B0"/>
    <w:rsid w:val="00304637"/>
    <w:rsid w:val="00304889"/>
    <w:rsid w:val="00304CB4"/>
    <w:rsid w:val="00304F98"/>
    <w:rsid w:val="00304FF5"/>
    <w:rsid w:val="003060AB"/>
    <w:rsid w:val="003063E4"/>
    <w:rsid w:val="00306BE8"/>
    <w:rsid w:val="00306FED"/>
    <w:rsid w:val="003116E6"/>
    <w:rsid w:val="00311840"/>
    <w:rsid w:val="00311BEB"/>
    <w:rsid w:val="0031303B"/>
    <w:rsid w:val="00313AA2"/>
    <w:rsid w:val="00313F5D"/>
    <w:rsid w:val="003145B1"/>
    <w:rsid w:val="00314BDB"/>
    <w:rsid w:val="00315449"/>
    <w:rsid w:val="00315953"/>
    <w:rsid w:val="00316583"/>
    <w:rsid w:val="00316924"/>
    <w:rsid w:val="00317651"/>
    <w:rsid w:val="00320C4B"/>
    <w:rsid w:val="00321642"/>
    <w:rsid w:val="00321803"/>
    <w:rsid w:val="0032199C"/>
    <w:rsid w:val="00321D60"/>
    <w:rsid w:val="00322187"/>
    <w:rsid w:val="0032219D"/>
    <w:rsid w:val="0032223E"/>
    <w:rsid w:val="00322262"/>
    <w:rsid w:val="0032231B"/>
    <w:rsid w:val="003228A6"/>
    <w:rsid w:val="003228AC"/>
    <w:rsid w:val="00322957"/>
    <w:rsid w:val="003238FD"/>
    <w:rsid w:val="00323C10"/>
    <w:rsid w:val="00323DFB"/>
    <w:rsid w:val="003247A2"/>
    <w:rsid w:val="00324AAA"/>
    <w:rsid w:val="00324E65"/>
    <w:rsid w:val="0032525B"/>
    <w:rsid w:val="003256C1"/>
    <w:rsid w:val="00325DE7"/>
    <w:rsid w:val="003261CD"/>
    <w:rsid w:val="0032659A"/>
    <w:rsid w:val="003304E4"/>
    <w:rsid w:val="003316BB"/>
    <w:rsid w:val="003318F2"/>
    <w:rsid w:val="00331C4E"/>
    <w:rsid w:val="00331FD2"/>
    <w:rsid w:val="00332972"/>
    <w:rsid w:val="00332A9F"/>
    <w:rsid w:val="003330C3"/>
    <w:rsid w:val="0033386B"/>
    <w:rsid w:val="00333B3A"/>
    <w:rsid w:val="00333FA6"/>
    <w:rsid w:val="00334298"/>
    <w:rsid w:val="0033429B"/>
    <w:rsid w:val="003345B0"/>
    <w:rsid w:val="00334869"/>
    <w:rsid w:val="00335271"/>
    <w:rsid w:val="00335E8F"/>
    <w:rsid w:val="00336F65"/>
    <w:rsid w:val="00337098"/>
    <w:rsid w:val="00337A28"/>
    <w:rsid w:val="00337D2D"/>
    <w:rsid w:val="00337E61"/>
    <w:rsid w:val="00340BF0"/>
    <w:rsid w:val="00340F71"/>
    <w:rsid w:val="00340F90"/>
    <w:rsid w:val="0034124A"/>
    <w:rsid w:val="003417A6"/>
    <w:rsid w:val="00341C2E"/>
    <w:rsid w:val="00341D4E"/>
    <w:rsid w:val="003420C6"/>
    <w:rsid w:val="00342180"/>
    <w:rsid w:val="003426BA"/>
    <w:rsid w:val="00342DC2"/>
    <w:rsid w:val="0034349A"/>
    <w:rsid w:val="003437D8"/>
    <w:rsid w:val="00343906"/>
    <w:rsid w:val="00343E25"/>
    <w:rsid w:val="00343F4E"/>
    <w:rsid w:val="00344969"/>
    <w:rsid w:val="00344AE5"/>
    <w:rsid w:val="00344E17"/>
    <w:rsid w:val="00344F29"/>
    <w:rsid w:val="003453F1"/>
    <w:rsid w:val="003454B4"/>
    <w:rsid w:val="003458E1"/>
    <w:rsid w:val="00346E78"/>
    <w:rsid w:val="003509F1"/>
    <w:rsid w:val="00350BFF"/>
    <w:rsid w:val="00350DFD"/>
    <w:rsid w:val="00350E04"/>
    <w:rsid w:val="00350EF7"/>
    <w:rsid w:val="003511BF"/>
    <w:rsid w:val="0035130F"/>
    <w:rsid w:val="003514A3"/>
    <w:rsid w:val="003517B4"/>
    <w:rsid w:val="00351E11"/>
    <w:rsid w:val="003524E9"/>
    <w:rsid w:val="0035273E"/>
    <w:rsid w:val="00352835"/>
    <w:rsid w:val="00353219"/>
    <w:rsid w:val="00353832"/>
    <w:rsid w:val="003542E0"/>
    <w:rsid w:val="00354AE8"/>
    <w:rsid w:val="00354D5A"/>
    <w:rsid w:val="00354E6E"/>
    <w:rsid w:val="003553A2"/>
    <w:rsid w:val="0035572C"/>
    <w:rsid w:val="003557DB"/>
    <w:rsid w:val="00356470"/>
    <w:rsid w:val="003567C4"/>
    <w:rsid w:val="0035698D"/>
    <w:rsid w:val="00357483"/>
    <w:rsid w:val="0035770A"/>
    <w:rsid w:val="00357861"/>
    <w:rsid w:val="00357E33"/>
    <w:rsid w:val="00360058"/>
    <w:rsid w:val="00360E6D"/>
    <w:rsid w:val="00360F11"/>
    <w:rsid w:val="00361030"/>
    <w:rsid w:val="0036143C"/>
    <w:rsid w:val="00361F10"/>
    <w:rsid w:val="00361F95"/>
    <w:rsid w:val="00362484"/>
    <w:rsid w:val="00362E5A"/>
    <w:rsid w:val="00363D5E"/>
    <w:rsid w:val="00364192"/>
    <w:rsid w:val="0036441E"/>
    <w:rsid w:val="003647B1"/>
    <w:rsid w:val="00364BAB"/>
    <w:rsid w:val="00364DBB"/>
    <w:rsid w:val="00365146"/>
    <w:rsid w:val="003656D1"/>
    <w:rsid w:val="0036589B"/>
    <w:rsid w:val="00365D80"/>
    <w:rsid w:val="0036604D"/>
    <w:rsid w:val="00366102"/>
    <w:rsid w:val="0036620E"/>
    <w:rsid w:val="00366957"/>
    <w:rsid w:val="003677C5"/>
    <w:rsid w:val="00370500"/>
    <w:rsid w:val="00370999"/>
    <w:rsid w:val="00371067"/>
    <w:rsid w:val="00371B45"/>
    <w:rsid w:val="003722D0"/>
    <w:rsid w:val="003723A4"/>
    <w:rsid w:val="003723B5"/>
    <w:rsid w:val="00373C94"/>
    <w:rsid w:val="00374964"/>
    <w:rsid w:val="00374EEA"/>
    <w:rsid w:val="00375328"/>
    <w:rsid w:val="003758CF"/>
    <w:rsid w:val="003768E1"/>
    <w:rsid w:val="00376D34"/>
    <w:rsid w:val="00376F8E"/>
    <w:rsid w:val="00377BE5"/>
    <w:rsid w:val="00380008"/>
    <w:rsid w:val="003803D2"/>
    <w:rsid w:val="00380572"/>
    <w:rsid w:val="00380752"/>
    <w:rsid w:val="00380EC6"/>
    <w:rsid w:val="00382049"/>
    <w:rsid w:val="0038264F"/>
    <w:rsid w:val="0038287D"/>
    <w:rsid w:val="00382B21"/>
    <w:rsid w:val="003832F4"/>
    <w:rsid w:val="00383417"/>
    <w:rsid w:val="0038348D"/>
    <w:rsid w:val="00383935"/>
    <w:rsid w:val="00383A55"/>
    <w:rsid w:val="00383B54"/>
    <w:rsid w:val="00384154"/>
    <w:rsid w:val="0038433A"/>
    <w:rsid w:val="00384489"/>
    <w:rsid w:val="003851CE"/>
    <w:rsid w:val="003857D2"/>
    <w:rsid w:val="00385CA9"/>
    <w:rsid w:val="00385F95"/>
    <w:rsid w:val="003865CA"/>
    <w:rsid w:val="00386CB0"/>
    <w:rsid w:val="003870C9"/>
    <w:rsid w:val="00387581"/>
    <w:rsid w:val="00387E50"/>
    <w:rsid w:val="00387EB0"/>
    <w:rsid w:val="00390D49"/>
    <w:rsid w:val="0039102B"/>
    <w:rsid w:val="00391CDF"/>
    <w:rsid w:val="003929B9"/>
    <w:rsid w:val="00393266"/>
    <w:rsid w:val="00393991"/>
    <w:rsid w:val="00393EEE"/>
    <w:rsid w:val="003942CA"/>
    <w:rsid w:val="003949F8"/>
    <w:rsid w:val="00396254"/>
    <w:rsid w:val="003968DE"/>
    <w:rsid w:val="00397630"/>
    <w:rsid w:val="00397BFA"/>
    <w:rsid w:val="00397EDF"/>
    <w:rsid w:val="003A03E4"/>
    <w:rsid w:val="003A0591"/>
    <w:rsid w:val="003A14F8"/>
    <w:rsid w:val="003A159E"/>
    <w:rsid w:val="003A1BD0"/>
    <w:rsid w:val="003A1E5A"/>
    <w:rsid w:val="003A2A45"/>
    <w:rsid w:val="003A2ECD"/>
    <w:rsid w:val="003A32F1"/>
    <w:rsid w:val="003A36C2"/>
    <w:rsid w:val="003A36E0"/>
    <w:rsid w:val="003A42A9"/>
    <w:rsid w:val="003A498A"/>
    <w:rsid w:val="003A4A56"/>
    <w:rsid w:val="003A4C17"/>
    <w:rsid w:val="003A50AC"/>
    <w:rsid w:val="003A5C77"/>
    <w:rsid w:val="003A6BB8"/>
    <w:rsid w:val="003A70F4"/>
    <w:rsid w:val="003B0347"/>
    <w:rsid w:val="003B05D5"/>
    <w:rsid w:val="003B06E0"/>
    <w:rsid w:val="003B0CE0"/>
    <w:rsid w:val="003B106B"/>
    <w:rsid w:val="003B1948"/>
    <w:rsid w:val="003B1B52"/>
    <w:rsid w:val="003B2CC1"/>
    <w:rsid w:val="003B3B50"/>
    <w:rsid w:val="003B4290"/>
    <w:rsid w:val="003B4600"/>
    <w:rsid w:val="003B521A"/>
    <w:rsid w:val="003B58A7"/>
    <w:rsid w:val="003B5945"/>
    <w:rsid w:val="003B6175"/>
    <w:rsid w:val="003B6386"/>
    <w:rsid w:val="003B66E9"/>
    <w:rsid w:val="003B67D2"/>
    <w:rsid w:val="003B72AF"/>
    <w:rsid w:val="003B7BF1"/>
    <w:rsid w:val="003C003D"/>
    <w:rsid w:val="003C02EF"/>
    <w:rsid w:val="003C039B"/>
    <w:rsid w:val="003C1197"/>
    <w:rsid w:val="003C15E9"/>
    <w:rsid w:val="003C1859"/>
    <w:rsid w:val="003C21C8"/>
    <w:rsid w:val="003C36C0"/>
    <w:rsid w:val="003C3737"/>
    <w:rsid w:val="003C40B2"/>
    <w:rsid w:val="003C4FDD"/>
    <w:rsid w:val="003C5008"/>
    <w:rsid w:val="003C55C8"/>
    <w:rsid w:val="003C5619"/>
    <w:rsid w:val="003C5658"/>
    <w:rsid w:val="003C5B84"/>
    <w:rsid w:val="003C5C85"/>
    <w:rsid w:val="003C5D1E"/>
    <w:rsid w:val="003C6408"/>
    <w:rsid w:val="003C6B51"/>
    <w:rsid w:val="003C7388"/>
    <w:rsid w:val="003C74EA"/>
    <w:rsid w:val="003C7AD0"/>
    <w:rsid w:val="003D0679"/>
    <w:rsid w:val="003D0FFD"/>
    <w:rsid w:val="003D10B4"/>
    <w:rsid w:val="003D142C"/>
    <w:rsid w:val="003D15D8"/>
    <w:rsid w:val="003D2029"/>
    <w:rsid w:val="003D20F7"/>
    <w:rsid w:val="003D27F1"/>
    <w:rsid w:val="003D2915"/>
    <w:rsid w:val="003D2D65"/>
    <w:rsid w:val="003D33BB"/>
    <w:rsid w:val="003D33C1"/>
    <w:rsid w:val="003D3F60"/>
    <w:rsid w:val="003D3FD3"/>
    <w:rsid w:val="003D4220"/>
    <w:rsid w:val="003D437F"/>
    <w:rsid w:val="003D485D"/>
    <w:rsid w:val="003D4935"/>
    <w:rsid w:val="003D4CD6"/>
    <w:rsid w:val="003D50FE"/>
    <w:rsid w:val="003D51AA"/>
    <w:rsid w:val="003D5644"/>
    <w:rsid w:val="003D5918"/>
    <w:rsid w:val="003D5A80"/>
    <w:rsid w:val="003D60A1"/>
    <w:rsid w:val="003D6734"/>
    <w:rsid w:val="003D684E"/>
    <w:rsid w:val="003D689C"/>
    <w:rsid w:val="003D6D10"/>
    <w:rsid w:val="003D6D5D"/>
    <w:rsid w:val="003D6DD5"/>
    <w:rsid w:val="003D78C9"/>
    <w:rsid w:val="003E019A"/>
    <w:rsid w:val="003E07D5"/>
    <w:rsid w:val="003E0B40"/>
    <w:rsid w:val="003E15FC"/>
    <w:rsid w:val="003E1D06"/>
    <w:rsid w:val="003E1DBD"/>
    <w:rsid w:val="003E3940"/>
    <w:rsid w:val="003E3DD5"/>
    <w:rsid w:val="003E3E03"/>
    <w:rsid w:val="003E3EA8"/>
    <w:rsid w:val="003E48A4"/>
    <w:rsid w:val="003E5084"/>
    <w:rsid w:val="003E534D"/>
    <w:rsid w:val="003E5469"/>
    <w:rsid w:val="003E5649"/>
    <w:rsid w:val="003E7155"/>
    <w:rsid w:val="003E74F7"/>
    <w:rsid w:val="003E7A96"/>
    <w:rsid w:val="003F023F"/>
    <w:rsid w:val="003F1A9F"/>
    <w:rsid w:val="003F1AD0"/>
    <w:rsid w:val="003F1B25"/>
    <w:rsid w:val="003F223A"/>
    <w:rsid w:val="003F2E19"/>
    <w:rsid w:val="003F3865"/>
    <w:rsid w:val="003F38C0"/>
    <w:rsid w:val="003F428D"/>
    <w:rsid w:val="003F4854"/>
    <w:rsid w:val="003F4911"/>
    <w:rsid w:val="003F511E"/>
    <w:rsid w:val="003F5314"/>
    <w:rsid w:val="003F6778"/>
    <w:rsid w:val="003F71EB"/>
    <w:rsid w:val="003F7407"/>
    <w:rsid w:val="003F7556"/>
    <w:rsid w:val="003F7E3F"/>
    <w:rsid w:val="0040010E"/>
    <w:rsid w:val="004002BA"/>
    <w:rsid w:val="00400F3D"/>
    <w:rsid w:val="00401144"/>
    <w:rsid w:val="00401398"/>
    <w:rsid w:val="00402675"/>
    <w:rsid w:val="004028C1"/>
    <w:rsid w:val="004033B7"/>
    <w:rsid w:val="00403423"/>
    <w:rsid w:val="00403CA0"/>
    <w:rsid w:val="00403DBE"/>
    <w:rsid w:val="00403F6F"/>
    <w:rsid w:val="00403F76"/>
    <w:rsid w:val="004045A0"/>
    <w:rsid w:val="00405492"/>
    <w:rsid w:val="00405D50"/>
    <w:rsid w:val="00406744"/>
    <w:rsid w:val="00406B8E"/>
    <w:rsid w:val="004070F1"/>
    <w:rsid w:val="00407561"/>
    <w:rsid w:val="00407B48"/>
    <w:rsid w:val="00407BC2"/>
    <w:rsid w:val="00407C20"/>
    <w:rsid w:val="00407D35"/>
    <w:rsid w:val="00410E08"/>
    <w:rsid w:val="004110CD"/>
    <w:rsid w:val="00411D05"/>
    <w:rsid w:val="004121C9"/>
    <w:rsid w:val="00413128"/>
    <w:rsid w:val="004132D7"/>
    <w:rsid w:val="00413EF6"/>
    <w:rsid w:val="004144B9"/>
    <w:rsid w:val="00414735"/>
    <w:rsid w:val="004148CF"/>
    <w:rsid w:val="00414FB7"/>
    <w:rsid w:val="00415445"/>
    <w:rsid w:val="00415928"/>
    <w:rsid w:val="00415E23"/>
    <w:rsid w:val="0041615C"/>
    <w:rsid w:val="00416D58"/>
    <w:rsid w:val="00417791"/>
    <w:rsid w:val="004178E4"/>
    <w:rsid w:val="00421A3D"/>
    <w:rsid w:val="0042309F"/>
    <w:rsid w:val="00423B33"/>
    <w:rsid w:val="004240A5"/>
    <w:rsid w:val="0042486B"/>
    <w:rsid w:val="004249E3"/>
    <w:rsid w:val="00424A65"/>
    <w:rsid w:val="00425164"/>
    <w:rsid w:val="00425510"/>
    <w:rsid w:val="004256AB"/>
    <w:rsid w:val="00425C7E"/>
    <w:rsid w:val="004268BE"/>
    <w:rsid w:val="00426C50"/>
    <w:rsid w:val="0042788E"/>
    <w:rsid w:val="004303B0"/>
    <w:rsid w:val="004315C3"/>
    <w:rsid w:val="00431654"/>
    <w:rsid w:val="00431964"/>
    <w:rsid w:val="00431C8C"/>
    <w:rsid w:val="00431DB6"/>
    <w:rsid w:val="00432BE5"/>
    <w:rsid w:val="004330C5"/>
    <w:rsid w:val="004334F0"/>
    <w:rsid w:val="00434144"/>
    <w:rsid w:val="00434655"/>
    <w:rsid w:val="004352D7"/>
    <w:rsid w:val="0043568D"/>
    <w:rsid w:val="00435A88"/>
    <w:rsid w:val="00435BF1"/>
    <w:rsid w:val="00436084"/>
    <w:rsid w:val="0043695B"/>
    <w:rsid w:val="00440901"/>
    <w:rsid w:val="004417FF"/>
    <w:rsid w:val="00441CE9"/>
    <w:rsid w:val="004422A6"/>
    <w:rsid w:val="004428B6"/>
    <w:rsid w:val="004429A0"/>
    <w:rsid w:val="004429F8"/>
    <w:rsid w:val="00442A0B"/>
    <w:rsid w:val="00442CD2"/>
    <w:rsid w:val="0044305C"/>
    <w:rsid w:val="004430EA"/>
    <w:rsid w:val="00443994"/>
    <w:rsid w:val="00444234"/>
    <w:rsid w:val="0044441C"/>
    <w:rsid w:val="004447BB"/>
    <w:rsid w:val="00445B92"/>
    <w:rsid w:val="00445FA2"/>
    <w:rsid w:val="00446428"/>
    <w:rsid w:val="004464AB"/>
    <w:rsid w:val="004468BE"/>
    <w:rsid w:val="00446A8A"/>
    <w:rsid w:val="00446E7A"/>
    <w:rsid w:val="0044767E"/>
    <w:rsid w:val="00447949"/>
    <w:rsid w:val="00447B64"/>
    <w:rsid w:val="00447C7A"/>
    <w:rsid w:val="00450B8A"/>
    <w:rsid w:val="0045137C"/>
    <w:rsid w:val="00451557"/>
    <w:rsid w:val="0045161A"/>
    <w:rsid w:val="0045291E"/>
    <w:rsid w:val="00452DCB"/>
    <w:rsid w:val="0045333E"/>
    <w:rsid w:val="00453D17"/>
    <w:rsid w:val="004541A9"/>
    <w:rsid w:val="004549DA"/>
    <w:rsid w:val="00454ABC"/>
    <w:rsid w:val="00454D52"/>
    <w:rsid w:val="00455AC5"/>
    <w:rsid w:val="00455CEA"/>
    <w:rsid w:val="00455D84"/>
    <w:rsid w:val="004562FE"/>
    <w:rsid w:val="0045673D"/>
    <w:rsid w:val="00457298"/>
    <w:rsid w:val="004574D3"/>
    <w:rsid w:val="004578FC"/>
    <w:rsid w:val="00457B92"/>
    <w:rsid w:val="00457BD1"/>
    <w:rsid w:val="00461276"/>
    <w:rsid w:val="004613DE"/>
    <w:rsid w:val="00461B00"/>
    <w:rsid w:val="00461DC0"/>
    <w:rsid w:val="00461F3A"/>
    <w:rsid w:val="00463217"/>
    <w:rsid w:val="00463B15"/>
    <w:rsid w:val="00464D43"/>
    <w:rsid w:val="00465484"/>
    <w:rsid w:val="004659D0"/>
    <w:rsid w:val="00465AF1"/>
    <w:rsid w:val="00465F4B"/>
    <w:rsid w:val="0046622D"/>
    <w:rsid w:val="00466488"/>
    <w:rsid w:val="00467C49"/>
    <w:rsid w:val="00467EB7"/>
    <w:rsid w:val="0047050B"/>
    <w:rsid w:val="004708E0"/>
    <w:rsid w:val="00470C62"/>
    <w:rsid w:val="00470E31"/>
    <w:rsid w:val="00471981"/>
    <w:rsid w:val="004719BE"/>
    <w:rsid w:val="00471A33"/>
    <w:rsid w:val="004721D1"/>
    <w:rsid w:val="00472353"/>
    <w:rsid w:val="00473069"/>
    <w:rsid w:val="0047389C"/>
    <w:rsid w:val="004738AC"/>
    <w:rsid w:val="00473A74"/>
    <w:rsid w:val="0047406E"/>
    <w:rsid w:val="0047445B"/>
    <w:rsid w:val="00474605"/>
    <w:rsid w:val="00474F5F"/>
    <w:rsid w:val="00475005"/>
    <w:rsid w:val="004750F6"/>
    <w:rsid w:val="0047552B"/>
    <w:rsid w:val="00475B0C"/>
    <w:rsid w:val="00475CC2"/>
    <w:rsid w:val="00476A30"/>
    <w:rsid w:val="00477646"/>
    <w:rsid w:val="0047766C"/>
    <w:rsid w:val="00477BAA"/>
    <w:rsid w:val="00477C37"/>
    <w:rsid w:val="004800E5"/>
    <w:rsid w:val="00480518"/>
    <w:rsid w:val="00480F65"/>
    <w:rsid w:val="0048128A"/>
    <w:rsid w:val="00481466"/>
    <w:rsid w:val="004817DE"/>
    <w:rsid w:val="00481A6D"/>
    <w:rsid w:val="00481CC4"/>
    <w:rsid w:val="00482487"/>
    <w:rsid w:val="0048377C"/>
    <w:rsid w:val="0048392C"/>
    <w:rsid w:val="004844FA"/>
    <w:rsid w:val="00484A5B"/>
    <w:rsid w:val="00484C54"/>
    <w:rsid w:val="00485010"/>
    <w:rsid w:val="00485273"/>
    <w:rsid w:val="004858BF"/>
    <w:rsid w:val="00486576"/>
    <w:rsid w:val="00486D69"/>
    <w:rsid w:val="00486E5C"/>
    <w:rsid w:val="004871C8"/>
    <w:rsid w:val="00487361"/>
    <w:rsid w:val="00487895"/>
    <w:rsid w:val="004879B9"/>
    <w:rsid w:val="004902C4"/>
    <w:rsid w:val="00490655"/>
    <w:rsid w:val="00490992"/>
    <w:rsid w:val="00491AE3"/>
    <w:rsid w:val="00491B60"/>
    <w:rsid w:val="00491E0D"/>
    <w:rsid w:val="004920AE"/>
    <w:rsid w:val="00492510"/>
    <w:rsid w:val="004931C1"/>
    <w:rsid w:val="00493231"/>
    <w:rsid w:val="00493449"/>
    <w:rsid w:val="004939E5"/>
    <w:rsid w:val="00493F27"/>
    <w:rsid w:val="00494697"/>
    <w:rsid w:val="00494793"/>
    <w:rsid w:val="00495433"/>
    <w:rsid w:val="0049591F"/>
    <w:rsid w:val="004962A9"/>
    <w:rsid w:val="0049649B"/>
    <w:rsid w:val="00496B58"/>
    <w:rsid w:val="00497086"/>
    <w:rsid w:val="004971B3"/>
    <w:rsid w:val="0049743F"/>
    <w:rsid w:val="0049761A"/>
    <w:rsid w:val="00497DE8"/>
    <w:rsid w:val="004A057B"/>
    <w:rsid w:val="004A0CC3"/>
    <w:rsid w:val="004A0F4D"/>
    <w:rsid w:val="004A1506"/>
    <w:rsid w:val="004A1AC6"/>
    <w:rsid w:val="004A1C32"/>
    <w:rsid w:val="004A1E22"/>
    <w:rsid w:val="004A1E50"/>
    <w:rsid w:val="004A1FF8"/>
    <w:rsid w:val="004A2056"/>
    <w:rsid w:val="004A279A"/>
    <w:rsid w:val="004A3275"/>
    <w:rsid w:val="004A348F"/>
    <w:rsid w:val="004A357B"/>
    <w:rsid w:val="004A3627"/>
    <w:rsid w:val="004A49A1"/>
    <w:rsid w:val="004A4E5F"/>
    <w:rsid w:val="004A5995"/>
    <w:rsid w:val="004A5CFE"/>
    <w:rsid w:val="004A67FC"/>
    <w:rsid w:val="004A7403"/>
    <w:rsid w:val="004A7D99"/>
    <w:rsid w:val="004A7EFE"/>
    <w:rsid w:val="004A7F84"/>
    <w:rsid w:val="004B015F"/>
    <w:rsid w:val="004B02BA"/>
    <w:rsid w:val="004B02DC"/>
    <w:rsid w:val="004B0B1B"/>
    <w:rsid w:val="004B0C3E"/>
    <w:rsid w:val="004B0DBB"/>
    <w:rsid w:val="004B1054"/>
    <w:rsid w:val="004B22F1"/>
    <w:rsid w:val="004B2842"/>
    <w:rsid w:val="004B2A8B"/>
    <w:rsid w:val="004B2B32"/>
    <w:rsid w:val="004B33CA"/>
    <w:rsid w:val="004B3BD5"/>
    <w:rsid w:val="004B3D3D"/>
    <w:rsid w:val="004B3F45"/>
    <w:rsid w:val="004B3F56"/>
    <w:rsid w:val="004B43A0"/>
    <w:rsid w:val="004B46CD"/>
    <w:rsid w:val="004B4AD4"/>
    <w:rsid w:val="004B4D33"/>
    <w:rsid w:val="004B4DC0"/>
    <w:rsid w:val="004B5925"/>
    <w:rsid w:val="004B61CE"/>
    <w:rsid w:val="004B6737"/>
    <w:rsid w:val="004B67A4"/>
    <w:rsid w:val="004B6897"/>
    <w:rsid w:val="004B77CC"/>
    <w:rsid w:val="004B7B3D"/>
    <w:rsid w:val="004B7B97"/>
    <w:rsid w:val="004C0994"/>
    <w:rsid w:val="004C1185"/>
    <w:rsid w:val="004C17DA"/>
    <w:rsid w:val="004C1996"/>
    <w:rsid w:val="004C1E6A"/>
    <w:rsid w:val="004C304F"/>
    <w:rsid w:val="004C3695"/>
    <w:rsid w:val="004C42AE"/>
    <w:rsid w:val="004C44B4"/>
    <w:rsid w:val="004C4E1F"/>
    <w:rsid w:val="004C5AF1"/>
    <w:rsid w:val="004C5BF8"/>
    <w:rsid w:val="004C5E92"/>
    <w:rsid w:val="004C5F63"/>
    <w:rsid w:val="004C61CA"/>
    <w:rsid w:val="004C794F"/>
    <w:rsid w:val="004C7DCB"/>
    <w:rsid w:val="004D010D"/>
    <w:rsid w:val="004D02E8"/>
    <w:rsid w:val="004D0335"/>
    <w:rsid w:val="004D0397"/>
    <w:rsid w:val="004D04F6"/>
    <w:rsid w:val="004D05BA"/>
    <w:rsid w:val="004D096C"/>
    <w:rsid w:val="004D0D39"/>
    <w:rsid w:val="004D1252"/>
    <w:rsid w:val="004D15D6"/>
    <w:rsid w:val="004D1842"/>
    <w:rsid w:val="004D1911"/>
    <w:rsid w:val="004D1FA4"/>
    <w:rsid w:val="004D3363"/>
    <w:rsid w:val="004D37D6"/>
    <w:rsid w:val="004D3ABA"/>
    <w:rsid w:val="004D3F96"/>
    <w:rsid w:val="004D4425"/>
    <w:rsid w:val="004D470E"/>
    <w:rsid w:val="004D485C"/>
    <w:rsid w:val="004D4A30"/>
    <w:rsid w:val="004D56CA"/>
    <w:rsid w:val="004D6508"/>
    <w:rsid w:val="004D65C4"/>
    <w:rsid w:val="004D65F8"/>
    <w:rsid w:val="004D715A"/>
    <w:rsid w:val="004D768B"/>
    <w:rsid w:val="004D76EA"/>
    <w:rsid w:val="004D7F7D"/>
    <w:rsid w:val="004E0127"/>
    <w:rsid w:val="004E06E8"/>
    <w:rsid w:val="004E0856"/>
    <w:rsid w:val="004E1236"/>
    <w:rsid w:val="004E1CBC"/>
    <w:rsid w:val="004E2186"/>
    <w:rsid w:val="004E27CC"/>
    <w:rsid w:val="004E299E"/>
    <w:rsid w:val="004E29E1"/>
    <w:rsid w:val="004E32B0"/>
    <w:rsid w:val="004E3AC0"/>
    <w:rsid w:val="004E45AA"/>
    <w:rsid w:val="004E5382"/>
    <w:rsid w:val="004E59D6"/>
    <w:rsid w:val="004E623D"/>
    <w:rsid w:val="004E6545"/>
    <w:rsid w:val="004E6589"/>
    <w:rsid w:val="004E6B79"/>
    <w:rsid w:val="004E6F8B"/>
    <w:rsid w:val="004E7C27"/>
    <w:rsid w:val="004F003E"/>
    <w:rsid w:val="004F043C"/>
    <w:rsid w:val="004F15D3"/>
    <w:rsid w:val="004F1F5A"/>
    <w:rsid w:val="004F1F9C"/>
    <w:rsid w:val="004F217D"/>
    <w:rsid w:val="004F25BC"/>
    <w:rsid w:val="004F2AAC"/>
    <w:rsid w:val="004F392F"/>
    <w:rsid w:val="004F3DA1"/>
    <w:rsid w:val="004F46FE"/>
    <w:rsid w:val="004F4902"/>
    <w:rsid w:val="004F60FA"/>
    <w:rsid w:val="004F6535"/>
    <w:rsid w:val="004F7331"/>
    <w:rsid w:val="004F741C"/>
    <w:rsid w:val="004F7538"/>
    <w:rsid w:val="004F783C"/>
    <w:rsid w:val="004F7AC8"/>
    <w:rsid w:val="00500401"/>
    <w:rsid w:val="00500A68"/>
    <w:rsid w:val="0050162A"/>
    <w:rsid w:val="00501697"/>
    <w:rsid w:val="00502098"/>
    <w:rsid w:val="00502170"/>
    <w:rsid w:val="0050220C"/>
    <w:rsid w:val="00502756"/>
    <w:rsid w:val="00503194"/>
    <w:rsid w:val="005035F6"/>
    <w:rsid w:val="00503627"/>
    <w:rsid w:val="00503BB6"/>
    <w:rsid w:val="00504CE8"/>
    <w:rsid w:val="00504E10"/>
    <w:rsid w:val="005053B0"/>
    <w:rsid w:val="005055AC"/>
    <w:rsid w:val="00506159"/>
    <w:rsid w:val="00506387"/>
    <w:rsid w:val="0050759B"/>
    <w:rsid w:val="0050761A"/>
    <w:rsid w:val="005076B2"/>
    <w:rsid w:val="00507C25"/>
    <w:rsid w:val="00507F6C"/>
    <w:rsid w:val="00507F81"/>
    <w:rsid w:val="00510908"/>
    <w:rsid w:val="00511228"/>
    <w:rsid w:val="00511EE4"/>
    <w:rsid w:val="00512265"/>
    <w:rsid w:val="00512B95"/>
    <w:rsid w:val="00512E7D"/>
    <w:rsid w:val="0051312D"/>
    <w:rsid w:val="00513213"/>
    <w:rsid w:val="00513969"/>
    <w:rsid w:val="00513EAF"/>
    <w:rsid w:val="0051401E"/>
    <w:rsid w:val="00514054"/>
    <w:rsid w:val="005140BE"/>
    <w:rsid w:val="005142DB"/>
    <w:rsid w:val="00515A5D"/>
    <w:rsid w:val="005160EE"/>
    <w:rsid w:val="005169AA"/>
    <w:rsid w:val="00516AC2"/>
    <w:rsid w:val="00516FBD"/>
    <w:rsid w:val="0052040A"/>
    <w:rsid w:val="00520FCE"/>
    <w:rsid w:val="005211B1"/>
    <w:rsid w:val="00521F75"/>
    <w:rsid w:val="005221E7"/>
    <w:rsid w:val="00522EF4"/>
    <w:rsid w:val="00523819"/>
    <w:rsid w:val="00523B69"/>
    <w:rsid w:val="0052497B"/>
    <w:rsid w:val="00524A5B"/>
    <w:rsid w:val="0052554C"/>
    <w:rsid w:val="00525CCD"/>
    <w:rsid w:val="0052622E"/>
    <w:rsid w:val="00526503"/>
    <w:rsid w:val="00526995"/>
    <w:rsid w:val="00527056"/>
    <w:rsid w:val="00527186"/>
    <w:rsid w:val="005273F3"/>
    <w:rsid w:val="00527D2E"/>
    <w:rsid w:val="00530F31"/>
    <w:rsid w:val="005313C0"/>
    <w:rsid w:val="00532204"/>
    <w:rsid w:val="0053242D"/>
    <w:rsid w:val="00532929"/>
    <w:rsid w:val="00532CDC"/>
    <w:rsid w:val="00533345"/>
    <w:rsid w:val="005335E0"/>
    <w:rsid w:val="00533C29"/>
    <w:rsid w:val="0053445B"/>
    <w:rsid w:val="00534DB8"/>
    <w:rsid w:val="00535B34"/>
    <w:rsid w:val="005362A8"/>
    <w:rsid w:val="005372C9"/>
    <w:rsid w:val="00537589"/>
    <w:rsid w:val="00537A6E"/>
    <w:rsid w:val="00540A40"/>
    <w:rsid w:val="00540E09"/>
    <w:rsid w:val="00541B72"/>
    <w:rsid w:val="0054229D"/>
    <w:rsid w:val="00542BB3"/>
    <w:rsid w:val="00543179"/>
    <w:rsid w:val="0054364B"/>
    <w:rsid w:val="00543ADA"/>
    <w:rsid w:val="00544CE5"/>
    <w:rsid w:val="00545442"/>
    <w:rsid w:val="00545475"/>
    <w:rsid w:val="005457EB"/>
    <w:rsid w:val="00545942"/>
    <w:rsid w:val="00545D89"/>
    <w:rsid w:val="00545EB3"/>
    <w:rsid w:val="0054799A"/>
    <w:rsid w:val="00550134"/>
    <w:rsid w:val="00550625"/>
    <w:rsid w:val="005508A3"/>
    <w:rsid w:val="00550934"/>
    <w:rsid w:val="00550A9C"/>
    <w:rsid w:val="00550DA6"/>
    <w:rsid w:val="005525EB"/>
    <w:rsid w:val="00552723"/>
    <w:rsid w:val="00552E1A"/>
    <w:rsid w:val="00553CA6"/>
    <w:rsid w:val="005548FA"/>
    <w:rsid w:val="00554B67"/>
    <w:rsid w:val="00555399"/>
    <w:rsid w:val="00555947"/>
    <w:rsid w:val="00555D48"/>
    <w:rsid w:val="00557809"/>
    <w:rsid w:val="00560819"/>
    <w:rsid w:val="00560CD7"/>
    <w:rsid w:val="00561DE3"/>
    <w:rsid w:val="005629D1"/>
    <w:rsid w:val="005633FB"/>
    <w:rsid w:val="00563D80"/>
    <w:rsid w:val="00563E0B"/>
    <w:rsid w:val="005647DA"/>
    <w:rsid w:val="0056490D"/>
    <w:rsid w:val="00564AFB"/>
    <w:rsid w:val="00564E91"/>
    <w:rsid w:val="00564ED0"/>
    <w:rsid w:val="0056519B"/>
    <w:rsid w:val="00565B8D"/>
    <w:rsid w:val="00565C62"/>
    <w:rsid w:val="0056680F"/>
    <w:rsid w:val="00567379"/>
    <w:rsid w:val="005675B2"/>
    <w:rsid w:val="0056768B"/>
    <w:rsid w:val="00567AA0"/>
    <w:rsid w:val="0057054D"/>
    <w:rsid w:val="00570810"/>
    <w:rsid w:val="005711E9"/>
    <w:rsid w:val="00571A49"/>
    <w:rsid w:val="00571D05"/>
    <w:rsid w:val="00571D6C"/>
    <w:rsid w:val="00571E8B"/>
    <w:rsid w:val="00572C96"/>
    <w:rsid w:val="005733B4"/>
    <w:rsid w:val="005738A6"/>
    <w:rsid w:val="00573E58"/>
    <w:rsid w:val="00573F7A"/>
    <w:rsid w:val="005745F9"/>
    <w:rsid w:val="00574711"/>
    <w:rsid w:val="00574976"/>
    <w:rsid w:val="00574A51"/>
    <w:rsid w:val="00574E47"/>
    <w:rsid w:val="005752C1"/>
    <w:rsid w:val="0057557A"/>
    <w:rsid w:val="00575B3E"/>
    <w:rsid w:val="00575B5E"/>
    <w:rsid w:val="00576D58"/>
    <w:rsid w:val="00576F89"/>
    <w:rsid w:val="00577777"/>
    <w:rsid w:val="00577A1A"/>
    <w:rsid w:val="00577A74"/>
    <w:rsid w:val="005802A9"/>
    <w:rsid w:val="00580436"/>
    <w:rsid w:val="00580B6C"/>
    <w:rsid w:val="00581022"/>
    <w:rsid w:val="0058140D"/>
    <w:rsid w:val="005814D9"/>
    <w:rsid w:val="00581975"/>
    <w:rsid w:val="00581ADE"/>
    <w:rsid w:val="005822E2"/>
    <w:rsid w:val="005826E6"/>
    <w:rsid w:val="00582838"/>
    <w:rsid w:val="0058296F"/>
    <w:rsid w:val="00582EDA"/>
    <w:rsid w:val="0058344A"/>
    <w:rsid w:val="00584A3B"/>
    <w:rsid w:val="00585E2E"/>
    <w:rsid w:val="00586642"/>
    <w:rsid w:val="00586C02"/>
    <w:rsid w:val="00587848"/>
    <w:rsid w:val="00587865"/>
    <w:rsid w:val="0058790E"/>
    <w:rsid w:val="00587AAA"/>
    <w:rsid w:val="00587DE4"/>
    <w:rsid w:val="00587DFF"/>
    <w:rsid w:val="0059016A"/>
    <w:rsid w:val="005902A6"/>
    <w:rsid w:val="005904C3"/>
    <w:rsid w:val="005906CE"/>
    <w:rsid w:val="00590E28"/>
    <w:rsid w:val="0059163E"/>
    <w:rsid w:val="00591A94"/>
    <w:rsid w:val="00593952"/>
    <w:rsid w:val="00593B2D"/>
    <w:rsid w:val="00593B59"/>
    <w:rsid w:val="0059503A"/>
    <w:rsid w:val="00595215"/>
    <w:rsid w:val="00595721"/>
    <w:rsid w:val="00595B5C"/>
    <w:rsid w:val="0059630A"/>
    <w:rsid w:val="00596C21"/>
    <w:rsid w:val="00597228"/>
    <w:rsid w:val="00597477"/>
    <w:rsid w:val="00597636"/>
    <w:rsid w:val="005977BA"/>
    <w:rsid w:val="005A0BB9"/>
    <w:rsid w:val="005A1142"/>
    <w:rsid w:val="005A19C9"/>
    <w:rsid w:val="005A1D2E"/>
    <w:rsid w:val="005A22F7"/>
    <w:rsid w:val="005A2514"/>
    <w:rsid w:val="005A2CD3"/>
    <w:rsid w:val="005A3132"/>
    <w:rsid w:val="005A36C0"/>
    <w:rsid w:val="005A376C"/>
    <w:rsid w:val="005A377C"/>
    <w:rsid w:val="005A3B67"/>
    <w:rsid w:val="005A4137"/>
    <w:rsid w:val="005A4A35"/>
    <w:rsid w:val="005A5187"/>
    <w:rsid w:val="005A56DF"/>
    <w:rsid w:val="005A5BB7"/>
    <w:rsid w:val="005A748B"/>
    <w:rsid w:val="005A750C"/>
    <w:rsid w:val="005A7DD1"/>
    <w:rsid w:val="005A7FEE"/>
    <w:rsid w:val="005B0310"/>
    <w:rsid w:val="005B07F5"/>
    <w:rsid w:val="005B0974"/>
    <w:rsid w:val="005B10F0"/>
    <w:rsid w:val="005B40EB"/>
    <w:rsid w:val="005B4E73"/>
    <w:rsid w:val="005B510B"/>
    <w:rsid w:val="005B51A9"/>
    <w:rsid w:val="005B5646"/>
    <w:rsid w:val="005B5A8E"/>
    <w:rsid w:val="005B5B79"/>
    <w:rsid w:val="005B6215"/>
    <w:rsid w:val="005B66AF"/>
    <w:rsid w:val="005B6B5C"/>
    <w:rsid w:val="005B6FDB"/>
    <w:rsid w:val="005B75C4"/>
    <w:rsid w:val="005B76D1"/>
    <w:rsid w:val="005C019E"/>
    <w:rsid w:val="005C038E"/>
    <w:rsid w:val="005C1200"/>
    <w:rsid w:val="005C1BB5"/>
    <w:rsid w:val="005C4493"/>
    <w:rsid w:val="005C4CA6"/>
    <w:rsid w:val="005C4F04"/>
    <w:rsid w:val="005C507D"/>
    <w:rsid w:val="005C51A8"/>
    <w:rsid w:val="005C5DE9"/>
    <w:rsid w:val="005C5E11"/>
    <w:rsid w:val="005C689B"/>
    <w:rsid w:val="005C6B90"/>
    <w:rsid w:val="005C6DB0"/>
    <w:rsid w:val="005C6DC8"/>
    <w:rsid w:val="005C7614"/>
    <w:rsid w:val="005C762C"/>
    <w:rsid w:val="005C7C3E"/>
    <w:rsid w:val="005C7D4D"/>
    <w:rsid w:val="005C7E22"/>
    <w:rsid w:val="005C7E92"/>
    <w:rsid w:val="005D03D1"/>
    <w:rsid w:val="005D0C29"/>
    <w:rsid w:val="005D107A"/>
    <w:rsid w:val="005D1600"/>
    <w:rsid w:val="005D17A7"/>
    <w:rsid w:val="005D1C06"/>
    <w:rsid w:val="005D2436"/>
    <w:rsid w:val="005D2E83"/>
    <w:rsid w:val="005D38F8"/>
    <w:rsid w:val="005D3EA7"/>
    <w:rsid w:val="005D4075"/>
    <w:rsid w:val="005D48AA"/>
    <w:rsid w:val="005D4B2E"/>
    <w:rsid w:val="005D5432"/>
    <w:rsid w:val="005D575C"/>
    <w:rsid w:val="005D5DF6"/>
    <w:rsid w:val="005D5F1C"/>
    <w:rsid w:val="005D69DC"/>
    <w:rsid w:val="005D6E25"/>
    <w:rsid w:val="005E09AD"/>
    <w:rsid w:val="005E0B83"/>
    <w:rsid w:val="005E0CF1"/>
    <w:rsid w:val="005E0DC8"/>
    <w:rsid w:val="005E11F9"/>
    <w:rsid w:val="005E12F4"/>
    <w:rsid w:val="005E1A96"/>
    <w:rsid w:val="005E2449"/>
    <w:rsid w:val="005E3442"/>
    <w:rsid w:val="005E345A"/>
    <w:rsid w:val="005E367F"/>
    <w:rsid w:val="005E388D"/>
    <w:rsid w:val="005E3D27"/>
    <w:rsid w:val="005E3FF0"/>
    <w:rsid w:val="005E418C"/>
    <w:rsid w:val="005E4774"/>
    <w:rsid w:val="005E4F3E"/>
    <w:rsid w:val="005E4FEC"/>
    <w:rsid w:val="005E52FE"/>
    <w:rsid w:val="005E6B8C"/>
    <w:rsid w:val="005E70D1"/>
    <w:rsid w:val="005E72B2"/>
    <w:rsid w:val="005E7A36"/>
    <w:rsid w:val="005E7E6D"/>
    <w:rsid w:val="005E7E9E"/>
    <w:rsid w:val="005F0577"/>
    <w:rsid w:val="005F0929"/>
    <w:rsid w:val="005F0A5D"/>
    <w:rsid w:val="005F1063"/>
    <w:rsid w:val="005F13EA"/>
    <w:rsid w:val="005F15FF"/>
    <w:rsid w:val="005F181F"/>
    <w:rsid w:val="005F2771"/>
    <w:rsid w:val="005F2B75"/>
    <w:rsid w:val="005F2F86"/>
    <w:rsid w:val="005F33BB"/>
    <w:rsid w:val="005F344F"/>
    <w:rsid w:val="005F42EC"/>
    <w:rsid w:val="005F49DC"/>
    <w:rsid w:val="005F4A29"/>
    <w:rsid w:val="005F4C9B"/>
    <w:rsid w:val="005F5242"/>
    <w:rsid w:val="005F613C"/>
    <w:rsid w:val="005F6472"/>
    <w:rsid w:val="005F6B0A"/>
    <w:rsid w:val="005F70C1"/>
    <w:rsid w:val="005F7D3A"/>
    <w:rsid w:val="005F7EE7"/>
    <w:rsid w:val="006003BD"/>
    <w:rsid w:val="00600718"/>
    <w:rsid w:val="00600ACA"/>
    <w:rsid w:val="00602D11"/>
    <w:rsid w:val="006042AB"/>
    <w:rsid w:val="006049B1"/>
    <w:rsid w:val="00604E3B"/>
    <w:rsid w:val="006062D2"/>
    <w:rsid w:val="0060644E"/>
    <w:rsid w:val="006069F2"/>
    <w:rsid w:val="00607031"/>
    <w:rsid w:val="00607510"/>
    <w:rsid w:val="00610146"/>
    <w:rsid w:val="00610BFC"/>
    <w:rsid w:val="00610C19"/>
    <w:rsid w:val="00611621"/>
    <w:rsid w:val="00612157"/>
    <w:rsid w:val="006121FB"/>
    <w:rsid w:val="00612504"/>
    <w:rsid w:val="00612A43"/>
    <w:rsid w:val="00612A4E"/>
    <w:rsid w:val="00613568"/>
    <w:rsid w:val="00613667"/>
    <w:rsid w:val="0061389E"/>
    <w:rsid w:val="00613A56"/>
    <w:rsid w:val="00613C05"/>
    <w:rsid w:val="006142B5"/>
    <w:rsid w:val="00614435"/>
    <w:rsid w:val="0061598E"/>
    <w:rsid w:val="00615B29"/>
    <w:rsid w:val="0061632A"/>
    <w:rsid w:val="00616BB4"/>
    <w:rsid w:val="00616D0A"/>
    <w:rsid w:val="00617090"/>
    <w:rsid w:val="00617452"/>
    <w:rsid w:val="00617661"/>
    <w:rsid w:val="00617D8A"/>
    <w:rsid w:val="00620393"/>
    <w:rsid w:val="006220FD"/>
    <w:rsid w:val="006220FE"/>
    <w:rsid w:val="006231E0"/>
    <w:rsid w:val="00623A9C"/>
    <w:rsid w:val="00623C3B"/>
    <w:rsid w:val="00623E47"/>
    <w:rsid w:val="00623FB9"/>
    <w:rsid w:val="0062412D"/>
    <w:rsid w:val="00624343"/>
    <w:rsid w:val="0062435D"/>
    <w:rsid w:val="006243B0"/>
    <w:rsid w:val="00624EA9"/>
    <w:rsid w:val="00624F97"/>
    <w:rsid w:val="0062522B"/>
    <w:rsid w:val="00625290"/>
    <w:rsid w:val="006257BF"/>
    <w:rsid w:val="0062583C"/>
    <w:rsid w:val="00626043"/>
    <w:rsid w:val="006262AA"/>
    <w:rsid w:val="00627B1D"/>
    <w:rsid w:val="00627D7A"/>
    <w:rsid w:val="006300D2"/>
    <w:rsid w:val="006307EE"/>
    <w:rsid w:val="00630940"/>
    <w:rsid w:val="006309F2"/>
    <w:rsid w:val="00630CDD"/>
    <w:rsid w:val="00632087"/>
    <w:rsid w:val="00632F0F"/>
    <w:rsid w:val="006337CF"/>
    <w:rsid w:val="00633963"/>
    <w:rsid w:val="00633CDC"/>
    <w:rsid w:val="006341F0"/>
    <w:rsid w:val="00634406"/>
    <w:rsid w:val="00634EC7"/>
    <w:rsid w:val="006351D8"/>
    <w:rsid w:val="00636652"/>
    <w:rsid w:val="0063680D"/>
    <w:rsid w:val="00636E36"/>
    <w:rsid w:val="00636ECF"/>
    <w:rsid w:val="00637075"/>
    <w:rsid w:val="0063782F"/>
    <w:rsid w:val="00637A53"/>
    <w:rsid w:val="00637F0A"/>
    <w:rsid w:val="006403A5"/>
    <w:rsid w:val="0064045F"/>
    <w:rsid w:val="00640F11"/>
    <w:rsid w:val="00641B3C"/>
    <w:rsid w:val="00641D67"/>
    <w:rsid w:val="00641F3C"/>
    <w:rsid w:val="00642476"/>
    <w:rsid w:val="00642891"/>
    <w:rsid w:val="00642D5C"/>
    <w:rsid w:val="00642DC4"/>
    <w:rsid w:val="00642F7A"/>
    <w:rsid w:val="00644289"/>
    <w:rsid w:val="006445ED"/>
    <w:rsid w:val="00644CB9"/>
    <w:rsid w:val="00644D9F"/>
    <w:rsid w:val="00645132"/>
    <w:rsid w:val="006453B3"/>
    <w:rsid w:val="0064540A"/>
    <w:rsid w:val="00645939"/>
    <w:rsid w:val="0064617A"/>
    <w:rsid w:val="00646521"/>
    <w:rsid w:val="006468F4"/>
    <w:rsid w:val="00647E1A"/>
    <w:rsid w:val="00650220"/>
    <w:rsid w:val="00650509"/>
    <w:rsid w:val="00650932"/>
    <w:rsid w:val="00651BF4"/>
    <w:rsid w:val="00651C31"/>
    <w:rsid w:val="006525F5"/>
    <w:rsid w:val="006535E9"/>
    <w:rsid w:val="00653C8B"/>
    <w:rsid w:val="00653C90"/>
    <w:rsid w:val="00654CD9"/>
    <w:rsid w:val="006553FC"/>
    <w:rsid w:val="00655BB3"/>
    <w:rsid w:val="00655CD0"/>
    <w:rsid w:val="006564D5"/>
    <w:rsid w:val="006566D5"/>
    <w:rsid w:val="006569C5"/>
    <w:rsid w:val="0065731C"/>
    <w:rsid w:val="006577FB"/>
    <w:rsid w:val="006579D4"/>
    <w:rsid w:val="00657C1F"/>
    <w:rsid w:val="006603DA"/>
    <w:rsid w:val="006603E2"/>
    <w:rsid w:val="00660C4D"/>
    <w:rsid w:val="00660C77"/>
    <w:rsid w:val="00661913"/>
    <w:rsid w:val="00661AC8"/>
    <w:rsid w:val="0066244A"/>
    <w:rsid w:val="00662A14"/>
    <w:rsid w:val="00662EB3"/>
    <w:rsid w:val="006636D5"/>
    <w:rsid w:val="00663E14"/>
    <w:rsid w:val="00664211"/>
    <w:rsid w:val="00664DF1"/>
    <w:rsid w:val="0066512E"/>
    <w:rsid w:val="00665419"/>
    <w:rsid w:val="00665D65"/>
    <w:rsid w:val="00666483"/>
    <w:rsid w:val="00666AEB"/>
    <w:rsid w:val="00666C03"/>
    <w:rsid w:val="00666C83"/>
    <w:rsid w:val="00666F36"/>
    <w:rsid w:val="00667066"/>
    <w:rsid w:val="00670090"/>
    <w:rsid w:val="006700F3"/>
    <w:rsid w:val="006712F4"/>
    <w:rsid w:val="00672308"/>
    <w:rsid w:val="006752BA"/>
    <w:rsid w:val="006755EB"/>
    <w:rsid w:val="00676B7C"/>
    <w:rsid w:val="006774AF"/>
    <w:rsid w:val="006777F0"/>
    <w:rsid w:val="00677AA3"/>
    <w:rsid w:val="00677E3B"/>
    <w:rsid w:val="006819F3"/>
    <w:rsid w:val="00681E71"/>
    <w:rsid w:val="00681ED9"/>
    <w:rsid w:val="006826D5"/>
    <w:rsid w:val="00683524"/>
    <w:rsid w:val="00683D23"/>
    <w:rsid w:val="00684A60"/>
    <w:rsid w:val="00684B43"/>
    <w:rsid w:val="00684FEC"/>
    <w:rsid w:val="0068576E"/>
    <w:rsid w:val="006858F1"/>
    <w:rsid w:val="00685A6B"/>
    <w:rsid w:val="00685F6F"/>
    <w:rsid w:val="0068610D"/>
    <w:rsid w:val="00686213"/>
    <w:rsid w:val="0068659C"/>
    <w:rsid w:val="00686B61"/>
    <w:rsid w:val="00687318"/>
    <w:rsid w:val="006874D0"/>
    <w:rsid w:val="006878E4"/>
    <w:rsid w:val="00687FD8"/>
    <w:rsid w:val="00690E76"/>
    <w:rsid w:val="00693175"/>
    <w:rsid w:val="00694290"/>
    <w:rsid w:val="00694402"/>
    <w:rsid w:val="00694E00"/>
    <w:rsid w:val="006951EB"/>
    <w:rsid w:val="006953C7"/>
    <w:rsid w:val="00695428"/>
    <w:rsid w:val="0069558C"/>
    <w:rsid w:val="00695A15"/>
    <w:rsid w:val="00695CF8"/>
    <w:rsid w:val="00695E9B"/>
    <w:rsid w:val="00696192"/>
    <w:rsid w:val="00696748"/>
    <w:rsid w:val="00696907"/>
    <w:rsid w:val="00696FA6"/>
    <w:rsid w:val="006974B9"/>
    <w:rsid w:val="006975B3"/>
    <w:rsid w:val="00697FAE"/>
    <w:rsid w:val="006A04F3"/>
    <w:rsid w:val="006A05D6"/>
    <w:rsid w:val="006A0633"/>
    <w:rsid w:val="006A0D96"/>
    <w:rsid w:val="006A0EDE"/>
    <w:rsid w:val="006A1BD3"/>
    <w:rsid w:val="006A2441"/>
    <w:rsid w:val="006A2B59"/>
    <w:rsid w:val="006A2E15"/>
    <w:rsid w:val="006A30A4"/>
    <w:rsid w:val="006A3489"/>
    <w:rsid w:val="006A39DD"/>
    <w:rsid w:val="006A3DA8"/>
    <w:rsid w:val="006A4134"/>
    <w:rsid w:val="006A4A66"/>
    <w:rsid w:val="006A4B7E"/>
    <w:rsid w:val="006A5B88"/>
    <w:rsid w:val="006A5F70"/>
    <w:rsid w:val="006A6554"/>
    <w:rsid w:val="006A67F4"/>
    <w:rsid w:val="006A7838"/>
    <w:rsid w:val="006A7BAA"/>
    <w:rsid w:val="006A7F00"/>
    <w:rsid w:val="006AC761"/>
    <w:rsid w:val="006B0C6E"/>
    <w:rsid w:val="006B109E"/>
    <w:rsid w:val="006B12AF"/>
    <w:rsid w:val="006B1E23"/>
    <w:rsid w:val="006B2B0A"/>
    <w:rsid w:val="006B2B76"/>
    <w:rsid w:val="006B33D9"/>
    <w:rsid w:val="006B373D"/>
    <w:rsid w:val="006B3D7D"/>
    <w:rsid w:val="006B3F0F"/>
    <w:rsid w:val="006B44B9"/>
    <w:rsid w:val="006B49E8"/>
    <w:rsid w:val="006B4AFE"/>
    <w:rsid w:val="006B4B4D"/>
    <w:rsid w:val="006B4E3D"/>
    <w:rsid w:val="006B5748"/>
    <w:rsid w:val="006B594E"/>
    <w:rsid w:val="006B60F5"/>
    <w:rsid w:val="006B6A26"/>
    <w:rsid w:val="006B729F"/>
    <w:rsid w:val="006B79A3"/>
    <w:rsid w:val="006B7BCA"/>
    <w:rsid w:val="006B7C7E"/>
    <w:rsid w:val="006C08DA"/>
    <w:rsid w:val="006C0976"/>
    <w:rsid w:val="006C0F58"/>
    <w:rsid w:val="006C11E1"/>
    <w:rsid w:val="006C144B"/>
    <w:rsid w:val="006C1764"/>
    <w:rsid w:val="006C2097"/>
    <w:rsid w:val="006C2530"/>
    <w:rsid w:val="006C2621"/>
    <w:rsid w:val="006C2949"/>
    <w:rsid w:val="006C2A67"/>
    <w:rsid w:val="006C341E"/>
    <w:rsid w:val="006C38E1"/>
    <w:rsid w:val="006C4892"/>
    <w:rsid w:val="006C5013"/>
    <w:rsid w:val="006C5400"/>
    <w:rsid w:val="006C5FC1"/>
    <w:rsid w:val="006C61DA"/>
    <w:rsid w:val="006C6B4D"/>
    <w:rsid w:val="006C7841"/>
    <w:rsid w:val="006D02F6"/>
    <w:rsid w:val="006D068F"/>
    <w:rsid w:val="006D1022"/>
    <w:rsid w:val="006D2433"/>
    <w:rsid w:val="006D289C"/>
    <w:rsid w:val="006D3A2A"/>
    <w:rsid w:val="006D3FA5"/>
    <w:rsid w:val="006D43C0"/>
    <w:rsid w:val="006D51AF"/>
    <w:rsid w:val="006D53C8"/>
    <w:rsid w:val="006D5B8A"/>
    <w:rsid w:val="006D5EC9"/>
    <w:rsid w:val="006D696D"/>
    <w:rsid w:val="006D6D5B"/>
    <w:rsid w:val="006D703B"/>
    <w:rsid w:val="006D7175"/>
    <w:rsid w:val="006D7188"/>
    <w:rsid w:val="006D758C"/>
    <w:rsid w:val="006D7DE7"/>
    <w:rsid w:val="006D7F07"/>
    <w:rsid w:val="006D7FFA"/>
    <w:rsid w:val="006E0553"/>
    <w:rsid w:val="006E0586"/>
    <w:rsid w:val="006E1264"/>
    <w:rsid w:val="006E1487"/>
    <w:rsid w:val="006E1896"/>
    <w:rsid w:val="006E1A00"/>
    <w:rsid w:val="006E1D2D"/>
    <w:rsid w:val="006E2A74"/>
    <w:rsid w:val="006E313E"/>
    <w:rsid w:val="006E466D"/>
    <w:rsid w:val="006E4882"/>
    <w:rsid w:val="006E494D"/>
    <w:rsid w:val="006E4D1D"/>
    <w:rsid w:val="006E4D23"/>
    <w:rsid w:val="006E4ED8"/>
    <w:rsid w:val="006E5019"/>
    <w:rsid w:val="006E543E"/>
    <w:rsid w:val="006E62C2"/>
    <w:rsid w:val="006E6339"/>
    <w:rsid w:val="006E6644"/>
    <w:rsid w:val="006E6931"/>
    <w:rsid w:val="006E6AE7"/>
    <w:rsid w:val="006E71F9"/>
    <w:rsid w:val="006E72D6"/>
    <w:rsid w:val="006E7474"/>
    <w:rsid w:val="006F0CE1"/>
    <w:rsid w:val="006F0E53"/>
    <w:rsid w:val="006F11CA"/>
    <w:rsid w:val="006F135D"/>
    <w:rsid w:val="006F1524"/>
    <w:rsid w:val="006F16C3"/>
    <w:rsid w:val="006F17A7"/>
    <w:rsid w:val="006F2395"/>
    <w:rsid w:val="006F2686"/>
    <w:rsid w:val="006F2E91"/>
    <w:rsid w:val="006F3020"/>
    <w:rsid w:val="006F346A"/>
    <w:rsid w:val="006F3ADC"/>
    <w:rsid w:val="006F3CA4"/>
    <w:rsid w:val="006F4153"/>
    <w:rsid w:val="006F4632"/>
    <w:rsid w:val="006F47BB"/>
    <w:rsid w:val="006F4F06"/>
    <w:rsid w:val="006F55F8"/>
    <w:rsid w:val="006F5943"/>
    <w:rsid w:val="006F611D"/>
    <w:rsid w:val="006F6F6E"/>
    <w:rsid w:val="00700358"/>
    <w:rsid w:val="00701049"/>
    <w:rsid w:val="00701230"/>
    <w:rsid w:val="00701704"/>
    <w:rsid w:val="00701908"/>
    <w:rsid w:val="00701C3A"/>
    <w:rsid w:val="00701D9B"/>
    <w:rsid w:val="00702352"/>
    <w:rsid w:val="00702842"/>
    <w:rsid w:val="00702A40"/>
    <w:rsid w:val="00702BE9"/>
    <w:rsid w:val="00702D43"/>
    <w:rsid w:val="00702FE9"/>
    <w:rsid w:val="00703A7C"/>
    <w:rsid w:val="00704746"/>
    <w:rsid w:val="00704AE8"/>
    <w:rsid w:val="00704E23"/>
    <w:rsid w:val="00704E47"/>
    <w:rsid w:val="007067E1"/>
    <w:rsid w:val="00706B9F"/>
    <w:rsid w:val="00707A78"/>
    <w:rsid w:val="007101C2"/>
    <w:rsid w:val="0071065B"/>
    <w:rsid w:val="007109B7"/>
    <w:rsid w:val="007115E6"/>
    <w:rsid w:val="00711689"/>
    <w:rsid w:val="0071262C"/>
    <w:rsid w:val="00712AC0"/>
    <w:rsid w:val="007133BC"/>
    <w:rsid w:val="007133C5"/>
    <w:rsid w:val="00713C55"/>
    <w:rsid w:val="00713E70"/>
    <w:rsid w:val="0071448B"/>
    <w:rsid w:val="0071512B"/>
    <w:rsid w:val="00715259"/>
    <w:rsid w:val="007152D2"/>
    <w:rsid w:val="007158A8"/>
    <w:rsid w:val="0071617F"/>
    <w:rsid w:val="00716DEB"/>
    <w:rsid w:val="0071757F"/>
    <w:rsid w:val="00717926"/>
    <w:rsid w:val="00717A08"/>
    <w:rsid w:val="00720136"/>
    <w:rsid w:val="0072031B"/>
    <w:rsid w:val="00720699"/>
    <w:rsid w:val="007211FF"/>
    <w:rsid w:val="007218FE"/>
    <w:rsid w:val="00721FA7"/>
    <w:rsid w:val="00722258"/>
    <w:rsid w:val="00722E69"/>
    <w:rsid w:val="00723593"/>
    <w:rsid w:val="007238AA"/>
    <w:rsid w:val="00724358"/>
    <w:rsid w:val="007248DD"/>
    <w:rsid w:val="00724965"/>
    <w:rsid w:val="007251D5"/>
    <w:rsid w:val="00725A8D"/>
    <w:rsid w:val="00725C73"/>
    <w:rsid w:val="007266AC"/>
    <w:rsid w:val="00726A48"/>
    <w:rsid w:val="007271B5"/>
    <w:rsid w:val="00727361"/>
    <w:rsid w:val="007274D5"/>
    <w:rsid w:val="0072753D"/>
    <w:rsid w:val="00727A39"/>
    <w:rsid w:val="0073091E"/>
    <w:rsid w:val="007313EB"/>
    <w:rsid w:val="00732545"/>
    <w:rsid w:val="00732B08"/>
    <w:rsid w:val="007333F3"/>
    <w:rsid w:val="00733678"/>
    <w:rsid w:val="0073391D"/>
    <w:rsid w:val="00733AB9"/>
    <w:rsid w:val="00733FE3"/>
    <w:rsid w:val="00734208"/>
    <w:rsid w:val="007343AA"/>
    <w:rsid w:val="00734AB4"/>
    <w:rsid w:val="00734BD3"/>
    <w:rsid w:val="00734BDB"/>
    <w:rsid w:val="00734BFA"/>
    <w:rsid w:val="00735043"/>
    <w:rsid w:val="0073557A"/>
    <w:rsid w:val="00735C00"/>
    <w:rsid w:val="0073644F"/>
    <w:rsid w:val="00736528"/>
    <w:rsid w:val="0073730D"/>
    <w:rsid w:val="0074094A"/>
    <w:rsid w:val="00740DE2"/>
    <w:rsid w:val="00740F4F"/>
    <w:rsid w:val="00741390"/>
    <w:rsid w:val="0074220E"/>
    <w:rsid w:val="007423B6"/>
    <w:rsid w:val="00742479"/>
    <w:rsid w:val="00743201"/>
    <w:rsid w:val="0074332B"/>
    <w:rsid w:val="007436E0"/>
    <w:rsid w:val="00743C06"/>
    <w:rsid w:val="00743FD0"/>
    <w:rsid w:val="007443BF"/>
    <w:rsid w:val="0074515F"/>
    <w:rsid w:val="007454AD"/>
    <w:rsid w:val="00745A93"/>
    <w:rsid w:val="00745EBD"/>
    <w:rsid w:val="007460A2"/>
    <w:rsid w:val="00746490"/>
    <w:rsid w:val="00746718"/>
    <w:rsid w:val="00746A36"/>
    <w:rsid w:val="00750043"/>
    <w:rsid w:val="007503B8"/>
    <w:rsid w:val="007503CD"/>
    <w:rsid w:val="007504D2"/>
    <w:rsid w:val="007504F4"/>
    <w:rsid w:val="0075065F"/>
    <w:rsid w:val="00750E56"/>
    <w:rsid w:val="00751777"/>
    <w:rsid w:val="00752000"/>
    <w:rsid w:val="00752795"/>
    <w:rsid w:val="00752BF9"/>
    <w:rsid w:val="00752CE9"/>
    <w:rsid w:val="00752DDB"/>
    <w:rsid w:val="0075461F"/>
    <w:rsid w:val="00754933"/>
    <w:rsid w:val="00754C44"/>
    <w:rsid w:val="00754F46"/>
    <w:rsid w:val="007556EF"/>
    <w:rsid w:val="0075599A"/>
    <w:rsid w:val="0075599C"/>
    <w:rsid w:val="0075645F"/>
    <w:rsid w:val="00756A31"/>
    <w:rsid w:val="00757CC7"/>
    <w:rsid w:val="00760AEC"/>
    <w:rsid w:val="00760E1A"/>
    <w:rsid w:val="00760F2C"/>
    <w:rsid w:val="00761AF7"/>
    <w:rsid w:val="00762066"/>
    <w:rsid w:val="0076261D"/>
    <w:rsid w:val="00762765"/>
    <w:rsid w:val="00762A5C"/>
    <w:rsid w:val="00762B37"/>
    <w:rsid w:val="00762BA1"/>
    <w:rsid w:val="0076348A"/>
    <w:rsid w:val="00763776"/>
    <w:rsid w:val="00763B6F"/>
    <w:rsid w:val="00763B75"/>
    <w:rsid w:val="00764C2E"/>
    <w:rsid w:val="00764EE6"/>
    <w:rsid w:val="00765315"/>
    <w:rsid w:val="00765583"/>
    <w:rsid w:val="00765A1F"/>
    <w:rsid w:val="00765A76"/>
    <w:rsid w:val="00765CF5"/>
    <w:rsid w:val="00765F15"/>
    <w:rsid w:val="007665F5"/>
    <w:rsid w:val="00766D3D"/>
    <w:rsid w:val="0077035A"/>
    <w:rsid w:val="0077088A"/>
    <w:rsid w:val="00770A8D"/>
    <w:rsid w:val="00770AE1"/>
    <w:rsid w:val="00771458"/>
    <w:rsid w:val="00771C11"/>
    <w:rsid w:val="00772117"/>
    <w:rsid w:val="00772C9B"/>
    <w:rsid w:val="00773776"/>
    <w:rsid w:val="0077391F"/>
    <w:rsid w:val="00773D9F"/>
    <w:rsid w:val="00774C99"/>
    <w:rsid w:val="00774DB6"/>
    <w:rsid w:val="00775203"/>
    <w:rsid w:val="00775348"/>
    <w:rsid w:val="00775600"/>
    <w:rsid w:val="00775977"/>
    <w:rsid w:val="00775A4B"/>
    <w:rsid w:val="00775C09"/>
    <w:rsid w:val="00775FBF"/>
    <w:rsid w:val="0077691C"/>
    <w:rsid w:val="00776C88"/>
    <w:rsid w:val="00776CF5"/>
    <w:rsid w:val="00777747"/>
    <w:rsid w:val="007777BA"/>
    <w:rsid w:val="007777FC"/>
    <w:rsid w:val="00777932"/>
    <w:rsid w:val="00777BD0"/>
    <w:rsid w:val="00777C0A"/>
    <w:rsid w:val="007800B5"/>
    <w:rsid w:val="00780216"/>
    <w:rsid w:val="00780548"/>
    <w:rsid w:val="00780B2E"/>
    <w:rsid w:val="00780DC0"/>
    <w:rsid w:val="007823E6"/>
    <w:rsid w:val="00782431"/>
    <w:rsid w:val="00782A83"/>
    <w:rsid w:val="007833A8"/>
    <w:rsid w:val="007842C4"/>
    <w:rsid w:val="00784D17"/>
    <w:rsid w:val="007850CE"/>
    <w:rsid w:val="00785238"/>
    <w:rsid w:val="00785F37"/>
    <w:rsid w:val="007860FA"/>
    <w:rsid w:val="0078786C"/>
    <w:rsid w:val="0078787B"/>
    <w:rsid w:val="0079027E"/>
    <w:rsid w:val="00790967"/>
    <w:rsid w:val="00790C23"/>
    <w:rsid w:val="00790D3F"/>
    <w:rsid w:val="00791288"/>
    <w:rsid w:val="00791313"/>
    <w:rsid w:val="0079191B"/>
    <w:rsid w:val="00791E50"/>
    <w:rsid w:val="0079292F"/>
    <w:rsid w:val="0079328F"/>
    <w:rsid w:val="00793636"/>
    <w:rsid w:val="00793E7D"/>
    <w:rsid w:val="00793F47"/>
    <w:rsid w:val="007940C8"/>
    <w:rsid w:val="007948CB"/>
    <w:rsid w:val="00795975"/>
    <w:rsid w:val="00795E20"/>
    <w:rsid w:val="00795EF0"/>
    <w:rsid w:val="0079674C"/>
    <w:rsid w:val="00796F85"/>
    <w:rsid w:val="00796FA9"/>
    <w:rsid w:val="00796FC5"/>
    <w:rsid w:val="007970A2"/>
    <w:rsid w:val="007979AF"/>
    <w:rsid w:val="007979B7"/>
    <w:rsid w:val="00797AAB"/>
    <w:rsid w:val="00797CC6"/>
    <w:rsid w:val="007A09D9"/>
    <w:rsid w:val="007A09FD"/>
    <w:rsid w:val="007A0A80"/>
    <w:rsid w:val="007A166F"/>
    <w:rsid w:val="007A1769"/>
    <w:rsid w:val="007A1914"/>
    <w:rsid w:val="007A222C"/>
    <w:rsid w:val="007A278E"/>
    <w:rsid w:val="007A2DA2"/>
    <w:rsid w:val="007A3119"/>
    <w:rsid w:val="007A36D1"/>
    <w:rsid w:val="007A38EF"/>
    <w:rsid w:val="007A3CB4"/>
    <w:rsid w:val="007A4210"/>
    <w:rsid w:val="007A4439"/>
    <w:rsid w:val="007A466A"/>
    <w:rsid w:val="007A577F"/>
    <w:rsid w:val="007A597D"/>
    <w:rsid w:val="007A5C1D"/>
    <w:rsid w:val="007A6477"/>
    <w:rsid w:val="007A6D89"/>
    <w:rsid w:val="007A7721"/>
    <w:rsid w:val="007A7905"/>
    <w:rsid w:val="007B0C3F"/>
    <w:rsid w:val="007B0F97"/>
    <w:rsid w:val="007B3002"/>
    <w:rsid w:val="007B3038"/>
    <w:rsid w:val="007B333A"/>
    <w:rsid w:val="007B373D"/>
    <w:rsid w:val="007B3847"/>
    <w:rsid w:val="007B411D"/>
    <w:rsid w:val="007B4469"/>
    <w:rsid w:val="007B4C57"/>
    <w:rsid w:val="007B4EF9"/>
    <w:rsid w:val="007B5221"/>
    <w:rsid w:val="007B555D"/>
    <w:rsid w:val="007B5EA6"/>
    <w:rsid w:val="007B5FCC"/>
    <w:rsid w:val="007B5FF0"/>
    <w:rsid w:val="007B63AB"/>
    <w:rsid w:val="007B6479"/>
    <w:rsid w:val="007B669F"/>
    <w:rsid w:val="007B69C3"/>
    <w:rsid w:val="007B79D7"/>
    <w:rsid w:val="007B7AAB"/>
    <w:rsid w:val="007B7C35"/>
    <w:rsid w:val="007B7E3F"/>
    <w:rsid w:val="007C0254"/>
    <w:rsid w:val="007C0CFF"/>
    <w:rsid w:val="007C16BF"/>
    <w:rsid w:val="007C19C4"/>
    <w:rsid w:val="007C1C57"/>
    <w:rsid w:val="007C1D18"/>
    <w:rsid w:val="007C1E81"/>
    <w:rsid w:val="007C2B08"/>
    <w:rsid w:val="007C3069"/>
    <w:rsid w:val="007C3B72"/>
    <w:rsid w:val="007C4B2E"/>
    <w:rsid w:val="007C4DC2"/>
    <w:rsid w:val="007C5A9D"/>
    <w:rsid w:val="007C644F"/>
    <w:rsid w:val="007C6550"/>
    <w:rsid w:val="007C6881"/>
    <w:rsid w:val="007C7108"/>
    <w:rsid w:val="007C7296"/>
    <w:rsid w:val="007C7498"/>
    <w:rsid w:val="007D0168"/>
    <w:rsid w:val="007D0CFB"/>
    <w:rsid w:val="007D1D08"/>
    <w:rsid w:val="007D1D94"/>
    <w:rsid w:val="007D1EE9"/>
    <w:rsid w:val="007D27FF"/>
    <w:rsid w:val="007D2AA2"/>
    <w:rsid w:val="007D2BE6"/>
    <w:rsid w:val="007D2C06"/>
    <w:rsid w:val="007D3869"/>
    <w:rsid w:val="007D4246"/>
    <w:rsid w:val="007D4289"/>
    <w:rsid w:val="007D443A"/>
    <w:rsid w:val="007D493C"/>
    <w:rsid w:val="007D5439"/>
    <w:rsid w:val="007D5476"/>
    <w:rsid w:val="007D552F"/>
    <w:rsid w:val="007D5607"/>
    <w:rsid w:val="007D5DB6"/>
    <w:rsid w:val="007D5FD0"/>
    <w:rsid w:val="007D6000"/>
    <w:rsid w:val="007D6119"/>
    <w:rsid w:val="007D6273"/>
    <w:rsid w:val="007D729F"/>
    <w:rsid w:val="007D7677"/>
    <w:rsid w:val="007E02AB"/>
    <w:rsid w:val="007E1987"/>
    <w:rsid w:val="007E1B9B"/>
    <w:rsid w:val="007E20B7"/>
    <w:rsid w:val="007E2C61"/>
    <w:rsid w:val="007E2E98"/>
    <w:rsid w:val="007E306A"/>
    <w:rsid w:val="007E3B9B"/>
    <w:rsid w:val="007E51BE"/>
    <w:rsid w:val="007E5415"/>
    <w:rsid w:val="007E5A00"/>
    <w:rsid w:val="007E603E"/>
    <w:rsid w:val="007E658A"/>
    <w:rsid w:val="007E6A97"/>
    <w:rsid w:val="007E7821"/>
    <w:rsid w:val="007E7E17"/>
    <w:rsid w:val="007E7F56"/>
    <w:rsid w:val="007F084C"/>
    <w:rsid w:val="007F08E6"/>
    <w:rsid w:val="007F1217"/>
    <w:rsid w:val="007F1C46"/>
    <w:rsid w:val="007F1F63"/>
    <w:rsid w:val="007F1FF3"/>
    <w:rsid w:val="007F2386"/>
    <w:rsid w:val="007F3647"/>
    <w:rsid w:val="007F36C2"/>
    <w:rsid w:val="007F3C11"/>
    <w:rsid w:val="007F3DB8"/>
    <w:rsid w:val="007F42CD"/>
    <w:rsid w:val="007F48C3"/>
    <w:rsid w:val="007F4DB1"/>
    <w:rsid w:val="007F515E"/>
    <w:rsid w:val="007F5320"/>
    <w:rsid w:val="007F6390"/>
    <w:rsid w:val="007F6414"/>
    <w:rsid w:val="007F6783"/>
    <w:rsid w:val="007F6964"/>
    <w:rsid w:val="007F6A29"/>
    <w:rsid w:val="007F6DB7"/>
    <w:rsid w:val="007F6F62"/>
    <w:rsid w:val="007F754C"/>
    <w:rsid w:val="007F76AF"/>
    <w:rsid w:val="007F7A28"/>
    <w:rsid w:val="00800772"/>
    <w:rsid w:val="00800787"/>
    <w:rsid w:val="00800A4E"/>
    <w:rsid w:val="00800B0A"/>
    <w:rsid w:val="00800BAA"/>
    <w:rsid w:val="008017DE"/>
    <w:rsid w:val="00801A3F"/>
    <w:rsid w:val="00801CBC"/>
    <w:rsid w:val="00801FA4"/>
    <w:rsid w:val="008023B6"/>
    <w:rsid w:val="00802FAC"/>
    <w:rsid w:val="00803B32"/>
    <w:rsid w:val="00803C10"/>
    <w:rsid w:val="008058C5"/>
    <w:rsid w:val="008062FD"/>
    <w:rsid w:val="00806D45"/>
    <w:rsid w:val="00806F8D"/>
    <w:rsid w:val="00807A8E"/>
    <w:rsid w:val="00807C5E"/>
    <w:rsid w:val="00807C74"/>
    <w:rsid w:val="00807CF2"/>
    <w:rsid w:val="00810392"/>
    <w:rsid w:val="00810400"/>
    <w:rsid w:val="008108AB"/>
    <w:rsid w:val="008108FC"/>
    <w:rsid w:val="00810F03"/>
    <w:rsid w:val="00811158"/>
    <w:rsid w:val="008112F7"/>
    <w:rsid w:val="0081159A"/>
    <w:rsid w:val="00811B62"/>
    <w:rsid w:val="00812D03"/>
    <w:rsid w:val="00813B27"/>
    <w:rsid w:val="008149D9"/>
    <w:rsid w:val="00816798"/>
    <w:rsid w:val="00816952"/>
    <w:rsid w:val="00816A81"/>
    <w:rsid w:val="00816C5E"/>
    <w:rsid w:val="0081758F"/>
    <w:rsid w:val="008176A1"/>
    <w:rsid w:val="00817700"/>
    <w:rsid w:val="0081784D"/>
    <w:rsid w:val="0081792F"/>
    <w:rsid w:val="00817BD6"/>
    <w:rsid w:val="00817F8C"/>
    <w:rsid w:val="00820623"/>
    <w:rsid w:val="00820754"/>
    <w:rsid w:val="0082166D"/>
    <w:rsid w:val="008217F2"/>
    <w:rsid w:val="008218B5"/>
    <w:rsid w:val="00821C34"/>
    <w:rsid w:val="008223AF"/>
    <w:rsid w:val="008224C3"/>
    <w:rsid w:val="0082336A"/>
    <w:rsid w:val="008245CB"/>
    <w:rsid w:val="008248AD"/>
    <w:rsid w:val="008264E7"/>
    <w:rsid w:val="00826719"/>
    <w:rsid w:val="0082685C"/>
    <w:rsid w:val="008272AA"/>
    <w:rsid w:val="008302A1"/>
    <w:rsid w:val="0083075B"/>
    <w:rsid w:val="00830845"/>
    <w:rsid w:val="00830893"/>
    <w:rsid w:val="008308C5"/>
    <w:rsid w:val="0083096B"/>
    <w:rsid w:val="0083158A"/>
    <w:rsid w:val="00831803"/>
    <w:rsid w:val="008319A9"/>
    <w:rsid w:val="00832361"/>
    <w:rsid w:val="0083254F"/>
    <w:rsid w:val="0083255A"/>
    <w:rsid w:val="00832AA0"/>
    <w:rsid w:val="0083333B"/>
    <w:rsid w:val="00833A02"/>
    <w:rsid w:val="00834138"/>
    <w:rsid w:val="008343D1"/>
    <w:rsid w:val="00834526"/>
    <w:rsid w:val="008349DB"/>
    <w:rsid w:val="00834AF6"/>
    <w:rsid w:val="00835CA8"/>
    <w:rsid w:val="00835E50"/>
    <w:rsid w:val="0083613F"/>
    <w:rsid w:val="00836B4D"/>
    <w:rsid w:val="008372B5"/>
    <w:rsid w:val="008377EB"/>
    <w:rsid w:val="00840D0E"/>
    <w:rsid w:val="008419D4"/>
    <w:rsid w:val="00841E06"/>
    <w:rsid w:val="008432BF"/>
    <w:rsid w:val="00843557"/>
    <w:rsid w:val="0084361F"/>
    <w:rsid w:val="00843BE1"/>
    <w:rsid w:val="00843DE2"/>
    <w:rsid w:val="00844338"/>
    <w:rsid w:val="00844342"/>
    <w:rsid w:val="00844D03"/>
    <w:rsid w:val="00844F17"/>
    <w:rsid w:val="00845691"/>
    <w:rsid w:val="00845B3F"/>
    <w:rsid w:val="0084650C"/>
    <w:rsid w:val="0084680E"/>
    <w:rsid w:val="00846967"/>
    <w:rsid w:val="00846B37"/>
    <w:rsid w:val="00846B4F"/>
    <w:rsid w:val="00846C1F"/>
    <w:rsid w:val="00847239"/>
    <w:rsid w:val="008474D3"/>
    <w:rsid w:val="0084761B"/>
    <w:rsid w:val="0084764E"/>
    <w:rsid w:val="008509C4"/>
    <w:rsid w:val="00850AC8"/>
    <w:rsid w:val="008518E6"/>
    <w:rsid w:val="00851C51"/>
    <w:rsid w:val="00851CD6"/>
    <w:rsid w:val="00852248"/>
    <w:rsid w:val="008523B0"/>
    <w:rsid w:val="00852832"/>
    <w:rsid w:val="00852CB8"/>
    <w:rsid w:val="00852FD7"/>
    <w:rsid w:val="0085345B"/>
    <w:rsid w:val="00853770"/>
    <w:rsid w:val="00854BA5"/>
    <w:rsid w:val="00854D9B"/>
    <w:rsid w:val="00855C84"/>
    <w:rsid w:val="00856EC7"/>
    <w:rsid w:val="00856ECE"/>
    <w:rsid w:val="00856EF2"/>
    <w:rsid w:val="00857BDD"/>
    <w:rsid w:val="00857D5B"/>
    <w:rsid w:val="00860A77"/>
    <w:rsid w:val="00861841"/>
    <w:rsid w:val="0086214F"/>
    <w:rsid w:val="0086281A"/>
    <w:rsid w:val="00862D5F"/>
    <w:rsid w:val="00863AB9"/>
    <w:rsid w:val="00863F2B"/>
    <w:rsid w:val="00863F7A"/>
    <w:rsid w:val="0086444C"/>
    <w:rsid w:val="00864D1B"/>
    <w:rsid w:val="00865113"/>
    <w:rsid w:val="008656E0"/>
    <w:rsid w:val="0086581B"/>
    <w:rsid w:val="00865953"/>
    <w:rsid w:val="0086757F"/>
    <w:rsid w:val="00867604"/>
    <w:rsid w:val="00871143"/>
    <w:rsid w:val="00871764"/>
    <w:rsid w:val="00871D45"/>
    <w:rsid w:val="00871FA3"/>
    <w:rsid w:val="008720A0"/>
    <w:rsid w:val="008720D6"/>
    <w:rsid w:val="008722BC"/>
    <w:rsid w:val="00873673"/>
    <w:rsid w:val="0087381D"/>
    <w:rsid w:val="00874119"/>
    <w:rsid w:val="008749BA"/>
    <w:rsid w:val="00874F10"/>
    <w:rsid w:val="00874F64"/>
    <w:rsid w:val="00874FC3"/>
    <w:rsid w:val="0087510A"/>
    <w:rsid w:val="008752EC"/>
    <w:rsid w:val="00875B76"/>
    <w:rsid w:val="008767B9"/>
    <w:rsid w:val="008767EC"/>
    <w:rsid w:val="00876E3D"/>
    <w:rsid w:val="008771EC"/>
    <w:rsid w:val="00877355"/>
    <w:rsid w:val="008774A7"/>
    <w:rsid w:val="0087763E"/>
    <w:rsid w:val="00877958"/>
    <w:rsid w:val="0088007C"/>
    <w:rsid w:val="00881380"/>
    <w:rsid w:val="00881D61"/>
    <w:rsid w:val="00881EF7"/>
    <w:rsid w:val="0088203E"/>
    <w:rsid w:val="008825AA"/>
    <w:rsid w:val="008829A9"/>
    <w:rsid w:val="00882D47"/>
    <w:rsid w:val="00882F6C"/>
    <w:rsid w:val="0088362A"/>
    <w:rsid w:val="00883ABF"/>
    <w:rsid w:val="00883EAF"/>
    <w:rsid w:val="00884061"/>
    <w:rsid w:val="008847E8"/>
    <w:rsid w:val="00884FC7"/>
    <w:rsid w:val="00885B91"/>
    <w:rsid w:val="00885D9B"/>
    <w:rsid w:val="00885E8A"/>
    <w:rsid w:val="00886396"/>
    <w:rsid w:val="00886CDF"/>
    <w:rsid w:val="00887B20"/>
    <w:rsid w:val="00890326"/>
    <w:rsid w:val="00890B4D"/>
    <w:rsid w:val="00890BB6"/>
    <w:rsid w:val="00890E56"/>
    <w:rsid w:val="00891040"/>
    <w:rsid w:val="008915DB"/>
    <w:rsid w:val="00891A47"/>
    <w:rsid w:val="00891BD5"/>
    <w:rsid w:val="00892D5E"/>
    <w:rsid w:val="008938DA"/>
    <w:rsid w:val="008941D9"/>
    <w:rsid w:val="008942D8"/>
    <w:rsid w:val="0089434F"/>
    <w:rsid w:val="00894D49"/>
    <w:rsid w:val="00894DC8"/>
    <w:rsid w:val="008955D5"/>
    <w:rsid w:val="00896711"/>
    <w:rsid w:val="0089690D"/>
    <w:rsid w:val="00897B86"/>
    <w:rsid w:val="00897FD5"/>
    <w:rsid w:val="008A0044"/>
    <w:rsid w:val="008A0240"/>
    <w:rsid w:val="008A0813"/>
    <w:rsid w:val="008A0A5F"/>
    <w:rsid w:val="008A13CD"/>
    <w:rsid w:val="008A1C06"/>
    <w:rsid w:val="008A2B5A"/>
    <w:rsid w:val="008A2EC8"/>
    <w:rsid w:val="008A31F8"/>
    <w:rsid w:val="008A3963"/>
    <w:rsid w:val="008A4961"/>
    <w:rsid w:val="008A4A90"/>
    <w:rsid w:val="008A4D67"/>
    <w:rsid w:val="008A4E7B"/>
    <w:rsid w:val="008A52B6"/>
    <w:rsid w:val="008A546D"/>
    <w:rsid w:val="008A5DD3"/>
    <w:rsid w:val="008A64D8"/>
    <w:rsid w:val="008A6D0A"/>
    <w:rsid w:val="008A6E3F"/>
    <w:rsid w:val="008A7679"/>
    <w:rsid w:val="008A771E"/>
    <w:rsid w:val="008B0125"/>
    <w:rsid w:val="008B012B"/>
    <w:rsid w:val="008B09AC"/>
    <w:rsid w:val="008B0C0F"/>
    <w:rsid w:val="008B11AD"/>
    <w:rsid w:val="008B1D60"/>
    <w:rsid w:val="008B26BD"/>
    <w:rsid w:val="008B2A82"/>
    <w:rsid w:val="008B2C84"/>
    <w:rsid w:val="008B3509"/>
    <w:rsid w:val="008B3BF6"/>
    <w:rsid w:val="008B3D31"/>
    <w:rsid w:val="008B3D6B"/>
    <w:rsid w:val="008B42C9"/>
    <w:rsid w:val="008B6092"/>
    <w:rsid w:val="008B6469"/>
    <w:rsid w:val="008B650D"/>
    <w:rsid w:val="008B666C"/>
    <w:rsid w:val="008B6A02"/>
    <w:rsid w:val="008B6F35"/>
    <w:rsid w:val="008B7033"/>
    <w:rsid w:val="008B73F1"/>
    <w:rsid w:val="008B78EC"/>
    <w:rsid w:val="008B7E05"/>
    <w:rsid w:val="008B7E59"/>
    <w:rsid w:val="008C0832"/>
    <w:rsid w:val="008C0D02"/>
    <w:rsid w:val="008C0E6A"/>
    <w:rsid w:val="008C1855"/>
    <w:rsid w:val="008C1CDC"/>
    <w:rsid w:val="008C2063"/>
    <w:rsid w:val="008C2077"/>
    <w:rsid w:val="008C21ED"/>
    <w:rsid w:val="008C237F"/>
    <w:rsid w:val="008C2B9A"/>
    <w:rsid w:val="008C325A"/>
    <w:rsid w:val="008C36D0"/>
    <w:rsid w:val="008C3B32"/>
    <w:rsid w:val="008C411B"/>
    <w:rsid w:val="008C53BB"/>
    <w:rsid w:val="008C5EE4"/>
    <w:rsid w:val="008C6124"/>
    <w:rsid w:val="008C66EB"/>
    <w:rsid w:val="008C691C"/>
    <w:rsid w:val="008C7427"/>
    <w:rsid w:val="008C7A6A"/>
    <w:rsid w:val="008C7D07"/>
    <w:rsid w:val="008C7F19"/>
    <w:rsid w:val="008D0101"/>
    <w:rsid w:val="008D0BCB"/>
    <w:rsid w:val="008D0C77"/>
    <w:rsid w:val="008D1423"/>
    <w:rsid w:val="008D1942"/>
    <w:rsid w:val="008D1AA0"/>
    <w:rsid w:val="008D2081"/>
    <w:rsid w:val="008D24B7"/>
    <w:rsid w:val="008D33C3"/>
    <w:rsid w:val="008D46D8"/>
    <w:rsid w:val="008D4885"/>
    <w:rsid w:val="008D4AC6"/>
    <w:rsid w:val="008D5C69"/>
    <w:rsid w:val="008D6C18"/>
    <w:rsid w:val="008D74BA"/>
    <w:rsid w:val="008D7DA7"/>
    <w:rsid w:val="008E0EBA"/>
    <w:rsid w:val="008E144E"/>
    <w:rsid w:val="008E1983"/>
    <w:rsid w:val="008E1C80"/>
    <w:rsid w:val="008E2829"/>
    <w:rsid w:val="008E2948"/>
    <w:rsid w:val="008E31D9"/>
    <w:rsid w:val="008E371C"/>
    <w:rsid w:val="008E3F89"/>
    <w:rsid w:val="008E4865"/>
    <w:rsid w:val="008E49FC"/>
    <w:rsid w:val="008E4A17"/>
    <w:rsid w:val="008E4D8C"/>
    <w:rsid w:val="008E51C5"/>
    <w:rsid w:val="008E53AA"/>
    <w:rsid w:val="008E547C"/>
    <w:rsid w:val="008E5F26"/>
    <w:rsid w:val="008E5FB6"/>
    <w:rsid w:val="008E68DC"/>
    <w:rsid w:val="008E6AAF"/>
    <w:rsid w:val="008E6BD1"/>
    <w:rsid w:val="008E6CC0"/>
    <w:rsid w:val="008E778F"/>
    <w:rsid w:val="008E7CD8"/>
    <w:rsid w:val="008F03F7"/>
    <w:rsid w:val="008F11D1"/>
    <w:rsid w:val="008F1511"/>
    <w:rsid w:val="008F1ADC"/>
    <w:rsid w:val="008F1F6F"/>
    <w:rsid w:val="008F21C9"/>
    <w:rsid w:val="008F25B9"/>
    <w:rsid w:val="008F26FD"/>
    <w:rsid w:val="008F281C"/>
    <w:rsid w:val="008F2852"/>
    <w:rsid w:val="008F2B7D"/>
    <w:rsid w:val="008F2FA7"/>
    <w:rsid w:val="008F3634"/>
    <w:rsid w:val="008F3C3C"/>
    <w:rsid w:val="008F445A"/>
    <w:rsid w:val="008F4660"/>
    <w:rsid w:val="008F49E8"/>
    <w:rsid w:val="008F5270"/>
    <w:rsid w:val="008F53C3"/>
    <w:rsid w:val="008F5B11"/>
    <w:rsid w:val="008F5B34"/>
    <w:rsid w:val="008F5C89"/>
    <w:rsid w:val="008F5C90"/>
    <w:rsid w:val="008F6215"/>
    <w:rsid w:val="008F70C3"/>
    <w:rsid w:val="00900BF5"/>
    <w:rsid w:val="00900CE0"/>
    <w:rsid w:val="00900F63"/>
    <w:rsid w:val="0090126F"/>
    <w:rsid w:val="009014C5"/>
    <w:rsid w:val="009016FB"/>
    <w:rsid w:val="0090233B"/>
    <w:rsid w:val="00902421"/>
    <w:rsid w:val="00902938"/>
    <w:rsid w:val="0090302A"/>
    <w:rsid w:val="009035C3"/>
    <w:rsid w:val="00903800"/>
    <w:rsid w:val="00903C44"/>
    <w:rsid w:val="0090473D"/>
    <w:rsid w:val="0090510F"/>
    <w:rsid w:val="0090556C"/>
    <w:rsid w:val="00905E67"/>
    <w:rsid w:val="00906161"/>
    <w:rsid w:val="0090625F"/>
    <w:rsid w:val="00906B51"/>
    <w:rsid w:val="00906E50"/>
    <w:rsid w:val="009077BE"/>
    <w:rsid w:val="00910757"/>
    <w:rsid w:val="00910C3C"/>
    <w:rsid w:val="0091124C"/>
    <w:rsid w:val="00911422"/>
    <w:rsid w:val="009114AD"/>
    <w:rsid w:val="00911572"/>
    <w:rsid w:val="009117CD"/>
    <w:rsid w:val="00912006"/>
    <w:rsid w:val="00912BF8"/>
    <w:rsid w:val="00912DA2"/>
    <w:rsid w:val="00912E6D"/>
    <w:rsid w:val="009149A1"/>
    <w:rsid w:val="00914C05"/>
    <w:rsid w:val="00914F5E"/>
    <w:rsid w:val="009155DF"/>
    <w:rsid w:val="009156FA"/>
    <w:rsid w:val="00915A30"/>
    <w:rsid w:val="00916315"/>
    <w:rsid w:val="009166A2"/>
    <w:rsid w:val="009166FF"/>
    <w:rsid w:val="00916DB5"/>
    <w:rsid w:val="0091758B"/>
    <w:rsid w:val="00917A55"/>
    <w:rsid w:val="00917D37"/>
    <w:rsid w:val="009200F2"/>
    <w:rsid w:val="00920DD6"/>
    <w:rsid w:val="00921547"/>
    <w:rsid w:val="00921CB1"/>
    <w:rsid w:val="00921E7B"/>
    <w:rsid w:val="00922159"/>
    <w:rsid w:val="009223FD"/>
    <w:rsid w:val="00922AC9"/>
    <w:rsid w:val="00923867"/>
    <w:rsid w:val="00923F93"/>
    <w:rsid w:val="00924603"/>
    <w:rsid w:val="00924D3D"/>
    <w:rsid w:val="00924D56"/>
    <w:rsid w:val="009254BF"/>
    <w:rsid w:val="009264EC"/>
    <w:rsid w:val="0092667B"/>
    <w:rsid w:val="00926CF1"/>
    <w:rsid w:val="009276E7"/>
    <w:rsid w:val="0092771D"/>
    <w:rsid w:val="009277B3"/>
    <w:rsid w:val="00927CF4"/>
    <w:rsid w:val="0093017F"/>
    <w:rsid w:val="00930BF1"/>
    <w:rsid w:val="00930C66"/>
    <w:rsid w:val="00930CEF"/>
    <w:rsid w:val="00930D6B"/>
    <w:rsid w:val="00931683"/>
    <w:rsid w:val="009319E0"/>
    <w:rsid w:val="00931AB7"/>
    <w:rsid w:val="00931BF2"/>
    <w:rsid w:val="0093221C"/>
    <w:rsid w:val="00932B57"/>
    <w:rsid w:val="00932DDB"/>
    <w:rsid w:val="00934501"/>
    <w:rsid w:val="00934589"/>
    <w:rsid w:val="009345BE"/>
    <w:rsid w:val="00934A24"/>
    <w:rsid w:val="00935C19"/>
    <w:rsid w:val="00936526"/>
    <w:rsid w:val="00936EF6"/>
    <w:rsid w:val="009375D0"/>
    <w:rsid w:val="00937AE2"/>
    <w:rsid w:val="00937E9E"/>
    <w:rsid w:val="00940EBA"/>
    <w:rsid w:val="00940FD7"/>
    <w:rsid w:val="00941468"/>
    <w:rsid w:val="0094150E"/>
    <w:rsid w:val="00942310"/>
    <w:rsid w:val="00942459"/>
    <w:rsid w:val="0094290E"/>
    <w:rsid w:val="009429E6"/>
    <w:rsid w:val="009433F4"/>
    <w:rsid w:val="00943622"/>
    <w:rsid w:val="009437A4"/>
    <w:rsid w:val="00943A2D"/>
    <w:rsid w:val="00944368"/>
    <w:rsid w:val="0094482A"/>
    <w:rsid w:val="009449EC"/>
    <w:rsid w:val="00944B25"/>
    <w:rsid w:val="00945844"/>
    <w:rsid w:val="009459FF"/>
    <w:rsid w:val="00945FF9"/>
    <w:rsid w:val="00946B00"/>
    <w:rsid w:val="00946B51"/>
    <w:rsid w:val="009475A7"/>
    <w:rsid w:val="00947C28"/>
    <w:rsid w:val="00947C83"/>
    <w:rsid w:val="0095029C"/>
    <w:rsid w:val="00950DE4"/>
    <w:rsid w:val="00950EF4"/>
    <w:rsid w:val="00950FAE"/>
    <w:rsid w:val="0095136F"/>
    <w:rsid w:val="00951552"/>
    <w:rsid w:val="00953192"/>
    <w:rsid w:val="00953F19"/>
    <w:rsid w:val="0095406C"/>
    <w:rsid w:val="0095406F"/>
    <w:rsid w:val="0095520E"/>
    <w:rsid w:val="009554A8"/>
    <w:rsid w:val="0095571E"/>
    <w:rsid w:val="009569F5"/>
    <w:rsid w:val="00956C4F"/>
    <w:rsid w:val="00957744"/>
    <w:rsid w:val="00957A80"/>
    <w:rsid w:val="00957AB6"/>
    <w:rsid w:val="00957C7D"/>
    <w:rsid w:val="00957F17"/>
    <w:rsid w:val="00957F8C"/>
    <w:rsid w:val="009610B7"/>
    <w:rsid w:val="009614E0"/>
    <w:rsid w:val="00961544"/>
    <w:rsid w:val="009617AB"/>
    <w:rsid w:val="00962076"/>
    <w:rsid w:val="009621BC"/>
    <w:rsid w:val="00962209"/>
    <w:rsid w:val="009633B6"/>
    <w:rsid w:val="00963634"/>
    <w:rsid w:val="009639B4"/>
    <w:rsid w:val="00963D10"/>
    <w:rsid w:val="0096469B"/>
    <w:rsid w:val="00964F01"/>
    <w:rsid w:val="0096602F"/>
    <w:rsid w:val="00966407"/>
    <w:rsid w:val="009665D8"/>
    <w:rsid w:val="00966FA8"/>
    <w:rsid w:val="0096734F"/>
    <w:rsid w:val="00967582"/>
    <w:rsid w:val="00970114"/>
    <w:rsid w:val="009705A3"/>
    <w:rsid w:val="009705E5"/>
    <w:rsid w:val="00970D3A"/>
    <w:rsid w:val="009713C3"/>
    <w:rsid w:val="0097185F"/>
    <w:rsid w:val="00971D6F"/>
    <w:rsid w:val="00971EAC"/>
    <w:rsid w:val="009731B1"/>
    <w:rsid w:val="00973AA2"/>
    <w:rsid w:val="00973AE8"/>
    <w:rsid w:val="00973FC0"/>
    <w:rsid w:val="00974420"/>
    <w:rsid w:val="0097455F"/>
    <w:rsid w:val="00974A02"/>
    <w:rsid w:val="00974A77"/>
    <w:rsid w:val="00975131"/>
    <w:rsid w:val="009755EC"/>
    <w:rsid w:val="00975640"/>
    <w:rsid w:val="009756E4"/>
    <w:rsid w:val="0097570E"/>
    <w:rsid w:val="00975780"/>
    <w:rsid w:val="00975AC1"/>
    <w:rsid w:val="00976746"/>
    <w:rsid w:val="00976936"/>
    <w:rsid w:val="00976B19"/>
    <w:rsid w:val="009776B5"/>
    <w:rsid w:val="00977941"/>
    <w:rsid w:val="00980298"/>
    <w:rsid w:val="00980B67"/>
    <w:rsid w:val="0098112B"/>
    <w:rsid w:val="00981269"/>
    <w:rsid w:val="009819E9"/>
    <w:rsid w:val="00982708"/>
    <w:rsid w:val="00982FAC"/>
    <w:rsid w:val="00983320"/>
    <w:rsid w:val="0098336F"/>
    <w:rsid w:val="009836C1"/>
    <w:rsid w:val="009838E9"/>
    <w:rsid w:val="009839DF"/>
    <w:rsid w:val="00983A77"/>
    <w:rsid w:val="00983E68"/>
    <w:rsid w:val="00983E91"/>
    <w:rsid w:val="00983EE5"/>
    <w:rsid w:val="00984796"/>
    <w:rsid w:val="009847DC"/>
    <w:rsid w:val="00984A2C"/>
    <w:rsid w:val="00985B4D"/>
    <w:rsid w:val="0098608C"/>
    <w:rsid w:val="00986476"/>
    <w:rsid w:val="00986CD2"/>
    <w:rsid w:val="00986DA8"/>
    <w:rsid w:val="00987C29"/>
    <w:rsid w:val="00990701"/>
    <w:rsid w:val="00991519"/>
    <w:rsid w:val="009917FA"/>
    <w:rsid w:val="00991CB2"/>
    <w:rsid w:val="00991EA9"/>
    <w:rsid w:val="00992133"/>
    <w:rsid w:val="009932DF"/>
    <w:rsid w:val="00994288"/>
    <w:rsid w:val="0099432E"/>
    <w:rsid w:val="009944AB"/>
    <w:rsid w:val="00994DC6"/>
    <w:rsid w:val="00994EF5"/>
    <w:rsid w:val="00994F8F"/>
    <w:rsid w:val="00995585"/>
    <w:rsid w:val="00995A9E"/>
    <w:rsid w:val="009960A5"/>
    <w:rsid w:val="00996518"/>
    <w:rsid w:val="009965E5"/>
    <w:rsid w:val="00996675"/>
    <w:rsid w:val="009966E3"/>
    <w:rsid w:val="009967DF"/>
    <w:rsid w:val="00996995"/>
    <w:rsid w:val="009969EB"/>
    <w:rsid w:val="00996E39"/>
    <w:rsid w:val="0099709B"/>
    <w:rsid w:val="009976B2"/>
    <w:rsid w:val="00997811"/>
    <w:rsid w:val="00997D82"/>
    <w:rsid w:val="009A008F"/>
    <w:rsid w:val="009A065D"/>
    <w:rsid w:val="009A0667"/>
    <w:rsid w:val="009A1963"/>
    <w:rsid w:val="009A1ACC"/>
    <w:rsid w:val="009A1D1F"/>
    <w:rsid w:val="009A1DBF"/>
    <w:rsid w:val="009A1E8C"/>
    <w:rsid w:val="009A216E"/>
    <w:rsid w:val="009A23A2"/>
    <w:rsid w:val="009A24B0"/>
    <w:rsid w:val="009A279E"/>
    <w:rsid w:val="009A3A43"/>
    <w:rsid w:val="009A4307"/>
    <w:rsid w:val="009A485A"/>
    <w:rsid w:val="009A4D3A"/>
    <w:rsid w:val="009A5078"/>
    <w:rsid w:val="009A539D"/>
    <w:rsid w:val="009A5669"/>
    <w:rsid w:val="009A6753"/>
    <w:rsid w:val="009A67A2"/>
    <w:rsid w:val="009A69E5"/>
    <w:rsid w:val="009A6B78"/>
    <w:rsid w:val="009A753B"/>
    <w:rsid w:val="009A7579"/>
    <w:rsid w:val="009B04F6"/>
    <w:rsid w:val="009B081B"/>
    <w:rsid w:val="009B09F6"/>
    <w:rsid w:val="009B11EB"/>
    <w:rsid w:val="009B178E"/>
    <w:rsid w:val="009B1AD4"/>
    <w:rsid w:val="009B2727"/>
    <w:rsid w:val="009B290C"/>
    <w:rsid w:val="009B2E2C"/>
    <w:rsid w:val="009B3AC7"/>
    <w:rsid w:val="009B3E81"/>
    <w:rsid w:val="009B46EC"/>
    <w:rsid w:val="009B50EA"/>
    <w:rsid w:val="009B5DD1"/>
    <w:rsid w:val="009B64E1"/>
    <w:rsid w:val="009B7089"/>
    <w:rsid w:val="009B7154"/>
    <w:rsid w:val="009B71AF"/>
    <w:rsid w:val="009B756D"/>
    <w:rsid w:val="009B7837"/>
    <w:rsid w:val="009B7A4F"/>
    <w:rsid w:val="009B7F50"/>
    <w:rsid w:val="009C0DA4"/>
    <w:rsid w:val="009C22E1"/>
    <w:rsid w:val="009C23DB"/>
    <w:rsid w:val="009C2477"/>
    <w:rsid w:val="009C2548"/>
    <w:rsid w:val="009C26B3"/>
    <w:rsid w:val="009C2843"/>
    <w:rsid w:val="009C28D9"/>
    <w:rsid w:val="009C2C2E"/>
    <w:rsid w:val="009C3150"/>
    <w:rsid w:val="009C33CA"/>
    <w:rsid w:val="009C38B9"/>
    <w:rsid w:val="009C39A0"/>
    <w:rsid w:val="009C3A26"/>
    <w:rsid w:val="009C3A92"/>
    <w:rsid w:val="009C3E82"/>
    <w:rsid w:val="009C4143"/>
    <w:rsid w:val="009C4975"/>
    <w:rsid w:val="009C5058"/>
    <w:rsid w:val="009C6819"/>
    <w:rsid w:val="009C6848"/>
    <w:rsid w:val="009C6D7C"/>
    <w:rsid w:val="009C71BC"/>
    <w:rsid w:val="009C75BA"/>
    <w:rsid w:val="009C79E0"/>
    <w:rsid w:val="009D0008"/>
    <w:rsid w:val="009D0995"/>
    <w:rsid w:val="009D099D"/>
    <w:rsid w:val="009D0EF6"/>
    <w:rsid w:val="009D0F72"/>
    <w:rsid w:val="009D1093"/>
    <w:rsid w:val="009D1662"/>
    <w:rsid w:val="009D1F27"/>
    <w:rsid w:val="009D2722"/>
    <w:rsid w:val="009D2B6F"/>
    <w:rsid w:val="009D2E5F"/>
    <w:rsid w:val="009D3069"/>
    <w:rsid w:val="009D31FC"/>
    <w:rsid w:val="009D3305"/>
    <w:rsid w:val="009D39B6"/>
    <w:rsid w:val="009D4337"/>
    <w:rsid w:val="009D4419"/>
    <w:rsid w:val="009D4D4A"/>
    <w:rsid w:val="009D4E58"/>
    <w:rsid w:val="009D5749"/>
    <w:rsid w:val="009D5754"/>
    <w:rsid w:val="009D58A0"/>
    <w:rsid w:val="009D5B5E"/>
    <w:rsid w:val="009D6B34"/>
    <w:rsid w:val="009D6DFC"/>
    <w:rsid w:val="009D6E2B"/>
    <w:rsid w:val="009D7236"/>
    <w:rsid w:val="009D753C"/>
    <w:rsid w:val="009E03B9"/>
    <w:rsid w:val="009E04FB"/>
    <w:rsid w:val="009E053B"/>
    <w:rsid w:val="009E0B56"/>
    <w:rsid w:val="009E18CE"/>
    <w:rsid w:val="009E25EB"/>
    <w:rsid w:val="009E2892"/>
    <w:rsid w:val="009E2D47"/>
    <w:rsid w:val="009E2EBB"/>
    <w:rsid w:val="009E30FA"/>
    <w:rsid w:val="009E34BB"/>
    <w:rsid w:val="009E4B01"/>
    <w:rsid w:val="009E4F23"/>
    <w:rsid w:val="009E538E"/>
    <w:rsid w:val="009E5958"/>
    <w:rsid w:val="009E5B13"/>
    <w:rsid w:val="009E6CDD"/>
    <w:rsid w:val="009E75D0"/>
    <w:rsid w:val="009E7BB0"/>
    <w:rsid w:val="009E7F6C"/>
    <w:rsid w:val="009F0494"/>
    <w:rsid w:val="009F063D"/>
    <w:rsid w:val="009F09CA"/>
    <w:rsid w:val="009F0CB2"/>
    <w:rsid w:val="009F0CBA"/>
    <w:rsid w:val="009F1932"/>
    <w:rsid w:val="009F2777"/>
    <w:rsid w:val="009F281C"/>
    <w:rsid w:val="009F2D48"/>
    <w:rsid w:val="009F4E85"/>
    <w:rsid w:val="009F57DD"/>
    <w:rsid w:val="009F59BC"/>
    <w:rsid w:val="009F61D5"/>
    <w:rsid w:val="009F64E3"/>
    <w:rsid w:val="009F6D69"/>
    <w:rsid w:val="009F7797"/>
    <w:rsid w:val="009F7847"/>
    <w:rsid w:val="009F7C16"/>
    <w:rsid w:val="00A002DD"/>
    <w:rsid w:val="00A00C26"/>
    <w:rsid w:val="00A01211"/>
    <w:rsid w:val="00A01320"/>
    <w:rsid w:val="00A01AC6"/>
    <w:rsid w:val="00A01B28"/>
    <w:rsid w:val="00A01CB3"/>
    <w:rsid w:val="00A031C3"/>
    <w:rsid w:val="00A0462F"/>
    <w:rsid w:val="00A04E99"/>
    <w:rsid w:val="00A0623F"/>
    <w:rsid w:val="00A06351"/>
    <w:rsid w:val="00A0695B"/>
    <w:rsid w:val="00A06DA9"/>
    <w:rsid w:val="00A070EA"/>
    <w:rsid w:val="00A07611"/>
    <w:rsid w:val="00A07D5D"/>
    <w:rsid w:val="00A07DB8"/>
    <w:rsid w:val="00A10BC2"/>
    <w:rsid w:val="00A10BFA"/>
    <w:rsid w:val="00A1297B"/>
    <w:rsid w:val="00A12B7A"/>
    <w:rsid w:val="00A12BF1"/>
    <w:rsid w:val="00A12D00"/>
    <w:rsid w:val="00A13562"/>
    <w:rsid w:val="00A136CE"/>
    <w:rsid w:val="00A137ED"/>
    <w:rsid w:val="00A148E0"/>
    <w:rsid w:val="00A15D0C"/>
    <w:rsid w:val="00A15D4A"/>
    <w:rsid w:val="00A169D9"/>
    <w:rsid w:val="00A16FBC"/>
    <w:rsid w:val="00A173FF"/>
    <w:rsid w:val="00A1793A"/>
    <w:rsid w:val="00A20AC5"/>
    <w:rsid w:val="00A20B36"/>
    <w:rsid w:val="00A20FB9"/>
    <w:rsid w:val="00A21170"/>
    <w:rsid w:val="00A21248"/>
    <w:rsid w:val="00A21260"/>
    <w:rsid w:val="00A2138D"/>
    <w:rsid w:val="00A217C3"/>
    <w:rsid w:val="00A218B0"/>
    <w:rsid w:val="00A236F7"/>
    <w:rsid w:val="00A237FF"/>
    <w:rsid w:val="00A2407C"/>
    <w:rsid w:val="00A242EC"/>
    <w:rsid w:val="00A2440B"/>
    <w:rsid w:val="00A24BE3"/>
    <w:rsid w:val="00A250E5"/>
    <w:rsid w:val="00A253E1"/>
    <w:rsid w:val="00A25410"/>
    <w:rsid w:val="00A25B1D"/>
    <w:rsid w:val="00A25CB6"/>
    <w:rsid w:val="00A2713B"/>
    <w:rsid w:val="00A272A9"/>
    <w:rsid w:val="00A27383"/>
    <w:rsid w:val="00A27A5D"/>
    <w:rsid w:val="00A30929"/>
    <w:rsid w:val="00A30DA6"/>
    <w:rsid w:val="00A31698"/>
    <w:rsid w:val="00A31942"/>
    <w:rsid w:val="00A32036"/>
    <w:rsid w:val="00A32C4C"/>
    <w:rsid w:val="00A33EFB"/>
    <w:rsid w:val="00A340C2"/>
    <w:rsid w:val="00A3471C"/>
    <w:rsid w:val="00A34ED5"/>
    <w:rsid w:val="00A3513C"/>
    <w:rsid w:val="00A35201"/>
    <w:rsid w:val="00A35696"/>
    <w:rsid w:val="00A3576F"/>
    <w:rsid w:val="00A35800"/>
    <w:rsid w:val="00A36152"/>
    <w:rsid w:val="00A36580"/>
    <w:rsid w:val="00A36D94"/>
    <w:rsid w:val="00A370EA"/>
    <w:rsid w:val="00A376B1"/>
    <w:rsid w:val="00A37956"/>
    <w:rsid w:val="00A379B6"/>
    <w:rsid w:val="00A37D19"/>
    <w:rsid w:val="00A4040D"/>
    <w:rsid w:val="00A407EB"/>
    <w:rsid w:val="00A410E8"/>
    <w:rsid w:val="00A41189"/>
    <w:rsid w:val="00A4121A"/>
    <w:rsid w:val="00A418FF"/>
    <w:rsid w:val="00A41CA5"/>
    <w:rsid w:val="00A4222E"/>
    <w:rsid w:val="00A42297"/>
    <w:rsid w:val="00A425D0"/>
    <w:rsid w:val="00A42F97"/>
    <w:rsid w:val="00A43618"/>
    <w:rsid w:val="00A43A7A"/>
    <w:rsid w:val="00A43C85"/>
    <w:rsid w:val="00A44AE7"/>
    <w:rsid w:val="00A4586A"/>
    <w:rsid w:val="00A45BAB"/>
    <w:rsid w:val="00A45BFD"/>
    <w:rsid w:val="00A465F3"/>
    <w:rsid w:val="00A46A5C"/>
    <w:rsid w:val="00A46D4C"/>
    <w:rsid w:val="00A46D68"/>
    <w:rsid w:val="00A477B3"/>
    <w:rsid w:val="00A502A8"/>
    <w:rsid w:val="00A50423"/>
    <w:rsid w:val="00A50A49"/>
    <w:rsid w:val="00A50DC1"/>
    <w:rsid w:val="00A51011"/>
    <w:rsid w:val="00A518BC"/>
    <w:rsid w:val="00A51B1D"/>
    <w:rsid w:val="00A51B35"/>
    <w:rsid w:val="00A52BA2"/>
    <w:rsid w:val="00A532D8"/>
    <w:rsid w:val="00A53309"/>
    <w:rsid w:val="00A5343C"/>
    <w:rsid w:val="00A53D28"/>
    <w:rsid w:val="00A54075"/>
    <w:rsid w:val="00A54249"/>
    <w:rsid w:val="00A559F6"/>
    <w:rsid w:val="00A55BD8"/>
    <w:rsid w:val="00A55F1E"/>
    <w:rsid w:val="00A56290"/>
    <w:rsid w:val="00A56352"/>
    <w:rsid w:val="00A577AF"/>
    <w:rsid w:val="00A57E4F"/>
    <w:rsid w:val="00A57FCD"/>
    <w:rsid w:val="00A610DE"/>
    <w:rsid w:val="00A616F8"/>
    <w:rsid w:val="00A61C60"/>
    <w:rsid w:val="00A61D9A"/>
    <w:rsid w:val="00A61E70"/>
    <w:rsid w:val="00A62376"/>
    <w:rsid w:val="00A626D0"/>
    <w:rsid w:val="00A63291"/>
    <w:rsid w:val="00A632CF"/>
    <w:rsid w:val="00A632F9"/>
    <w:rsid w:val="00A63437"/>
    <w:rsid w:val="00A644B5"/>
    <w:rsid w:val="00A645DF"/>
    <w:rsid w:val="00A64864"/>
    <w:rsid w:val="00A65184"/>
    <w:rsid w:val="00A65B8B"/>
    <w:rsid w:val="00A65CDC"/>
    <w:rsid w:val="00A66463"/>
    <w:rsid w:val="00A666AB"/>
    <w:rsid w:val="00A671A1"/>
    <w:rsid w:val="00A6723A"/>
    <w:rsid w:val="00A67563"/>
    <w:rsid w:val="00A679A6"/>
    <w:rsid w:val="00A67FBF"/>
    <w:rsid w:val="00A70534"/>
    <w:rsid w:val="00A70CD6"/>
    <w:rsid w:val="00A70E0D"/>
    <w:rsid w:val="00A70FBF"/>
    <w:rsid w:val="00A7138D"/>
    <w:rsid w:val="00A71E6A"/>
    <w:rsid w:val="00A72645"/>
    <w:rsid w:val="00A726E2"/>
    <w:rsid w:val="00A72F39"/>
    <w:rsid w:val="00A731F9"/>
    <w:rsid w:val="00A734BE"/>
    <w:rsid w:val="00A73C48"/>
    <w:rsid w:val="00A73C85"/>
    <w:rsid w:val="00A740B0"/>
    <w:rsid w:val="00A743B3"/>
    <w:rsid w:val="00A744B8"/>
    <w:rsid w:val="00A75B22"/>
    <w:rsid w:val="00A75CB8"/>
    <w:rsid w:val="00A75D60"/>
    <w:rsid w:val="00A75FAF"/>
    <w:rsid w:val="00A76095"/>
    <w:rsid w:val="00A76572"/>
    <w:rsid w:val="00A77177"/>
    <w:rsid w:val="00A771C6"/>
    <w:rsid w:val="00A77F2A"/>
    <w:rsid w:val="00A77FCC"/>
    <w:rsid w:val="00A804DF"/>
    <w:rsid w:val="00A80A8E"/>
    <w:rsid w:val="00A816B2"/>
    <w:rsid w:val="00A81F8F"/>
    <w:rsid w:val="00A82398"/>
    <w:rsid w:val="00A823A2"/>
    <w:rsid w:val="00A82C96"/>
    <w:rsid w:val="00A8304E"/>
    <w:rsid w:val="00A834C8"/>
    <w:rsid w:val="00A838CD"/>
    <w:rsid w:val="00A83EC9"/>
    <w:rsid w:val="00A83FF2"/>
    <w:rsid w:val="00A8567B"/>
    <w:rsid w:val="00A85C47"/>
    <w:rsid w:val="00A85C52"/>
    <w:rsid w:val="00A862BE"/>
    <w:rsid w:val="00A86DCC"/>
    <w:rsid w:val="00A87889"/>
    <w:rsid w:val="00A87A07"/>
    <w:rsid w:val="00A87D1C"/>
    <w:rsid w:val="00A90F18"/>
    <w:rsid w:val="00A912BC"/>
    <w:rsid w:val="00A91B16"/>
    <w:rsid w:val="00A91E47"/>
    <w:rsid w:val="00A926C8"/>
    <w:rsid w:val="00A92822"/>
    <w:rsid w:val="00A93BE7"/>
    <w:rsid w:val="00A9443A"/>
    <w:rsid w:val="00A94AA2"/>
    <w:rsid w:val="00A95396"/>
    <w:rsid w:val="00A9673E"/>
    <w:rsid w:val="00A96997"/>
    <w:rsid w:val="00A979A9"/>
    <w:rsid w:val="00A97F71"/>
    <w:rsid w:val="00AA043E"/>
    <w:rsid w:val="00AA15AE"/>
    <w:rsid w:val="00AA187C"/>
    <w:rsid w:val="00AA19AF"/>
    <w:rsid w:val="00AA1C5D"/>
    <w:rsid w:val="00AA1FA2"/>
    <w:rsid w:val="00AA23AC"/>
    <w:rsid w:val="00AA27C0"/>
    <w:rsid w:val="00AA27D5"/>
    <w:rsid w:val="00AA289C"/>
    <w:rsid w:val="00AA29C2"/>
    <w:rsid w:val="00AA2BB7"/>
    <w:rsid w:val="00AA2E4A"/>
    <w:rsid w:val="00AA3209"/>
    <w:rsid w:val="00AA3E5D"/>
    <w:rsid w:val="00AA4A39"/>
    <w:rsid w:val="00AA4C3C"/>
    <w:rsid w:val="00AA4CA4"/>
    <w:rsid w:val="00AA4D78"/>
    <w:rsid w:val="00AA5328"/>
    <w:rsid w:val="00AA541C"/>
    <w:rsid w:val="00AA5893"/>
    <w:rsid w:val="00AA6430"/>
    <w:rsid w:val="00AA6B4A"/>
    <w:rsid w:val="00AA7542"/>
    <w:rsid w:val="00AB030B"/>
    <w:rsid w:val="00AB082B"/>
    <w:rsid w:val="00AB0BDE"/>
    <w:rsid w:val="00AB0C1B"/>
    <w:rsid w:val="00AB0FE9"/>
    <w:rsid w:val="00AB10FD"/>
    <w:rsid w:val="00AB14DF"/>
    <w:rsid w:val="00AB2067"/>
    <w:rsid w:val="00AB239C"/>
    <w:rsid w:val="00AB24A6"/>
    <w:rsid w:val="00AB26A0"/>
    <w:rsid w:val="00AB2830"/>
    <w:rsid w:val="00AB2F16"/>
    <w:rsid w:val="00AB32BD"/>
    <w:rsid w:val="00AB33B2"/>
    <w:rsid w:val="00AB3417"/>
    <w:rsid w:val="00AB34BC"/>
    <w:rsid w:val="00AB35FE"/>
    <w:rsid w:val="00AB360C"/>
    <w:rsid w:val="00AB362B"/>
    <w:rsid w:val="00AB3E21"/>
    <w:rsid w:val="00AB3EDD"/>
    <w:rsid w:val="00AB3FC0"/>
    <w:rsid w:val="00AB43CC"/>
    <w:rsid w:val="00AB5679"/>
    <w:rsid w:val="00AB6962"/>
    <w:rsid w:val="00AB70E8"/>
    <w:rsid w:val="00AC010D"/>
    <w:rsid w:val="00AC0174"/>
    <w:rsid w:val="00AC0A67"/>
    <w:rsid w:val="00AC10D0"/>
    <w:rsid w:val="00AC136C"/>
    <w:rsid w:val="00AC15E5"/>
    <w:rsid w:val="00AC1622"/>
    <w:rsid w:val="00AC1A88"/>
    <w:rsid w:val="00AC1B28"/>
    <w:rsid w:val="00AC1C4D"/>
    <w:rsid w:val="00AC1FBD"/>
    <w:rsid w:val="00AC21FA"/>
    <w:rsid w:val="00AC2250"/>
    <w:rsid w:val="00AC2269"/>
    <w:rsid w:val="00AC262E"/>
    <w:rsid w:val="00AC28DE"/>
    <w:rsid w:val="00AC4356"/>
    <w:rsid w:val="00AC461B"/>
    <w:rsid w:val="00AC47B7"/>
    <w:rsid w:val="00AC691C"/>
    <w:rsid w:val="00AC6EC9"/>
    <w:rsid w:val="00AC7178"/>
    <w:rsid w:val="00AD0233"/>
    <w:rsid w:val="00AD06AE"/>
    <w:rsid w:val="00AD0B20"/>
    <w:rsid w:val="00AD137A"/>
    <w:rsid w:val="00AD16EC"/>
    <w:rsid w:val="00AD1DF4"/>
    <w:rsid w:val="00AD2398"/>
    <w:rsid w:val="00AD294F"/>
    <w:rsid w:val="00AD2AD2"/>
    <w:rsid w:val="00AD2E02"/>
    <w:rsid w:val="00AD2EC6"/>
    <w:rsid w:val="00AD301C"/>
    <w:rsid w:val="00AD301F"/>
    <w:rsid w:val="00AD37D6"/>
    <w:rsid w:val="00AD3D49"/>
    <w:rsid w:val="00AD3E87"/>
    <w:rsid w:val="00AD3E99"/>
    <w:rsid w:val="00AD48A8"/>
    <w:rsid w:val="00AD5141"/>
    <w:rsid w:val="00AD5BAF"/>
    <w:rsid w:val="00AD613E"/>
    <w:rsid w:val="00AD6479"/>
    <w:rsid w:val="00AD6508"/>
    <w:rsid w:val="00AD6F01"/>
    <w:rsid w:val="00AD704A"/>
    <w:rsid w:val="00AE059E"/>
    <w:rsid w:val="00AE05DE"/>
    <w:rsid w:val="00AE0635"/>
    <w:rsid w:val="00AE1641"/>
    <w:rsid w:val="00AE1948"/>
    <w:rsid w:val="00AE1C6E"/>
    <w:rsid w:val="00AE1F85"/>
    <w:rsid w:val="00AE21F7"/>
    <w:rsid w:val="00AE269D"/>
    <w:rsid w:val="00AE2A3B"/>
    <w:rsid w:val="00AE2A57"/>
    <w:rsid w:val="00AE2B95"/>
    <w:rsid w:val="00AE2DBB"/>
    <w:rsid w:val="00AE32A9"/>
    <w:rsid w:val="00AE37FE"/>
    <w:rsid w:val="00AE5904"/>
    <w:rsid w:val="00AE5F1A"/>
    <w:rsid w:val="00AE64A6"/>
    <w:rsid w:val="00AE6802"/>
    <w:rsid w:val="00AE6DDD"/>
    <w:rsid w:val="00AE6F3E"/>
    <w:rsid w:val="00AE7474"/>
    <w:rsid w:val="00AE7C7C"/>
    <w:rsid w:val="00AE7C9A"/>
    <w:rsid w:val="00AE7FB5"/>
    <w:rsid w:val="00AF017F"/>
    <w:rsid w:val="00AF0608"/>
    <w:rsid w:val="00AF0AF7"/>
    <w:rsid w:val="00AF0DCC"/>
    <w:rsid w:val="00AF153E"/>
    <w:rsid w:val="00AF15AA"/>
    <w:rsid w:val="00AF182A"/>
    <w:rsid w:val="00AF1D9F"/>
    <w:rsid w:val="00AF1FBA"/>
    <w:rsid w:val="00AF21AA"/>
    <w:rsid w:val="00AF2847"/>
    <w:rsid w:val="00AF2AB5"/>
    <w:rsid w:val="00AF2E4B"/>
    <w:rsid w:val="00AF3199"/>
    <w:rsid w:val="00AF36CE"/>
    <w:rsid w:val="00AF3A3E"/>
    <w:rsid w:val="00AF42AC"/>
    <w:rsid w:val="00AF4826"/>
    <w:rsid w:val="00AF4A9C"/>
    <w:rsid w:val="00AF5058"/>
    <w:rsid w:val="00AF55CD"/>
    <w:rsid w:val="00AF5E25"/>
    <w:rsid w:val="00AF602A"/>
    <w:rsid w:val="00AF63BA"/>
    <w:rsid w:val="00AF6A3E"/>
    <w:rsid w:val="00AF70D1"/>
    <w:rsid w:val="00AF70D6"/>
    <w:rsid w:val="00AF70D7"/>
    <w:rsid w:val="00AF713F"/>
    <w:rsid w:val="00AF77AA"/>
    <w:rsid w:val="00AF7A4F"/>
    <w:rsid w:val="00AF7D5D"/>
    <w:rsid w:val="00B0139F"/>
    <w:rsid w:val="00B01AE3"/>
    <w:rsid w:val="00B01FF3"/>
    <w:rsid w:val="00B0226E"/>
    <w:rsid w:val="00B02C9E"/>
    <w:rsid w:val="00B04283"/>
    <w:rsid w:val="00B0470C"/>
    <w:rsid w:val="00B04A4E"/>
    <w:rsid w:val="00B050CE"/>
    <w:rsid w:val="00B0512E"/>
    <w:rsid w:val="00B065A3"/>
    <w:rsid w:val="00B0683F"/>
    <w:rsid w:val="00B069BB"/>
    <w:rsid w:val="00B06B17"/>
    <w:rsid w:val="00B070B9"/>
    <w:rsid w:val="00B10194"/>
    <w:rsid w:val="00B10310"/>
    <w:rsid w:val="00B1054E"/>
    <w:rsid w:val="00B10C2B"/>
    <w:rsid w:val="00B1104A"/>
    <w:rsid w:val="00B1135B"/>
    <w:rsid w:val="00B115EA"/>
    <w:rsid w:val="00B117B2"/>
    <w:rsid w:val="00B11A98"/>
    <w:rsid w:val="00B11B10"/>
    <w:rsid w:val="00B11CD0"/>
    <w:rsid w:val="00B12585"/>
    <w:rsid w:val="00B13B5A"/>
    <w:rsid w:val="00B13F28"/>
    <w:rsid w:val="00B140D1"/>
    <w:rsid w:val="00B149BA"/>
    <w:rsid w:val="00B149EF"/>
    <w:rsid w:val="00B15C0A"/>
    <w:rsid w:val="00B166F6"/>
    <w:rsid w:val="00B16A36"/>
    <w:rsid w:val="00B16F1E"/>
    <w:rsid w:val="00B17217"/>
    <w:rsid w:val="00B173A9"/>
    <w:rsid w:val="00B1771B"/>
    <w:rsid w:val="00B17A64"/>
    <w:rsid w:val="00B17D10"/>
    <w:rsid w:val="00B17D6C"/>
    <w:rsid w:val="00B17D87"/>
    <w:rsid w:val="00B20C31"/>
    <w:rsid w:val="00B21FD9"/>
    <w:rsid w:val="00B22277"/>
    <w:rsid w:val="00B223BF"/>
    <w:rsid w:val="00B2311F"/>
    <w:rsid w:val="00B2322C"/>
    <w:rsid w:val="00B232C1"/>
    <w:rsid w:val="00B246FF"/>
    <w:rsid w:val="00B25B7B"/>
    <w:rsid w:val="00B25CB5"/>
    <w:rsid w:val="00B262F0"/>
    <w:rsid w:val="00B26995"/>
    <w:rsid w:val="00B269B0"/>
    <w:rsid w:val="00B27141"/>
    <w:rsid w:val="00B2739F"/>
    <w:rsid w:val="00B277BE"/>
    <w:rsid w:val="00B322A0"/>
    <w:rsid w:val="00B32347"/>
    <w:rsid w:val="00B32368"/>
    <w:rsid w:val="00B32E64"/>
    <w:rsid w:val="00B33844"/>
    <w:rsid w:val="00B3433F"/>
    <w:rsid w:val="00B34458"/>
    <w:rsid w:val="00B349A1"/>
    <w:rsid w:val="00B3518C"/>
    <w:rsid w:val="00B35647"/>
    <w:rsid w:val="00B35B31"/>
    <w:rsid w:val="00B364B8"/>
    <w:rsid w:val="00B365CC"/>
    <w:rsid w:val="00B3665F"/>
    <w:rsid w:val="00B36A6F"/>
    <w:rsid w:val="00B36AF0"/>
    <w:rsid w:val="00B37077"/>
    <w:rsid w:val="00B3728A"/>
    <w:rsid w:val="00B3765E"/>
    <w:rsid w:val="00B37CEA"/>
    <w:rsid w:val="00B37E19"/>
    <w:rsid w:val="00B37E2E"/>
    <w:rsid w:val="00B40B34"/>
    <w:rsid w:val="00B4172E"/>
    <w:rsid w:val="00B41991"/>
    <w:rsid w:val="00B42552"/>
    <w:rsid w:val="00B42560"/>
    <w:rsid w:val="00B4282C"/>
    <w:rsid w:val="00B4344E"/>
    <w:rsid w:val="00B435C1"/>
    <w:rsid w:val="00B440D3"/>
    <w:rsid w:val="00B4441C"/>
    <w:rsid w:val="00B45E46"/>
    <w:rsid w:val="00B461C3"/>
    <w:rsid w:val="00B464FC"/>
    <w:rsid w:val="00B46B9D"/>
    <w:rsid w:val="00B473E9"/>
    <w:rsid w:val="00B47586"/>
    <w:rsid w:val="00B47DCA"/>
    <w:rsid w:val="00B50C18"/>
    <w:rsid w:val="00B51AE6"/>
    <w:rsid w:val="00B51DEB"/>
    <w:rsid w:val="00B51E7A"/>
    <w:rsid w:val="00B51FB8"/>
    <w:rsid w:val="00B526F6"/>
    <w:rsid w:val="00B52932"/>
    <w:rsid w:val="00B5317B"/>
    <w:rsid w:val="00B53BCD"/>
    <w:rsid w:val="00B53BDF"/>
    <w:rsid w:val="00B54220"/>
    <w:rsid w:val="00B554F3"/>
    <w:rsid w:val="00B55C2A"/>
    <w:rsid w:val="00B55E31"/>
    <w:rsid w:val="00B562DC"/>
    <w:rsid w:val="00B569FC"/>
    <w:rsid w:val="00B56E22"/>
    <w:rsid w:val="00B56E86"/>
    <w:rsid w:val="00B571DE"/>
    <w:rsid w:val="00B57C0B"/>
    <w:rsid w:val="00B60023"/>
    <w:rsid w:val="00B60FF4"/>
    <w:rsid w:val="00B6109C"/>
    <w:rsid w:val="00B610A3"/>
    <w:rsid w:val="00B611CF"/>
    <w:rsid w:val="00B616D1"/>
    <w:rsid w:val="00B61ADE"/>
    <w:rsid w:val="00B623C2"/>
    <w:rsid w:val="00B62937"/>
    <w:rsid w:val="00B62F3E"/>
    <w:rsid w:val="00B630D7"/>
    <w:rsid w:val="00B635E2"/>
    <w:rsid w:val="00B642FA"/>
    <w:rsid w:val="00B648D5"/>
    <w:rsid w:val="00B64AE3"/>
    <w:rsid w:val="00B64FF8"/>
    <w:rsid w:val="00B6690F"/>
    <w:rsid w:val="00B66A70"/>
    <w:rsid w:val="00B66FB1"/>
    <w:rsid w:val="00B671CC"/>
    <w:rsid w:val="00B6756D"/>
    <w:rsid w:val="00B676BE"/>
    <w:rsid w:val="00B67712"/>
    <w:rsid w:val="00B702BB"/>
    <w:rsid w:val="00B703F9"/>
    <w:rsid w:val="00B706E1"/>
    <w:rsid w:val="00B718E3"/>
    <w:rsid w:val="00B723E8"/>
    <w:rsid w:val="00B7257F"/>
    <w:rsid w:val="00B726E6"/>
    <w:rsid w:val="00B72CF1"/>
    <w:rsid w:val="00B73814"/>
    <w:rsid w:val="00B738E7"/>
    <w:rsid w:val="00B743D4"/>
    <w:rsid w:val="00B747E8"/>
    <w:rsid w:val="00B74831"/>
    <w:rsid w:val="00B74AA3"/>
    <w:rsid w:val="00B753DC"/>
    <w:rsid w:val="00B75A48"/>
    <w:rsid w:val="00B75A6F"/>
    <w:rsid w:val="00B75F9C"/>
    <w:rsid w:val="00B760E1"/>
    <w:rsid w:val="00B767F4"/>
    <w:rsid w:val="00B76AF7"/>
    <w:rsid w:val="00B7765C"/>
    <w:rsid w:val="00B77AAB"/>
    <w:rsid w:val="00B77B1F"/>
    <w:rsid w:val="00B77D5E"/>
    <w:rsid w:val="00B77D98"/>
    <w:rsid w:val="00B8023B"/>
    <w:rsid w:val="00B802C2"/>
    <w:rsid w:val="00B80795"/>
    <w:rsid w:val="00B816FC"/>
    <w:rsid w:val="00B81955"/>
    <w:rsid w:val="00B81CBC"/>
    <w:rsid w:val="00B83010"/>
    <w:rsid w:val="00B8337C"/>
    <w:rsid w:val="00B83E12"/>
    <w:rsid w:val="00B83F9D"/>
    <w:rsid w:val="00B846A3"/>
    <w:rsid w:val="00B84ACE"/>
    <w:rsid w:val="00B84AF8"/>
    <w:rsid w:val="00B8567F"/>
    <w:rsid w:val="00B85A9C"/>
    <w:rsid w:val="00B85D9D"/>
    <w:rsid w:val="00B86007"/>
    <w:rsid w:val="00B879B8"/>
    <w:rsid w:val="00B87CA3"/>
    <w:rsid w:val="00B9019B"/>
    <w:rsid w:val="00B90A51"/>
    <w:rsid w:val="00B90A8E"/>
    <w:rsid w:val="00B90E19"/>
    <w:rsid w:val="00B91B50"/>
    <w:rsid w:val="00B92079"/>
    <w:rsid w:val="00B92431"/>
    <w:rsid w:val="00B924A8"/>
    <w:rsid w:val="00B92510"/>
    <w:rsid w:val="00B92D6D"/>
    <w:rsid w:val="00B9396A"/>
    <w:rsid w:val="00B93CD9"/>
    <w:rsid w:val="00B93E48"/>
    <w:rsid w:val="00B95ADF"/>
    <w:rsid w:val="00B95D29"/>
    <w:rsid w:val="00B95E39"/>
    <w:rsid w:val="00B965F4"/>
    <w:rsid w:val="00B96B3A"/>
    <w:rsid w:val="00B97259"/>
    <w:rsid w:val="00B97B3C"/>
    <w:rsid w:val="00B97DB7"/>
    <w:rsid w:val="00BA0303"/>
    <w:rsid w:val="00BA09DB"/>
    <w:rsid w:val="00BA0A2C"/>
    <w:rsid w:val="00BA0E52"/>
    <w:rsid w:val="00BA0FFA"/>
    <w:rsid w:val="00BA1547"/>
    <w:rsid w:val="00BA19D5"/>
    <w:rsid w:val="00BA1EE2"/>
    <w:rsid w:val="00BA2513"/>
    <w:rsid w:val="00BA2789"/>
    <w:rsid w:val="00BA2DB6"/>
    <w:rsid w:val="00BA3424"/>
    <w:rsid w:val="00BA3555"/>
    <w:rsid w:val="00BA364D"/>
    <w:rsid w:val="00BA3722"/>
    <w:rsid w:val="00BA3849"/>
    <w:rsid w:val="00BA3A92"/>
    <w:rsid w:val="00BA47F0"/>
    <w:rsid w:val="00BA5946"/>
    <w:rsid w:val="00BA5A84"/>
    <w:rsid w:val="00BA60A2"/>
    <w:rsid w:val="00BA6258"/>
    <w:rsid w:val="00BA67D8"/>
    <w:rsid w:val="00BA6929"/>
    <w:rsid w:val="00BA6C3A"/>
    <w:rsid w:val="00BA6C99"/>
    <w:rsid w:val="00BA6F43"/>
    <w:rsid w:val="00BA71D0"/>
    <w:rsid w:val="00BA79BF"/>
    <w:rsid w:val="00BA7D5A"/>
    <w:rsid w:val="00BA7E63"/>
    <w:rsid w:val="00BB0DAE"/>
    <w:rsid w:val="00BB138D"/>
    <w:rsid w:val="00BB1723"/>
    <w:rsid w:val="00BB176E"/>
    <w:rsid w:val="00BB2389"/>
    <w:rsid w:val="00BB24C9"/>
    <w:rsid w:val="00BB26DC"/>
    <w:rsid w:val="00BB276F"/>
    <w:rsid w:val="00BB2896"/>
    <w:rsid w:val="00BB3CAB"/>
    <w:rsid w:val="00BB40E5"/>
    <w:rsid w:val="00BB4C88"/>
    <w:rsid w:val="00BB4F11"/>
    <w:rsid w:val="00BB50B4"/>
    <w:rsid w:val="00BB5D97"/>
    <w:rsid w:val="00BB6087"/>
    <w:rsid w:val="00BB6C47"/>
    <w:rsid w:val="00BB6C83"/>
    <w:rsid w:val="00BB7091"/>
    <w:rsid w:val="00BB719A"/>
    <w:rsid w:val="00BB7FF7"/>
    <w:rsid w:val="00BC000E"/>
    <w:rsid w:val="00BC104D"/>
    <w:rsid w:val="00BC16AB"/>
    <w:rsid w:val="00BC181B"/>
    <w:rsid w:val="00BC21FF"/>
    <w:rsid w:val="00BC23DF"/>
    <w:rsid w:val="00BC3ECF"/>
    <w:rsid w:val="00BC3EE2"/>
    <w:rsid w:val="00BC430E"/>
    <w:rsid w:val="00BC48ED"/>
    <w:rsid w:val="00BC4B8A"/>
    <w:rsid w:val="00BC5238"/>
    <w:rsid w:val="00BC5A8A"/>
    <w:rsid w:val="00BC5AC0"/>
    <w:rsid w:val="00BC5D85"/>
    <w:rsid w:val="00BC6679"/>
    <w:rsid w:val="00BC6C06"/>
    <w:rsid w:val="00BC7015"/>
    <w:rsid w:val="00BC7980"/>
    <w:rsid w:val="00BD0888"/>
    <w:rsid w:val="00BD095B"/>
    <w:rsid w:val="00BD1048"/>
    <w:rsid w:val="00BD191A"/>
    <w:rsid w:val="00BD1ACB"/>
    <w:rsid w:val="00BD231E"/>
    <w:rsid w:val="00BD24F3"/>
    <w:rsid w:val="00BD2F50"/>
    <w:rsid w:val="00BD3D8B"/>
    <w:rsid w:val="00BD4C6A"/>
    <w:rsid w:val="00BD4E86"/>
    <w:rsid w:val="00BD5764"/>
    <w:rsid w:val="00BD57BE"/>
    <w:rsid w:val="00BD5924"/>
    <w:rsid w:val="00BD596D"/>
    <w:rsid w:val="00BD610C"/>
    <w:rsid w:val="00BD638E"/>
    <w:rsid w:val="00BD6DB3"/>
    <w:rsid w:val="00BD6E92"/>
    <w:rsid w:val="00BD7275"/>
    <w:rsid w:val="00BD763C"/>
    <w:rsid w:val="00BD7653"/>
    <w:rsid w:val="00BD78D9"/>
    <w:rsid w:val="00BD7DD0"/>
    <w:rsid w:val="00BE03AD"/>
    <w:rsid w:val="00BE0B83"/>
    <w:rsid w:val="00BE0B92"/>
    <w:rsid w:val="00BE12B9"/>
    <w:rsid w:val="00BE22B4"/>
    <w:rsid w:val="00BE291A"/>
    <w:rsid w:val="00BE33FF"/>
    <w:rsid w:val="00BE340D"/>
    <w:rsid w:val="00BE369C"/>
    <w:rsid w:val="00BE39A0"/>
    <w:rsid w:val="00BE3AC9"/>
    <w:rsid w:val="00BE3B10"/>
    <w:rsid w:val="00BE3C09"/>
    <w:rsid w:val="00BE596B"/>
    <w:rsid w:val="00BE5CFB"/>
    <w:rsid w:val="00BE6103"/>
    <w:rsid w:val="00BE705E"/>
    <w:rsid w:val="00BE7D42"/>
    <w:rsid w:val="00BE7FF8"/>
    <w:rsid w:val="00BF05B3"/>
    <w:rsid w:val="00BF06C5"/>
    <w:rsid w:val="00BF0CE5"/>
    <w:rsid w:val="00BF1B2B"/>
    <w:rsid w:val="00BF2167"/>
    <w:rsid w:val="00BF2AB0"/>
    <w:rsid w:val="00BF2D2F"/>
    <w:rsid w:val="00BF313F"/>
    <w:rsid w:val="00BF3226"/>
    <w:rsid w:val="00BF44B6"/>
    <w:rsid w:val="00BF4E30"/>
    <w:rsid w:val="00BF5CBA"/>
    <w:rsid w:val="00BF6235"/>
    <w:rsid w:val="00BF668F"/>
    <w:rsid w:val="00BF6AD4"/>
    <w:rsid w:val="00BF6AEF"/>
    <w:rsid w:val="00BF73F7"/>
    <w:rsid w:val="00BF74AC"/>
    <w:rsid w:val="00BF7BA5"/>
    <w:rsid w:val="00C005A8"/>
    <w:rsid w:val="00C00DD5"/>
    <w:rsid w:val="00C00EE3"/>
    <w:rsid w:val="00C01217"/>
    <w:rsid w:val="00C0159F"/>
    <w:rsid w:val="00C01C97"/>
    <w:rsid w:val="00C01DED"/>
    <w:rsid w:val="00C01E95"/>
    <w:rsid w:val="00C01F49"/>
    <w:rsid w:val="00C02321"/>
    <w:rsid w:val="00C02463"/>
    <w:rsid w:val="00C028FD"/>
    <w:rsid w:val="00C030FD"/>
    <w:rsid w:val="00C03E67"/>
    <w:rsid w:val="00C04B9B"/>
    <w:rsid w:val="00C05419"/>
    <w:rsid w:val="00C05C13"/>
    <w:rsid w:val="00C05D0D"/>
    <w:rsid w:val="00C0618C"/>
    <w:rsid w:val="00C062C2"/>
    <w:rsid w:val="00C06C93"/>
    <w:rsid w:val="00C1021D"/>
    <w:rsid w:val="00C10CCB"/>
    <w:rsid w:val="00C11628"/>
    <w:rsid w:val="00C1172F"/>
    <w:rsid w:val="00C122A9"/>
    <w:rsid w:val="00C12F70"/>
    <w:rsid w:val="00C142BD"/>
    <w:rsid w:val="00C14DBF"/>
    <w:rsid w:val="00C15281"/>
    <w:rsid w:val="00C15302"/>
    <w:rsid w:val="00C15833"/>
    <w:rsid w:val="00C1586E"/>
    <w:rsid w:val="00C16038"/>
    <w:rsid w:val="00C16B82"/>
    <w:rsid w:val="00C16FA1"/>
    <w:rsid w:val="00C17492"/>
    <w:rsid w:val="00C17505"/>
    <w:rsid w:val="00C17D29"/>
    <w:rsid w:val="00C20710"/>
    <w:rsid w:val="00C208FF"/>
    <w:rsid w:val="00C20EAE"/>
    <w:rsid w:val="00C21E5D"/>
    <w:rsid w:val="00C21ED8"/>
    <w:rsid w:val="00C21FC5"/>
    <w:rsid w:val="00C227F5"/>
    <w:rsid w:val="00C22C12"/>
    <w:rsid w:val="00C23431"/>
    <w:rsid w:val="00C24A9A"/>
    <w:rsid w:val="00C24AB2"/>
    <w:rsid w:val="00C25848"/>
    <w:rsid w:val="00C2597D"/>
    <w:rsid w:val="00C266DD"/>
    <w:rsid w:val="00C27939"/>
    <w:rsid w:val="00C32162"/>
    <w:rsid w:val="00C326B1"/>
    <w:rsid w:val="00C32C97"/>
    <w:rsid w:val="00C32D3F"/>
    <w:rsid w:val="00C33656"/>
    <w:rsid w:val="00C337EA"/>
    <w:rsid w:val="00C341E4"/>
    <w:rsid w:val="00C3484A"/>
    <w:rsid w:val="00C34AA7"/>
    <w:rsid w:val="00C34D39"/>
    <w:rsid w:val="00C34DD8"/>
    <w:rsid w:val="00C35062"/>
    <w:rsid w:val="00C35218"/>
    <w:rsid w:val="00C3580E"/>
    <w:rsid w:val="00C35B4A"/>
    <w:rsid w:val="00C35CCB"/>
    <w:rsid w:val="00C35D8C"/>
    <w:rsid w:val="00C3645C"/>
    <w:rsid w:val="00C36900"/>
    <w:rsid w:val="00C36C22"/>
    <w:rsid w:val="00C373E0"/>
    <w:rsid w:val="00C379FE"/>
    <w:rsid w:val="00C37E5E"/>
    <w:rsid w:val="00C37EF2"/>
    <w:rsid w:val="00C40A2E"/>
    <w:rsid w:val="00C40B6A"/>
    <w:rsid w:val="00C40C54"/>
    <w:rsid w:val="00C417F7"/>
    <w:rsid w:val="00C4190E"/>
    <w:rsid w:val="00C41D42"/>
    <w:rsid w:val="00C42398"/>
    <w:rsid w:val="00C424B3"/>
    <w:rsid w:val="00C42C26"/>
    <w:rsid w:val="00C43E85"/>
    <w:rsid w:val="00C44008"/>
    <w:rsid w:val="00C44A41"/>
    <w:rsid w:val="00C45659"/>
    <w:rsid w:val="00C46332"/>
    <w:rsid w:val="00C464B3"/>
    <w:rsid w:val="00C468AE"/>
    <w:rsid w:val="00C46D71"/>
    <w:rsid w:val="00C46ED6"/>
    <w:rsid w:val="00C470E6"/>
    <w:rsid w:val="00C47D46"/>
    <w:rsid w:val="00C502B1"/>
    <w:rsid w:val="00C50E28"/>
    <w:rsid w:val="00C510BE"/>
    <w:rsid w:val="00C51123"/>
    <w:rsid w:val="00C5130B"/>
    <w:rsid w:val="00C51494"/>
    <w:rsid w:val="00C51498"/>
    <w:rsid w:val="00C522B4"/>
    <w:rsid w:val="00C536D3"/>
    <w:rsid w:val="00C53E8B"/>
    <w:rsid w:val="00C54CAE"/>
    <w:rsid w:val="00C54F56"/>
    <w:rsid w:val="00C554BB"/>
    <w:rsid w:val="00C55E54"/>
    <w:rsid w:val="00C55FA2"/>
    <w:rsid w:val="00C56402"/>
    <w:rsid w:val="00C56603"/>
    <w:rsid w:val="00C56A5A"/>
    <w:rsid w:val="00C56B04"/>
    <w:rsid w:val="00C56F5A"/>
    <w:rsid w:val="00C57249"/>
    <w:rsid w:val="00C57365"/>
    <w:rsid w:val="00C57430"/>
    <w:rsid w:val="00C5768E"/>
    <w:rsid w:val="00C577EE"/>
    <w:rsid w:val="00C57B40"/>
    <w:rsid w:val="00C63FA7"/>
    <w:rsid w:val="00C648C6"/>
    <w:rsid w:val="00C64A3F"/>
    <w:rsid w:val="00C64F45"/>
    <w:rsid w:val="00C65A92"/>
    <w:rsid w:val="00C65DE4"/>
    <w:rsid w:val="00C65EC0"/>
    <w:rsid w:val="00C65FD9"/>
    <w:rsid w:val="00C6610D"/>
    <w:rsid w:val="00C667EA"/>
    <w:rsid w:val="00C66D7B"/>
    <w:rsid w:val="00C67098"/>
    <w:rsid w:val="00C67684"/>
    <w:rsid w:val="00C70337"/>
    <w:rsid w:val="00C70A33"/>
    <w:rsid w:val="00C70B83"/>
    <w:rsid w:val="00C712E7"/>
    <w:rsid w:val="00C71422"/>
    <w:rsid w:val="00C71868"/>
    <w:rsid w:val="00C71FE1"/>
    <w:rsid w:val="00C724D2"/>
    <w:rsid w:val="00C7284B"/>
    <w:rsid w:val="00C72880"/>
    <w:rsid w:val="00C72A4A"/>
    <w:rsid w:val="00C73B2D"/>
    <w:rsid w:val="00C73E3B"/>
    <w:rsid w:val="00C73EB8"/>
    <w:rsid w:val="00C74058"/>
    <w:rsid w:val="00C74BC5"/>
    <w:rsid w:val="00C75D1E"/>
    <w:rsid w:val="00C76274"/>
    <w:rsid w:val="00C76E0A"/>
    <w:rsid w:val="00C7711A"/>
    <w:rsid w:val="00C77571"/>
    <w:rsid w:val="00C778AE"/>
    <w:rsid w:val="00C8035C"/>
    <w:rsid w:val="00C804B2"/>
    <w:rsid w:val="00C8069E"/>
    <w:rsid w:val="00C807A7"/>
    <w:rsid w:val="00C80D7D"/>
    <w:rsid w:val="00C81E73"/>
    <w:rsid w:val="00C82245"/>
    <w:rsid w:val="00C82770"/>
    <w:rsid w:val="00C827C8"/>
    <w:rsid w:val="00C82FAF"/>
    <w:rsid w:val="00C839E5"/>
    <w:rsid w:val="00C83C58"/>
    <w:rsid w:val="00C83F62"/>
    <w:rsid w:val="00C83FDF"/>
    <w:rsid w:val="00C84583"/>
    <w:rsid w:val="00C847A9"/>
    <w:rsid w:val="00C85F05"/>
    <w:rsid w:val="00C860A2"/>
    <w:rsid w:val="00C86936"/>
    <w:rsid w:val="00C870E8"/>
    <w:rsid w:val="00C871EC"/>
    <w:rsid w:val="00C8744D"/>
    <w:rsid w:val="00C902CD"/>
    <w:rsid w:val="00C907B2"/>
    <w:rsid w:val="00C90846"/>
    <w:rsid w:val="00C90E62"/>
    <w:rsid w:val="00C91858"/>
    <w:rsid w:val="00C91B99"/>
    <w:rsid w:val="00C91C56"/>
    <w:rsid w:val="00C922DD"/>
    <w:rsid w:val="00C929DB"/>
    <w:rsid w:val="00C93044"/>
    <w:rsid w:val="00C93436"/>
    <w:rsid w:val="00C9386B"/>
    <w:rsid w:val="00C93AB5"/>
    <w:rsid w:val="00C94C25"/>
    <w:rsid w:val="00C950FC"/>
    <w:rsid w:val="00C95183"/>
    <w:rsid w:val="00C95286"/>
    <w:rsid w:val="00C95AD6"/>
    <w:rsid w:val="00C95BC9"/>
    <w:rsid w:val="00C96009"/>
    <w:rsid w:val="00C963AC"/>
    <w:rsid w:val="00C96981"/>
    <w:rsid w:val="00C96A9D"/>
    <w:rsid w:val="00C97291"/>
    <w:rsid w:val="00C97AC4"/>
    <w:rsid w:val="00C97BE9"/>
    <w:rsid w:val="00C97CC1"/>
    <w:rsid w:val="00CA077C"/>
    <w:rsid w:val="00CA0D3E"/>
    <w:rsid w:val="00CA1433"/>
    <w:rsid w:val="00CA1451"/>
    <w:rsid w:val="00CA1586"/>
    <w:rsid w:val="00CA2B15"/>
    <w:rsid w:val="00CA40A8"/>
    <w:rsid w:val="00CA4D80"/>
    <w:rsid w:val="00CA4F6B"/>
    <w:rsid w:val="00CA56DC"/>
    <w:rsid w:val="00CA5BCA"/>
    <w:rsid w:val="00CA5E89"/>
    <w:rsid w:val="00CA5EE9"/>
    <w:rsid w:val="00CA5F1D"/>
    <w:rsid w:val="00CA65FD"/>
    <w:rsid w:val="00CA6A32"/>
    <w:rsid w:val="00CA6A6F"/>
    <w:rsid w:val="00CA6F61"/>
    <w:rsid w:val="00CA70E4"/>
    <w:rsid w:val="00CB08CE"/>
    <w:rsid w:val="00CB0CC1"/>
    <w:rsid w:val="00CB10D4"/>
    <w:rsid w:val="00CB1592"/>
    <w:rsid w:val="00CB1620"/>
    <w:rsid w:val="00CB186E"/>
    <w:rsid w:val="00CB198F"/>
    <w:rsid w:val="00CB1ED7"/>
    <w:rsid w:val="00CB210F"/>
    <w:rsid w:val="00CB2310"/>
    <w:rsid w:val="00CB2C9C"/>
    <w:rsid w:val="00CB3665"/>
    <w:rsid w:val="00CB3F5E"/>
    <w:rsid w:val="00CB3F98"/>
    <w:rsid w:val="00CB4294"/>
    <w:rsid w:val="00CB4810"/>
    <w:rsid w:val="00CB485B"/>
    <w:rsid w:val="00CB48BB"/>
    <w:rsid w:val="00CB50D7"/>
    <w:rsid w:val="00CB518B"/>
    <w:rsid w:val="00CB535B"/>
    <w:rsid w:val="00CB54CA"/>
    <w:rsid w:val="00CB5588"/>
    <w:rsid w:val="00CB56BF"/>
    <w:rsid w:val="00CB5C86"/>
    <w:rsid w:val="00CB61B1"/>
    <w:rsid w:val="00CB6435"/>
    <w:rsid w:val="00CB6B64"/>
    <w:rsid w:val="00CB7087"/>
    <w:rsid w:val="00CB7764"/>
    <w:rsid w:val="00CB78D5"/>
    <w:rsid w:val="00CB7AB7"/>
    <w:rsid w:val="00CB7CB5"/>
    <w:rsid w:val="00CC03CF"/>
    <w:rsid w:val="00CC0521"/>
    <w:rsid w:val="00CC0624"/>
    <w:rsid w:val="00CC1241"/>
    <w:rsid w:val="00CC1C89"/>
    <w:rsid w:val="00CC1D3D"/>
    <w:rsid w:val="00CC2234"/>
    <w:rsid w:val="00CC28A1"/>
    <w:rsid w:val="00CC2B72"/>
    <w:rsid w:val="00CC303E"/>
    <w:rsid w:val="00CC307A"/>
    <w:rsid w:val="00CC3378"/>
    <w:rsid w:val="00CC349B"/>
    <w:rsid w:val="00CC4804"/>
    <w:rsid w:val="00CC5FE3"/>
    <w:rsid w:val="00CC6836"/>
    <w:rsid w:val="00CC72D7"/>
    <w:rsid w:val="00CC76CB"/>
    <w:rsid w:val="00CC7C16"/>
    <w:rsid w:val="00CD085F"/>
    <w:rsid w:val="00CD11E1"/>
    <w:rsid w:val="00CD1839"/>
    <w:rsid w:val="00CD1B6D"/>
    <w:rsid w:val="00CD2141"/>
    <w:rsid w:val="00CD2316"/>
    <w:rsid w:val="00CD2432"/>
    <w:rsid w:val="00CD2732"/>
    <w:rsid w:val="00CD2C7E"/>
    <w:rsid w:val="00CD369D"/>
    <w:rsid w:val="00CD3F65"/>
    <w:rsid w:val="00CD4340"/>
    <w:rsid w:val="00CD5716"/>
    <w:rsid w:val="00CD5F14"/>
    <w:rsid w:val="00CD6448"/>
    <w:rsid w:val="00CD646A"/>
    <w:rsid w:val="00CD6498"/>
    <w:rsid w:val="00CD66FF"/>
    <w:rsid w:val="00CD68E5"/>
    <w:rsid w:val="00CD70A1"/>
    <w:rsid w:val="00CD73F3"/>
    <w:rsid w:val="00CD79AC"/>
    <w:rsid w:val="00CD7E99"/>
    <w:rsid w:val="00CD7EDE"/>
    <w:rsid w:val="00CE0494"/>
    <w:rsid w:val="00CE06A2"/>
    <w:rsid w:val="00CE0D61"/>
    <w:rsid w:val="00CE1339"/>
    <w:rsid w:val="00CE1E6E"/>
    <w:rsid w:val="00CE2257"/>
    <w:rsid w:val="00CE2C4A"/>
    <w:rsid w:val="00CE3A6F"/>
    <w:rsid w:val="00CE4411"/>
    <w:rsid w:val="00CE5202"/>
    <w:rsid w:val="00CE5AC1"/>
    <w:rsid w:val="00CE6F5E"/>
    <w:rsid w:val="00CE77BC"/>
    <w:rsid w:val="00CE7A64"/>
    <w:rsid w:val="00CE7F14"/>
    <w:rsid w:val="00CF0018"/>
    <w:rsid w:val="00CF0198"/>
    <w:rsid w:val="00CF026B"/>
    <w:rsid w:val="00CF08C6"/>
    <w:rsid w:val="00CF0B05"/>
    <w:rsid w:val="00CF1A30"/>
    <w:rsid w:val="00CF1AC1"/>
    <w:rsid w:val="00CF251E"/>
    <w:rsid w:val="00CF265A"/>
    <w:rsid w:val="00CF2AEE"/>
    <w:rsid w:val="00CF4020"/>
    <w:rsid w:val="00CF4514"/>
    <w:rsid w:val="00CF4594"/>
    <w:rsid w:val="00CF46ED"/>
    <w:rsid w:val="00CF6832"/>
    <w:rsid w:val="00CF6DF2"/>
    <w:rsid w:val="00CF7DF6"/>
    <w:rsid w:val="00D0026B"/>
    <w:rsid w:val="00D00ACD"/>
    <w:rsid w:val="00D00B0C"/>
    <w:rsid w:val="00D01A8C"/>
    <w:rsid w:val="00D01B10"/>
    <w:rsid w:val="00D01EF4"/>
    <w:rsid w:val="00D0258F"/>
    <w:rsid w:val="00D02BA8"/>
    <w:rsid w:val="00D03439"/>
    <w:rsid w:val="00D03783"/>
    <w:rsid w:val="00D040A1"/>
    <w:rsid w:val="00D04AC3"/>
    <w:rsid w:val="00D04B94"/>
    <w:rsid w:val="00D052FD"/>
    <w:rsid w:val="00D054E6"/>
    <w:rsid w:val="00D05BE7"/>
    <w:rsid w:val="00D06933"/>
    <w:rsid w:val="00D06E92"/>
    <w:rsid w:val="00D0763D"/>
    <w:rsid w:val="00D07911"/>
    <w:rsid w:val="00D07E05"/>
    <w:rsid w:val="00D10079"/>
    <w:rsid w:val="00D1011C"/>
    <w:rsid w:val="00D105DD"/>
    <w:rsid w:val="00D10F90"/>
    <w:rsid w:val="00D111E7"/>
    <w:rsid w:val="00D11C47"/>
    <w:rsid w:val="00D12369"/>
    <w:rsid w:val="00D12410"/>
    <w:rsid w:val="00D1251A"/>
    <w:rsid w:val="00D127B4"/>
    <w:rsid w:val="00D12BD9"/>
    <w:rsid w:val="00D1328B"/>
    <w:rsid w:val="00D1341C"/>
    <w:rsid w:val="00D13EC0"/>
    <w:rsid w:val="00D14868"/>
    <w:rsid w:val="00D14C21"/>
    <w:rsid w:val="00D15196"/>
    <w:rsid w:val="00D15235"/>
    <w:rsid w:val="00D15834"/>
    <w:rsid w:val="00D16101"/>
    <w:rsid w:val="00D161BA"/>
    <w:rsid w:val="00D169EC"/>
    <w:rsid w:val="00D16A29"/>
    <w:rsid w:val="00D16AD5"/>
    <w:rsid w:val="00D16B7D"/>
    <w:rsid w:val="00D170C9"/>
    <w:rsid w:val="00D170D5"/>
    <w:rsid w:val="00D1714C"/>
    <w:rsid w:val="00D1732E"/>
    <w:rsid w:val="00D17447"/>
    <w:rsid w:val="00D201D7"/>
    <w:rsid w:val="00D20468"/>
    <w:rsid w:val="00D20FFE"/>
    <w:rsid w:val="00D21036"/>
    <w:rsid w:val="00D2105E"/>
    <w:rsid w:val="00D215C6"/>
    <w:rsid w:val="00D231FE"/>
    <w:rsid w:val="00D233D7"/>
    <w:rsid w:val="00D24C4C"/>
    <w:rsid w:val="00D25063"/>
    <w:rsid w:val="00D25471"/>
    <w:rsid w:val="00D2565C"/>
    <w:rsid w:val="00D257AF"/>
    <w:rsid w:val="00D25880"/>
    <w:rsid w:val="00D25DDF"/>
    <w:rsid w:val="00D260F2"/>
    <w:rsid w:val="00D26B65"/>
    <w:rsid w:val="00D26D2B"/>
    <w:rsid w:val="00D26E81"/>
    <w:rsid w:val="00D27420"/>
    <w:rsid w:val="00D27572"/>
    <w:rsid w:val="00D27C8A"/>
    <w:rsid w:val="00D302D5"/>
    <w:rsid w:val="00D310C3"/>
    <w:rsid w:val="00D3232B"/>
    <w:rsid w:val="00D324F7"/>
    <w:rsid w:val="00D32810"/>
    <w:rsid w:val="00D33118"/>
    <w:rsid w:val="00D331A8"/>
    <w:rsid w:val="00D33A03"/>
    <w:rsid w:val="00D33AB9"/>
    <w:rsid w:val="00D348D1"/>
    <w:rsid w:val="00D34DC1"/>
    <w:rsid w:val="00D35732"/>
    <w:rsid w:val="00D363E2"/>
    <w:rsid w:val="00D3662F"/>
    <w:rsid w:val="00D36DAF"/>
    <w:rsid w:val="00D377CA"/>
    <w:rsid w:val="00D37B8B"/>
    <w:rsid w:val="00D37C92"/>
    <w:rsid w:val="00D40ECD"/>
    <w:rsid w:val="00D414B7"/>
    <w:rsid w:val="00D418C6"/>
    <w:rsid w:val="00D41DE5"/>
    <w:rsid w:val="00D42836"/>
    <w:rsid w:val="00D42B05"/>
    <w:rsid w:val="00D4327A"/>
    <w:rsid w:val="00D4343F"/>
    <w:rsid w:val="00D435EE"/>
    <w:rsid w:val="00D437DA"/>
    <w:rsid w:val="00D43D46"/>
    <w:rsid w:val="00D447A5"/>
    <w:rsid w:val="00D44B17"/>
    <w:rsid w:val="00D454CE"/>
    <w:rsid w:val="00D46C00"/>
    <w:rsid w:val="00D4724D"/>
    <w:rsid w:val="00D477DC"/>
    <w:rsid w:val="00D47BB7"/>
    <w:rsid w:val="00D47D7A"/>
    <w:rsid w:val="00D5068E"/>
    <w:rsid w:val="00D50D78"/>
    <w:rsid w:val="00D50F22"/>
    <w:rsid w:val="00D51311"/>
    <w:rsid w:val="00D51EE6"/>
    <w:rsid w:val="00D52301"/>
    <w:rsid w:val="00D52313"/>
    <w:rsid w:val="00D52894"/>
    <w:rsid w:val="00D5323A"/>
    <w:rsid w:val="00D535DB"/>
    <w:rsid w:val="00D536E9"/>
    <w:rsid w:val="00D54BD9"/>
    <w:rsid w:val="00D54F3D"/>
    <w:rsid w:val="00D5507D"/>
    <w:rsid w:val="00D551C4"/>
    <w:rsid w:val="00D55201"/>
    <w:rsid w:val="00D55D9F"/>
    <w:rsid w:val="00D5625E"/>
    <w:rsid w:val="00D56B29"/>
    <w:rsid w:val="00D5702A"/>
    <w:rsid w:val="00D57463"/>
    <w:rsid w:val="00D5774F"/>
    <w:rsid w:val="00D578BE"/>
    <w:rsid w:val="00D57AFA"/>
    <w:rsid w:val="00D604F3"/>
    <w:rsid w:val="00D60571"/>
    <w:rsid w:val="00D60840"/>
    <w:rsid w:val="00D60BE1"/>
    <w:rsid w:val="00D60CDC"/>
    <w:rsid w:val="00D60EFD"/>
    <w:rsid w:val="00D6102A"/>
    <w:rsid w:val="00D6169E"/>
    <w:rsid w:val="00D616D6"/>
    <w:rsid w:val="00D618C6"/>
    <w:rsid w:val="00D61AC2"/>
    <w:rsid w:val="00D624DE"/>
    <w:rsid w:val="00D625A7"/>
    <w:rsid w:val="00D6264A"/>
    <w:rsid w:val="00D62E12"/>
    <w:rsid w:val="00D637E0"/>
    <w:rsid w:val="00D63EDF"/>
    <w:rsid w:val="00D6443D"/>
    <w:rsid w:val="00D648FA"/>
    <w:rsid w:val="00D64FD5"/>
    <w:rsid w:val="00D653C1"/>
    <w:rsid w:val="00D6640E"/>
    <w:rsid w:val="00D6675F"/>
    <w:rsid w:val="00D67589"/>
    <w:rsid w:val="00D678A9"/>
    <w:rsid w:val="00D7019D"/>
    <w:rsid w:val="00D70505"/>
    <w:rsid w:val="00D705E7"/>
    <w:rsid w:val="00D707BF"/>
    <w:rsid w:val="00D70941"/>
    <w:rsid w:val="00D70B65"/>
    <w:rsid w:val="00D70D61"/>
    <w:rsid w:val="00D70F78"/>
    <w:rsid w:val="00D7103D"/>
    <w:rsid w:val="00D712F2"/>
    <w:rsid w:val="00D71A04"/>
    <w:rsid w:val="00D723AA"/>
    <w:rsid w:val="00D72848"/>
    <w:rsid w:val="00D72B06"/>
    <w:rsid w:val="00D72DF8"/>
    <w:rsid w:val="00D72E3E"/>
    <w:rsid w:val="00D72FFF"/>
    <w:rsid w:val="00D73039"/>
    <w:rsid w:val="00D73AE5"/>
    <w:rsid w:val="00D74787"/>
    <w:rsid w:val="00D75399"/>
    <w:rsid w:val="00D7539B"/>
    <w:rsid w:val="00D7551D"/>
    <w:rsid w:val="00D7670C"/>
    <w:rsid w:val="00D76B1B"/>
    <w:rsid w:val="00D80172"/>
    <w:rsid w:val="00D804A7"/>
    <w:rsid w:val="00D80A9D"/>
    <w:rsid w:val="00D80D91"/>
    <w:rsid w:val="00D81411"/>
    <w:rsid w:val="00D823FF"/>
    <w:rsid w:val="00D82A3A"/>
    <w:rsid w:val="00D82F51"/>
    <w:rsid w:val="00D8376E"/>
    <w:rsid w:val="00D84204"/>
    <w:rsid w:val="00D84588"/>
    <w:rsid w:val="00D849F1"/>
    <w:rsid w:val="00D85EA1"/>
    <w:rsid w:val="00D86098"/>
    <w:rsid w:val="00D86245"/>
    <w:rsid w:val="00D8683C"/>
    <w:rsid w:val="00D86A97"/>
    <w:rsid w:val="00D871F0"/>
    <w:rsid w:val="00D87781"/>
    <w:rsid w:val="00D9092B"/>
    <w:rsid w:val="00D912B6"/>
    <w:rsid w:val="00D9134E"/>
    <w:rsid w:val="00D92E3B"/>
    <w:rsid w:val="00D94068"/>
    <w:rsid w:val="00D94AAC"/>
    <w:rsid w:val="00D94DEC"/>
    <w:rsid w:val="00D94F15"/>
    <w:rsid w:val="00D956A4"/>
    <w:rsid w:val="00D957E8"/>
    <w:rsid w:val="00D95AFE"/>
    <w:rsid w:val="00D95BA0"/>
    <w:rsid w:val="00D972D9"/>
    <w:rsid w:val="00D97BF9"/>
    <w:rsid w:val="00DA0C78"/>
    <w:rsid w:val="00DA123B"/>
    <w:rsid w:val="00DA1807"/>
    <w:rsid w:val="00DA25FB"/>
    <w:rsid w:val="00DA26CF"/>
    <w:rsid w:val="00DA396C"/>
    <w:rsid w:val="00DA39FC"/>
    <w:rsid w:val="00DA436B"/>
    <w:rsid w:val="00DA44D8"/>
    <w:rsid w:val="00DA54A8"/>
    <w:rsid w:val="00DA55F5"/>
    <w:rsid w:val="00DA5A2D"/>
    <w:rsid w:val="00DA5F95"/>
    <w:rsid w:val="00DA71FB"/>
    <w:rsid w:val="00DA7A07"/>
    <w:rsid w:val="00DA7BF0"/>
    <w:rsid w:val="00DB061B"/>
    <w:rsid w:val="00DB08CE"/>
    <w:rsid w:val="00DB094B"/>
    <w:rsid w:val="00DB0B35"/>
    <w:rsid w:val="00DB1147"/>
    <w:rsid w:val="00DB15DB"/>
    <w:rsid w:val="00DB1CC1"/>
    <w:rsid w:val="00DB1F13"/>
    <w:rsid w:val="00DB227C"/>
    <w:rsid w:val="00DB26C6"/>
    <w:rsid w:val="00DB2CB9"/>
    <w:rsid w:val="00DB3115"/>
    <w:rsid w:val="00DB311B"/>
    <w:rsid w:val="00DB3CF0"/>
    <w:rsid w:val="00DB3EAE"/>
    <w:rsid w:val="00DB45CC"/>
    <w:rsid w:val="00DB45FB"/>
    <w:rsid w:val="00DB4B67"/>
    <w:rsid w:val="00DB4C6D"/>
    <w:rsid w:val="00DB519B"/>
    <w:rsid w:val="00DB5854"/>
    <w:rsid w:val="00DB5AB6"/>
    <w:rsid w:val="00DB6322"/>
    <w:rsid w:val="00DB6422"/>
    <w:rsid w:val="00DB74C2"/>
    <w:rsid w:val="00DB7A69"/>
    <w:rsid w:val="00DC0005"/>
    <w:rsid w:val="00DC03AC"/>
    <w:rsid w:val="00DC0458"/>
    <w:rsid w:val="00DC0568"/>
    <w:rsid w:val="00DC0A45"/>
    <w:rsid w:val="00DC11CC"/>
    <w:rsid w:val="00DC1C27"/>
    <w:rsid w:val="00DC1E34"/>
    <w:rsid w:val="00DC2052"/>
    <w:rsid w:val="00DC26C1"/>
    <w:rsid w:val="00DC2CA0"/>
    <w:rsid w:val="00DC2E07"/>
    <w:rsid w:val="00DC3A57"/>
    <w:rsid w:val="00DC4767"/>
    <w:rsid w:val="00DC4783"/>
    <w:rsid w:val="00DC4D8A"/>
    <w:rsid w:val="00DC4DAB"/>
    <w:rsid w:val="00DC5084"/>
    <w:rsid w:val="00DC5528"/>
    <w:rsid w:val="00DC5F5F"/>
    <w:rsid w:val="00DC651F"/>
    <w:rsid w:val="00DC6577"/>
    <w:rsid w:val="00DC6923"/>
    <w:rsid w:val="00DC6AAB"/>
    <w:rsid w:val="00DC7180"/>
    <w:rsid w:val="00DC720F"/>
    <w:rsid w:val="00DC7C6B"/>
    <w:rsid w:val="00DC7DE0"/>
    <w:rsid w:val="00DC7E9E"/>
    <w:rsid w:val="00DD045F"/>
    <w:rsid w:val="00DD0628"/>
    <w:rsid w:val="00DD2004"/>
    <w:rsid w:val="00DD223C"/>
    <w:rsid w:val="00DD2899"/>
    <w:rsid w:val="00DD2C3D"/>
    <w:rsid w:val="00DD3755"/>
    <w:rsid w:val="00DD3A14"/>
    <w:rsid w:val="00DD3ED2"/>
    <w:rsid w:val="00DD4930"/>
    <w:rsid w:val="00DD4A3F"/>
    <w:rsid w:val="00DD5466"/>
    <w:rsid w:val="00DD5581"/>
    <w:rsid w:val="00DD62B1"/>
    <w:rsid w:val="00DD6B1C"/>
    <w:rsid w:val="00DD6BF2"/>
    <w:rsid w:val="00DD7F1D"/>
    <w:rsid w:val="00DE0330"/>
    <w:rsid w:val="00DE04C2"/>
    <w:rsid w:val="00DE06AC"/>
    <w:rsid w:val="00DE0B0B"/>
    <w:rsid w:val="00DE0FCC"/>
    <w:rsid w:val="00DE0FE5"/>
    <w:rsid w:val="00DE10B1"/>
    <w:rsid w:val="00DE1201"/>
    <w:rsid w:val="00DE1550"/>
    <w:rsid w:val="00DE1C8E"/>
    <w:rsid w:val="00DE2F03"/>
    <w:rsid w:val="00DE2FC3"/>
    <w:rsid w:val="00DE3A96"/>
    <w:rsid w:val="00DE41EB"/>
    <w:rsid w:val="00DE42A2"/>
    <w:rsid w:val="00DE47EB"/>
    <w:rsid w:val="00DE5513"/>
    <w:rsid w:val="00DE5709"/>
    <w:rsid w:val="00DE5CEC"/>
    <w:rsid w:val="00DE7322"/>
    <w:rsid w:val="00DE768B"/>
    <w:rsid w:val="00DF0D1E"/>
    <w:rsid w:val="00DF150A"/>
    <w:rsid w:val="00DF18E2"/>
    <w:rsid w:val="00DF1D62"/>
    <w:rsid w:val="00DF2556"/>
    <w:rsid w:val="00DF28AC"/>
    <w:rsid w:val="00DF2E0B"/>
    <w:rsid w:val="00DF2F80"/>
    <w:rsid w:val="00DF31C5"/>
    <w:rsid w:val="00DF3301"/>
    <w:rsid w:val="00DF3942"/>
    <w:rsid w:val="00DF3F67"/>
    <w:rsid w:val="00DF4376"/>
    <w:rsid w:val="00DF4756"/>
    <w:rsid w:val="00DF4FA4"/>
    <w:rsid w:val="00DF4FAB"/>
    <w:rsid w:val="00DF5349"/>
    <w:rsid w:val="00DF5437"/>
    <w:rsid w:val="00DF5B58"/>
    <w:rsid w:val="00DF635D"/>
    <w:rsid w:val="00DF6A8E"/>
    <w:rsid w:val="00DF6C1E"/>
    <w:rsid w:val="00DF6FD2"/>
    <w:rsid w:val="00DF79C9"/>
    <w:rsid w:val="00DF7A3E"/>
    <w:rsid w:val="00DF7A69"/>
    <w:rsid w:val="00DF7C14"/>
    <w:rsid w:val="00DF7D0A"/>
    <w:rsid w:val="00E00516"/>
    <w:rsid w:val="00E00ABC"/>
    <w:rsid w:val="00E00AF0"/>
    <w:rsid w:val="00E00F70"/>
    <w:rsid w:val="00E01135"/>
    <w:rsid w:val="00E0149E"/>
    <w:rsid w:val="00E01604"/>
    <w:rsid w:val="00E017CA"/>
    <w:rsid w:val="00E01C4F"/>
    <w:rsid w:val="00E01E9A"/>
    <w:rsid w:val="00E01EB0"/>
    <w:rsid w:val="00E0202D"/>
    <w:rsid w:val="00E0219E"/>
    <w:rsid w:val="00E02B41"/>
    <w:rsid w:val="00E03517"/>
    <w:rsid w:val="00E03830"/>
    <w:rsid w:val="00E0403F"/>
    <w:rsid w:val="00E041B4"/>
    <w:rsid w:val="00E04364"/>
    <w:rsid w:val="00E043E9"/>
    <w:rsid w:val="00E0443F"/>
    <w:rsid w:val="00E045AF"/>
    <w:rsid w:val="00E0484A"/>
    <w:rsid w:val="00E04DD7"/>
    <w:rsid w:val="00E061CC"/>
    <w:rsid w:val="00E06AC3"/>
    <w:rsid w:val="00E06CE4"/>
    <w:rsid w:val="00E07419"/>
    <w:rsid w:val="00E074C0"/>
    <w:rsid w:val="00E0760C"/>
    <w:rsid w:val="00E076D5"/>
    <w:rsid w:val="00E07C8E"/>
    <w:rsid w:val="00E104B8"/>
    <w:rsid w:val="00E10EC6"/>
    <w:rsid w:val="00E112C0"/>
    <w:rsid w:val="00E12931"/>
    <w:rsid w:val="00E12FB1"/>
    <w:rsid w:val="00E13997"/>
    <w:rsid w:val="00E13C94"/>
    <w:rsid w:val="00E13DC0"/>
    <w:rsid w:val="00E13EDB"/>
    <w:rsid w:val="00E141EB"/>
    <w:rsid w:val="00E1563D"/>
    <w:rsid w:val="00E1568C"/>
    <w:rsid w:val="00E16233"/>
    <w:rsid w:val="00E163E7"/>
    <w:rsid w:val="00E169EF"/>
    <w:rsid w:val="00E16E38"/>
    <w:rsid w:val="00E170C2"/>
    <w:rsid w:val="00E1727A"/>
    <w:rsid w:val="00E17356"/>
    <w:rsid w:val="00E208B8"/>
    <w:rsid w:val="00E20942"/>
    <w:rsid w:val="00E21038"/>
    <w:rsid w:val="00E21969"/>
    <w:rsid w:val="00E21A1D"/>
    <w:rsid w:val="00E21A32"/>
    <w:rsid w:val="00E21D8E"/>
    <w:rsid w:val="00E21DA6"/>
    <w:rsid w:val="00E21E3B"/>
    <w:rsid w:val="00E22090"/>
    <w:rsid w:val="00E22563"/>
    <w:rsid w:val="00E2285F"/>
    <w:rsid w:val="00E228F9"/>
    <w:rsid w:val="00E23467"/>
    <w:rsid w:val="00E2379D"/>
    <w:rsid w:val="00E23CD6"/>
    <w:rsid w:val="00E23D71"/>
    <w:rsid w:val="00E24350"/>
    <w:rsid w:val="00E24C91"/>
    <w:rsid w:val="00E24F72"/>
    <w:rsid w:val="00E25116"/>
    <w:rsid w:val="00E25879"/>
    <w:rsid w:val="00E25B52"/>
    <w:rsid w:val="00E26B83"/>
    <w:rsid w:val="00E26EBC"/>
    <w:rsid w:val="00E27DE1"/>
    <w:rsid w:val="00E27F7C"/>
    <w:rsid w:val="00E3001F"/>
    <w:rsid w:val="00E30588"/>
    <w:rsid w:val="00E30FD1"/>
    <w:rsid w:val="00E31525"/>
    <w:rsid w:val="00E31DB3"/>
    <w:rsid w:val="00E3201C"/>
    <w:rsid w:val="00E3229B"/>
    <w:rsid w:val="00E3243B"/>
    <w:rsid w:val="00E32B96"/>
    <w:rsid w:val="00E32BB5"/>
    <w:rsid w:val="00E32BF1"/>
    <w:rsid w:val="00E32C49"/>
    <w:rsid w:val="00E33208"/>
    <w:rsid w:val="00E341D4"/>
    <w:rsid w:val="00E34837"/>
    <w:rsid w:val="00E34E5E"/>
    <w:rsid w:val="00E356CF"/>
    <w:rsid w:val="00E35880"/>
    <w:rsid w:val="00E3664D"/>
    <w:rsid w:val="00E36D40"/>
    <w:rsid w:val="00E36DAA"/>
    <w:rsid w:val="00E372AF"/>
    <w:rsid w:val="00E404DE"/>
    <w:rsid w:val="00E40822"/>
    <w:rsid w:val="00E408C0"/>
    <w:rsid w:val="00E40E50"/>
    <w:rsid w:val="00E41149"/>
    <w:rsid w:val="00E41D32"/>
    <w:rsid w:val="00E4245B"/>
    <w:rsid w:val="00E42A89"/>
    <w:rsid w:val="00E42E75"/>
    <w:rsid w:val="00E4337A"/>
    <w:rsid w:val="00E434A1"/>
    <w:rsid w:val="00E441BB"/>
    <w:rsid w:val="00E44A99"/>
    <w:rsid w:val="00E44E9F"/>
    <w:rsid w:val="00E4568F"/>
    <w:rsid w:val="00E46B09"/>
    <w:rsid w:val="00E46E54"/>
    <w:rsid w:val="00E474E9"/>
    <w:rsid w:val="00E4760D"/>
    <w:rsid w:val="00E504F2"/>
    <w:rsid w:val="00E50C80"/>
    <w:rsid w:val="00E510D4"/>
    <w:rsid w:val="00E51346"/>
    <w:rsid w:val="00E515E5"/>
    <w:rsid w:val="00E51690"/>
    <w:rsid w:val="00E5194A"/>
    <w:rsid w:val="00E51E66"/>
    <w:rsid w:val="00E52874"/>
    <w:rsid w:val="00E52A07"/>
    <w:rsid w:val="00E52B4D"/>
    <w:rsid w:val="00E52CA4"/>
    <w:rsid w:val="00E52E28"/>
    <w:rsid w:val="00E53290"/>
    <w:rsid w:val="00E532D4"/>
    <w:rsid w:val="00E5448B"/>
    <w:rsid w:val="00E5476C"/>
    <w:rsid w:val="00E54B67"/>
    <w:rsid w:val="00E54BFE"/>
    <w:rsid w:val="00E55300"/>
    <w:rsid w:val="00E55F2F"/>
    <w:rsid w:val="00E5686B"/>
    <w:rsid w:val="00E57BE9"/>
    <w:rsid w:val="00E57C32"/>
    <w:rsid w:val="00E57DA6"/>
    <w:rsid w:val="00E608F5"/>
    <w:rsid w:val="00E6113A"/>
    <w:rsid w:val="00E614FD"/>
    <w:rsid w:val="00E628F5"/>
    <w:rsid w:val="00E62B28"/>
    <w:rsid w:val="00E62BCA"/>
    <w:rsid w:val="00E62D1D"/>
    <w:rsid w:val="00E630CE"/>
    <w:rsid w:val="00E63316"/>
    <w:rsid w:val="00E633BD"/>
    <w:rsid w:val="00E63B0E"/>
    <w:rsid w:val="00E63BB4"/>
    <w:rsid w:val="00E63D86"/>
    <w:rsid w:val="00E63D92"/>
    <w:rsid w:val="00E63F35"/>
    <w:rsid w:val="00E6409E"/>
    <w:rsid w:val="00E6491B"/>
    <w:rsid w:val="00E655F2"/>
    <w:rsid w:val="00E659AD"/>
    <w:rsid w:val="00E66531"/>
    <w:rsid w:val="00E666F3"/>
    <w:rsid w:val="00E66A16"/>
    <w:rsid w:val="00E66E98"/>
    <w:rsid w:val="00E678F1"/>
    <w:rsid w:val="00E701AF"/>
    <w:rsid w:val="00E70C3B"/>
    <w:rsid w:val="00E70EA6"/>
    <w:rsid w:val="00E70FA5"/>
    <w:rsid w:val="00E71235"/>
    <w:rsid w:val="00E7150D"/>
    <w:rsid w:val="00E71D5B"/>
    <w:rsid w:val="00E71E2F"/>
    <w:rsid w:val="00E726B9"/>
    <w:rsid w:val="00E7291C"/>
    <w:rsid w:val="00E72C4D"/>
    <w:rsid w:val="00E73095"/>
    <w:rsid w:val="00E731E1"/>
    <w:rsid w:val="00E73225"/>
    <w:rsid w:val="00E7387E"/>
    <w:rsid w:val="00E74F84"/>
    <w:rsid w:val="00E75282"/>
    <w:rsid w:val="00E75835"/>
    <w:rsid w:val="00E75DB6"/>
    <w:rsid w:val="00E76078"/>
    <w:rsid w:val="00E76086"/>
    <w:rsid w:val="00E7663E"/>
    <w:rsid w:val="00E76B6A"/>
    <w:rsid w:val="00E7704D"/>
    <w:rsid w:val="00E77730"/>
    <w:rsid w:val="00E77D6A"/>
    <w:rsid w:val="00E80431"/>
    <w:rsid w:val="00E805FA"/>
    <w:rsid w:val="00E808EC"/>
    <w:rsid w:val="00E809DB"/>
    <w:rsid w:val="00E810CE"/>
    <w:rsid w:val="00E8155D"/>
    <w:rsid w:val="00E81843"/>
    <w:rsid w:val="00E8186B"/>
    <w:rsid w:val="00E81DE2"/>
    <w:rsid w:val="00E821B0"/>
    <w:rsid w:val="00E82576"/>
    <w:rsid w:val="00E832EE"/>
    <w:rsid w:val="00E8377E"/>
    <w:rsid w:val="00E83C65"/>
    <w:rsid w:val="00E84BF9"/>
    <w:rsid w:val="00E84CF9"/>
    <w:rsid w:val="00E8517A"/>
    <w:rsid w:val="00E8542E"/>
    <w:rsid w:val="00E85529"/>
    <w:rsid w:val="00E85748"/>
    <w:rsid w:val="00E8575E"/>
    <w:rsid w:val="00E85DB3"/>
    <w:rsid w:val="00E85DC6"/>
    <w:rsid w:val="00E85F2F"/>
    <w:rsid w:val="00E85F4B"/>
    <w:rsid w:val="00E85F91"/>
    <w:rsid w:val="00E86E32"/>
    <w:rsid w:val="00E870EC"/>
    <w:rsid w:val="00E874A8"/>
    <w:rsid w:val="00E87BF6"/>
    <w:rsid w:val="00E87D0D"/>
    <w:rsid w:val="00E909C3"/>
    <w:rsid w:val="00E9106E"/>
    <w:rsid w:val="00E91752"/>
    <w:rsid w:val="00E92593"/>
    <w:rsid w:val="00E925C2"/>
    <w:rsid w:val="00E92653"/>
    <w:rsid w:val="00E926BC"/>
    <w:rsid w:val="00E92896"/>
    <w:rsid w:val="00E9314E"/>
    <w:rsid w:val="00E939F4"/>
    <w:rsid w:val="00E93FB9"/>
    <w:rsid w:val="00E94927"/>
    <w:rsid w:val="00E9498A"/>
    <w:rsid w:val="00E94BC6"/>
    <w:rsid w:val="00E95143"/>
    <w:rsid w:val="00E95163"/>
    <w:rsid w:val="00E95334"/>
    <w:rsid w:val="00E95BB8"/>
    <w:rsid w:val="00E965D8"/>
    <w:rsid w:val="00E9681C"/>
    <w:rsid w:val="00E96AB3"/>
    <w:rsid w:val="00E96E8D"/>
    <w:rsid w:val="00E9763D"/>
    <w:rsid w:val="00E97FAC"/>
    <w:rsid w:val="00EA075A"/>
    <w:rsid w:val="00EA081B"/>
    <w:rsid w:val="00EA0CB9"/>
    <w:rsid w:val="00EA1BD7"/>
    <w:rsid w:val="00EA2C5D"/>
    <w:rsid w:val="00EA2F27"/>
    <w:rsid w:val="00EA3553"/>
    <w:rsid w:val="00EA3A8E"/>
    <w:rsid w:val="00EA3BE9"/>
    <w:rsid w:val="00EA451D"/>
    <w:rsid w:val="00EA508A"/>
    <w:rsid w:val="00EA52B3"/>
    <w:rsid w:val="00EA52F5"/>
    <w:rsid w:val="00EA6084"/>
    <w:rsid w:val="00EA618C"/>
    <w:rsid w:val="00EA6D3C"/>
    <w:rsid w:val="00EA6D5F"/>
    <w:rsid w:val="00EA7D6B"/>
    <w:rsid w:val="00EA7E9B"/>
    <w:rsid w:val="00EB07F3"/>
    <w:rsid w:val="00EB090A"/>
    <w:rsid w:val="00EB0E7F"/>
    <w:rsid w:val="00EB1760"/>
    <w:rsid w:val="00EB2EC1"/>
    <w:rsid w:val="00EB4670"/>
    <w:rsid w:val="00EB5A53"/>
    <w:rsid w:val="00EB5DF4"/>
    <w:rsid w:val="00EB72E7"/>
    <w:rsid w:val="00EB782F"/>
    <w:rsid w:val="00EC0513"/>
    <w:rsid w:val="00EC0857"/>
    <w:rsid w:val="00EC0B0A"/>
    <w:rsid w:val="00EC119C"/>
    <w:rsid w:val="00EC1397"/>
    <w:rsid w:val="00EC20A7"/>
    <w:rsid w:val="00EC2171"/>
    <w:rsid w:val="00EC2886"/>
    <w:rsid w:val="00EC3212"/>
    <w:rsid w:val="00EC3679"/>
    <w:rsid w:val="00EC3972"/>
    <w:rsid w:val="00EC3D50"/>
    <w:rsid w:val="00EC4217"/>
    <w:rsid w:val="00EC4365"/>
    <w:rsid w:val="00EC5FAD"/>
    <w:rsid w:val="00EC65E4"/>
    <w:rsid w:val="00EC6E87"/>
    <w:rsid w:val="00EC6F97"/>
    <w:rsid w:val="00EC71A3"/>
    <w:rsid w:val="00EC7D22"/>
    <w:rsid w:val="00ED0158"/>
    <w:rsid w:val="00ED056A"/>
    <w:rsid w:val="00ED07FD"/>
    <w:rsid w:val="00ED0B2D"/>
    <w:rsid w:val="00ED0CAC"/>
    <w:rsid w:val="00ED1139"/>
    <w:rsid w:val="00ED1315"/>
    <w:rsid w:val="00ED1458"/>
    <w:rsid w:val="00ED18A5"/>
    <w:rsid w:val="00ED18B1"/>
    <w:rsid w:val="00ED1A3D"/>
    <w:rsid w:val="00ED1F9E"/>
    <w:rsid w:val="00ED20BA"/>
    <w:rsid w:val="00ED2184"/>
    <w:rsid w:val="00ED22D2"/>
    <w:rsid w:val="00ED2B12"/>
    <w:rsid w:val="00ED2D00"/>
    <w:rsid w:val="00ED2E03"/>
    <w:rsid w:val="00ED39C3"/>
    <w:rsid w:val="00ED3C55"/>
    <w:rsid w:val="00ED3CEF"/>
    <w:rsid w:val="00ED421E"/>
    <w:rsid w:val="00ED477C"/>
    <w:rsid w:val="00ED4C16"/>
    <w:rsid w:val="00ED4F50"/>
    <w:rsid w:val="00ED5DE6"/>
    <w:rsid w:val="00ED5F9F"/>
    <w:rsid w:val="00ED69DD"/>
    <w:rsid w:val="00ED715B"/>
    <w:rsid w:val="00ED76C9"/>
    <w:rsid w:val="00ED791B"/>
    <w:rsid w:val="00EE0542"/>
    <w:rsid w:val="00EE0B6F"/>
    <w:rsid w:val="00EE1A68"/>
    <w:rsid w:val="00EE1ACC"/>
    <w:rsid w:val="00EE1BC6"/>
    <w:rsid w:val="00EE2931"/>
    <w:rsid w:val="00EE30EB"/>
    <w:rsid w:val="00EE381A"/>
    <w:rsid w:val="00EE3838"/>
    <w:rsid w:val="00EE39FD"/>
    <w:rsid w:val="00EE432B"/>
    <w:rsid w:val="00EE531B"/>
    <w:rsid w:val="00EE5B0F"/>
    <w:rsid w:val="00EE6776"/>
    <w:rsid w:val="00EE6BE4"/>
    <w:rsid w:val="00EE79E2"/>
    <w:rsid w:val="00EF03FB"/>
    <w:rsid w:val="00EF13F2"/>
    <w:rsid w:val="00EF1DF3"/>
    <w:rsid w:val="00EF257B"/>
    <w:rsid w:val="00EF258F"/>
    <w:rsid w:val="00EF276A"/>
    <w:rsid w:val="00EF27F4"/>
    <w:rsid w:val="00EF2C1A"/>
    <w:rsid w:val="00EF2E37"/>
    <w:rsid w:val="00EF3022"/>
    <w:rsid w:val="00EF31F1"/>
    <w:rsid w:val="00EF3939"/>
    <w:rsid w:val="00EF3D28"/>
    <w:rsid w:val="00EF3DA5"/>
    <w:rsid w:val="00EF3DAB"/>
    <w:rsid w:val="00EF3E25"/>
    <w:rsid w:val="00EF3E59"/>
    <w:rsid w:val="00EF48AD"/>
    <w:rsid w:val="00EF529D"/>
    <w:rsid w:val="00EF5B0E"/>
    <w:rsid w:val="00EF6EAA"/>
    <w:rsid w:val="00EF73EC"/>
    <w:rsid w:val="00EF78E6"/>
    <w:rsid w:val="00EF7C88"/>
    <w:rsid w:val="00EF7E8B"/>
    <w:rsid w:val="00F00287"/>
    <w:rsid w:val="00F00370"/>
    <w:rsid w:val="00F004AF"/>
    <w:rsid w:val="00F0142B"/>
    <w:rsid w:val="00F01872"/>
    <w:rsid w:val="00F01B08"/>
    <w:rsid w:val="00F02B95"/>
    <w:rsid w:val="00F034A6"/>
    <w:rsid w:val="00F0361E"/>
    <w:rsid w:val="00F03C71"/>
    <w:rsid w:val="00F04385"/>
    <w:rsid w:val="00F049F0"/>
    <w:rsid w:val="00F04CF8"/>
    <w:rsid w:val="00F0540E"/>
    <w:rsid w:val="00F0547E"/>
    <w:rsid w:val="00F05BBD"/>
    <w:rsid w:val="00F07217"/>
    <w:rsid w:val="00F07439"/>
    <w:rsid w:val="00F07F60"/>
    <w:rsid w:val="00F1002E"/>
    <w:rsid w:val="00F104C9"/>
    <w:rsid w:val="00F1074A"/>
    <w:rsid w:val="00F1106B"/>
    <w:rsid w:val="00F11084"/>
    <w:rsid w:val="00F127BB"/>
    <w:rsid w:val="00F12803"/>
    <w:rsid w:val="00F131BE"/>
    <w:rsid w:val="00F13429"/>
    <w:rsid w:val="00F13A7A"/>
    <w:rsid w:val="00F13EBD"/>
    <w:rsid w:val="00F14412"/>
    <w:rsid w:val="00F14916"/>
    <w:rsid w:val="00F153E3"/>
    <w:rsid w:val="00F15B36"/>
    <w:rsid w:val="00F16708"/>
    <w:rsid w:val="00F167DB"/>
    <w:rsid w:val="00F16B0A"/>
    <w:rsid w:val="00F16DC4"/>
    <w:rsid w:val="00F16E8E"/>
    <w:rsid w:val="00F16F48"/>
    <w:rsid w:val="00F16FDF"/>
    <w:rsid w:val="00F17220"/>
    <w:rsid w:val="00F174E3"/>
    <w:rsid w:val="00F17F8D"/>
    <w:rsid w:val="00F206B7"/>
    <w:rsid w:val="00F2074B"/>
    <w:rsid w:val="00F20A16"/>
    <w:rsid w:val="00F20ACE"/>
    <w:rsid w:val="00F2130A"/>
    <w:rsid w:val="00F21F9A"/>
    <w:rsid w:val="00F22203"/>
    <w:rsid w:val="00F23300"/>
    <w:rsid w:val="00F2337F"/>
    <w:rsid w:val="00F23491"/>
    <w:rsid w:val="00F239FC"/>
    <w:rsid w:val="00F23CCB"/>
    <w:rsid w:val="00F24A7A"/>
    <w:rsid w:val="00F24A86"/>
    <w:rsid w:val="00F25081"/>
    <w:rsid w:val="00F258D7"/>
    <w:rsid w:val="00F25B4C"/>
    <w:rsid w:val="00F26427"/>
    <w:rsid w:val="00F266F7"/>
    <w:rsid w:val="00F26B31"/>
    <w:rsid w:val="00F27389"/>
    <w:rsid w:val="00F27478"/>
    <w:rsid w:val="00F27CE5"/>
    <w:rsid w:val="00F27DC3"/>
    <w:rsid w:val="00F302CA"/>
    <w:rsid w:val="00F309F1"/>
    <w:rsid w:val="00F30F5C"/>
    <w:rsid w:val="00F31385"/>
    <w:rsid w:val="00F31BD0"/>
    <w:rsid w:val="00F31D77"/>
    <w:rsid w:val="00F31FDD"/>
    <w:rsid w:val="00F32029"/>
    <w:rsid w:val="00F32AFB"/>
    <w:rsid w:val="00F32D95"/>
    <w:rsid w:val="00F3390F"/>
    <w:rsid w:val="00F33D66"/>
    <w:rsid w:val="00F3441D"/>
    <w:rsid w:val="00F34C8D"/>
    <w:rsid w:val="00F35F5F"/>
    <w:rsid w:val="00F3695B"/>
    <w:rsid w:val="00F36B77"/>
    <w:rsid w:val="00F37C63"/>
    <w:rsid w:val="00F37F58"/>
    <w:rsid w:val="00F406F5"/>
    <w:rsid w:val="00F409DF"/>
    <w:rsid w:val="00F40AFC"/>
    <w:rsid w:val="00F40CF8"/>
    <w:rsid w:val="00F40E89"/>
    <w:rsid w:val="00F41759"/>
    <w:rsid w:val="00F41E3D"/>
    <w:rsid w:val="00F42368"/>
    <w:rsid w:val="00F4267E"/>
    <w:rsid w:val="00F42D00"/>
    <w:rsid w:val="00F434BF"/>
    <w:rsid w:val="00F435F7"/>
    <w:rsid w:val="00F4423E"/>
    <w:rsid w:val="00F4511F"/>
    <w:rsid w:val="00F45243"/>
    <w:rsid w:val="00F4690D"/>
    <w:rsid w:val="00F4692E"/>
    <w:rsid w:val="00F47352"/>
    <w:rsid w:val="00F476E7"/>
    <w:rsid w:val="00F47952"/>
    <w:rsid w:val="00F50085"/>
    <w:rsid w:val="00F50987"/>
    <w:rsid w:val="00F51A17"/>
    <w:rsid w:val="00F51B30"/>
    <w:rsid w:val="00F51C29"/>
    <w:rsid w:val="00F5206E"/>
    <w:rsid w:val="00F521D3"/>
    <w:rsid w:val="00F52215"/>
    <w:rsid w:val="00F52421"/>
    <w:rsid w:val="00F52DBB"/>
    <w:rsid w:val="00F5301A"/>
    <w:rsid w:val="00F53052"/>
    <w:rsid w:val="00F53F69"/>
    <w:rsid w:val="00F540DB"/>
    <w:rsid w:val="00F5455F"/>
    <w:rsid w:val="00F54B2F"/>
    <w:rsid w:val="00F55507"/>
    <w:rsid w:val="00F55932"/>
    <w:rsid w:val="00F55957"/>
    <w:rsid w:val="00F55D51"/>
    <w:rsid w:val="00F564BF"/>
    <w:rsid w:val="00F56DA4"/>
    <w:rsid w:val="00F56DF0"/>
    <w:rsid w:val="00F56F71"/>
    <w:rsid w:val="00F575B2"/>
    <w:rsid w:val="00F57831"/>
    <w:rsid w:val="00F60125"/>
    <w:rsid w:val="00F60A70"/>
    <w:rsid w:val="00F60D5A"/>
    <w:rsid w:val="00F6153F"/>
    <w:rsid w:val="00F61ADC"/>
    <w:rsid w:val="00F61B2F"/>
    <w:rsid w:val="00F628EF"/>
    <w:rsid w:val="00F62949"/>
    <w:rsid w:val="00F62D2F"/>
    <w:rsid w:val="00F62F3B"/>
    <w:rsid w:val="00F6349A"/>
    <w:rsid w:val="00F64527"/>
    <w:rsid w:val="00F64E50"/>
    <w:rsid w:val="00F655E4"/>
    <w:rsid w:val="00F65A12"/>
    <w:rsid w:val="00F66030"/>
    <w:rsid w:val="00F664FB"/>
    <w:rsid w:val="00F6663C"/>
    <w:rsid w:val="00F6742D"/>
    <w:rsid w:val="00F67B50"/>
    <w:rsid w:val="00F70122"/>
    <w:rsid w:val="00F70A05"/>
    <w:rsid w:val="00F70F9D"/>
    <w:rsid w:val="00F71124"/>
    <w:rsid w:val="00F71366"/>
    <w:rsid w:val="00F715FC"/>
    <w:rsid w:val="00F71C82"/>
    <w:rsid w:val="00F72C96"/>
    <w:rsid w:val="00F72E84"/>
    <w:rsid w:val="00F72F52"/>
    <w:rsid w:val="00F731FC"/>
    <w:rsid w:val="00F731FF"/>
    <w:rsid w:val="00F73C0C"/>
    <w:rsid w:val="00F74046"/>
    <w:rsid w:val="00F741BB"/>
    <w:rsid w:val="00F7477E"/>
    <w:rsid w:val="00F7479F"/>
    <w:rsid w:val="00F74CAF"/>
    <w:rsid w:val="00F75965"/>
    <w:rsid w:val="00F75B40"/>
    <w:rsid w:val="00F75D5D"/>
    <w:rsid w:val="00F76850"/>
    <w:rsid w:val="00F7688F"/>
    <w:rsid w:val="00F76929"/>
    <w:rsid w:val="00F771BD"/>
    <w:rsid w:val="00F77F6F"/>
    <w:rsid w:val="00F80F34"/>
    <w:rsid w:val="00F812A2"/>
    <w:rsid w:val="00F82271"/>
    <w:rsid w:val="00F82E6C"/>
    <w:rsid w:val="00F83370"/>
    <w:rsid w:val="00F8339B"/>
    <w:rsid w:val="00F835CA"/>
    <w:rsid w:val="00F83FAF"/>
    <w:rsid w:val="00F847A7"/>
    <w:rsid w:val="00F849B6"/>
    <w:rsid w:val="00F84FB7"/>
    <w:rsid w:val="00F85A32"/>
    <w:rsid w:val="00F85AAC"/>
    <w:rsid w:val="00F86219"/>
    <w:rsid w:val="00F8633B"/>
    <w:rsid w:val="00F86C31"/>
    <w:rsid w:val="00F875F1"/>
    <w:rsid w:val="00F90883"/>
    <w:rsid w:val="00F91C67"/>
    <w:rsid w:val="00F92084"/>
    <w:rsid w:val="00F92762"/>
    <w:rsid w:val="00F93852"/>
    <w:rsid w:val="00F93884"/>
    <w:rsid w:val="00F93A1C"/>
    <w:rsid w:val="00F93C29"/>
    <w:rsid w:val="00F93EF1"/>
    <w:rsid w:val="00F94279"/>
    <w:rsid w:val="00F94996"/>
    <w:rsid w:val="00F950C8"/>
    <w:rsid w:val="00F9547F"/>
    <w:rsid w:val="00F95EFC"/>
    <w:rsid w:val="00F95F88"/>
    <w:rsid w:val="00F977D3"/>
    <w:rsid w:val="00F97F0C"/>
    <w:rsid w:val="00FA036E"/>
    <w:rsid w:val="00FA11F0"/>
    <w:rsid w:val="00FA1251"/>
    <w:rsid w:val="00FA182A"/>
    <w:rsid w:val="00FA19E7"/>
    <w:rsid w:val="00FA251B"/>
    <w:rsid w:val="00FA29B9"/>
    <w:rsid w:val="00FA2C6F"/>
    <w:rsid w:val="00FA2CA0"/>
    <w:rsid w:val="00FA305D"/>
    <w:rsid w:val="00FA312C"/>
    <w:rsid w:val="00FA3615"/>
    <w:rsid w:val="00FA36D3"/>
    <w:rsid w:val="00FA52DD"/>
    <w:rsid w:val="00FA64C6"/>
    <w:rsid w:val="00FA68CA"/>
    <w:rsid w:val="00FB00B3"/>
    <w:rsid w:val="00FB218E"/>
    <w:rsid w:val="00FB260B"/>
    <w:rsid w:val="00FB2628"/>
    <w:rsid w:val="00FB2AB1"/>
    <w:rsid w:val="00FB2F4E"/>
    <w:rsid w:val="00FB3054"/>
    <w:rsid w:val="00FB3166"/>
    <w:rsid w:val="00FB31EA"/>
    <w:rsid w:val="00FB3B60"/>
    <w:rsid w:val="00FB3E9D"/>
    <w:rsid w:val="00FB5FBD"/>
    <w:rsid w:val="00FB60B3"/>
    <w:rsid w:val="00FB6826"/>
    <w:rsid w:val="00FB6905"/>
    <w:rsid w:val="00FB69E3"/>
    <w:rsid w:val="00FB6EE4"/>
    <w:rsid w:val="00FB6EE9"/>
    <w:rsid w:val="00FB736F"/>
    <w:rsid w:val="00FB7E66"/>
    <w:rsid w:val="00FC0A72"/>
    <w:rsid w:val="00FC2063"/>
    <w:rsid w:val="00FC20EF"/>
    <w:rsid w:val="00FC2253"/>
    <w:rsid w:val="00FC2973"/>
    <w:rsid w:val="00FC3CFA"/>
    <w:rsid w:val="00FC3D81"/>
    <w:rsid w:val="00FC4F14"/>
    <w:rsid w:val="00FC5440"/>
    <w:rsid w:val="00FC552B"/>
    <w:rsid w:val="00FC55E5"/>
    <w:rsid w:val="00FC5E94"/>
    <w:rsid w:val="00FC63E2"/>
    <w:rsid w:val="00FC6B0B"/>
    <w:rsid w:val="00FD0E9F"/>
    <w:rsid w:val="00FD128F"/>
    <w:rsid w:val="00FD14B2"/>
    <w:rsid w:val="00FD166D"/>
    <w:rsid w:val="00FD1CB5"/>
    <w:rsid w:val="00FD2AA7"/>
    <w:rsid w:val="00FD34D4"/>
    <w:rsid w:val="00FD4662"/>
    <w:rsid w:val="00FD5753"/>
    <w:rsid w:val="00FD6342"/>
    <w:rsid w:val="00FD63CB"/>
    <w:rsid w:val="00FD6863"/>
    <w:rsid w:val="00FD696B"/>
    <w:rsid w:val="00FD6A97"/>
    <w:rsid w:val="00FD713F"/>
    <w:rsid w:val="00FD727B"/>
    <w:rsid w:val="00FD7731"/>
    <w:rsid w:val="00FD7923"/>
    <w:rsid w:val="00FD7A2E"/>
    <w:rsid w:val="00FE0141"/>
    <w:rsid w:val="00FE0458"/>
    <w:rsid w:val="00FE062A"/>
    <w:rsid w:val="00FE0AA5"/>
    <w:rsid w:val="00FE0F24"/>
    <w:rsid w:val="00FE0F4A"/>
    <w:rsid w:val="00FE1097"/>
    <w:rsid w:val="00FE166A"/>
    <w:rsid w:val="00FE27C8"/>
    <w:rsid w:val="00FE27FF"/>
    <w:rsid w:val="00FE2C89"/>
    <w:rsid w:val="00FE2CDC"/>
    <w:rsid w:val="00FE334C"/>
    <w:rsid w:val="00FE3858"/>
    <w:rsid w:val="00FE4869"/>
    <w:rsid w:val="00FE48C8"/>
    <w:rsid w:val="00FE535D"/>
    <w:rsid w:val="00FE65C6"/>
    <w:rsid w:val="00FE67EB"/>
    <w:rsid w:val="00FE6EF1"/>
    <w:rsid w:val="00FE7672"/>
    <w:rsid w:val="00FF0426"/>
    <w:rsid w:val="00FF067F"/>
    <w:rsid w:val="00FF0AD4"/>
    <w:rsid w:val="00FF0B0E"/>
    <w:rsid w:val="00FF127B"/>
    <w:rsid w:val="00FF1287"/>
    <w:rsid w:val="00FF1626"/>
    <w:rsid w:val="00FF23CE"/>
    <w:rsid w:val="00FF294A"/>
    <w:rsid w:val="00FF2C73"/>
    <w:rsid w:val="00FF4265"/>
    <w:rsid w:val="00FF4911"/>
    <w:rsid w:val="00FF4D0B"/>
    <w:rsid w:val="00FF529E"/>
    <w:rsid w:val="00FF54B1"/>
    <w:rsid w:val="00FF60AE"/>
    <w:rsid w:val="00FF66D7"/>
    <w:rsid w:val="00FF6C9C"/>
    <w:rsid w:val="00FF6EEE"/>
    <w:rsid w:val="00FF752E"/>
    <w:rsid w:val="00FF7BCA"/>
    <w:rsid w:val="00FF7C1E"/>
    <w:rsid w:val="081AAE4A"/>
    <w:rsid w:val="0FA26512"/>
    <w:rsid w:val="1065E451"/>
    <w:rsid w:val="18C833E0"/>
    <w:rsid w:val="23C175C1"/>
    <w:rsid w:val="3C76A1FC"/>
    <w:rsid w:val="6734094E"/>
    <w:rsid w:val="673C8077"/>
    <w:rsid w:val="68FE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25BB8F"/>
  <w15:docId w15:val="{96C53CF5-C8BF-4F26-BE04-3E433A55A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2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semiHidden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254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A2541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410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25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410"/>
    <w:rPr>
      <w:rFonts w:ascii="Arial" w:hAnsi="Arial"/>
      <w:b/>
      <w:bCs/>
      <w:szCs w:val="25"/>
      <w:lang w:eastAsia="en-GB"/>
    </w:rPr>
  </w:style>
  <w:style w:type="paragraph" w:customStyle="1" w:styleId="a7">
    <w:name w:val="เนื้อเรื่อง"/>
    <w:basedOn w:val="Normal"/>
    <w:rsid w:val="00DF1D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  <w:lang w:eastAsia="en-US"/>
    </w:rPr>
  </w:style>
  <w:style w:type="paragraph" w:customStyle="1" w:styleId="LetterFooter">
    <w:name w:val="Letter Footer"/>
    <w:uiPriority w:val="9"/>
    <w:semiHidden/>
    <w:rsid w:val="005C4CA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NormalWeb">
    <w:name w:val="Normal (Web)"/>
    <w:basedOn w:val="Normal"/>
    <w:uiPriority w:val="99"/>
    <w:unhideWhenUsed/>
    <w:locked/>
    <w:rsid w:val="00145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E03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77E3B"/>
  </w:style>
  <w:style w:type="character" w:customStyle="1" w:styleId="eop">
    <w:name w:val="eop"/>
    <w:basedOn w:val="DefaultParagraphFont"/>
    <w:rsid w:val="00677E3B"/>
  </w:style>
  <w:style w:type="character" w:customStyle="1" w:styleId="ListParagraphChar">
    <w:name w:val="List Paragraph Char"/>
    <w:link w:val="ListParagraph"/>
    <w:uiPriority w:val="34"/>
    <w:locked/>
    <w:rsid w:val="00FF294A"/>
    <w:rPr>
      <w:rFonts w:ascii="Arial" w:hAnsi="Arial"/>
      <w:sz w:val="18"/>
      <w:szCs w:val="22"/>
      <w:lang w:eastAsia="en-GB"/>
    </w:rPr>
  </w:style>
  <w:style w:type="paragraph" w:customStyle="1" w:styleId="paragraph">
    <w:name w:val="paragraph"/>
    <w:basedOn w:val="Normal"/>
    <w:rsid w:val="00E25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3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4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26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7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8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5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0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0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7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2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6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3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9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0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9" ma:contentTypeDescription="Create a new document." ma:contentTypeScope="" ma:versionID="640976fb18d764414defcea3c2e2cfc1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006787e9e925374b4c661a7e58e75d78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EE7472-680B-4B2D-98AD-7B6C23DAAD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CF1B41-BBF2-490F-8EF1-D8FEB531D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E82FB8-F564-46E1-B916-70856B5984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EEA4F0-F086-444A-82FE-A62C3FE05E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15</Pages>
  <Words>3262</Words>
  <Characters>18599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ศรีวรา เรียล เอสเตท กรุ๊ป จำกัด (มหาชน)</vt:lpstr>
      <vt:lpstr>บริษัท ศรีวรา เรียล เอสเตท กรุ๊ป จำกัด (มหาชน)</vt:lpstr>
    </vt:vector>
  </TitlesOfParts>
  <Company>Grant Thornton Thailand</Company>
  <LinksUpToDate>false</LinksUpToDate>
  <CharactersWithSpaces>21818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dc:description/>
  <cp:lastModifiedBy>Saintmed ms.activate1</cp:lastModifiedBy>
  <cp:revision>2</cp:revision>
  <cp:lastPrinted>2021-10-26T06:35:00Z</cp:lastPrinted>
  <dcterms:created xsi:type="dcterms:W3CDTF">2021-11-12T09:09:00Z</dcterms:created>
  <dcterms:modified xsi:type="dcterms:W3CDTF">2021-11-12T09:09:00Z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</Properties>
</file>