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33E12" w14:textId="77777777" w:rsidR="006B4BBB" w:rsidRPr="00EA592D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6EA133DE" w14:textId="77777777" w:rsidR="006B4BBB" w:rsidRPr="00EA592D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94FCB1A" w14:textId="77777777" w:rsidR="006B4BBB" w:rsidRPr="00EA592D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52F7D3C" w14:textId="77777777" w:rsidR="006B4BBB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E44A00" w14:textId="77777777" w:rsidR="006B4BBB" w:rsidRPr="00EA592D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55F7CEB8" w14:textId="77777777" w:rsidR="006B4BBB" w:rsidRPr="00EA592D" w:rsidRDefault="006B4BBB" w:rsidP="006B4BBB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1EC25831" w14:textId="77777777" w:rsidR="006B4BBB" w:rsidRPr="00342831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0BE0022" w14:textId="0B553386" w:rsidR="006B4BBB" w:rsidRPr="002A36A1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B72B9C">
        <w:rPr>
          <w:rFonts w:ascii="Angsana New" w:hAnsi="Angsana New" w:hint="cs"/>
          <w:sz w:val="32"/>
          <w:szCs w:val="32"/>
          <w:cs/>
        </w:rPr>
        <w:t>แบบย่อ</w:t>
      </w:r>
    </w:p>
    <w:p w14:paraId="3417D1E6" w14:textId="7C68C05C" w:rsidR="006B4BBB" w:rsidRPr="00116E54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5732" w:rsidRPr="0024573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51AB5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45732" w:rsidRPr="00245732">
        <w:rPr>
          <w:rFonts w:ascii="Angsana New" w:hAnsi="Angsana New"/>
          <w:sz w:val="32"/>
          <w:szCs w:val="32"/>
        </w:rPr>
        <w:t>2563</w:t>
      </w:r>
    </w:p>
    <w:p w14:paraId="10DC2B37" w14:textId="77777777" w:rsidR="006B4BBB" w:rsidRPr="00116E54" w:rsidRDefault="006B4BBB" w:rsidP="006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69729B78" w14:textId="316FF164" w:rsidR="006B4BBB" w:rsidRPr="002A36A1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A4CB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="001C7589"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6CC3372A" w14:textId="77777777" w:rsidR="006B4BBB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2827AB" w14:textId="77777777" w:rsidR="006B4BBB" w:rsidRPr="00EA592D" w:rsidRDefault="006B4BBB" w:rsidP="006B4BB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6B4BBB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78683B1" w14:textId="77777777" w:rsidR="006B4BBB" w:rsidRPr="00A04FB9" w:rsidRDefault="006B4BBB" w:rsidP="006B4BBB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76FC75" w14:textId="77777777" w:rsidR="006B4BBB" w:rsidRPr="00A04FB9" w:rsidRDefault="006B4BBB" w:rsidP="006B4BBB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14:paraId="15C00892" w14:textId="77777777" w:rsidR="006B4BBB" w:rsidRPr="00A04FB9" w:rsidRDefault="006B4BBB" w:rsidP="006B4BBB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03158A61" w14:textId="77777777" w:rsidR="006B4BBB" w:rsidRPr="00A04FB9" w:rsidRDefault="006B4BBB" w:rsidP="006B4BBB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9FF4A4A" w14:textId="2F788A89" w:rsidR="006B4BBB" w:rsidRDefault="006B4BBB" w:rsidP="006B4BBB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="00423A8A"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 w:rsidR="00423A8A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245732" w:rsidRPr="00245732">
        <w:rPr>
          <w:rFonts w:ascii="Angsana New" w:hAnsi="Angsana New" w:cs="Angsana New"/>
          <w:lang w:val="en-US"/>
        </w:rPr>
        <w:t>31</w:t>
      </w:r>
      <w:r w:rsidR="00E51AB5" w:rsidRPr="00E51AB5">
        <w:rPr>
          <w:rFonts w:ascii="Angsana New" w:hAnsi="Angsana New" w:cs="Angsana New"/>
          <w:cs/>
          <w:lang w:val="en-US"/>
        </w:rPr>
        <w:t xml:space="preserve"> มีนาคม </w:t>
      </w:r>
      <w:r w:rsidR="00245732" w:rsidRPr="00245732">
        <w:rPr>
          <w:rFonts w:ascii="Angsana New" w:hAnsi="Angsana New" w:cs="Angsana New"/>
          <w:lang w:val="en-US"/>
        </w:rPr>
        <w:t>2563</w:t>
      </w:r>
      <w:r w:rsidR="00E51AB5">
        <w:rPr>
          <w:rFonts w:ascii="Angsana New" w:hAnsi="Angsana New" w:cs="Angsana New" w:hint="cs"/>
          <w:cs/>
          <w:lang w:val="en-US"/>
        </w:rPr>
        <w:t xml:space="preserve"> </w:t>
      </w:r>
      <w:r w:rsidR="00423A8A"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 w:rsidR="00423A8A">
        <w:rPr>
          <w:rFonts w:ascii="Angsana New" w:hAnsi="Angsana New" w:cs="Angsana New" w:hint="cs"/>
          <w:cs/>
          <w:lang w:val="en-US"/>
        </w:rPr>
        <w:t xml:space="preserve"> </w:t>
      </w:r>
      <w:r w:rsidR="00423A8A"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="00423A8A">
        <w:rPr>
          <w:rFonts w:ascii="Angsana New" w:hAnsi="Angsana New" w:cs="Angsana New" w:hint="cs"/>
          <w:cs/>
          <w:lang w:val="en-US"/>
        </w:rPr>
        <w:t>รวม</w:t>
      </w:r>
      <w:r w:rsidR="00423A8A"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="00423A8A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สำหรับงวดสามเดือนสิ้นสุด</w:t>
      </w:r>
      <w:r w:rsidR="00562227">
        <w:rPr>
          <w:rFonts w:ascii="Angsana New" w:hAnsi="Angsana New" w:cs="Angsana New" w:hint="cs"/>
          <w:cs/>
          <w:lang w:val="en-US"/>
        </w:rPr>
        <w:t>วันเดียวกัน</w:t>
      </w:r>
      <w:r w:rsidR="00E51AB5" w:rsidRPr="00E51AB5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="00423A8A"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 w:rsidR="004E7CB0">
        <w:rPr>
          <w:rFonts w:ascii="Angsana New" w:hAnsi="Angsana New" w:cs="Angsana New" w:hint="cs"/>
          <w:cs/>
          <w:lang w:val="en-US"/>
        </w:rPr>
        <w:t>กิจการ</w:t>
      </w:r>
      <w:r w:rsidR="00423A8A"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="004E7CB0"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 w:rsidR="004E7CB0">
        <w:rPr>
          <w:rFonts w:ascii="Angsana New" w:hAnsi="Angsana New" w:cs="Angsana New" w:hint="cs"/>
          <w:cs/>
          <w:lang w:val="en-US"/>
        </w:rPr>
        <w:t xml:space="preserve"> </w:t>
      </w:r>
      <w:r w:rsidR="00423A8A"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 w:rsidR="004E7CB0"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="004E7CB0"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="00423A8A"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="00423A8A"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853159" w14:textId="77777777" w:rsidR="00423A8A" w:rsidRPr="00A04FB9" w:rsidRDefault="00423A8A" w:rsidP="006B4BBB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1D1D6C4" w14:textId="77777777" w:rsidR="006B4BBB" w:rsidRPr="00A04FB9" w:rsidRDefault="006B4BBB" w:rsidP="006B4BBB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4A290DE5" w14:textId="5F206892" w:rsidR="006B4BBB" w:rsidRPr="00423A8A" w:rsidRDefault="006B4BBB" w:rsidP="006B4BBB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4491917A" w14:textId="495B4B29" w:rsidR="00423A8A" w:rsidRPr="001F1790" w:rsidRDefault="00423A8A" w:rsidP="00423A8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245732" w:rsidRPr="00245732">
        <w:rPr>
          <w:rFonts w:ascii="Angsana New" w:hAnsi="Angsana New"/>
          <w:sz w:val="30"/>
          <w:szCs w:val="30"/>
        </w:rPr>
        <w:t>2</w:t>
      </w:r>
      <w:r w:rsidR="00C25F2F" w:rsidRPr="00C25F2F">
        <w:rPr>
          <w:rFonts w:ascii="Angsana New" w:hAnsi="Angsana New"/>
          <w:sz w:val="30"/>
          <w:szCs w:val="30"/>
        </w:rPr>
        <w:t>4</w:t>
      </w:r>
      <w:r w:rsidR="00245732" w:rsidRPr="00245732">
        <w:rPr>
          <w:rFonts w:ascii="Angsana New" w:hAnsi="Angsana New"/>
          <w:sz w:val="30"/>
          <w:szCs w:val="30"/>
        </w:rPr>
        <w:t>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95888A5" w14:textId="547F1973" w:rsidR="00423A8A" w:rsidRDefault="00423A8A" w:rsidP="006B4BBB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2406EB3A" w14:textId="3A0A2C9D" w:rsidR="006B4BBB" w:rsidRPr="00A04FB9" w:rsidRDefault="006B4BBB" w:rsidP="006B4BBB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387ACC2A" w14:textId="77777777" w:rsidR="006B4BBB" w:rsidRPr="00A04FB9" w:rsidRDefault="006B4BBB" w:rsidP="006B4BBB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6B4BBB" w:rsidRPr="00A04FB9" w:rsidSect="0095766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2A73E0EB" w14:textId="77777777" w:rsidR="00035C29" w:rsidRDefault="00035C29" w:rsidP="006B4BBB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1BA621BF" w14:textId="77777777" w:rsidR="00035C29" w:rsidRDefault="00035C29" w:rsidP="006B4BBB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F734A8" w14:textId="3A885809" w:rsidR="006B4BBB" w:rsidRPr="00A04FB9" w:rsidRDefault="006B4BBB" w:rsidP="006B4BBB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7BAC0338" w14:textId="382CF392" w:rsidR="006B4BBB" w:rsidRPr="00423A8A" w:rsidRDefault="006B4BBB" w:rsidP="006B4BBB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7879B70E" w14:textId="33B68324" w:rsidR="00423A8A" w:rsidRPr="00CF6BCE" w:rsidRDefault="00423A8A" w:rsidP="00423A8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CF6BC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F6BCE">
        <w:rPr>
          <w:rFonts w:ascii="Angsana New" w:hAnsi="Angsana New" w:hint="cs"/>
          <w:sz w:val="30"/>
          <w:szCs w:val="30"/>
          <w:cs/>
        </w:rPr>
        <w:t>ข้อมูลทาง</w:t>
      </w:r>
      <w:r w:rsidRPr="00423A8A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423A8A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23A8A">
        <w:rPr>
          <w:rFonts w:ascii="Angsana New" w:eastAsia="Calibri" w:hAnsi="Angsana New"/>
          <w:sz w:val="30"/>
          <w:szCs w:val="30"/>
          <w:cs/>
        </w:rPr>
        <w:t>แนวปฏิบัติทางบัญชีสำหรับ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="004E7CB0" w:rsidRPr="004E7CB0">
        <w:rPr>
          <w:rFonts w:ascii="Angsana New" w:hAnsi="Angsana New"/>
          <w:sz w:val="30"/>
          <w:szCs w:val="30"/>
          <w:cs/>
        </w:rPr>
        <w:t xml:space="preserve">กองทุนรวมอสังหาริมทรัพย์ </w:t>
      </w:r>
      <w:r w:rsidRPr="00423A8A">
        <w:rPr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</w:t>
      </w:r>
      <w:r w:rsidR="004E7CB0">
        <w:rPr>
          <w:rFonts w:ascii="Angsana New" w:hAnsi="Angsana New" w:hint="cs"/>
          <w:sz w:val="30"/>
          <w:szCs w:val="30"/>
          <w:cs/>
        </w:rPr>
        <w:t xml:space="preserve"> </w:t>
      </w:r>
      <w:r w:rsidR="004E7CB0" w:rsidRPr="004E7CB0">
        <w:rPr>
          <w:rFonts w:ascii="Angsana New" w:hAnsi="Angsana New"/>
          <w:sz w:val="30"/>
          <w:szCs w:val="30"/>
          <w:cs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Pr="00423A8A">
        <w:rPr>
          <w:rFonts w:ascii="Angsana New" w:eastAsia="Calibri" w:hAnsi="Angsana New" w:hint="cs"/>
          <w:sz w:val="30"/>
          <w:szCs w:val="30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423A8A">
        <w:rPr>
          <w:rFonts w:ascii="Angsana New" w:hAnsi="Angsana New"/>
          <w:sz w:val="30"/>
          <w:szCs w:val="30"/>
        </w:rPr>
        <w:t xml:space="preserve"> </w:t>
      </w:r>
      <w:r w:rsidRPr="00423A8A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CF6BC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2FC0780" w14:textId="77777777" w:rsidR="006B4BBB" w:rsidRPr="002A36A1" w:rsidRDefault="006B4BBB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6F6C40" w14:textId="77777777" w:rsidR="00311428" w:rsidRPr="00311428" w:rsidRDefault="00311428" w:rsidP="00311428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11428">
        <w:rPr>
          <w:rFonts w:ascii="Angsana New" w:hAnsi="Angsana New" w:cs="Angsana New" w:hint="cs"/>
          <w:i/>
          <w:iCs/>
          <w:cs/>
          <w:lang w:val="en-US"/>
        </w:rPr>
        <w:t>ข้อมูลและเหตุการณ์ที่เน้น</w:t>
      </w:r>
    </w:p>
    <w:p w14:paraId="3C98AD04" w14:textId="77777777" w:rsidR="00311428" w:rsidRPr="00600210" w:rsidRDefault="00311428" w:rsidP="0031142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ACEE160" w14:textId="19D912F9" w:rsidR="004C339F" w:rsidRPr="007641DC" w:rsidRDefault="00311428" w:rsidP="004C339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11428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C25F2F" w:rsidRPr="00D35D57">
        <w:rPr>
          <w:rFonts w:ascii="Angsana New" w:hAnsi="Angsana New"/>
          <w:sz w:val="30"/>
          <w:szCs w:val="30"/>
        </w:rPr>
        <w:t>4</w:t>
      </w:r>
      <w:r w:rsidRPr="00311428">
        <w:rPr>
          <w:rFonts w:ascii="Angsana New" w:hAnsi="Angsana New"/>
          <w:sz w:val="30"/>
          <w:szCs w:val="30"/>
        </w:rPr>
        <w:t xml:space="preserve"> </w:t>
      </w:r>
      <w:r w:rsidRPr="00311428">
        <w:rPr>
          <w:rFonts w:ascii="Angsana New" w:hAnsi="Angsana New"/>
          <w:sz w:val="30"/>
          <w:szCs w:val="30"/>
          <w:cs/>
        </w:rPr>
        <w:t>ซึ่งอธิบายเกี่ยวกับ</w:t>
      </w:r>
      <w:r w:rsidRPr="00311428">
        <w:rPr>
          <w:rFonts w:ascii="Angsana New" w:hAnsi="Angsana New" w:hint="cs"/>
          <w:sz w:val="30"/>
          <w:szCs w:val="30"/>
          <w:cs/>
        </w:rPr>
        <w:t xml:space="preserve">ผลกระทบต่อกองทรัสต์จากการนำนโยบายการบัญชีใหม่มาถือปฏิบัติตั้งแต่วันที่ </w:t>
      </w:r>
      <w:r w:rsidRPr="00011FB1">
        <w:rPr>
          <w:rFonts w:asciiTheme="majorBidi" w:hAnsiTheme="majorBidi" w:cstheme="majorBidi"/>
          <w:sz w:val="30"/>
          <w:szCs w:val="30"/>
        </w:rPr>
        <w:t>1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11FB1">
        <w:rPr>
          <w:rFonts w:asciiTheme="majorBidi" w:hAnsiTheme="majorBidi" w:cstheme="majorBidi"/>
          <w:sz w:val="30"/>
          <w:szCs w:val="30"/>
        </w:rPr>
        <w:t>2563</w:t>
      </w:r>
      <w:r w:rsidR="004C339F">
        <w:rPr>
          <w:rFonts w:asciiTheme="majorBidi" w:hAnsiTheme="majorBidi" w:cstheme="majorBidi"/>
          <w:sz w:val="30"/>
          <w:szCs w:val="30"/>
        </w:rPr>
        <w:t xml:space="preserve"> </w:t>
      </w:r>
      <w:r w:rsidR="004C339F" w:rsidRPr="007641DC">
        <w:rPr>
          <w:rFonts w:ascii="Angsana New" w:hAnsi="Angsana New"/>
          <w:sz w:val="30"/>
          <w:szCs w:val="30"/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7622AD62" w14:textId="4ECC330A" w:rsidR="00311428" w:rsidRPr="00311428" w:rsidRDefault="00311428" w:rsidP="00311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323D28" w14:textId="3A282272" w:rsidR="00311428" w:rsidRDefault="00311428" w:rsidP="00311428"/>
    <w:p w14:paraId="30BE5073" w14:textId="77777777" w:rsidR="007641DC" w:rsidRPr="004D629F" w:rsidRDefault="007641DC" w:rsidP="00311428"/>
    <w:p w14:paraId="49B8BBBA" w14:textId="4C2CC0BF" w:rsidR="006B4BBB" w:rsidRDefault="006B4BBB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EB3BC5" w14:textId="77777777" w:rsidR="00423A8A" w:rsidRPr="002A36A1" w:rsidRDefault="00423A8A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069CB8" w14:textId="77777777" w:rsidR="006B4BBB" w:rsidRPr="00342831" w:rsidRDefault="006B4BBB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4CD2C55F" w14:textId="1C508556" w:rsidR="006B4BBB" w:rsidRDefault="006B4BBB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58180730" w14:textId="77777777" w:rsidR="007641DC" w:rsidRPr="00342831" w:rsidRDefault="007641DC" w:rsidP="006B4B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4CEAAE05" w14:textId="77777777" w:rsidR="006B4BBB" w:rsidRPr="00EA592D" w:rsidRDefault="006B4BBB" w:rsidP="006B4BBB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6222CDDB" w14:textId="77777777" w:rsidR="006B4BBB" w:rsidRPr="00EA592D" w:rsidRDefault="006B4BBB" w:rsidP="00CE726B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6C4034CE" w14:textId="669D8370" w:rsidR="006B4BBB" w:rsidRDefault="006B4BBB" w:rsidP="00CE726B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C25F2F" w:rsidRPr="00C25F2F">
        <w:rPr>
          <w:rFonts w:ascii="Angsana New" w:hAnsi="Angsana New" w:cs="Angsana New"/>
          <w:lang w:val="en-US"/>
        </w:rPr>
        <w:t>4</w:t>
      </w:r>
      <w:r w:rsidR="00245732" w:rsidRPr="00245732">
        <w:rPr>
          <w:rFonts w:ascii="Angsana New" w:hAnsi="Angsana New" w:cs="Angsana New"/>
          <w:lang w:val="en-US"/>
        </w:rPr>
        <w:t>795</w:t>
      </w:r>
    </w:p>
    <w:p w14:paraId="7636B267" w14:textId="77777777" w:rsidR="006B4BBB" w:rsidRPr="00342831" w:rsidRDefault="006B4BBB" w:rsidP="00CE726B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B670517" w14:textId="77777777" w:rsidR="006B4BBB" w:rsidRPr="00357A8D" w:rsidRDefault="006B4BBB" w:rsidP="00CE726B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2A3B1DF2" w14:textId="77777777" w:rsidR="006B4BBB" w:rsidRDefault="006B4BBB" w:rsidP="00CE726B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8F8978B" w14:textId="089933FD" w:rsidR="006B4BBB" w:rsidRPr="00E51AB5" w:rsidRDefault="00245732" w:rsidP="00CE726B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245732">
        <w:rPr>
          <w:rFonts w:ascii="Angsana New" w:hAnsi="Angsana New" w:cs="Angsana New"/>
          <w:sz w:val="30"/>
          <w:szCs w:val="30"/>
          <w:lang w:val="en-US"/>
        </w:rPr>
        <w:t>1</w:t>
      </w:r>
      <w:r w:rsidR="00D832A4">
        <w:rPr>
          <w:rFonts w:ascii="Angsana New" w:hAnsi="Angsana New" w:cs="Angsana New"/>
          <w:sz w:val="30"/>
          <w:szCs w:val="30"/>
          <w:lang w:val="en-US"/>
        </w:rPr>
        <w:t>5</w:t>
      </w:r>
      <w:r w:rsidR="00CE72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E72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245732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245732">
        <w:rPr>
          <w:rFonts w:ascii="Angsana New" w:hAnsi="Angsana New" w:cs="Angsana New"/>
          <w:sz w:val="30"/>
          <w:szCs w:val="30"/>
          <w:lang w:val="en-US"/>
        </w:rPr>
        <w:t>3</w:t>
      </w:r>
    </w:p>
    <w:sectPr w:rsidR="006B4BBB" w:rsidRPr="00E51AB5" w:rsidSect="007F7A1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CB0B7" w14:textId="77777777" w:rsidR="006B4D70" w:rsidRDefault="006B4D70" w:rsidP="004956B4">
      <w:r>
        <w:separator/>
      </w:r>
    </w:p>
  </w:endnote>
  <w:endnote w:type="continuationSeparator" w:id="0">
    <w:p w14:paraId="74CAF154" w14:textId="77777777" w:rsidR="006B4D70" w:rsidRDefault="006B4D7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EC0" w14:textId="74FAB97B" w:rsidR="004C339F" w:rsidRDefault="004C339F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245732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59DEF4D7" w14:textId="77777777" w:rsidR="004C339F" w:rsidRDefault="004C339F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CB886" w14:textId="1B806014" w:rsidR="004C339F" w:rsidRPr="00005ACB" w:rsidRDefault="004C339F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245732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FDD86" w14:textId="1602B32D" w:rsidR="004C339F" w:rsidRDefault="004C339F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F028F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6E40F" w14:textId="77777777" w:rsidR="008F028F" w:rsidRDefault="008F02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F033B" w14:textId="77777777" w:rsidR="004C339F" w:rsidRPr="00320BD0" w:rsidRDefault="004C339F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6C9A87FE" w:rsidR="004C339F" w:rsidRPr="00320BD0" w:rsidRDefault="004C339F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45732">
      <w:rPr>
        <w:rFonts w:ascii="Angsana New" w:hAnsi="Angsana New"/>
        <w:noProof/>
        <w:sz w:val="30"/>
        <w:szCs w:val="30"/>
      </w:rPr>
      <w:t>8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F6EB3" w14:textId="77777777" w:rsidR="006B4D70" w:rsidRDefault="006B4D70" w:rsidP="004956B4">
      <w:r>
        <w:separator/>
      </w:r>
    </w:p>
  </w:footnote>
  <w:footnote w:type="continuationSeparator" w:id="0">
    <w:p w14:paraId="435113AF" w14:textId="77777777" w:rsidR="006B4D70" w:rsidRDefault="006B4D7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EAC36" w14:textId="77777777" w:rsidR="004C339F" w:rsidRDefault="004C339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796B7" wp14:editId="475DB78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DA860A" w14:textId="77777777" w:rsidR="004C339F" w:rsidRDefault="004C339F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796B7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33DA860A" w14:textId="77777777" w:rsidR="004C339F" w:rsidRDefault="004C339F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B03AD" w14:textId="77777777" w:rsidR="004C339F" w:rsidRPr="00393F36" w:rsidRDefault="004C339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1868C1BE" w14:textId="77777777" w:rsidR="004C339F" w:rsidRPr="00393F36" w:rsidRDefault="004C339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5DD4ADA" w14:textId="79D936EF" w:rsidR="004C339F" w:rsidRDefault="004C339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245732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245732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245732">
      <w:rPr>
        <w:rFonts w:ascii="Angsana New" w:hAnsi="Angsana New"/>
        <w:sz w:val="32"/>
        <w:szCs w:val="32"/>
        <w:lang w:val="en-US"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158D42D9" w14:textId="77777777" w:rsidR="004C339F" w:rsidRPr="00393F36" w:rsidRDefault="004C339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98BC" w14:textId="77777777" w:rsidR="004C339F" w:rsidRDefault="004C33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6C73273" w14:textId="77777777" w:rsidR="004C339F" w:rsidRDefault="004C33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E72A91" w14:textId="77777777" w:rsidR="004C339F" w:rsidRDefault="004C33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58A669" w14:textId="77777777" w:rsidR="004C339F" w:rsidRPr="00005ACB" w:rsidRDefault="004C339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E7192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67B346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C5557F9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1CD999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AD4C361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F5869BB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4D8DCE8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E9FA8D7" w14:textId="77777777" w:rsidR="004C339F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E1D23FD" w14:textId="77777777" w:rsidR="004C339F" w:rsidRPr="00234889" w:rsidRDefault="004C339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5CBA0" w14:textId="77777777" w:rsidR="008F028F" w:rsidRPr="00234889" w:rsidRDefault="008F028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11"/>
  </w:num>
  <w:num w:numId="7">
    <w:abstractNumId w:val="12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756E"/>
    <w:rsid w:val="00097EEF"/>
    <w:rsid w:val="000A0B11"/>
    <w:rsid w:val="000A11C7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4035"/>
    <w:rsid w:val="001C4394"/>
    <w:rsid w:val="001C46AE"/>
    <w:rsid w:val="001C477C"/>
    <w:rsid w:val="001C4D13"/>
    <w:rsid w:val="001C6632"/>
    <w:rsid w:val="001C6FAB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C50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40217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33FC"/>
    <w:rsid w:val="00343664"/>
    <w:rsid w:val="0034431D"/>
    <w:rsid w:val="003445E6"/>
    <w:rsid w:val="00344735"/>
    <w:rsid w:val="003448D7"/>
    <w:rsid w:val="00345ECE"/>
    <w:rsid w:val="00347156"/>
    <w:rsid w:val="0035000D"/>
    <w:rsid w:val="00350B0D"/>
    <w:rsid w:val="003512CD"/>
    <w:rsid w:val="003515F8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05A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E8F"/>
    <w:rsid w:val="00607472"/>
    <w:rsid w:val="00607BE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3D"/>
    <w:rsid w:val="0067734D"/>
    <w:rsid w:val="006775E7"/>
    <w:rsid w:val="006778CB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BA3"/>
    <w:rsid w:val="00775D7D"/>
    <w:rsid w:val="00775EAE"/>
    <w:rsid w:val="007760D7"/>
    <w:rsid w:val="007762A1"/>
    <w:rsid w:val="00776936"/>
    <w:rsid w:val="00776D94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D28"/>
    <w:rsid w:val="007A1C13"/>
    <w:rsid w:val="007A20D2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A18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BA"/>
    <w:rsid w:val="00895DBA"/>
    <w:rsid w:val="00896379"/>
    <w:rsid w:val="008964DE"/>
    <w:rsid w:val="00896790"/>
    <w:rsid w:val="00897834"/>
    <w:rsid w:val="008979C6"/>
    <w:rsid w:val="008A06C6"/>
    <w:rsid w:val="008A0916"/>
    <w:rsid w:val="008A0CCD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28F"/>
    <w:rsid w:val="008F0507"/>
    <w:rsid w:val="008F0A9F"/>
    <w:rsid w:val="008F1324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7380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5D6"/>
    <w:rsid w:val="00A14885"/>
    <w:rsid w:val="00A14AF2"/>
    <w:rsid w:val="00A14D6F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A09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A7B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7A1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FCE"/>
    <w:rsid w:val="00BA3B88"/>
    <w:rsid w:val="00BA43EA"/>
    <w:rsid w:val="00BA48CB"/>
    <w:rsid w:val="00BA500B"/>
    <w:rsid w:val="00BA6497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0B2"/>
    <w:rsid w:val="00BF3263"/>
    <w:rsid w:val="00BF397C"/>
    <w:rsid w:val="00BF3E54"/>
    <w:rsid w:val="00BF3F35"/>
    <w:rsid w:val="00BF5038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A72"/>
    <w:rsid w:val="00CE4051"/>
    <w:rsid w:val="00CE49B6"/>
    <w:rsid w:val="00CE528B"/>
    <w:rsid w:val="00CE6A96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BC4"/>
    <w:rsid w:val="00D24D06"/>
    <w:rsid w:val="00D26387"/>
    <w:rsid w:val="00D268F4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685"/>
    <w:rsid w:val="00D6270E"/>
    <w:rsid w:val="00D62D5D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D5C"/>
    <w:rsid w:val="00D90055"/>
    <w:rsid w:val="00D90185"/>
    <w:rsid w:val="00D90327"/>
    <w:rsid w:val="00D905AA"/>
    <w:rsid w:val="00D9160C"/>
    <w:rsid w:val="00D91ED0"/>
    <w:rsid w:val="00D91FA8"/>
    <w:rsid w:val="00D923B8"/>
    <w:rsid w:val="00D925BA"/>
    <w:rsid w:val="00D93E12"/>
    <w:rsid w:val="00D94F36"/>
    <w:rsid w:val="00D9579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A0"/>
    <w:rsid w:val="00EB79B2"/>
    <w:rsid w:val="00EC1B9D"/>
    <w:rsid w:val="00EC1F68"/>
    <w:rsid w:val="00EC2390"/>
    <w:rsid w:val="00EC2595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83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278C"/>
    <w:rsid w:val="00F0385F"/>
    <w:rsid w:val="00F03D2F"/>
    <w:rsid w:val="00F0418A"/>
    <w:rsid w:val="00F057AD"/>
    <w:rsid w:val="00F05A73"/>
    <w:rsid w:val="00F05AE0"/>
    <w:rsid w:val="00F05E2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627E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4388"/>
    <w:rsid w:val="00FE47DB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4DA9D-F9C1-4021-82E1-E75304F0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737</TotalTime>
  <Pages>3</Pages>
  <Words>479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212</cp:revision>
  <cp:lastPrinted>2020-05-12T12:59:00Z</cp:lastPrinted>
  <dcterms:created xsi:type="dcterms:W3CDTF">2020-04-28T16:10:00Z</dcterms:created>
  <dcterms:modified xsi:type="dcterms:W3CDTF">2020-05-15T06:25:00Z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