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78436F23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27EEFF8E" w:rsidR="00572B6F" w:rsidRPr="00EA592D" w:rsidRDefault="00245732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0E17F756" w:rsidR="00572B6F" w:rsidRPr="00EA592D" w:rsidRDefault="00245732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39992019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B79A0" w:rsidRPr="00EA592D" w14:paraId="02ACDC2D" w14:textId="77777777" w:rsidTr="005A4D0B">
        <w:tc>
          <w:tcPr>
            <w:tcW w:w="1278" w:type="dxa"/>
          </w:tcPr>
          <w:p w14:paraId="40B08ED6" w14:textId="6B7EF21D" w:rsidR="00EB79A0" w:rsidRPr="00EA592D" w:rsidRDefault="00245732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47FE42E8" w:rsidR="00EB79A0" w:rsidRPr="00EA592D" w:rsidRDefault="00EE783D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ผลกระทบจากการแพร่ระบาดของโรคติดเชื้อไวรัสโคโรน่า </w:t>
            </w:r>
            <w:r w:rsidRPr="00EE783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</w:p>
        </w:tc>
      </w:tr>
      <w:tr w:rsidR="00EE783D" w:rsidRPr="00EA592D" w14:paraId="4546620E" w14:textId="77777777" w:rsidTr="005A4D0B">
        <w:tc>
          <w:tcPr>
            <w:tcW w:w="1278" w:type="dxa"/>
          </w:tcPr>
          <w:p w14:paraId="242ECFB4" w14:textId="3528D274" w:rsidR="00EE783D" w:rsidRPr="00EA592D" w:rsidRDefault="00C25F2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5F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2E410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76D91FF7" w:rsidR="00EE783D" w:rsidRPr="00EE783D" w:rsidRDefault="00EE783D" w:rsidP="00EE783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E7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การเปลี่ยนแปลงนโยบายการบัญชี</w:t>
            </w:r>
          </w:p>
        </w:tc>
      </w:tr>
      <w:tr w:rsidR="00EE783D" w:rsidRPr="00EA592D" w14:paraId="6647C2E0" w14:textId="77777777" w:rsidTr="005A4D0B">
        <w:tc>
          <w:tcPr>
            <w:tcW w:w="1278" w:type="dxa"/>
          </w:tcPr>
          <w:p w14:paraId="1C85149B" w14:textId="29EB168F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43049" w14:textId="7777777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02AC35C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EE783D" w:rsidRPr="00EA592D" w14:paraId="036D31CA" w14:textId="77777777" w:rsidTr="005A4D0B">
        <w:tc>
          <w:tcPr>
            <w:tcW w:w="1278" w:type="dxa"/>
          </w:tcPr>
          <w:p w14:paraId="6A0BF878" w14:textId="06B6DBC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47FF6A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2397CE43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EE783D" w:rsidRPr="00EA592D" w14:paraId="21C289A1" w14:textId="77777777" w:rsidTr="005A4D0B">
        <w:tc>
          <w:tcPr>
            <w:tcW w:w="1278" w:type="dxa"/>
          </w:tcPr>
          <w:p w14:paraId="6B3FD7BA" w14:textId="60A3561C" w:rsidR="00EE783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43D8E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1D0B85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EE783D" w:rsidRPr="00EA592D" w14:paraId="7DE28D27" w14:textId="77777777" w:rsidTr="005A4D0B">
        <w:tc>
          <w:tcPr>
            <w:tcW w:w="1278" w:type="dxa"/>
          </w:tcPr>
          <w:p w14:paraId="0F1BC76F" w14:textId="6A2F0EB8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BEB7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0F3B829F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E783D" w:rsidRPr="00EA592D" w14:paraId="2B56F0C8" w14:textId="77777777" w:rsidTr="005A4D0B">
        <w:tc>
          <w:tcPr>
            <w:tcW w:w="1278" w:type="dxa"/>
          </w:tcPr>
          <w:p w14:paraId="0CD11A38" w14:textId="58A1982A" w:rsidR="00EE783D" w:rsidRPr="00B14F41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798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E0D4F7" w14:textId="790ED205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EE783D" w:rsidRPr="00EA592D" w14:paraId="4097387A" w14:textId="77777777" w:rsidTr="005A4D0B">
        <w:tc>
          <w:tcPr>
            <w:tcW w:w="1278" w:type="dxa"/>
          </w:tcPr>
          <w:p w14:paraId="7061CC50" w14:textId="15217D79" w:rsidR="00EE783D" w:rsidRPr="00B14F41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E7FA3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489BF5DD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E783D" w:rsidRPr="00EA592D" w14:paraId="7B925BB5" w14:textId="77777777" w:rsidTr="005A4D0B">
        <w:tc>
          <w:tcPr>
            <w:tcW w:w="1278" w:type="dxa"/>
          </w:tcPr>
          <w:p w14:paraId="774E060E" w14:textId="33536882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74B2EB7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2233F66E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EE783D" w:rsidRPr="00EA592D" w14:paraId="11A1989C" w14:textId="77777777" w:rsidTr="00EB57B0">
        <w:tc>
          <w:tcPr>
            <w:tcW w:w="1278" w:type="dxa"/>
          </w:tcPr>
          <w:p w14:paraId="38D5176E" w14:textId="4B1D4EEE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F0A75B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3E8196F4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E783D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2EC29684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0C88E2F0" w:rsidR="00EE783D" w:rsidRPr="00CD0A4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</w:tr>
      <w:tr w:rsidR="00EE783D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7E85912E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25F2F" w:rsidRPr="00C25F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7A76D1EC" w:rsidR="00EE783D" w:rsidRPr="00595FFC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</w:t>
            </w:r>
            <w:r w:rsidRPr="00CD0A4B">
              <w:rPr>
                <w:rFonts w:ascii="Angsana New" w:hAnsi="Angsana New" w:hint="cs"/>
                <w:sz w:val="30"/>
                <w:szCs w:val="30"/>
                <w:cs/>
              </w:rPr>
              <w:t>และการคืนทุน</w:t>
            </w:r>
            <w:r w:rsidRPr="00CD0A4B">
              <w:rPr>
                <w:rFonts w:ascii="Angsana New" w:hAnsi="Angsana New"/>
                <w:sz w:val="30"/>
                <w:szCs w:val="30"/>
                <w:cs/>
              </w:rPr>
              <w:t>ให้ผู้ถือหน่วยลงทุน</w:t>
            </w:r>
          </w:p>
        </w:tc>
      </w:tr>
      <w:tr w:rsidR="00EE783D" w:rsidRPr="00EA592D" w14:paraId="20D06F65" w14:textId="77777777" w:rsidTr="00EB57B0">
        <w:tc>
          <w:tcPr>
            <w:tcW w:w="1278" w:type="dxa"/>
            <w:shd w:val="clear" w:color="auto" w:fill="auto"/>
          </w:tcPr>
          <w:p w14:paraId="4A9B6918" w14:textId="6D23E8C6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3B60488A" w:rsidR="00EE783D" w:rsidRPr="0049665F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EE783D" w:rsidRPr="00EA592D" w14:paraId="17C1ADAE" w14:textId="77777777" w:rsidTr="00EB57B0">
        <w:tc>
          <w:tcPr>
            <w:tcW w:w="1278" w:type="dxa"/>
            <w:shd w:val="clear" w:color="auto" w:fill="auto"/>
          </w:tcPr>
          <w:p w14:paraId="4C33EB6D" w14:textId="4E0F4BB4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EDB85AB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6A3DF7E" w14:textId="77CBAF12" w:rsidR="00EE783D" w:rsidRPr="00EB57B0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EE783D" w:rsidRPr="00EA592D" w14:paraId="52CFD747" w14:textId="77777777" w:rsidTr="00EB57B0">
        <w:tc>
          <w:tcPr>
            <w:tcW w:w="1278" w:type="dxa"/>
          </w:tcPr>
          <w:p w14:paraId="693B7E17" w14:textId="19B49BE7" w:rsidR="00EE783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57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61392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5C0836AE" w:rsidR="00EE783D" w:rsidRPr="0049665F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E783D" w:rsidRPr="00EA592D" w14:paraId="128E70D6" w14:textId="77777777" w:rsidTr="00EB57B0">
        <w:tc>
          <w:tcPr>
            <w:tcW w:w="1278" w:type="dxa"/>
          </w:tcPr>
          <w:p w14:paraId="5C25B5B8" w14:textId="6AF72D2F" w:rsidR="00EE783D" w:rsidRPr="00245732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B9407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422695D7" w:rsidR="00EE783D" w:rsidRPr="00742768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EE783D" w:rsidRPr="00EA592D" w14:paraId="20771C4C" w14:textId="77777777" w:rsidTr="00EB57B0">
        <w:tc>
          <w:tcPr>
            <w:tcW w:w="1278" w:type="dxa"/>
          </w:tcPr>
          <w:p w14:paraId="22F22F77" w14:textId="2B4D68B4" w:rsidR="00EE783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B21C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A4B9C2" w14:textId="377F5785" w:rsidR="00EE783D" w:rsidRPr="0049665F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E783D" w:rsidRPr="00EA592D" w14:paraId="704D4417" w14:textId="77777777" w:rsidTr="008939D8">
        <w:trPr>
          <w:trHeight w:val="1433"/>
        </w:trPr>
        <w:tc>
          <w:tcPr>
            <w:tcW w:w="1278" w:type="dxa"/>
          </w:tcPr>
          <w:p w14:paraId="614D3ECD" w14:textId="237ABB7E" w:rsidR="00EE783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F231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A2741D" w14:textId="2DB21274" w:rsidR="00EE783D" w:rsidRPr="00EB79A0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83D" w:rsidRPr="00EA592D" w14:paraId="79F4025F" w14:textId="77777777" w:rsidTr="005A4D0B">
        <w:tc>
          <w:tcPr>
            <w:tcW w:w="1278" w:type="dxa"/>
          </w:tcPr>
          <w:p w14:paraId="4356E297" w14:textId="77777777" w:rsidR="00EE783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8B53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49636531" w:rsidR="00EE783D" w:rsidRPr="0049490E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F3A121A" w14:textId="2586E3A3" w:rsidR="00572B6F" w:rsidRPr="008414D9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</w:t>
      </w:r>
      <w:r w:rsidR="00C60B02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39BD" w14:textId="6E188BCE" w:rsidR="00572B6F" w:rsidRPr="008414D9" w:rsidRDefault="00572B6F" w:rsidP="00CE726B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142BC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F12AA" w:rsidRPr="008414D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8414D9">
        <w:rPr>
          <w:rFonts w:asciiTheme="majorBidi" w:hAnsiTheme="majorBidi" w:cstheme="majorBidi"/>
          <w:sz w:val="30"/>
          <w:szCs w:val="30"/>
          <w:cs/>
        </w:rPr>
        <w:t>ของผู้จัดการกองทรัสต์เมื่อวันที่</w:t>
      </w:r>
      <w:r w:rsidR="00E53010" w:rsidRPr="008414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FFC" w:rsidRPr="008414D9">
        <w:rPr>
          <w:rFonts w:asciiTheme="majorBidi" w:hAnsiTheme="majorBidi" w:cstheme="majorBidi"/>
          <w:sz w:val="30"/>
          <w:szCs w:val="30"/>
          <w:cs/>
        </w:rPr>
        <w:br/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="00D01027">
        <w:rPr>
          <w:rFonts w:asciiTheme="majorBidi" w:hAnsiTheme="majorBidi" w:cstheme="majorBidi"/>
          <w:sz w:val="30"/>
          <w:szCs w:val="30"/>
        </w:rPr>
        <w:t>5</w:t>
      </w:r>
      <w:r w:rsidR="00CE726B">
        <w:rPr>
          <w:rFonts w:asciiTheme="majorBidi" w:hAnsiTheme="majorBidi" w:cstheme="majorBidi"/>
          <w:sz w:val="30"/>
          <w:szCs w:val="30"/>
        </w:rPr>
        <w:t xml:space="preserve"> </w:t>
      </w:r>
      <w:r w:rsidR="00CE726B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64A8B6" w14:textId="0960F669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 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45732" w:rsidRPr="00245732">
        <w:rPr>
          <w:rFonts w:asciiTheme="majorBidi" w:hAnsiTheme="majorBidi" w:cstheme="majorBidi"/>
          <w:sz w:val="30"/>
          <w:szCs w:val="30"/>
        </w:rPr>
        <w:t>2560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ทุนที่ได้รับจากผู้ถือหน่วยลงทุน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="004E7CB0">
        <w:rPr>
          <w:rFonts w:asciiTheme="majorBidi" w:hAnsiTheme="majorBidi" w:cstheme="majorBidi"/>
          <w:sz w:val="30"/>
          <w:szCs w:val="30"/>
        </w:rPr>
        <w:t xml:space="preserve"> 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="004E7CB0">
        <w:rPr>
          <w:rFonts w:asciiTheme="majorBidi" w:hAnsiTheme="majorBidi" w:cstheme="majorBidi"/>
          <w:sz w:val="30"/>
          <w:szCs w:val="30"/>
        </w:rPr>
        <w:t xml:space="preserve"> 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5</w:t>
      </w:r>
      <w:r w:rsidR="002B30C8" w:rsidRPr="00CE726B">
        <w:rPr>
          <w:rFonts w:asciiTheme="majorBidi" w:hAnsiTheme="majorBidi" w:cstheme="majorBidi"/>
          <w:sz w:val="30"/>
          <w:szCs w:val="30"/>
        </w:rPr>
        <w:t>,</w:t>
      </w:r>
      <w:r w:rsidR="00245732" w:rsidRPr="00245732">
        <w:rPr>
          <w:rFonts w:asciiTheme="majorBidi" w:hAnsiTheme="majorBidi" w:cstheme="majorBidi"/>
          <w:sz w:val="30"/>
          <w:szCs w:val="30"/>
        </w:rPr>
        <w:t>351</w:t>
      </w:r>
      <w:r w:rsidR="004E7CB0">
        <w:rPr>
          <w:rFonts w:asciiTheme="majorBidi" w:hAnsiTheme="majorBidi" w:cstheme="majorBidi"/>
          <w:sz w:val="30"/>
          <w:szCs w:val="30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CE726B">
        <w:rPr>
          <w:rFonts w:asciiTheme="majorBidi" w:hAnsiTheme="majorBidi" w:cstheme="majorBidi"/>
          <w:sz w:val="30"/>
          <w:szCs w:val="30"/>
          <w:cs/>
        </w:rPr>
        <w:t>บาท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แบ่งเป็น </w:t>
      </w:r>
      <w:r w:rsidR="00245732" w:rsidRPr="00245732">
        <w:rPr>
          <w:rFonts w:asciiTheme="majorBidi" w:hAnsiTheme="majorBidi" w:cstheme="majorBidi"/>
          <w:sz w:val="30"/>
          <w:szCs w:val="30"/>
        </w:rPr>
        <w:t>711</w:t>
      </w:r>
      <w:r w:rsidR="002B30C8" w:rsidRPr="00CE726B">
        <w:rPr>
          <w:rFonts w:asciiTheme="majorBidi" w:hAnsiTheme="majorBidi" w:cstheme="majorBidi"/>
          <w:sz w:val="30"/>
          <w:szCs w:val="30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50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ล้านหน่วย มูลค่าหน่วยละ </w:t>
      </w:r>
      <w:r w:rsidR="00245732" w:rsidRPr="00245732">
        <w:rPr>
          <w:rFonts w:asciiTheme="majorBidi" w:hAnsiTheme="majorBidi" w:cstheme="majorBidi"/>
          <w:sz w:val="30"/>
          <w:szCs w:val="30"/>
        </w:rPr>
        <w:t>7</w:t>
      </w:r>
      <w:r w:rsidR="002B30C8" w:rsidRPr="00CE726B">
        <w:rPr>
          <w:rFonts w:asciiTheme="majorBidi" w:hAnsiTheme="majorBidi" w:cstheme="majorBidi"/>
          <w:sz w:val="30"/>
          <w:szCs w:val="30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5211</w:t>
      </w:r>
      <w:r w:rsidR="004D1E20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="002B30C8" w:rsidRPr="00CE726B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F9F">
        <w:rPr>
          <w:rFonts w:asciiTheme="majorBidi" w:hAnsiTheme="majorBidi" w:cstheme="majorBidi"/>
          <w:sz w:val="30"/>
          <w:szCs w:val="30"/>
        </w:rPr>
        <w:br/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654B7EC5" w:rsidR="00572B6F" w:rsidRPr="00E81923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03A1" w14:textId="002061F2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 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605E1895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E81923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560"/>
        <w:gridCol w:w="1674"/>
      </w:tblGrid>
      <w:tr w:rsidR="004E7CB0" w14:paraId="3F41F6D5" w14:textId="78483052" w:rsidTr="00E81923">
        <w:tc>
          <w:tcPr>
            <w:tcW w:w="2243" w:type="dxa"/>
          </w:tcPr>
          <w:p w14:paraId="754D3E04" w14:textId="1FA00792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34" w:type="dxa"/>
            <w:gridSpan w:val="2"/>
          </w:tcPr>
          <w:p w14:paraId="0472A0BF" w14:textId="0CF9C96D" w:rsidR="004E7CB0" w:rsidRP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14:paraId="5EED8219" w14:textId="3C8D62AE" w:rsidTr="00E81923">
        <w:tc>
          <w:tcPr>
            <w:tcW w:w="2243" w:type="dxa"/>
          </w:tcPr>
          <w:p w14:paraId="68A8D94F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B1B3C84" w14:textId="7875263E" w:rsidR="004E7CB0" w:rsidRPr="004E7CB0" w:rsidRDefault="00245732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45732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 w:rsidRPr="00245732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74" w:type="dxa"/>
          </w:tcPr>
          <w:p w14:paraId="170F75E5" w14:textId="2A945CC6" w:rsidR="004E7CB0" w:rsidRPr="004E7CB0" w:rsidRDefault="00245732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45732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245732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</w:tr>
      <w:tr w:rsidR="00E81923" w14:paraId="429856DD" w14:textId="77777777" w:rsidTr="00E81923">
        <w:tc>
          <w:tcPr>
            <w:tcW w:w="2243" w:type="dxa"/>
          </w:tcPr>
          <w:p w14:paraId="42259C46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34" w:type="dxa"/>
            <w:gridSpan w:val="2"/>
          </w:tcPr>
          <w:p w14:paraId="427FF9A0" w14:textId="14A5BE8E" w:rsidR="00E81923" w:rsidRPr="00E81923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E7CB0" w14:paraId="39597B00" w14:textId="472A8D03" w:rsidTr="00E81923">
        <w:tc>
          <w:tcPr>
            <w:tcW w:w="2243" w:type="dxa"/>
          </w:tcPr>
          <w:p w14:paraId="60A723BE" w14:textId="3CAA5598" w:rsid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560" w:type="dxa"/>
          </w:tcPr>
          <w:p w14:paraId="0B32DD1E" w14:textId="77777777" w:rsid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4670761E" w14:textId="77777777" w:rsid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923" w14:paraId="58A68A52" w14:textId="77777777" w:rsidTr="00E81923">
        <w:tc>
          <w:tcPr>
            <w:tcW w:w="2243" w:type="dxa"/>
          </w:tcPr>
          <w:p w14:paraId="4D94ACFD" w14:textId="74DC6DCB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F4FBB33" w14:textId="2912150E" w:rsidR="00E81923" w:rsidRDefault="00245732" w:rsidP="00E8192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0CD8CFD" w14:textId="65EE19F0" w:rsidR="00E81923" w:rsidRDefault="00245732" w:rsidP="00E8192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81923" w14:paraId="639801EF" w14:textId="77777777" w:rsidTr="00E81923">
        <w:tc>
          <w:tcPr>
            <w:tcW w:w="2243" w:type="dxa"/>
          </w:tcPr>
          <w:p w14:paraId="286BC746" w14:textId="0698DE5A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81923" w:rsidRDefault="00E81923" w:rsidP="00E8192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560" w:type="dxa"/>
          </w:tcPr>
          <w:p w14:paraId="330A844D" w14:textId="36CE1752" w:rsidR="00E81923" w:rsidRDefault="00245732" w:rsidP="00E8192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5825231" w14:textId="0694348B" w:rsidR="00E81923" w:rsidRDefault="00245732" w:rsidP="00E8192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F9A0753" w14:textId="7DFF9754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1752A8DA" w:rsidR="00572B6F" w:rsidRPr="00CE726B" w:rsidRDefault="00245732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5732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572B6F"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E64EFE" w:rsidRPr="00CE726B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D06F7" w14:textId="77777777" w:rsidR="00572B6F" w:rsidRPr="00C84DC0" w:rsidRDefault="00572B6F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3D5FB339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95EA6" w14:textId="36B5F3AB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CE726B">
        <w:rPr>
          <w:rFonts w:asciiTheme="majorBidi" w:hAnsiTheme="majorBidi" w:cstheme="majorBidi"/>
          <w:sz w:val="30"/>
          <w:szCs w:val="30"/>
          <w:cs/>
        </w:rPr>
        <w:t>สมาคม</w:t>
      </w:r>
      <w:r w:rsidRPr="00CE726B">
        <w:rPr>
          <w:rFonts w:asciiTheme="majorBidi" w:hAnsiTheme="majorBidi" w:cstheme="majorBidi"/>
          <w:sz w:val="30"/>
          <w:szCs w:val="30"/>
        </w:rPr>
        <w:t xml:space="preserve">”) </w:t>
      </w:r>
      <w:r w:rsidR="001A3005" w:rsidRPr="001A3005">
        <w:rPr>
          <w:rFonts w:asciiTheme="majorBidi" w:hAnsiTheme="majorBidi"/>
          <w:sz w:val="30"/>
          <w:szCs w:val="30"/>
          <w:cs/>
        </w:rPr>
        <w:t>กำหนดโดย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ได้รับความเห็นชอบจากสำนักงานคณะกรรมการกำกับหลักทรัพย์และตลาดหลักทรัพย์ (“แนวปฏิบัติทางบัญชี”) ซึ่งออกและประกาศโดยสมาคมในเดือน</w:t>
      </w:r>
      <w:r w:rsidR="001A3005" w:rsidRPr="001A3005">
        <w:rPr>
          <w:rFonts w:asciiTheme="majorBidi" w:hAnsiTheme="majorBidi"/>
          <w:sz w:val="30"/>
          <w:szCs w:val="30"/>
          <w:cs/>
        </w:rPr>
        <w:t>กุมภาพันธ์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การรายงานทางการเงินระหว่างกาล </w:t>
      </w:r>
      <w:r w:rsidRPr="00CE726B">
        <w:rPr>
          <w:rFonts w:asciiTheme="majorBidi" w:hAnsiTheme="majorBidi" w:cstheme="majorBidi"/>
          <w:sz w:val="30"/>
          <w:szCs w:val="30"/>
          <w:cs/>
        </w:rPr>
        <w:t>ทั้งนี้การถือปฏิบัติตามแนวปฏิบัติทางบัญชีดังกล่าว มีผลให้เกิดการเปลี่ยนแปลงนโยบายการบัญชีของ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และมีผลกระทบต่องบการเงินอย่างมีสาระสำคัญ ผลกระทบจากการเปลี่ยนแปลงนี้ได้เปิดเผยไว้ในหมายเหตุข้อ 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6437D" w14:textId="77777777" w:rsidR="00E81923" w:rsidRPr="00E81923" w:rsidRDefault="00E81923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6352DFF" w14:textId="504AFA54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3052C">
        <w:rPr>
          <w:rFonts w:asciiTheme="majorBidi" w:hAnsiTheme="majorBidi" w:cstheme="majorBidi"/>
          <w:sz w:val="30"/>
          <w:szCs w:val="30"/>
          <w:cs/>
        </w:rPr>
        <w:br/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2562</w:t>
      </w:r>
    </w:p>
    <w:p w14:paraId="109C65B4" w14:textId="77777777" w:rsidR="00195EA5" w:rsidRPr="00E81923" w:rsidRDefault="00195EA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4C2B9" w14:textId="14791309" w:rsidR="00884587" w:rsidRPr="00A1254C" w:rsidRDefault="00884587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632101" w:rsidRPr="00C84D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1585D868" w14:textId="33435161" w:rsidR="004B02CC" w:rsidRPr="00E81923" w:rsidRDefault="004B02C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355E0" w14:textId="45A380AF" w:rsidR="0081481C" w:rsidRPr="00CE726B" w:rsidRDefault="0081481C" w:rsidP="003A7A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2562</w:t>
      </w:r>
      <w:r w:rsidR="003A7AF1">
        <w:rPr>
          <w:rFonts w:asciiTheme="majorBidi" w:hAnsiTheme="majorBidi" w:cstheme="majorBidi"/>
          <w:sz w:val="30"/>
          <w:szCs w:val="30"/>
        </w:rPr>
        <w:t xml:space="preserve"> </w:t>
      </w:r>
      <w:r w:rsidR="003A7AF1" w:rsidRPr="003A7AF1">
        <w:rPr>
          <w:rFonts w:asciiTheme="majorBidi" w:hAnsiTheme="majorBidi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แนวปฏิบัติทางบัญชีตามที่ได้อธิบายไว้ในหมายเหตุข้อ 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</w:p>
    <w:p w14:paraId="4C71C299" w14:textId="7397D445" w:rsidR="0081481C" w:rsidRPr="00E81923" w:rsidRDefault="0081481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71E18" w14:textId="77777777" w:rsidR="00464B5A" w:rsidRDefault="00E81923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447ADF4" w14:textId="1E7ADFD1" w:rsidR="00464B5A" w:rsidRPr="00CE726B" w:rsidRDefault="00464B5A" w:rsidP="00464B5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64B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ผลกระทบจากการแพร่ระบาดของโรคติดเชื้อไวรัสโคโรน่า </w:t>
      </w:r>
      <w:r w:rsidRPr="00464B5A">
        <w:rPr>
          <w:rFonts w:asciiTheme="majorBidi" w:hAnsiTheme="majorBidi" w:cstheme="majorBidi"/>
          <w:sz w:val="30"/>
          <w:szCs w:val="30"/>
          <w:lang w:val="th-TH"/>
        </w:rPr>
        <w:t>2019</w:t>
      </w:r>
    </w:p>
    <w:p w14:paraId="1FEBCDED" w14:textId="77777777" w:rsidR="00464B5A" w:rsidRDefault="00464B5A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0B25FCC" w14:textId="2F434E64" w:rsidR="00464B5A" w:rsidRPr="00464B5A" w:rsidRDefault="00464B5A" w:rsidP="00464B5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464B5A">
        <w:rPr>
          <w:rFonts w:asciiTheme="majorBidi" w:hAnsiTheme="majorBidi" w:hint="cs"/>
          <w:sz w:val="30"/>
          <w:szCs w:val="30"/>
          <w:cs/>
        </w:rPr>
        <w:t>ในช่วงต้นปี 2563 เกิดการแพร่ระบาดของโรคติดเชื้อไวรัสโคโรนา 2019 (</w:t>
      </w:r>
      <w:r w:rsidRPr="00464B5A">
        <w:rPr>
          <w:rFonts w:asciiTheme="majorBidi" w:hAnsiTheme="majorBidi"/>
          <w:sz w:val="30"/>
          <w:szCs w:val="30"/>
        </w:rPr>
        <w:t>COVID-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19) </w:t>
      </w:r>
      <w:r w:rsidRPr="00464B5A">
        <w:rPr>
          <w:rFonts w:asciiTheme="majorBidi" w:hAnsiTheme="majorBidi"/>
          <w:sz w:val="30"/>
          <w:szCs w:val="30"/>
        </w:rPr>
        <w:t> </w:t>
      </w:r>
      <w:r w:rsidRPr="00464B5A">
        <w:rPr>
          <w:rFonts w:asciiTheme="majorBidi" w:hAnsiTheme="majorBidi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ซึ่งส่งผลกระทบ</w:t>
      </w:r>
      <w:r w:rsidR="001E1D7D">
        <w:rPr>
          <w:rFonts w:asciiTheme="majorBidi" w:hAnsiTheme="majorBidi" w:hint="cs"/>
          <w:sz w:val="30"/>
          <w:szCs w:val="30"/>
          <w:cs/>
        </w:rPr>
        <w:t>ต่อ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ผลการดำเนินงานของกองทรัสต์ เป็นผลให้รายได้ค่าเช่าส่วนที่เป็นค่าเช่าผันแปรลดลง ทั้งนี้ ผู้จัดการกองทรัสต์มีการติดตามสถานการณ์ดังกล่าวอย่างใกล้ชิด </w:t>
      </w:r>
      <w:r w:rsidRPr="00464B5A">
        <w:rPr>
          <w:rFonts w:asciiTheme="majorBidi" w:hAnsiTheme="majorBidi"/>
          <w:sz w:val="30"/>
          <w:szCs w:val="30"/>
        </w:rPr>
        <w:t> 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เนื่องด้วยสถานการณ์ของการแพร่ระบาดดังกล่าวยังไม่สิ้นสุด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ทำให้เกิดความไม่แน่นอนในการประมาณการผลกระทบที่คาดว่าจะเกิดขึ้นต่อกองทรัสต์ ทั้งนี้ กองทรัสต์ได้นำแนวปฏิบัติทางบัญชีเรื่อง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464B5A">
        <w:rPr>
          <w:rFonts w:asciiTheme="majorBidi" w:hAnsiTheme="majorBidi"/>
          <w:sz w:val="30"/>
          <w:szCs w:val="30"/>
        </w:rPr>
        <w:t>COVID-19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ที่ออกโดย</w:t>
      </w:r>
      <w:r w:rsidR="000E1D81" w:rsidRPr="000E1D81">
        <w:rPr>
          <w:rFonts w:asciiTheme="majorBidi" w:hAnsiTheme="majorBidi" w:hint="cs"/>
          <w:sz w:val="30"/>
          <w:szCs w:val="30"/>
          <w:cs/>
        </w:rPr>
        <w:t xml:space="preserve">สภาวิชาชีพบัญชีฯ </w:t>
      </w:r>
      <w:r w:rsidRPr="00464B5A">
        <w:rPr>
          <w:rFonts w:asciiTheme="majorBidi" w:hAnsiTheme="majorBidi" w:hint="cs"/>
          <w:sz w:val="30"/>
          <w:szCs w:val="30"/>
          <w:cs/>
        </w:rPr>
        <w:t>มาถือปฏิบัติสำหรับ</w:t>
      </w:r>
      <w:r w:rsidR="000812E7">
        <w:rPr>
          <w:rFonts w:asciiTheme="majorBidi" w:hAnsiTheme="majorBidi" w:hint="cs"/>
          <w:sz w:val="30"/>
          <w:szCs w:val="30"/>
          <w:cs/>
        </w:rPr>
        <w:t>การจัดทำงบการเงินสำหรับงวดสิ้นสุด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464B5A">
        <w:rPr>
          <w:rFonts w:asciiTheme="majorBidi" w:hAnsiTheme="majorBidi"/>
          <w:sz w:val="30"/>
          <w:szCs w:val="30"/>
        </w:rPr>
        <w:t>31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</w:t>
      </w:r>
      <w:r w:rsidR="000812E7" w:rsidRPr="000812E7">
        <w:rPr>
          <w:rFonts w:asciiTheme="majorBidi" w:hAnsiTheme="majorBidi" w:hint="cs"/>
          <w:sz w:val="30"/>
          <w:szCs w:val="30"/>
          <w:cs/>
        </w:rPr>
        <w:t>มีนา</w:t>
      </w:r>
      <w:r w:rsidRPr="000812E7">
        <w:rPr>
          <w:rFonts w:asciiTheme="majorBidi" w:hAnsiTheme="majorBidi" w:hint="cs"/>
          <w:sz w:val="30"/>
          <w:szCs w:val="30"/>
          <w:cs/>
        </w:rPr>
        <w:t>คม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</w:t>
      </w:r>
      <w:r w:rsidRPr="00464B5A">
        <w:rPr>
          <w:rFonts w:asciiTheme="majorBidi" w:hAnsiTheme="majorBidi"/>
          <w:sz w:val="30"/>
          <w:szCs w:val="30"/>
        </w:rPr>
        <w:t>2563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ซึ่งกองทรัสต์เลือกที่จะไม่นำข้อมูลที่เกี่ยวกับสถานการณ์ </w:t>
      </w:r>
      <w:r w:rsidRPr="00464B5A">
        <w:rPr>
          <w:rFonts w:asciiTheme="majorBidi" w:hAnsiTheme="majorBidi"/>
          <w:sz w:val="30"/>
          <w:szCs w:val="30"/>
        </w:rPr>
        <w:t>COVID-19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มาใช้ประกอบเป็นปัจจัยของข้อมูลเพื่อวัดมูลค่ายุติธรรมของเงินลงทุนในอสังหาริมทรัพย์</w:t>
      </w:r>
    </w:p>
    <w:p w14:paraId="22B74E4F" w14:textId="6D43EE42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761A03" w14:textId="2861D6C9" w:rsidR="0025721E" w:rsidRPr="00AF3771" w:rsidRDefault="00C25F2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25F2F">
        <w:rPr>
          <w:rFonts w:asciiTheme="majorBidi" w:hAnsiTheme="majorBidi" w:cstheme="majorBidi"/>
          <w:sz w:val="30"/>
          <w:szCs w:val="30"/>
        </w:rPr>
        <w:t>4</w:t>
      </w:r>
      <w:r w:rsidR="0025721E" w:rsidRPr="00CE726B">
        <w:rPr>
          <w:rFonts w:asciiTheme="majorBidi" w:hAnsiTheme="majorBidi" w:cstheme="majorBidi"/>
          <w:sz w:val="30"/>
          <w:szCs w:val="30"/>
        </w:rPr>
        <w:tab/>
      </w:r>
      <w:r w:rsidR="0025721E"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67D0CFAF" w14:textId="2E94D79B" w:rsidR="0025721E" w:rsidRPr="001A3005" w:rsidRDefault="00257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66A62C7A" w14:textId="11632909" w:rsidR="001A3005" w:rsidRDefault="001A300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3005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="00245732" w:rsidRPr="00245732">
        <w:rPr>
          <w:rFonts w:asciiTheme="majorBidi" w:hAnsiTheme="majorBidi"/>
          <w:sz w:val="30"/>
          <w:szCs w:val="30"/>
        </w:rPr>
        <w:t>1</w:t>
      </w:r>
      <w:r w:rsidRPr="001A300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245732" w:rsidRPr="00245732">
        <w:rPr>
          <w:rFonts w:asciiTheme="majorBidi" w:hAnsiTheme="majorBidi"/>
          <w:sz w:val="30"/>
          <w:szCs w:val="30"/>
        </w:rPr>
        <w:t>2563</w:t>
      </w:r>
      <w:r w:rsidRPr="001A3005">
        <w:rPr>
          <w:rFonts w:asciiTheme="majorBidi" w:hAnsiTheme="majorBidi"/>
          <w:sz w:val="30"/>
          <w:szCs w:val="30"/>
          <w:cs/>
        </w:rPr>
        <w:t xml:space="preserve"> กองทรัสต์ได้ถือปฏิบัติตามแนวปฏิบัติทางบัญชีเป็นครั้งแรก </w:t>
      </w:r>
      <w:r w:rsidR="00D77F9F">
        <w:rPr>
          <w:rFonts w:asciiTheme="majorBidi" w:hAnsiTheme="majorBidi" w:hint="cs"/>
          <w:sz w:val="30"/>
          <w:szCs w:val="30"/>
          <w:cs/>
        </w:rPr>
        <w:t>ดังนั้น</w:t>
      </w:r>
      <w:r w:rsidR="00D77F9F" w:rsidRPr="00D77F9F">
        <w:rPr>
          <w:rFonts w:asciiTheme="majorBidi" w:hAnsiTheme="majorBidi"/>
          <w:sz w:val="30"/>
          <w:szCs w:val="30"/>
          <w:cs/>
        </w:rPr>
        <w:t>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จึง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ไม่ได้ปรับปรุงข้อมูลที่นำเสนอในปี </w:t>
      </w:r>
      <w:r w:rsidR="00245732" w:rsidRPr="00245732">
        <w:rPr>
          <w:rFonts w:asciiTheme="majorBidi" w:hAnsiTheme="majorBidi"/>
          <w:sz w:val="30"/>
          <w:szCs w:val="30"/>
        </w:rPr>
        <w:t>2562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 รายละเอียดการเปลี่ยนแปลงนโยบายการบัญชีได้กล่าวไว้ในหมายเหตุข้อ </w:t>
      </w:r>
      <w:r w:rsidR="00C25F2F" w:rsidRPr="00C25F2F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(ก) ถึงข้อ </w:t>
      </w:r>
      <w:r w:rsidR="00C25F2F" w:rsidRPr="00C25F2F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>(ง)</w:t>
      </w:r>
      <w:r w:rsidR="00D77F9F">
        <w:rPr>
          <w:rFonts w:asciiTheme="majorBidi" w:hAnsiTheme="majorBidi" w:hint="cs"/>
          <w:sz w:val="30"/>
          <w:szCs w:val="30"/>
          <w:cs/>
        </w:rPr>
        <w:t xml:space="preserve"> นอกจากนี้</w:t>
      </w:r>
      <w:r w:rsidRPr="001A3005">
        <w:rPr>
          <w:rFonts w:asciiTheme="majorBidi" w:hAnsiTheme="majorBidi"/>
          <w:sz w:val="30"/>
          <w:szCs w:val="30"/>
          <w:cs/>
        </w:rPr>
        <w:t>แนวปฏิบัติทางบัญชีฉบับนี้ไม่ได้กำหนดให้กองทรัสต์ต้องจัดทำงบการเงินเฉพาะกิจการ</w:t>
      </w:r>
      <w:r w:rsidR="003A7AF1">
        <w:rPr>
          <w:rFonts w:asciiTheme="majorBidi" w:hAnsiTheme="majorBidi" w:hint="cs"/>
          <w:sz w:val="30"/>
          <w:szCs w:val="30"/>
          <w:cs/>
        </w:rPr>
        <w:t>เพิ่มเติม</w:t>
      </w:r>
      <w:r w:rsidRPr="001A3005">
        <w:rPr>
          <w:rFonts w:asciiTheme="majorBidi" w:hAnsiTheme="majorBidi"/>
          <w:sz w:val="30"/>
          <w:szCs w:val="30"/>
          <w:cs/>
        </w:rPr>
        <w:t xml:space="preserve"> หากกองทรัสต์เลือกที่จะนำเสนองบการเงินเฉพาะกิจการ 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จะ</w:t>
      </w:r>
      <w:r w:rsidRPr="001A3005">
        <w:rPr>
          <w:rFonts w:asciiTheme="majorBidi" w:hAnsiTheme="majorBidi"/>
          <w:sz w:val="30"/>
          <w:szCs w:val="30"/>
          <w:cs/>
        </w:rPr>
        <w:t xml:space="preserve">ต้องถือปฏิบัติตามข้อกำหนดในมาตรฐานการบัญชี ฉบับที่ </w:t>
      </w:r>
      <w:r w:rsidR="00245732" w:rsidRPr="00245732">
        <w:rPr>
          <w:rFonts w:asciiTheme="majorBidi" w:hAnsiTheme="majorBidi"/>
          <w:sz w:val="30"/>
          <w:szCs w:val="30"/>
        </w:rPr>
        <w:t>27</w:t>
      </w:r>
      <w:r w:rsidRPr="001A3005">
        <w:rPr>
          <w:rFonts w:asciiTheme="majorBidi" w:hAnsiTheme="majorBidi"/>
          <w:sz w:val="30"/>
          <w:szCs w:val="30"/>
          <w:cs/>
        </w:rPr>
        <w:t xml:space="preserve"> เรื่อง งบการเงินเฉพาะกิจการ ดังนั้นกองทรัสต์จึงนำเสนองบการเงินรวม</w:t>
      </w:r>
      <w:r w:rsidR="00D77F9F" w:rsidRPr="00D77F9F">
        <w:rPr>
          <w:rFonts w:asciiTheme="majorBidi" w:hAnsiTheme="majorBidi"/>
          <w:sz w:val="30"/>
          <w:szCs w:val="30"/>
          <w:cs/>
        </w:rPr>
        <w:t>ในการจัดทำงบการเงินนี้</w:t>
      </w:r>
      <w:r w:rsidR="003A7AF1">
        <w:rPr>
          <w:rFonts w:asciiTheme="majorBidi" w:hAnsiTheme="majorBidi" w:hint="cs"/>
          <w:sz w:val="30"/>
          <w:szCs w:val="30"/>
          <w:cs/>
        </w:rPr>
        <w:t>เท่านั้น</w:t>
      </w:r>
      <w:r w:rsidRPr="001A3005">
        <w:rPr>
          <w:rFonts w:asciiTheme="majorBidi" w:hAnsiTheme="majorBidi"/>
          <w:sz w:val="30"/>
          <w:szCs w:val="30"/>
          <w:cs/>
        </w:rPr>
        <w:t xml:space="preserve"> </w:t>
      </w:r>
    </w:p>
    <w:p w14:paraId="744682A3" w14:textId="0D34ADC6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E8A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การบัญชีเกี่ยวกับเครื่องมือทางการเงิน</w:t>
      </w:r>
    </w:p>
    <w:p w14:paraId="58D5981C" w14:textId="77777777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53943A4" w14:textId="78BC78F0" w:rsidR="0081481C" w:rsidRPr="00CE726B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ตามแนวปฏิบัติทางบัญชีกำหนดให้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วัดมูลค่าสินทรัพย์ทางการเงินด้วยมูลค่ายุติธรรม ซึ่งไม่แตกต่างจากนโยบายการบัญชีเดิม และกำหนดให้วัดมูลค่าหนี้สินทางการเงินด้วยราคาทุนตัดจำหน่ายโดยรับรู้ดอกเบี้ยจ่ายด้วยอัตราดอกเบี้ยที่แท้จริง 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รับรู้ดอกเบี้ยจ่ายด้วยอัตราดอกเบี้ยตามสัญญาตามเกณฑ์คงค้าง </w:t>
      </w:r>
    </w:p>
    <w:p w14:paraId="50E49968" w14:textId="77777777" w:rsidR="0081481C" w:rsidRPr="001A3005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D9D9D9"/>
        </w:rPr>
      </w:pPr>
    </w:p>
    <w:p w14:paraId="4CCB6A57" w14:textId="5EE1383B" w:rsidR="00E81923" w:rsidRDefault="0081481C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การเปลี่ยนแปลงนโยบายการบัญชีดังกล่าวข้างต้นไม่มีผลกระทบอย่างมีสาระสำคัญต่องบการเงินของ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</w:p>
    <w:p w14:paraId="013726F3" w14:textId="3AD4A7E3" w:rsidR="00787F59" w:rsidRDefault="00787F5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98EED" w14:textId="3A2CDD4F" w:rsidR="00B129C9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2F6EA" w14:textId="4C375955" w:rsidR="00B129C9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6AE20E" w14:textId="77777777" w:rsidR="00B129C9" w:rsidRPr="008F0A9F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87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การบัญชีเกี่ยวกับสัญญาเช่า</w:t>
      </w:r>
    </w:p>
    <w:p w14:paraId="72CF8980" w14:textId="77777777" w:rsidR="0081481C" w:rsidRPr="00CE726B" w:rsidRDefault="0081481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ADA27" w14:textId="68592E54" w:rsidR="0081481C" w:rsidRPr="00CE726B" w:rsidRDefault="0081481C" w:rsidP="00CE726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ถือปฏิบัติตามแนวปฏิบัติทางบัญชีเกี่ยวกับการบัญชีของสัญญาเช่า </w:t>
      </w:r>
    </w:p>
    <w:p w14:paraId="36BD7672" w14:textId="77777777" w:rsidR="00733A8C" w:rsidRPr="00CE726B" w:rsidRDefault="00733A8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C4746" w14:textId="72D7B3A8" w:rsidR="0081481C" w:rsidRPr="00CE726B" w:rsidRDefault="0081481C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726B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ต้องรับรู้สินทรัพย์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สิทธิการใช้และหนี้สินตามสัญญาเช่า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ทั้งนี้หนี้สินตามสัญญาเช่าจะถูกคิดลดด้วยอัตราดอกเบี้ยตามนัยของสัญญาหรืออัตราดอกเบี้ยการกู้ยืมส่วนเพิ่มของผู้เช่าหากไม่มีอัตราดอกเบี้ยตามนัยของสัญญา</w:t>
      </w:r>
    </w:p>
    <w:p w14:paraId="75DAF7B8" w14:textId="1228FB3F" w:rsidR="00733A8C" w:rsidRPr="00CE726B" w:rsidRDefault="00CE726B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CE726B" w:rsidDel="00A63A09">
        <w:rPr>
          <w:rFonts w:asciiTheme="majorBidi" w:hAnsiTheme="majorBidi" w:cstheme="majorBidi"/>
          <w:sz w:val="24"/>
          <w:szCs w:val="24"/>
          <w:shd w:val="clear" w:color="auto" w:fill="D9D9D9"/>
          <w:cs/>
        </w:rPr>
        <w:t xml:space="preserve"> </w:t>
      </w:r>
    </w:p>
    <w:tbl>
      <w:tblPr>
        <w:tblW w:w="862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79"/>
        <w:gridCol w:w="1350"/>
      </w:tblGrid>
      <w:tr w:rsidR="0081481C" w:rsidRPr="00CE726B" w14:paraId="63ECD974" w14:textId="77777777" w:rsidTr="0081481C">
        <w:trPr>
          <w:cantSplit/>
          <w:trHeight w:val="20"/>
          <w:tblHeader/>
        </w:trPr>
        <w:tc>
          <w:tcPr>
            <w:tcW w:w="7279" w:type="dxa"/>
            <w:shd w:val="clear" w:color="auto" w:fill="auto"/>
            <w:vAlign w:val="bottom"/>
          </w:tcPr>
          <w:p w14:paraId="107F2B60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ผลกระทบจากการเปลี่ยนแปลงนโยบายการบัญชีเกี่ยวกับสัญญาเช่า</w:t>
            </w:r>
          </w:p>
        </w:tc>
        <w:tc>
          <w:tcPr>
            <w:tcW w:w="1350" w:type="dxa"/>
            <w:vAlign w:val="bottom"/>
          </w:tcPr>
          <w:p w14:paraId="79AFAF81" w14:textId="493B4893" w:rsidR="0081481C" w:rsidRPr="00CE726B" w:rsidDel="003A5128" w:rsidRDefault="0081481C" w:rsidP="00CE726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1481C" w:rsidRPr="00CE726B" w14:paraId="6DFCF464" w14:textId="77777777" w:rsidTr="0081481C">
        <w:trPr>
          <w:cantSplit/>
          <w:trHeight w:val="20"/>
        </w:trPr>
        <w:tc>
          <w:tcPr>
            <w:tcW w:w="7279" w:type="dxa"/>
          </w:tcPr>
          <w:p w14:paraId="105F1F12" w14:textId="533228DD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C37A68B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81C" w:rsidRPr="00CE726B" w14:paraId="20A3FC46" w14:textId="77777777" w:rsidTr="0081481C">
        <w:trPr>
          <w:cantSplit/>
          <w:trHeight w:val="20"/>
        </w:trPr>
        <w:tc>
          <w:tcPr>
            <w:tcW w:w="7279" w:type="dxa"/>
            <w:vAlign w:val="bottom"/>
          </w:tcPr>
          <w:p w14:paraId="3C8BBDCC" w14:textId="2C46DC7C" w:rsidR="0081481C" w:rsidRPr="00CE726B" w:rsidRDefault="00D9745D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745D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  <w:r w:rsidR="0081481C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FD048A" w14:textId="78517361" w:rsidR="0081481C" w:rsidRPr="00CE726B" w:rsidRDefault="00245732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D4C71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81481C" w:rsidRPr="00CE726B" w14:paraId="5943D40D" w14:textId="77777777" w:rsidTr="0081481C">
        <w:trPr>
          <w:cantSplit/>
          <w:trHeight w:val="20"/>
        </w:trPr>
        <w:tc>
          <w:tcPr>
            <w:tcW w:w="7279" w:type="dxa"/>
          </w:tcPr>
          <w:p w14:paraId="2EB99176" w14:textId="77777777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00E223A" w14:textId="14D1506E" w:rsidR="0081481C" w:rsidRPr="00CE726B" w:rsidRDefault="00245732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34299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8B34D3" w:rsidRPr="00CE726B" w14:paraId="6232F7C8" w14:textId="77777777" w:rsidTr="0081481C">
        <w:trPr>
          <w:cantSplit/>
          <w:trHeight w:val="20"/>
        </w:trPr>
        <w:tc>
          <w:tcPr>
            <w:tcW w:w="7279" w:type="dxa"/>
          </w:tcPr>
          <w:p w14:paraId="3E3D4F15" w14:textId="09D0546C" w:rsidR="008B34D3" w:rsidRPr="00CE726B" w:rsidRDefault="008B34D3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510FB22B" w14:textId="0E5A3CEC" w:rsidR="008B34D3" w:rsidRPr="00EA0805" w:rsidRDefault="00245732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</w:tbl>
    <w:p w14:paraId="681EA5F8" w14:textId="4178486B" w:rsidR="0081481C" w:rsidRDefault="0081481C" w:rsidP="00CE726B">
      <w:pPr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F5D2F60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ค่าใช้จ่ายในการออกส่วนได้เสีย</w:t>
      </w:r>
    </w:p>
    <w:p w14:paraId="64EF6FEE" w14:textId="77777777" w:rsidR="0081481C" w:rsidRPr="00CE726B" w:rsidRDefault="0081481C" w:rsidP="00CE726B">
      <w:pPr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A5F99E" w14:textId="4486E95D" w:rsidR="0081481C" w:rsidRDefault="0081481C" w:rsidP="00CE726B">
      <w:pPr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แนวปฏิบัติทางบัญชีกำหนดให้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รับรู้ค่าใช้จ่ายในการออกส่วนได้เสียที่เกิดขึ้นตั้งแต่วันที่</w:t>
      </w:r>
      <w:r w:rsidR="004E4583"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45732" w:rsidRPr="00245732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245732" w:rsidRPr="00245732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เป็นรายการหักออกจากทุนที่ได้รับจากผู้ถือหน่วยลงทุนทั้งจำนวน สำหรับค่าใช้จ่ายรอการตัดบัญชีที่เกิดก่อนวันที่ </w:t>
      </w:r>
      <w:r w:rsidR="00245732" w:rsidRPr="00245732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245732" w:rsidRPr="00245732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สามารถทยอยรับรู้เป็นค่าใช้จ่ายตามนโยบายการบัญชีเดิม (ดูหมายเหตุข้อ </w:t>
      </w:r>
      <w:r w:rsidR="008F0A9F">
        <w:rPr>
          <w:rFonts w:asciiTheme="majorBidi" w:hAnsiTheme="majorBidi" w:cstheme="majorBidi"/>
          <w:sz w:val="30"/>
          <w:szCs w:val="30"/>
        </w:rPr>
        <w:t>9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5038D20C" w14:textId="77777777" w:rsidR="00CE726B" w:rsidRPr="00CE726B" w:rsidRDefault="00CE726B" w:rsidP="00CE726B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83E73F2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EF2BBD8" w14:textId="77777777" w:rsidR="0081481C" w:rsidRPr="00CE726B" w:rsidRDefault="0081481C" w:rsidP="00CE726B">
      <w:pPr>
        <w:ind w:left="990" w:right="-45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3D2F9DFB" w14:textId="134F181A" w:rsidR="00CE726B" w:rsidRDefault="0081481C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แนวปฏิบัติทางบัญชีได้กำหนดวัตถุประสงค์ของการวัดมูลค่ายุติธรรม คือ ประมาณการราคาสำหรับรายการที่เกิดขึ้นในสภาพปกติในการขายสินทรัพย์หรือการโอนหนี้สินที่จะเกิดขึ้นระหว่างผู้ร่วมตลาด ณ วันที่มีการวัดมูลค่ายุติธรรมภายใต้สภาพปัจจุบันของตลาด เดิมมูลค่ายุติธรรมหมายถึง จำนวนเงินที่ผู้ซื้อและผู้ขายตกลงแลกเปลี่ยนสินทรัพย์หรือโอนหนี้สินกัน ในขณะที่ทั้งสองฝ่ายมีความรอบรู้และเต็มใจในการแลกเปลี่ยน และสามารถต่อรองราคากันได้อย่างเป็นอิสระในลักษณะของผู้ที่ไม่มีความเกี่ยวข้องกัน นอกจากนี้ แนวปฏิบัติทางบัญชีได้กำหนดการเปิดเผยข้อมูลเพิ่มเติมเกี่ยวกับมูลค่า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ยุติธรรม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จึง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เปิดเผยเพิ่มเติมดังที่กล่าวในหมายเหตุข้อ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CDEAD3" w14:textId="19B6A8CD" w:rsidR="00074DC0" w:rsidRDefault="00074DC0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DCD1B" w14:textId="50F3E39E" w:rsidR="0081481C" w:rsidRPr="00187B3D" w:rsidRDefault="0081481C" w:rsidP="00187B3D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4CB9FDA" w14:textId="5E6AEA74" w:rsidR="0081481C" w:rsidRPr="00AF3771" w:rsidRDefault="004271C6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81481C" w:rsidRPr="00CE726B">
        <w:rPr>
          <w:rFonts w:asciiTheme="majorBidi" w:hAnsiTheme="majorBidi" w:cstheme="majorBidi"/>
          <w:sz w:val="30"/>
          <w:szCs w:val="30"/>
        </w:rPr>
        <w:tab/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3A98D527" w14:textId="464AC4C4" w:rsidR="0081481C" w:rsidRPr="00BB3D41" w:rsidRDefault="0081481C" w:rsidP="00BB3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B8BD246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0E0E72AB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B51B62D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ความเสี่ยงด้านอัตราดอกเบี้ยคือ ความเสี่ยงที่มูลค่าของสินทรัพย์และหนี้สินทางการเงินจะเปลี่ยนแปลงไป เนื่องจากการเปลี่ยนแปลงอัตราดอกเบี้ยในตลาด</w:t>
      </w:r>
    </w:p>
    <w:p w14:paraId="68C6D50E" w14:textId="67F2F032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E86BD4" w14:textId="37DCA579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ซึ่งประกอบด้วยสินทรัพย์</w:t>
      </w:r>
      <w:r w:rsidR="003A7AF1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</w:t>
      </w:r>
      <w:r w:rsidR="00D77F9F">
        <w:rPr>
          <w:rFonts w:asciiTheme="majorBidi" w:eastAsia="Calibri" w:hAnsiTheme="majorBidi" w:cstheme="majorBidi" w:hint="cs"/>
          <w:sz w:val="30"/>
          <w:szCs w:val="30"/>
          <w:cs/>
        </w:rPr>
        <w:t>ทางการเงินที่มีอัตราดอกเบี้ย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0C2856FC" w14:textId="77777777" w:rsidR="008511F5" w:rsidRPr="00CE726B" w:rsidRDefault="008511F5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1481C" w:rsidRPr="00CE726B" w14:paraId="54518CE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58C55E14" w14:textId="75E5D587" w:rsidR="0081481C" w:rsidRPr="00CE726B" w:rsidRDefault="002A22DB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26B6F7EA" w14:textId="77777777" w:rsidR="0081481C" w:rsidRPr="00CE726B" w:rsidRDefault="0081481C" w:rsidP="00CE726B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D77F9F" w:rsidRPr="00CE726B" w14:paraId="0C86E2AA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C9A904D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09E8C37" w14:textId="00445FB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มีอัตราดอกเบี้ย</w:t>
            </w:r>
          </w:p>
        </w:tc>
      </w:tr>
      <w:tr w:rsidR="00D77F9F" w:rsidRPr="00CE726B" w14:paraId="1A8A9259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18FC71F4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7AC5FE1" w14:textId="447072FB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ปรับขึ้นลงตาม</w:t>
            </w:r>
          </w:p>
        </w:tc>
      </w:tr>
      <w:tr w:rsidR="00D77F9F" w:rsidRPr="00CE726B" w14:paraId="70CA6A1D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2DB25672" w14:textId="68B79F2C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ที่มีอัตราดอกเบี้ย</w:t>
            </w:r>
          </w:p>
        </w:tc>
        <w:tc>
          <w:tcPr>
            <w:tcW w:w="2250" w:type="dxa"/>
            <w:vAlign w:val="bottom"/>
          </w:tcPr>
          <w:p w14:paraId="2DAB2038" w14:textId="28F7EDB0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อัตราตลาด</w:t>
            </w:r>
          </w:p>
        </w:tc>
      </w:tr>
      <w:tr w:rsidR="00D77F9F" w:rsidRPr="00CE726B" w14:paraId="770FFB8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4932CA3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D240F5B" w14:textId="31EA3F9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F9F" w:rsidRPr="00CE726B" w14:paraId="61B3A32E" w14:textId="77777777" w:rsidTr="00D77F9F">
        <w:trPr>
          <w:trHeight w:val="20"/>
        </w:trPr>
        <w:tc>
          <w:tcPr>
            <w:tcW w:w="6930" w:type="dxa"/>
          </w:tcPr>
          <w:p w14:paraId="479FC56E" w14:textId="1ED48B3A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14:paraId="5765F569" w14:textId="77777777" w:rsidR="00D77F9F" w:rsidRPr="00CE726B" w:rsidRDefault="00D77F9F" w:rsidP="00CE726B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F9F" w:rsidRPr="00CE726B" w14:paraId="4688E447" w14:textId="77777777" w:rsidTr="00D77F9F">
        <w:trPr>
          <w:trHeight w:val="20"/>
        </w:trPr>
        <w:tc>
          <w:tcPr>
            <w:tcW w:w="6930" w:type="dxa"/>
          </w:tcPr>
          <w:p w14:paraId="43880AFB" w14:textId="77777777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250" w:type="dxa"/>
          </w:tcPr>
          <w:p w14:paraId="551A0EE8" w14:textId="6D9A3B79" w:rsidR="00D77F9F" w:rsidRPr="00CE726B" w:rsidRDefault="00245732" w:rsidP="00B14F41">
            <w:pPr>
              <w:tabs>
                <w:tab w:val="decimal" w:pos="94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D77F9F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77F9F" w:rsidRPr="00CE726B" w14:paraId="3DD14144" w14:textId="77777777" w:rsidTr="00D77F9F">
        <w:trPr>
          <w:trHeight w:val="20"/>
        </w:trPr>
        <w:tc>
          <w:tcPr>
            <w:tcW w:w="6930" w:type="dxa"/>
          </w:tcPr>
          <w:p w14:paraId="4E88F052" w14:textId="58696BF2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D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250" w:type="dxa"/>
          </w:tcPr>
          <w:p w14:paraId="76785739" w14:textId="02E51CCA" w:rsidR="00D77F9F" w:rsidRPr="00CE726B" w:rsidRDefault="00D77F9F" w:rsidP="009C3548">
            <w:pPr>
              <w:tabs>
                <w:tab w:val="clear" w:pos="1644"/>
                <w:tab w:val="decimal" w:pos="945"/>
              </w:tabs>
              <w:spacing w:line="240" w:lineRule="auto"/>
              <w:ind w:left="-5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39506FB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8491C12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7C69B28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3B2559" w14:textId="5839EEBF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ที่อาจเกิดจากการที่คู่สัญญาไม่สามารถปฏิบัติตามภาระผูกพันที่ระบุไว้ในเครื่องมือทางการเงิน เนื่องจาก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มีลูกหนี้ อย่างไรก็ตาม สินทรัพย์ทางการเงินดังกล่าวจะครบกำหนดในระยะเวลาอันสั้น 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จึงไม่คาดว่าจะได้รับความเสียหายจากการเก็บหนี้</w:t>
      </w:r>
    </w:p>
    <w:p w14:paraId="5D149CAD" w14:textId="661F80FC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21C800" w14:textId="77777777" w:rsidR="00074DC0" w:rsidRDefault="00074DC0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662B5C" w14:textId="77777777" w:rsidR="00074DC0" w:rsidRDefault="00074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ACB6E6A" w14:textId="3802A44F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136DBA3A" w14:textId="77777777" w:rsidR="00DC1BD8" w:rsidRPr="009506BE" w:rsidRDefault="00DC1BD8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5E08363E" w14:textId="6E501688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มีบัญชีที่เป็นเงินตราต่างประเทศดังนี้</w:t>
      </w:r>
    </w:p>
    <w:p w14:paraId="3B5D0A56" w14:textId="77777777" w:rsidR="008511F5" w:rsidRPr="009506BE" w:rsidRDefault="008511F5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81481C" w:rsidRPr="00CE726B" w14:paraId="4585AAAF" w14:textId="77777777" w:rsidTr="00BB3D41">
        <w:trPr>
          <w:cantSplit/>
          <w:trHeight w:val="144"/>
        </w:trPr>
        <w:tc>
          <w:tcPr>
            <w:tcW w:w="5850" w:type="dxa"/>
          </w:tcPr>
          <w:p w14:paraId="4E864433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33392" w14:textId="6A3CEB17" w:rsidR="0081481C" w:rsidRPr="008511F5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  <w:spacing w:val="-2"/>
              </w:rPr>
              <w:t>31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</w:t>
            </w:r>
            <w:r w:rsidR="00733A8C" w:rsidRPr="008511F5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ีนาคม</w:t>
            </w:r>
          </w:p>
        </w:tc>
        <w:tc>
          <w:tcPr>
            <w:tcW w:w="270" w:type="dxa"/>
          </w:tcPr>
          <w:p w14:paraId="000E0FC1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67F1CEE" w14:textId="14E8DFD6" w:rsidR="0081481C" w:rsidRPr="008511F5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  <w:cs/>
              </w:rPr>
              <w:t>ธันวาคม</w:t>
            </w:r>
          </w:p>
        </w:tc>
      </w:tr>
      <w:tr w:rsidR="0081481C" w:rsidRPr="00CE726B" w14:paraId="49523B9D" w14:textId="77777777" w:rsidTr="00BB3D41">
        <w:trPr>
          <w:cantSplit/>
          <w:trHeight w:val="144"/>
        </w:trPr>
        <w:tc>
          <w:tcPr>
            <w:tcW w:w="5850" w:type="dxa"/>
          </w:tcPr>
          <w:p w14:paraId="33F1C2FB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D1F4FE" w14:textId="74B212D8" w:rsidR="0081481C" w:rsidRPr="008511F5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70" w:type="dxa"/>
          </w:tcPr>
          <w:p w14:paraId="7DB09DFE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BAA24C9" w14:textId="3C7077A4" w:rsidR="0081481C" w:rsidRPr="008511F5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81481C" w:rsidRPr="00CE726B" w14:paraId="40714477" w14:textId="77777777" w:rsidTr="00BB3D41">
        <w:trPr>
          <w:cantSplit/>
          <w:trHeight w:val="144"/>
        </w:trPr>
        <w:tc>
          <w:tcPr>
            <w:tcW w:w="5850" w:type="dxa"/>
          </w:tcPr>
          <w:p w14:paraId="72C5D4F7" w14:textId="77777777" w:rsidR="0081481C" w:rsidRPr="00CE726B" w:rsidRDefault="0081481C" w:rsidP="00CE72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880D41" w14:textId="117D5D10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639D7" w:rsidRPr="00CE726B" w14:paraId="164581CA" w14:textId="77777777" w:rsidTr="00BB3D41">
        <w:trPr>
          <w:cantSplit/>
          <w:trHeight w:val="144"/>
        </w:trPr>
        <w:tc>
          <w:tcPr>
            <w:tcW w:w="5850" w:type="dxa"/>
          </w:tcPr>
          <w:p w14:paraId="23F51554" w14:textId="77777777" w:rsidR="009639D7" w:rsidRPr="00CE726B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3FF689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1900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5F4777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9D7" w:rsidRPr="00CE726B" w14:paraId="6F33AEBF" w14:textId="77777777" w:rsidTr="00BB3D41">
        <w:trPr>
          <w:cantSplit/>
          <w:trHeight w:val="144"/>
        </w:trPr>
        <w:tc>
          <w:tcPr>
            <w:tcW w:w="5850" w:type="dxa"/>
          </w:tcPr>
          <w:p w14:paraId="105A41EE" w14:textId="2CC3C58E" w:rsidR="009639D7" w:rsidRPr="00B14F41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71A0058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FE8A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8C15F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742" w:rsidRPr="00CE726B" w14:paraId="498E8C43" w14:textId="77777777" w:rsidTr="00BB3D41">
        <w:trPr>
          <w:cantSplit/>
          <w:trHeight w:val="144"/>
        </w:trPr>
        <w:tc>
          <w:tcPr>
            <w:tcW w:w="5850" w:type="dxa"/>
          </w:tcPr>
          <w:p w14:paraId="52483E06" w14:textId="7FAFA33A" w:rsidR="004C0965" w:rsidRPr="00B14F41" w:rsidRDefault="0065674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8804FD6" w14:textId="29CA01DE" w:rsidR="00656742" w:rsidRPr="00B14F41" w:rsidRDefault="00C25F2F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096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14:paraId="2D838E8C" w14:textId="77777777" w:rsidR="00656742" w:rsidRPr="00CE726B" w:rsidRDefault="00656742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00677A" w14:textId="7FAFF580" w:rsidR="00656742" w:rsidRPr="00B14F41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096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81481C" w:rsidRPr="00CE726B" w14:paraId="2046CF5E" w14:textId="77777777" w:rsidTr="00BB3D41">
        <w:trPr>
          <w:cantSplit/>
          <w:trHeight w:val="144"/>
        </w:trPr>
        <w:tc>
          <w:tcPr>
            <w:tcW w:w="5850" w:type="dxa"/>
          </w:tcPr>
          <w:p w14:paraId="545C5881" w14:textId="35855066" w:rsidR="0081481C" w:rsidRPr="00CE726B" w:rsidRDefault="001310BD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0B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1440" w:type="dxa"/>
          </w:tcPr>
          <w:p w14:paraId="75BC2D71" w14:textId="2EE33317" w:rsidR="0081481C" w:rsidRPr="00CE726B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4F284D6C" w14:textId="77777777" w:rsidR="0081481C" w:rsidRPr="00CE726B" w:rsidRDefault="0081481C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2F0E5C" w14:textId="72DC7328" w:rsidR="0081481C" w:rsidRPr="00CE726B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0965" w:rsidRPr="00CE726B" w14:paraId="089A51C7" w14:textId="77777777" w:rsidTr="00BB3D41">
        <w:trPr>
          <w:cantSplit/>
          <w:trHeight w:val="144"/>
        </w:trPr>
        <w:tc>
          <w:tcPr>
            <w:tcW w:w="5850" w:type="dxa"/>
          </w:tcPr>
          <w:p w14:paraId="790BAADC" w14:textId="74D1E385" w:rsidR="004C0965" w:rsidRPr="00B14F41" w:rsidRDefault="001014FC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014F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40" w:type="dxa"/>
          </w:tcPr>
          <w:p w14:paraId="4FA6A60B" w14:textId="519FEBEE" w:rsidR="004C0965" w:rsidRPr="00B14F41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473CD208" w14:textId="77777777" w:rsidR="004C0965" w:rsidRPr="00CE726B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52552D" w14:textId="531A8304" w:rsidR="004C0965" w:rsidRPr="00B14F41" w:rsidRDefault="00C25F2F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5F2F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41019" w:rsidRPr="00CE726B" w14:paraId="22EC0D15" w14:textId="77777777" w:rsidTr="00BB3D41">
        <w:trPr>
          <w:cantSplit/>
          <w:trHeight w:val="144"/>
        </w:trPr>
        <w:tc>
          <w:tcPr>
            <w:tcW w:w="5850" w:type="dxa"/>
          </w:tcPr>
          <w:p w14:paraId="7C55BE10" w14:textId="7F38996C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0695F22" w14:textId="00B4F0CD" w:rsidR="0024101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101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65733D71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090AB2" w14:textId="7C367F4F" w:rsidR="0024101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4101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4C0965" w:rsidRPr="00CE726B" w14:paraId="6A8BD664" w14:textId="77777777" w:rsidTr="00BB3D41">
        <w:trPr>
          <w:cantSplit/>
          <w:trHeight w:val="144"/>
        </w:trPr>
        <w:tc>
          <w:tcPr>
            <w:tcW w:w="5850" w:type="dxa"/>
          </w:tcPr>
          <w:p w14:paraId="43C1EF2E" w14:textId="41449A08" w:rsidR="004C0965" w:rsidRPr="00B77FC8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02018D22" w14:textId="23926DF0" w:rsidR="004C0965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9957B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10900787" w14:textId="77777777" w:rsidR="004C0965" w:rsidRPr="00B77FC8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7D860A" w14:textId="246F3CB9" w:rsidR="004C0965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9957B9" w:rsidRPr="00CE726B" w14:paraId="3EAD7401" w14:textId="77777777" w:rsidTr="00BB3D41">
        <w:trPr>
          <w:cantSplit/>
          <w:trHeight w:val="144"/>
        </w:trPr>
        <w:tc>
          <w:tcPr>
            <w:tcW w:w="5850" w:type="dxa"/>
          </w:tcPr>
          <w:p w14:paraId="07FE850F" w14:textId="3274F82C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A4348A5" w14:textId="785DB949" w:rsidR="009957B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7A0B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1246C4A0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F1EA11" w14:textId="29110177" w:rsidR="009957B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7A0B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9957B9" w:rsidRPr="00CE726B" w14:paraId="07184AB3" w14:textId="77777777" w:rsidTr="00BB3D41">
        <w:trPr>
          <w:cantSplit/>
          <w:trHeight w:val="144"/>
        </w:trPr>
        <w:tc>
          <w:tcPr>
            <w:tcW w:w="5850" w:type="dxa"/>
          </w:tcPr>
          <w:p w14:paraId="32EA01BD" w14:textId="560612FF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</w:t>
            </w:r>
            <w:r w:rsidR="00B02D0D"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ค้างจ่าย</w:t>
            </w: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และภาษีหัก ณ ที่จ่ายค้างจ่าย</w:t>
            </w:r>
          </w:p>
        </w:tc>
        <w:tc>
          <w:tcPr>
            <w:tcW w:w="1440" w:type="dxa"/>
          </w:tcPr>
          <w:p w14:paraId="56518959" w14:textId="3E76E698" w:rsidR="009957B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957B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110F056F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502E99" w14:textId="01A799BE" w:rsidR="009957B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57B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1019" w:rsidRPr="00CE726B" w14:paraId="06875DAB" w14:textId="77777777" w:rsidTr="00BB3D41">
        <w:trPr>
          <w:cantSplit/>
          <w:trHeight w:val="144"/>
        </w:trPr>
        <w:tc>
          <w:tcPr>
            <w:tcW w:w="5850" w:type="dxa"/>
          </w:tcPr>
          <w:p w14:paraId="663688AC" w14:textId="5B6BD7EA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5261450" w14:textId="44CD2150" w:rsidR="00241019" w:rsidRPr="00B77FC8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24101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0E61522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C58B8D" w14:textId="0672764F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7ABE" w:rsidRPr="00CE726B" w14:paraId="66689CFE" w14:textId="77777777" w:rsidTr="00BB3D41">
        <w:trPr>
          <w:cantSplit/>
          <w:trHeight w:val="144"/>
        </w:trPr>
        <w:tc>
          <w:tcPr>
            <w:tcW w:w="5850" w:type="dxa"/>
          </w:tcPr>
          <w:p w14:paraId="48728EAE" w14:textId="75D389C2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0" w:type="dxa"/>
          </w:tcPr>
          <w:p w14:paraId="6DD886CB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814E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07B99C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23B3B83B" w14:textId="77777777" w:rsidTr="00BB3D41">
        <w:trPr>
          <w:cantSplit/>
          <w:trHeight w:val="144"/>
        </w:trPr>
        <w:tc>
          <w:tcPr>
            <w:tcW w:w="5850" w:type="dxa"/>
          </w:tcPr>
          <w:p w14:paraId="565B97E9" w14:textId="4F58D3EF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12DFA51B" w14:textId="030DCB69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DC005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4C5708" w14:textId="36D138CC" w:rsidR="00547ABE" w:rsidRPr="00B14F41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547ABE" w:rsidRPr="00CE726B" w14:paraId="1B32DB9E" w14:textId="77777777" w:rsidTr="00BB3D41">
        <w:trPr>
          <w:cantSplit/>
          <w:trHeight w:val="144"/>
        </w:trPr>
        <w:tc>
          <w:tcPr>
            <w:tcW w:w="5850" w:type="dxa"/>
          </w:tcPr>
          <w:p w14:paraId="40AF7FAF" w14:textId="1DC7466D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เงินรูฟิยา</w:t>
            </w:r>
          </w:p>
        </w:tc>
        <w:tc>
          <w:tcPr>
            <w:tcW w:w="1440" w:type="dxa"/>
          </w:tcPr>
          <w:p w14:paraId="27C224A8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10D4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638004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7FF1AF00" w14:textId="77777777" w:rsidTr="00BB3D41">
        <w:trPr>
          <w:cantSplit/>
          <w:trHeight w:val="144"/>
        </w:trPr>
        <w:tc>
          <w:tcPr>
            <w:tcW w:w="5850" w:type="dxa"/>
          </w:tcPr>
          <w:p w14:paraId="091FFECA" w14:textId="00E58BD5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B7E3C50" w14:textId="434127CD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C93F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264353" w14:textId="35730792" w:rsidR="00547ABE" w:rsidRPr="00B14F41" w:rsidRDefault="00245732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78E0ADC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437F39" w14:textId="34454707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9B604A" w:rsidRPr="00CE726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="003A7AF1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5B749DB9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D3B154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B46A54E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40673F" w14:textId="35EAF447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="0081481C"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4825D9BE" w14:textId="6F1F1A86" w:rsidR="002316D7" w:rsidRPr="009506BE" w:rsidRDefault="002316D7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6B5AC3" w14:textId="77A661DA" w:rsidR="002316D7" w:rsidRDefault="00231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  <w:r>
        <w:rPr>
          <w:rFonts w:asciiTheme="majorBidi" w:hAnsiTheme="majorBidi" w:cstheme="majorBidi"/>
          <w:bCs/>
          <w:sz w:val="24"/>
          <w:szCs w:val="24"/>
          <w:cs/>
        </w:rPr>
        <w:br w:type="page"/>
      </w:r>
    </w:p>
    <w:p w14:paraId="46BFAECD" w14:textId="77777777" w:rsidR="009506BE" w:rsidRPr="00CE726B" w:rsidRDefault="009506BE" w:rsidP="009506BE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การบริหารความเสี่ยง</w:t>
      </w:r>
    </w:p>
    <w:p w14:paraId="42A1BE59" w14:textId="77777777" w:rsidR="009506BE" w:rsidRPr="00505F70" w:rsidRDefault="009506BE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21027EF" w14:textId="77777777" w:rsidR="009506BE" w:rsidRPr="00CE726B" w:rsidRDefault="009506BE" w:rsidP="009506B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56459706" w14:textId="77777777" w:rsidR="009506BE" w:rsidRPr="00505F70" w:rsidRDefault="009506B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78394" w14:textId="1C01F10F" w:rsidR="0081481C" w:rsidRPr="00AF3771" w:rsidRDefault="004271C6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ab/>
        <w:t>เงินลงทุนที่แสดงด้วยมูลค่ายุติธรรมผ่านกำไรหรือขาดทุน</w:t>
      </w:r>
    </w:p>
    <w:p w14:paraId="65A7C8D8" w14:textId="70D10193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0D2AD7D" w14:textId="344F0D08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รายการเคลื่อนไหวของเงินลงทุนที่แสดงด้วยมูลค่ายุติธรรมผ่านกำไรหรือขาดทุนระหว่างงวด</w:t>
      </w:r>
      <w:r w:rsidR="00733A8C" w:rsidRPr="00CE726B">
        <w:rPr>
          <w:rFonts w:asciiTheme="majorBidi" w:hAnsiTheme="majorBidi" w:cstheme="majorBidi"/>
          <w:sz w:val="30"/>
          <w:szCs w:val="30"/>
          <w:cs/>
        </w:rPr>
        <w:t>สาม</w:t>
      </w:r>
      <w:r w:rsidRPr="00CE726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CE726B">
        <w:rPr>
          <w:rFonts w:asciiTheme="majorBidi" w:hAnsiTheme="majorBidi" w:cstheme="majorBidi"/>
          <w:sz w:val="30"/>
          <w:szCs w:val="30"/>
          <w:cs/>
        </w:rPr>
        <w:br/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733A8C" w:rsidRPr="00CE726B">
        <w:rPr>
          <w:rFonts w:asciiTheme="majorBidi" w:hAnsiTheme="majorBidi" w:cstheme="majorBidi"/>
          <w:sz w:val="30"/>
          <w:szCs w:val="30"/>
          <w:cs/>
        </w:rPr>
        <w:t>ีนาคม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7D565C30" w14:textId="77777777" w:rsidR="00086E5E" w:rsidRPr="00505F70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CE726B" w14:paraId="12EAC1EF" w14:textId="77777777" w:rsidTr="00B22987">
        <w:trPr>
          <w:cantSplit/>
        </w:trPr>
        <w:tc>
          <w:tcPr>
            <w:tcW w:w="7650" w:type="dxa"/>
          </w:tcPr>
          <w:p w14:paraId="751B9E16" w14:textId="77777777" w:rsidR="00086E5E" w:rsidRPr="00CE726B" w:rsidRDefault="00086E5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CAD8D" w14:textId="6684AD54" w:rsidR="00086E5E" w:rsidRPr="008511F5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8511F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8511F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8511F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F3627E" w:rsidRPr="00CE726B" w14:paraId="157C0ED9" w14:textId="77777777" w:rsidTr="00B22987">
        <w:trPr>
          <w:cantSplit/>
        </w:trPr>
        <w:tc>
          <w:tcPr>
            <w:tcW w:w="7650" w:type="dxa"/>
          </w:tcPr>
          <w:p w14:paraId="531E9AC8" w14:textId="26FAFEF5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824C3E5" w14:textId="446A9095" w:rsidR="00086E5E" w:rsidRPr="00CE726B" w:rsidRDefault="00245732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B604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F3627E" w:rsidRPr="00CE726B" w14:paraId="63C1186D" w14:textId="77777777" w:rsidTr="00B22987">
        <w:trPr>
          <w:cantSplit/>
        </w:trPr>
        <w:tc>
          <w:tcPr>
            <w:tcW w:w="7650" w:type="dxa"/>
          </w:tcPr>
          <w:p w14:paraId="53524876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B2C876" w14:textId="38377931" w:rsidR="00086E5E" w:rsidRPr="00CE726B" w:rsidRDefault="00C25F2F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3627E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3627E" w:rsidRPr="00CE726B" w14:paraId="2B9A1571" w14:textId="77777777" w:rsidTr="00B22987">
        <w:trPr>
          <w:cantSplit/>
        </w:trPr>
        <w:tc>
          <w:tcPr>
            <w:tcW w:w="7650" w:type="dxa"/>
          </w:tcPr>
          <w:p w14:paraId="01D30B55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866676A" w14:textId="05AD8D3B" w:rsidR="00086E5E" w:rsidRPr="00CE726B" w:rsidRDefault="0045040D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7F67" w:rsidRPr="00B14F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67F67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490658" w:rsidRPr="00B14F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5F70" w:rsidRPr="00CE726B" w14:paraId="1BC93586" w14:textId="77777777" w:rsidTr="00B22987">
        <w:trPr>
          <w:cantSplit/>
        </w:trPr>
        <w:tc>
          <w:tcPr>
            <w:tcW w:w="7650" w:type="dxa"/>
          </w:tcPr>
          <w:p w14:paraId="5C32D0A3" w14:textId="205B2DF5" w:rsidR="00505F70" w:rsidRPr="0009538E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538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2B0D6D" w:rsidRPr="0009538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09538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247AF301" w14:textId="2587AE93" w:rsidR="00505F70" w:rsidRPr="0009538E" w:rsidRDefault="00C25F2F" w:rsidP="00505F7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3627E" w:rsidRPr="00CE726B" w14:paraId="637AA44F" w14:textId="77777777" w:rsidTr="00B22987">
        <w:trPr>
          <w:cantSplit/>
        </w:trPr>
        <w:tc>
          <w:tcPr>
            <w:tcW w:w="7650" w:type="dxa"/>
          </w:tcPr>
          <w:p w14:paraId="513568EA" w14:textId="135BBE0A" w:rsidR="00086E5E" w:rsidRPr="0009538E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538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6C32F" w14:textId="7A39CEEB" w:rsidR="00086E5E" w:rsidRPr="0009538E" w:rsidRDefault="00505F70" w:rsidP="00505F7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3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0953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627E" w:rsidRPr="00CE726B" w14:paraId="75590772" w14:textId="77777777" w:rsidTr="00B22987">
        <w:trPr>
          <w:cantSplit/>
        </w:trPr>
        <w:tc>
          <w:tcPr>
            <w:tcW w:w="7650" w:type="dxa"/>
          </w:tcPr>
          <w:p w14:paraId="72FE5A6A" w14:textId="705F7658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="00733A8C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ีนาคม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DF8E0B" w14:textId="16A1942B" w:rsidR="00086E5E" w:rsidRPr="00CE726B" w:rsidRDefault="00C25F2F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67F67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</w:tr>
    </w:tbl>
    <w:p w14:paraId="2FDAB46D" w14:textId="050A7E04" w:rsidR="001D6377" w:rsidRPr="00505F70" w:rsidRDefault="001D6377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27F4762" w14:textId="675E8655" w:rsidR="00086E5E" w:rsidRPr="00AF3771" w:rsidRDefault="004271C6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3318AA57" w14:textId="0EAD3A17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6408D87" w14:textId="6459765C" w:rsidR="00E83B4B" w:rsidRPr="008A4883" w:rsidRDefault="003A7AF1" w:rsidP="00E83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E83B4B" w:rsidRPr="00E07547">
        <w:rPr>
          <w:rFonts w:ascii="Angsana New" w:hAnsi="Angsana New"/>
          <w:sz w:val="30"/>
          <w:szCs w:val="30"/>
          <w:cs/>
        </w:rPr>
        <w:t>วันที่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245732" w:rsidRPr="00245732">
        <w:rPr>
          <w:rFonts w:ascii="Angsana New" w:hAnsi="Angsana New"/>
          <w:sz w:val="30"/>
          <w:szCs w:val="30"/>
        </w:rPr>
        <w:t>9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E83B4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45732" w:rsidRPr="00245732">
        <w:rPr>
          <w:rFonts w:ascii="Angsana New" w:hAnsi="Angsana New"/>
          <w:sz w:val="30"/>
          <w:szCs w:val="30"/>
        </w:rPr>
        <w:t>2563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Pr="00E07547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</w:t>
      </w: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8A4883">
        <w:rPr>
          <w:rFonts w:ascii="Angsana New" w:hAnsi="Angsana New"/>
          <w:sz w:val="30"/>
          <w:szCs w:val="30"/>
          <w:cs/>
        </w:rPr>
        <w:t>เงินลงทุนในอสังหาริมทรัพย์</w:t>
      </w:r>
      <w:r w:rsidR="00E83B4B" w:rsidRPr="008A4883">
        <w:rPr>
          <w:rFonts w:ascii="Angsana New" w:hAnsi="Angsana New" w:hint="cs"/>
          <w:sz w:val="30"/>
          <w:szCs w:val="30"/>
          <w:cs/>
        </w:rPr>
        <w:t>สำหรับ</w:t>
      </w:r>
      <w:r w:rsidR="00E83B4B" w:rsidRPr="008A4883">
        <w:rPr>
          <w:rFonts w:ascii="Angsana New" w:hAnsi="Angsana New"/>
          <w:sz w:val="30"/>
          <w:szCs w:val="30"/>
          <w:cs/>
        </w:rPr>
        <w:t>โครงการโรงแรมดุสิตดีทู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เชียงใหม่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 </w:t>
      </w:r>
      <w:r w:rsidRPr="008A4883">
        <w:rPr>
          <w:rFonts w:ascii="Angsana New" w:hAnsi="Angsana New"/>
          <w:sz w:val="30"/>
          <w:szCs w:val="30"/>
          <w:cs/>
        </w:rPr>
        <w:t>โดยวิธีพิจารณาจากรายได้ (</w:t>
      </w:r>
      <w:r w:rsidRPr="008A4883">
        <w:rPr>
          <w:rFonts w:ascii="Angsana New" w:hAnsi="Angsana New"/>
          <w:sz w:val="30"/>
          <w:szCs w:val="30"/>
        </w:rPr>
        <w:t xml:space="preserve">Income Approach) </w:t>
      </w:r>
      <w:r w:rsidR="00E83B4B" w:rsidRPr="008A4883">
        <w:rPr>
          <w:rFonts w:ascii="Angsana New" w:hAnsi="Angsana New" w:hint="cs"/>
          <w:sz w:val="30"/>
          <w:szCs w:val="30"/>
          <w:cs/>
        </w:rPr>
        <w:t>โดย</w:t>
      </w:r>
      <w:r w:rsidR="00E83B4B" w:rsidRPr="008A488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="00C25F2F" w:rsidRPr="00C25F2F">
        <w:rPr>
          <w:rFonts w:ascii="Angsana New" w:hAnsi="Angsana New"/>
          <w:sz w:val="30"/>
          <w:szCs w:val="30"/>
        </w:rPr>
        <w:t>4</w:t>
      </w:r>
      <w:r w:rsidR="00245732" w:rsidRPr="00245732">
        <w:rPr>
          <w:rFonts w:ascii="Angsana New" w:hAnsi="Angsana New"/>
          <w:sz w:val="30"/>
          <w:szCs w:val="30"/>
        </w:rPr>
        <w:t>11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245732" w:rsidRPr="00245732">
        <w:rPr>
          <w:rFonts w:ascii="Angsana New" w:hAnsi="Angsana New"/>
          <w:sz w:val="30"/>
          <w:szCs w:val="30"/>
        </w:rPr>
        <w:t>7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ล้านบาท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62327C" w:rsidRPr="008A4883">
        <w:rPr>
          <w:rFonts w:ascii="Angsana New" w:hAnsi="Angsana New" w:hint="cs"/>
          <w:sz w:val="30"/>
          <w:szCs w:val="30"/>
          <w:cs/>
        </w:rPr>
        <w:t>กำไร</w:t>
      </w:r>
      <w:r w:rsidR="00E83B4B" w:rsidRPr="008A4883">
        <w:rPr>
          <w:rFonts w:ascii="Angsana New" w:hAnsi="Angsana New" w:hint="cs"/>
          <w:sz w:val="30"/>
          <w:szCs w:val="30"/>
          <w:cs/>
        </w:rPr>
        <w:t>จากการเปลี่ยนแปลงมูลค่า</w:t>
      </w:r>
      <w:r w:rsidRPr="008A4883">
        <w:rPr>
          <w:rFonts w:ascii="Angsana New" w:hAnsi="Angsana New" w:hint="cs"/>
          <w:sz w:val="30"/>
          <w:szCs w:val="30"/>
          <w:cs/>
        </w:rPr>
        <w:t>ยุติธรรม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45732" w:rsidRPr="00245732">
        <w:rPr>
          <w:rFonts w:ascii="Angsana New" w:hAnsi="Angsana New"/>
          <w:sz w:val="30"/>
          <w:szCs w:val="30"/>
        </w:rPr>
        <w:t>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245732" w:rsidRPr="00245732">
        <w:rPr>
          <w:rFonts w:ascii="Angsana New" w:hAnsi="Angsana New"/>
          <w:sz w:val="30"/>
          <w:szCs w:val="30"/>
        </w:rPr>
        <w:t>7</w:t>
      </w:r>
      <w:r w:rsidR="00C25F2F" w:rsidRPr="00C25F2F">
        <w:rPr>
          <w:rFonts w:ascii="Angsana New" w:hAnsi="Angsana New"/>
          <w:sz w:val="30"/>
          <w:szCs w:val="30"/>
        </w:rPr>
        <w:t>4</w:t>
      </w:r>
      <w:r w:rsidR="00245732" w:rsidRPr="00245732">
        <w:rPr>
          <w:rFonts w:ascii="Angsana New" w:hAnsi="Angsana New"/>
          <w:sz w:val="30"/>
          <w:szCs w:val="30"/>
        </w:rPr>
        <w:t>2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ล้านบาท</w:t>
      </w:r>
    </w:p>
    <w:p w14:paraId="584829FF" w14:textId="21D19C02" w:rsidR="008511F5" w:rsidRDefault="008511F5" w:rsidP="00CE726B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AB6EC" w14:textId="10282612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870F33" w14:textId="5238F212" w:rsidR="00086E5E" w:rsidRPr="00CE726B" w:rsidRDefault="00086E5E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488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รายการเปลี่ยนแปลงของเงินลงทุนในอสังหาริมทรัพย์ มีรายละเอียดดังนี้</w:t>
      </w:r>
    </w:p>
    <w:p w14:paraId="2CA85E8E" w14:textId="77777777" w:rsidR="00733A8C" w:rsidRPr="00505F70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8A5E13" w:rsidRPr="00CE726B" w14:paraId="29E78837" w14:textId="77777777" w:rsidTr="00C84DC0">
        <w:trPr>
          <w:trHeight w:val="144"/>
        </w:trPr>
        <w:tc>
          <w:tcPr>
            <w:tcW w:w="4590" w:type="dxa"/>
          </w:tcPr>
          <w:p w14:paraId="4C57D3AC" w14:textId="7FD8F74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606044A0" w14:textId="7FB5E57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14:paraId="6835917A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6A1AEFFA" w14:textId="4A4FD51F" w:rsidR="008A5E13" w:rsidRPr="00CE726B" w:rsidRDefault="00245732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  <w:vAlign w:val="center"/>
          </w:tcPr>
          <w:p w14:paraId="267530E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8E2A52C" w14:textId="3CF2FA18" w:rsidR="008A5E13" w:rsidRPr="00CE726B" w:rsidRDefault="00245732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A5E13" w:rsidRPr="00CE726B" w14:paraId="5DAF9035" w14:textId="77777777" w:rsidTr="004E7CB0">
        <w:trPr>
          <w:trHeight w:val="144"/>
        </w:trPr>
        <w:tc>
          <w:tcPr>
            <w:tcW w:w="4590" w:type="dxa"/>
          </w:tcPr>
          <w:p w14:paraId="154A88F2" w14:textId="77777777" w:rsidR="008A5E13" w:rsidRPr="00CE726B" w:rsidDel="008A5E13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67747857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A3985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067550F6" w14:textId="7BC0C518" w:rsidR="008A5E13" w:rsidRPr="00B14F41" w:rsidDel="008A5E13" w:rsidRDefault="008A5E13" w:rsidP="00C84D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5E13" w:rsidRPr="00CE726B" w14:paraId="5D3D4D21" w14:textId="77777777" w:rsidTr="00B14F41">
        <w:trPr>
          <w:trHeight w:val="144"/>
        </w:trPr>
        <w:tc>
          <w:tcPr>
            <w:tcW w:w="4590" w:type="dxa"/>
          </w:tcPr>
          <w:p w14:paraId="1D2026E0" w14:textId="248CE5C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75802EC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19036A1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48C9555" w14:textId="76F3D8A1" w:rsidR="008A5E13" w:rsidRPr="00B14F41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65" w:type="dxa"/>
          </w:tcPr>
          <w:p w14:paraId="4049A55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599F33" w14:textId="49BBE8B7" w:rsidR="008A5E13" w:rsidRPr="00B14F41" w:rsidRDefault="00C25F2F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8A5E13" w:rsidRPr="00CE726B" w14:paraId="2BA4D687" w14:textId="77777777" w:rsidTr="00B14F41">
        <w:trPr>
          <w:trHeight w:val="144"/>
        </w:trPr>
        <w:tc>
          <w:tcPr>
            <w:tcW w:w="4590" w:type="dxa"/>
          </w:tcPr>
          <w:p w14:paraId="326169F1" w14:textId="22E3607D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เพิ่มขึ้นจากการซื้อสินทรัพย์</w:t>
            </w:r>
          </w:p>
        </w:tc>
        <w:tc>
          <w:tcPr>
            <w:tcW w:w="1038" w:type="dxa"/>
          </w:tcPr>
          <w:p w14:paraId="5E2A12B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F1D2AB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6CFB4F7E" w14:textId="04903268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0257F67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9531D0" w14:textId="5E834F36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8A5E13" w:rsidRPr="00CE726B" w14:paraId="711DCD8E" w14:textId="77777777" w:rsidTr="00B14F41">
        <w:trPr>
          <w:trHeight w:val="144"/>
        </w:trPr>
        <w:tc>
          <w:tcPr>
            <w:tcW w:w="4590" w:type="dxa"/>
          </w:tcPr>
          <w:p w14:paraId="6DC6B25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7AB571E6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DF75C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0B5F217" w14:textId="29023F1A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A5E13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65" w:type="dxa"/>
          </w:tcPr>
          <w:p w14:paraId="7F1528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D024B9" w14:textId="2C8A9375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A5E13" w:rsidRPr="00CE726B" w14:paraId="116ED30E" w14:textId="77777777" w:rsidTr="00B22987">
        <w:trPr>
          <w:trHeight w:val="144"/>
        </w:trPr>
        <w:tc>
          <w:tcPr>
            <w:tcW w:w="4590" w:type="dxa"/>
          </w:tcPr>
          <w:p w14:paraId="7F6A363E" w14:textId="081E33E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 w:rsidR="008566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28AFF085" w14:textId="6C65C23E" w:rsidR="008A5E13" w:rsidRPr="00C84DC0" w:rsidRDefault="00C25F2F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5F2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</w:tcPr>
          <w:p w14:paraId="00AAEBDF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8277D6A" w14:textId="378B914A" w:rsidR="008A5E13" w:rsidRPr="00B14F41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5E13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65" w:type="dxa"/>
          </w:tcPr>
          <w:p w14:paraId="5E03163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7FE98" w14:textId="73E02C3D" w:rsidR="008A5E13" w:rsidRPr="00B14F41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5E13" w:rsidRPr="00CE726B" w14:paraId="7E2D995D" w14:textId="77777777" w:rsidTr="00B14F41">
        <w:trPr>
          <w:trHeight w:val="144"/>
        </w:trPr>
        <w:tc>
          <w:tcPr>
            <w:tcW w:w="4590" w:type="dxa"/>
          </w:tcPr>
          <w:p w14:paraId="0854570F" w14:textId="0C17E468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38" w:type="dxa"/>
          </w:tcPr>
          <w:p w14:paraId="269C91F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F98C7C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3354B0E" w14:textId="5459482F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E8D142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4BF61C" w14:textId="6200E14E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21E7879D" w14:textId="77777777" w:rsidTr="00B14F41">
        <w:trPr>
          <w:trHeight w:val="144"/>
        </w:trPr>
        <w:tc>
          <w:tcPr>
            <w:tcW w:w="4590" w:type="dxa"/>
          </w:tcPr>
          <w:p w14:paraId="3D93B59E" w14:textId="6F56C8E8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2316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6AB3F52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2A90D3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6D14C8" w14:textId="40ABB6C4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5E13" w:rsidRPr="00387D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5" w:type="dxa"/>
          </w:tcPr>
          <w:p w14:paraId="05C304A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96B697" w14:textId="1395465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59C75E09" w14:textId="77777777" w:rsidTr="00B14F41">
        <w:trPr>
          <w:trHeight w:val="144"/>
        </w:trPr>
        <w:tc>
          <w:tcPr>
            <w:tcW w:w="4590" w:type="dxa"/>
          </w:tcPr>
          <w:p w14:paraId="3BB2FE72" w14:textId="1412F380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5CD8395F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E1DE92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C8719E6" w14:textId="32A21983" w:rsidR="008A5E13" w:rsidRPr="00506277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5E13" w:rsidRPr="00506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5" w:type="dxa"/>
          </w:tcPr>
          <w:p w14:paraId="35F94906" w14:textId="77777777" w:rsidR="008A5E13" w:rsidRPr="00506277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3350F" w14:textId="58B66DDF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1B189F8B" w14:textId="77777777" w:rsidTr="00B14F41">
        <w:trPr>
          <w:trHeight w:val="144"/>
        </w:trPr>
        <w:tc>
          <w:tcPr>
            <w:tcW w:w="4590" w:type="dxa"/>
          </w:tcPr>
          <w:p w14:paraId="4A4A53D2" w14:textId="3DFB30C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="00D77F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2563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245732" w:rsidRPr="00245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038" w:type="dxa"/>
          </w:tcPr>
          <w:p w14:paraId="207E8B90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BCD8D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4D7C5E3" w14:textId="3F5C5050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265" w:type="dxa"/>
          </w:tcPr>
          <w:p w14:paraId="54CF732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5806E6A" w14:textId="36CF3CC2" w:rsidR="008A5E13" w:rsidRPr="00CE726B" w:rsidRDefault="00245732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1AAD5278" w14:textId="0CA9C1EA" w:rsidR="00086E5E" w:rsidRPr="00505F70" w:rsidRDefault="00086E5E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EA59413" w14:textId="3C2771A0" w:rsidR="00733A8C" w:rsidRPr="00CE726B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6304DC">
        <w:rPr>
          <w:rFonts w:asciiTheme="majorBidi" w:hAnsiTheme="majorBidi" w:cstheme="majorBidi"/>
          <w:sz w:val="30"/>
          <w:szCs w:val="30"/>
        </w:rPr>
        <w:t>10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4EC17E5F" w14:textId="77777777" w:rsidR="006F0443" w:rsidRPr="00E83B4B" w:rsidRDefault="006F0443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E66FC" w14:textId="2C67124F" w:rsidR="00086E5E" w:rsidRPr="00AF3771" w:rsidRDefault="004271C6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A71CE99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B0FC9DA" w14:textId="7D05161F" w:rsidR="00086E5E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086E5E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มีรายละเอียดเงินสดและรายการเทียบเท่าเงินสดดังต่อไปนี้</w:t>
      </w:r>
    </w:p>
    <w:p w14:paraId="27BF9D38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086E5E" w:rsidRPr="00CE726B" w14:paraId="379BEE89" w14:textId="77777777" w:rsidTr="00E83B4B">
        <w:trPr>
          <w:cantSplit/>
          <w:trHeight w:val="20"/>
        </w:trPr>
        <w:tc>
          <w:tcPr>
            <w:tcW w:w="2970" w:type="dxa"/>
          </w:tcPr>
          <w:p w14:paraId="7CFF2BE8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44456D2" w14:textId="4A101936" w:rsidR="00086E5E" w:rsidRPr="00B14F41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  <w:spacing w:val="-2"/>
              </w:rPr>
              <w:t>31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</w:t>
            </w:r>
            <w:r w:rsidR="00733A8C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ีนาคม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 xml:space="preserve"> </w:t>
            </w:r>
            <w:r w:rsidRPr="00245732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36" w:type="dxa"/>
          </w:tcPr>
          <w:p w14:paraId="2CC393BA" w14:textId="77777777" w:rsidR="00086E5E" w:rsidRPr="00B14F41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66070D73" w14:textId="3C313858" w:rsidR="00086E5E" w:rsidRPr="00B14F41" w:rsidRDefault="0024573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245732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086E5E" w:rsidRPr="00CE726B" w14:paraId="04010A82" w14:textId="77777777" w:rsidTr="00E83B4B">
        <w:trPr>
          <w:cantSplit/>
          <w:trHeight w:val="20"/>
        </w:trPr>
        <w:tc>
          <w:tcPr>
            <w:tcW w:w="2970" w:type="dxa"/>
          </w:tcPr>
          <w:p w14:paraId="741ADDF9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C2A25A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56DB2B2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112D2C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2C0550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45D4A7AD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0A317AFB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2747AE9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086E5E" w:rsidRPr="00CE726B" w14:paraId="34A7B521" w14:textId="77777777" w:rsidTr="00E83B4B">
        <w:trPr>
          <w:cantSplit/>
          <w:trHeight w:val="20"/>
        </w:trPr>
        <w:tc>
          <w:tcPr>
            <w:tcW w:w="2970" w:type="dxa"/>
          </w:tcPr>
          <w:p w14:paraId="36FCCD2E" w14:textId="77777777" w:rsidR="00086E5E" w:rsidRPr="00CE726B" w:rsidRDefault="00086E5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84125" w14:textId="472E8BF0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C7DD58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45833596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55AB934F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323F130B" w14:textId="5FBB4695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38CA629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473418C9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086E5E" w:rsidRPr="00CE726B" w14:paraId="091E5904" w14:textId="77777777" w:rsidTr="00E83B4B">
        <w:trPr>
          <w:cantSplit/>
          <w:trHeight w:val="20"/>
        </w:trPr>
        <w:tc>
          <w:tcPr>
            <w:tcW w:w="2970" w:type="dxa"/>
          </w:tcPr>
          <w:p w14:paraId="5974C455" w14:textId="77777777" w:rsidR="00086E5E" w:rsidRPr="00B14F41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CC399" w14:textId="021C221F" w:rsidR="00086E5E" w:rsidRPr="00B14F41" w:rsidRDefault="00245732" w:rsidP="00CE726B">
            <w:pPr>
              <w:tabs>
                <w:tab w:val="decimal" w:pos="9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3807BB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08B2CD" w14:textId="77777777" w:rsidR="00086E5E" w:rsidRPr="00B14F41" w:rsidRDefault="00086E5E" w:rsidP="00CE726B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4C043CE" w14:textId="29E87FEB" w:rsidR="00086E5E" w:rsidRPr="00FD7867" w:rsidRDefault="00245732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07BB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45040D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07BB" w:rsidRPr="00FD78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5040D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07BB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7EF60DE0" w14:textId="77777777" w:rsidR="00086E5E" w:rsidRPr="00FD7867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7F34A0" w14:textId="4DFBF6BD" w:rsidR="00086E5E" w:rsidRPr="00FD7867" w:rsidRDefault="00245732" w:rsidP="00B14F4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22987" w:rsidRPr="00FD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12A77A" w14:textId="77777777" w:rsidR="00086E5E" w:rsidRPr="00FD7867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AFECDB" w14:textId="62562065" w:rsidR="00086E5E" w:rsidRPr="00FD7867" w:rsidRDefault="00245732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2987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B22987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2987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86E5E" w:rsidRPr="00CE726B" w14:paraId="56087A02" w14:textId="77777777" w:rsidTr="00E83B4B">
        <w:trPr>
          <w:cantSplit/>
          <w:trHeight w:val="20"/>
        </w:trPr>
        <w:tc>
          <w:tcPr>
            <w:tcW w:w="2970" w:type="dxa"/>
          </w:tcPr>
          <w:p w14:paraId="6C499E8E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49EF3" w14:textId="4A347993" w:rsidR="00086E5E" w:rsidRPr="00CE726B" w:rsidRDefault="00245732" w:rsidP="00CE726B">
            <w:pPr>
              <w:tabs>
                <w:tab w:val="decimal" w:pos="9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086E5E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62C9BC" w14:textId="77777777" w:rsidR="00086E5E" w:rsidRPr="00CE726B" w:rsidRDefault="00086E5E" w:rsidP="00CE726B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4E21C00" w14:textId="77777777" w:rsidR="00086E5E" w:rsidRPr="00CE726B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8D249" w14:textId="77777777" w:rsidR="00086E5E" w:rsidRPr="00CE726B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8833C0" w14:textId="6ABE650E" w:rsidR="00086E5E" w:rsidRPr="00CE726B" w:rsidRDefault="00245732" w:rsidP="00B14F4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B22987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36490E" w14:textId="77777777" w:rsidR="00086E5E" w:rsidRPr="00CE726B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9D851D" w14:textId="77777777" w:rsidR="00086E5E" w:rsidRPr="00CE726B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A6EE053" w14:textId="69F8111C" w:rsidR="0045040D" w:rsidRDefault="0045040D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B55B2D" w14:textId="0477BECB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50C8A8C" w14:textId="667F0C75" w:rsidR="00B22987" w:rsidRPr="00CE726B" w:rsidRDefault="00B22987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"/>
          <w:szCs w:val="2"/>
        </w:rPr>
      </w:pPr>
    </w:p>
    <w:p w14:paraId="5BB0D78D" w14:textId="7F795CEC" w:rsidR="00086E5E" w:rsidRPr="00AF3771" w:rsidRDefault="004271C6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ค่าใช้จ่ายรอการตัดบัญชี</w:t>
      </w:r>
    </w:p>
    <w:p w14:paraId="2A4A1E3B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086E5E" w:rsidRPr="00CE726B" w14:paraId="618A502A" w14:textId="77777777" w:rsidTr="00B22987">
        <w:trPr>
          <w:cantSplit/>
          <w:trHeight w:val="144"/>
          <w:tblHeader/>
        </w:trPr>
        <w:tc>
          <w:tcPr>
            <w:tcW w:w="7740" w:type="dxa"/>
          </w:tcPr>
          <w:p w14:paraId="78768762" w14:textId="77777777" w:rsidR="00086E5E" w:rsidRPr="00CE726B" w:rsidRDefault="00086E5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4C584" w14:textId="330DC922" w:rsidR="00086E5E" w:rsidRPr="00B14F41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086E5E" w:rsidRPr="00CE726B" w14:paraId="12010AF1" w14:textId="77777777" w:rsidTr="00B22987">
        <w:trPr>
          <w:cantSplit/>
          <w:trHeight w:val="144"/>
        </w:trPr>
        <w:tc>
          <w:tcPr>
            <w:tcW w:w="7740" w:type="dxa"/>
          </w:tcPr>
          <w:p w14:paraId="123234CD" w14:textId="343B609E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2B205246" w14:textId="5981FC3F" w:rsidR="00086E5E" w:rsidRPr="00CE726B" w:rsidRDefault="00245732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6F0443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086E5E" w:rsidRPr="00CE726B" w14:paraId="633A6D86" w14:textId="77777777" w:rsidTr="00B22987">
        <w:trPr>
          <w:cantSplit/>
          <w:trHeight w:val="144"/>
        </w:trPr>
        <w:tc>
          <w:tcPr>
            <w:tcW w:w="7740" w:type="dxa"/>
          </w:tcPr>
          <w:p w14:paraId="4D0D8C47" w14:textId="7A2FAF9A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รับรู้เป็นค่าใช้จ่ายในระหว่างงวด</w:t>
            </w:r>
            <w:r w:rsidR="008E47DA"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BCB59A2" w14:textId="01ED6090" w:rsidR="00086E5E" w:rsidRPr="00CE726B" w:rsidRDefault="00086E5E" w:rsidP="00C84DC0">
            <w:pPr>
              <w:tabs>
                <w:tab w:val="decimal" w:pos="951"/>
              </w:tabs>
              <w:spacing w:line="240" w:lineRule="auto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0443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6E5E" w:rsidRPr="00CE726B" w14:paraId="57A8A9F4" w14:textId="77777777" w:rsidTr="00B22987">
        <w:trPr>
          <w:cantSplit/>
          <w:trHeight w:val="144"/>
        </w:trPr>
        <w:tc>
          <w:tcPr>
            <w:tcW w:w="7740" w:type="dxa"/>
          </w:tcPr>
          <w:p w14:paraId="53888711" w14:textId="7D10EC4F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="008414D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ีนาคม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B28BC4" w14:textId="21F5CC34" w:rsidR="00086E5E" w:rsidRPr="00CE726B" w:rsidRDefault="00245732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6F0443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</w:tr>
    </w:tbl>
    <w:p w14:paraId="7C8CE7FA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54785C6" w14:textId="6D15E042" w:rsidR="00086E5E" w:rsidRDefault="00383CF4" w:rsidP="00CE726B">
      <w:pPr>
        <w:ind w:left="562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A341C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ทรัสต์มีค่าใช้จ่ายที่เกี่ยวข้องกับการจัดตั้งกองหรือระดมทุนที่ทยอยตัดจ่ายคงเหลือ </w:t>
      </w:r>
      <w:r w:rsidR="00245732" w:rsidRPr="00245732">
        <w:rPr>
          <w:rFonts w:asciiTheme="majorBidi" w:hAnsiTheme="majorBidi" w:cstheme="majorBidi"/>
          <w:sz w:val="30"/>
          <w:szCs w:val="30"/>
        </w:rPr>
        <w:t>53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99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หากต้องรับรู้ค่าใช้จ่ายดังกล่าวทั้งจำนวน มูลค่าทรัพย์สินสุทธิจะเหลือเท่ากับ </w:t>
      </w:r>
      <w:r w:rsidR="00245732" w:rsidRPr="00245732">
        <w:rPr>
          <w:rFonts w:asciiTheme="majorBidi" w:hAnsiTheme="majorBidi" w:cstheme="majorBidi"/>
          <w:sz w:val="30"/>
          <w:szCs w:val="30"/>
        </w:rPr>
        <w:t>5</w:t>
      </w:r>
      <w:r w:rsidRPr="00383CF4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245732" w:rsidRPr="00245732">
        <w:rPr>
          <w:rFonts w:asciiTheme="majorBidi" w:hAnsiTheme="majorBidi" w:cstheme="majorBidi"/>
          <w:sz w:val="30"/>
          <w:szCs w:val="30"/>
        </w:rPr>
        <w:t>5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245732" w:rsidRPr="00245732">
        <w:rPr>
          <w:rFonts w:asciiTheme="majorBidi" w:hAnsiTheme="majorBidi" w:cstheme="majorBidi"/>
          <w:sz w:val="30"/>
          <w:szCs w:val="30"/>
        </w:rPr>
        <w:t>7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8</w:t>
      </w:r>
      <w:r w:rsidR="000A11C7">
        <w:rPr>
          <w:rFonts w:asciiTheme="majorBidi" w:hAnsiTheme="majorBidi" w:cstheme="majorBidi"/>
          <w:sz w:val="30"/>
          <w:szCs w:val="30"/>
        </w:rPr>
        <w:t>7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มูลค่าทรัพย์สินสุทธิต่อหน่วยคงเหลือ </w:t>
      </w:r>
      <w:r w:rsidR="00245732" w:rsidRPr="00245732">
        <w:rPr>
          <w:rFonts w:asciiTheme="majorBidi" w:hAnsiTheme="majorBidi" w:cstheme="majorBidi"/>
          <w:sz w:val="30"/>
          <w:szCs w:val="30"/>
        </w:rPr>
        <w:t>7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797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บาทต่อหน่วย</w:t>
      </w:r>
    </w:p>
    <w:p w14:paraId="434BBA60" w14:textId="77777777" w:rsidR="00383CF4" w:rsidRPr="00383CF4" w:rsidRDefault="00383CF4" w:rsidP="00CE726B">
      <w:pPr>
        <w:ind w:left="562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19BCBE7" w14:textId="43622593" w:rsidR="0079310B" w:rsidRPr="00CD0A4B" w:rsidRDefault="004271C6" w:rsidP="0079310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79310B">
        <w:rPr>
          <w:rFonts w:asciiTheme="majorBidi" w:hAnsiTheme="majorBidi" w:cstheme="majorBidi"/>
          <w:sz w:val="30"/>
          <w:szCs w:val="30"/>
        </w:rPr>
        <w:tab/>
      </w:r>
      <w:r w:rsidR="0079310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0EA417A" w14:textId="77777777" w:rsidR="0079310B" w:rsidRPr="00CD0A4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DE8FCE" w14:textId="1C0A5903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245732" w:rsidRPr="00245732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245732" w:rsidRPr="00245732">
        <w:rPr>
          <w:rFonts w:asciiTheme="majorBidi" w:hAnsiTheme="majorBidi" w:cstheme="majorBidi"/>
          <w:sz w:val="30"/>
          <w:szCs w:val="30"/>
        </w:rPr>
        <w:t>9</w:t>
      </w:r>
      <w:r w:rsidR="00C25F2F" w:rsidRPr="00C25F2F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พันบาท โดยในวันที่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25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245732" w:rsidRPr="00245732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กองทรัสต์เบิกเงินงวดแรกจำนวน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245732" w:rsidRPr="00245732">
        <w:rPr>
          <w:rFonts w:asciiTheme="majorBidi" w:hAnsiTheme="majorBidi" w:cstheme="majorBidi"/>
          <w:sz w:val="30"/>
          <w:szCs w:val="30"/>
        </w:rPr>
        <w:t>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พันบาท เพื่อให้บริษัทย่อยกู้เพื่อใช้ในการซื้อทรัพย์สินและหนี้สินโครงการโรงแรมดุสิตธานี มัลดีฟส์ เงินกู้ยืมดังกล่าวมีหลักทรัพย์ค้ำประกัน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245732" w:rsidRPr="00245732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63FAB4D" w14:textId="77777777" w:rsidR="0079310B" w:rsidRPr="00CD0A4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39B89A1" w14:textId="77777777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40FBCB77" w14:textId="77777777" w:rsidR="0079310B" w:rsidRPr="00CD0A4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9763D" w14:textId="77777777" w:rsidR="0079310B" w:rsidRPr="00CE726B" w:rsidRDefault="0079310B" w:rsidP="0079310B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3F9CC1D" w14:textId="77777777" w:rsidR="0079310B" w:rsidRPr="00CD0A4B" w:rsidRDefault="0079310B" w:rsidP="0079310B">
      <w:pPr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520"/>
        <w:gridCol w:w="270"/>
        <w:gridCol w:w="1530"/>
      </w:tblGrid>
      <w:tr w:rsidR="0079310B" w:rsidRPr="00CE726B" w14:paraId="7E4674FC" w14:textId="77777777" w:rsidTr="004E7CB0">
        <w:trPr>
          <w:trHeight w:val="20"/>
          <w:tblHeader/>
        </w:trPr>
        <w:tc>
          <w:tcPr>
            <w:tcW w:w="4860" w:type="dxa"/>
          </w:tcPr>
          <w:p w14:paraId="01185918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</w:tcPr>
          <w:p w14:paraId="1E1E980E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C1C9E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29BF9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10B" w:rsidRPr="00CE726B" w14:paraId="1FF41595" w14:textId="77777777" w:rsidTr="004E7CB0">
        <w:trPr>
          <w:trHeight w:val="20"/>
        </w:trPr>
        <w:tc>
          <w:tcPr>
            <w:tcW w:w="7380" w:type="dxa"/>
            <w:gridSpan w:val="2"/>
          </w:tcPr>
          <w:p w14:paraId="7002E1AD" w14:textId="725F2CBF" w:rsidR="0079310B" w:rsidRPr="00CE726B" w:rsidRDefault="0079310B" w:rsidP="004E7C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998AD0C" w14:textId="77777777" w:rsidR="0079310B" w:rsidRPr="00CE726B" w:rsidRDefault="0079310B" w:rsidP="004E7C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33814C" w14:textId="75560DD2" w:rsidR="0079310B" w:rsidRPr="00CE726B" w:rsidRDefault="00245732" w:rsidP="004E7CB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310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79310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79310B" w:rsidRPr="00CE726B" w14:paraId="0E4B7C9A" w14:textId="77777777" w:rsidTr="004E7CB0">
        <w:trPr>
          <w:trHeight w:val="20"/>
        </w:trPr>
        <w:tc>
          <w:tcPr>
            <w:tcW w:w="7380" w:type="dxa"/>
            <w:gridSpan w:val="2"/>
          </w:tcPr>
          <w:p w14:paraId="71ECA7DA" w14:textId="0B81DCA3" w:rsidR="0079310B" w:rsidRPr="00CE726B" w:rsidRDefault="0079310B" w:rsidP="004E7C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EF05547" w14:textId="77777777" w:rsidR="0079310B" w:rsidRPr="00CE726B" w:rsidRDefault="0079310B" w:rsidP="004E7C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043AAC" w14:textId="704334E1" w:rsidR="0079310B" w:rsidRPr="00CE726B" w:rsidRDefault="00245732" w:rsidP="004E7CB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9310B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79310B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</w:tr>
    </w:tbl>
    <w:p w14:paraId="7A572B78" w14:textId="6F62B5C0" w:rsidR="00CD0A4B" w:rsidRDefault="00CD0A4B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E379EA" w14:textId="09C8E6E5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A14370" w14:textId="539AC3E3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เงินกู้ยืมระยะยาวแสดงตามระยะเวลาครบกำหนดการจ่ายชำระ ณ วันที่</w:t>
      </w:r>
      <w:r w:rsidRPr="00CE72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5732" w:rsidRPr="0024573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245732" w:rsidRPr="00245732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E72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245732" w:rsidRPr="0024573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E72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45732" w:rsidRPr="00245732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br/>
        <w:t>ได้ดังนี้</w:t>
      </w:r>
    </w:p>
    <w:p w14:paraId="62A4EDD6" w14:textId="77777777" w:rsidR="0079310B" w:rsidRPr="00CD0A4B" w:rsidRDefault="0079310B" w:rsidP="0079310B">
      <w:pPr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823"/>
        <w:gridCol w:w="1530"/>
        <w:gridCol w:w="270"/>
        <w:gridCol w:w="1530"/>
      </w:tblGrid>
      <w:tr w:rsidR="0079310B" w:rsidRPr="00CE726B" w14:paraId="6C74E0D1" w14:textId="77777777" w:rsidTr="004E7CB0">
        <w:tc>
          <w:tcPr>
            <w:tcW w:w="5823" w:type="dxa"/>
            <w:shd w:val="clear" w:color="auto" w:fill="auto"/>
          </w:tcPr>
          <w:p w14:paraId="6C45215A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1D6824" w14:textId="524A854D" w:rsidR="0079310B" w:rsidRPr="00CE726B" w:rsidRDefault="00245732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9310B"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A30FD08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67C81E" w14:textId="6E89F46E" w:rsidR="0079310B" w:rsidRPr="00CE726B" w:rsidRDefault="00245732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9310B"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9310B"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9310B" w:rsidRPr="00CE726B" w14:paraId="358319D6" w14:textId="77777777" w:rsidTr="004E7CB0">
        <w:tc>
          <w:tcPr>
            <w:tcW w:w="5823" w:type="dxa"/>
            <w:shd w:val="clear" w:color="auto" w:fill="auto"/>
          </w:tcPr>
          <w:p w14:paraId="5AE19B6C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1474D9" w14:textId="53A1621A" w:rsidR="0079310B" w:rsidRPr="00CE726B" w:rsidRDefault="00245732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D370E9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9F90CE" w14:textId="5AF5C76A" w:rsidR="0079310B" w:rsidRPr="00CE726B" w:rsidRDefault="00245732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79310B" w:rsidRPr="00CE726B" w14:paraId="765E4D69" w14:textId="77777777" w:rsidTr="004E7CB0">
        <w:tc>
          <w:tcPr>
            <w:tcW w:w="5823" w:type="dxa"/>
            <w:shd w:val="clear" w:color="auto" w:fill="auto"/>
          </w:tcPr>
          <w:p w14:paraId="0182E8E8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162DCEAC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9310B" w:rsidRPr="00CE726B" w14:paraId="221B0C3F" w14:textId="77777777" w:rsidTr="004E7CB0">
        <w:trPr>
          <w:trHeight w:val="77"/>
        </w:trPr>
        <w:tc>
          <w:tcPr>
            <w:tcW w:w="5823" w:type="dxa"/>
            <w:shd w:val="clear" w:color="auto" w:fill="auto"/>
          </w:tcPr>
          <w:p w14:paraId="1ACCB1F1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530" w:type="dxa"/>
          </w:tcPr>
          <w:p w14:paraId="39D31EED" w14:textId="759E4ABD" w:rsidR="0079310B" w:rsidRPr="00B14F41" w:rsidRDefault="00245732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310B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79310B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735642A9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48420F" w14:textId="038F5EC5" w:rsidR="0079310B" w:rsidRPr="00CE726B" w:rsidRDefault="00245732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</w:t>
            </w:r>
          </w:p>
        </w:tc>
      </w:tr>
      <w:tr w:rsidR="0079310B" w:rsidRPr="00CE726B" w14:paraId="26CBEF7A" w14:textId="77777777" w:rsidTr="004E7CB0">
        <w:tc>
          <w:tcPr>
            <w:tcW w:w="5823" w:type="dxa"/>
            <w:shd w:val="clear" w:color="auto" w:fill="auto"/>
          </w:tcPr>
          <w:p w14:paraId="02B19BB7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2AF7240" w14:textId="013438CE" w:rsidR="0079310B" w:rsidRPr="00B14F41" w:rsidRDefault="00245732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9310B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79310B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4FBEF8FD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D680" w14:textId="390AAF93" w:rsidR="0079310B" w:rsidRPr="00CE726B" w:rsidRDefault="00245732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210</w:t>
            </w:r>
          </w:p>
        </w:tc>
      </w:tr>
    </w:tbl>
    <w:p w14:paraId="27CDE380" w14:textId="0F9164FA" w:rsidR="0079310B" w:rsidRDefault="0079310B" w:rsidP="00844378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3B32E" w14:textId="1BFDEC68" w:rsidR="00086E5E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1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115DB2AC" w14:textId="77777777" w:rsidR="00086E5E" w:rsidRPr="00CE726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29C247C" w14:textId="0FAA3AC4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รายการเคลื่อนไหวของกำไรสะสมระหว่างงวด</w:t>
      </w:r>
      <w:r w:rsidR="008414D9" w:rsidRPr="00CE726B">
        <w:rPr>
          <w:rFonts w:asciiTheme="majorBidi" w:hAnsiTheme="majorBidi" w:cstheme="majorBidi"/>
          <w:sz w:val="30"/>
          <w:szCs w:val="30"/>
          <w:cs/>
        </w:rPr>
        <w:t>สาม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8414D9" w:rsidRPr="00CE726B">
        <w:rPr>
          <w:rFonts w:asciiTheme="majorBidi" w:hAnsiTheme="majorBidi" w:cstheme="majorBidi"/>
          <w:sz w:val="30"/>
          <w:szCs w:val="30"/>
          <w:cs/>
        </w:rPr>
        <w:t>ีนาคม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B308522" w14:textId="77777777" w:rsidR="00086E5E" w:rsidRPr="00CE726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CE726B" w14:paraId="1C6B881F" w14:textId="77777777" w:rsidTr="00B22987">
        <w:trPr>
          <w:cantSplit/>
          <w:trHeight w:val="20"/>
          <w:tblHeader/>
        </w:trPr>
        <w:tc>
          <w:tcPr>
            <w:tcW w:w="7650" w:type="dxa"/>
          </w:tcPr>
          <w:p w14:paraId="1F704C42" w14:textId="77777777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A50D3" w14:textId="453F16E5" w:rsidR="00086E5E" w:rsidRPr="00E83B4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4F658C" w:rsidRPr="00CE726B" w14:paraId="3E45C50C" w14:textId="77777777" w:rsidTr="00B22987">
        <w:trPr>
          <w:cantSplit/>
          <w:trHeight w:val="20"/>
        </w:trPr>
        <w:tc>
          <w:tcPr>
            <w:tcW w:w="7650" w:type="dxa"/>
          </w:tcPr>
          <w:p w14:paraId="6451BC17" w14:textId="7A131C2B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245732" w:rsidRPr="00245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2EA9AC5A" w14:textId="391ECDEA" w:rsidR="00086E5E" w:rsidRPr="00CE726B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84621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086E5E" w:rsidRPr="00CE726B" w14:paraId="3B47FBC7" w14:textId="77777777" w:rsidTr="00B22987">
        <w:trPr>
          <w:cantSplit/>
          <w:trHeight w:val="20"/>
        </w:trPr>
        <w:tc>
          <w:tcPr>
            <w:tcW w:w="7650" w:type="dxa"/>
          </w:tcPr>
          <w:p w14:paraId="15A53AB9" w14:textId="2D95406B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440" w:type="dxa"/>
          </w:tcPr>
          <w:p w14:paraId="7ECA8B1E" w14:textId="1F04EE19" w:rsidR="00086E5E" w:rsidRPr="00CE726B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8E47D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086E5E" w:rsidRPr="00CE726B" w14:paraId="7E49CBD2" w14:textId="77777777" w:rsidTr="00B22987">
        <w:trPr>
          <w:cantSplit/>
          <w:trHeight w:val="20"/>
        </w:trPr>
        <w:tc>
          <w:tcPr>
            <w:tcW w:w="7650" w:type="dxa"/>
          </w:tcPr>
          <w:p w14:paraId="5392E120" w14:textId="7A36AA2A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</w:tcPr>
          <w:p w14:paraId="44D36EAD" w14:textId="1B846E18" w:rsidR="00086E5E" w:rsidRPr="0009538E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086E5E" w:rsidRPr="00CE726B" w14:paraId="484EB412" w14:textId="77777777" w:rsidTr="00B22987">
        <w:trPr>
          <w:cantSplit/>
          <w:trHeight w:val="20"/>
        </w:trPr>
        <w:tc>
          <w:tcPr>
            <w:tcW w:w="7650" w:type="dxa"/>
          </w:tcPr>
          <w:p w14:paraId="701D237C" w14:textId="558FCED5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</w:tcPr>
          <w:p w14:paraId="28E730FA" w14:textId="5DD5ED33" w:rsidR="00086E5E" w:rsidRPr="0009538E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026D" w:rsidRPr="000953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F919B7" w:rsidRPr="00CE726B" w14:paraId="658E0263" w14:textId="77777777" w:rsidTr="00B22987">
        <w:trPr>
          <w:cantSplit/>
          <w:trHeight w:val="20"/>
        </w:trPr>
        <w:tc>
          <w:tcPr>
            <w:tcW w:w="7650" w:type="dxa"/>
          </w:tcPr>
          <w:p w14:paraId="22D820EB" w14:textId="68778049" w:rsidR="00F919B7" w:rsidRPr="00B14F41" w:rsidRDefault="00FB4C9B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="000E026D"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440" w:type="dxa"/>
          </w:tcPr>
          <w:p w14:paraId="587397A9" w14:textId="6E52EA3F" w:rsidR="00F919B7" w:rsidRPr="00B14F41" w:rsidDel="00977380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E026D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</w:tr>
      <w:tr w:rsidR="00086E5E" w:rsidRPr="00CE726B" w14:paraId="537164D6" w14:textId="77777777" w:rsidTr="00B22987">
        <w:trPr>
          <w:cantSplit/>
          <w:trHeight w:val="20"/>
        </w:trPr>
        <w:tc>
          <w:tcPr>
            <w:tcW w:w="7650" w:type="dxa"/>
          </w:tcPr>
          <w:p w14:paraId="0E5EFACC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การแบ่งส่วนทุนให้ผู้ถือหน่วยลงทุน</w:t>
            </w:r>
          </w:p>
        </w:tc>
        <w:tc>
          <w:tcPr>
            <w:tcW w:w="1440" w:type="dxa"/>
          </w:tcPr>
          <w:p w14:paraId="6CC818EE" w14:textId="4F2E84F5" w:rsidR="00086E5E" w:rsidRPr="00CE726B" w:rsidRDefault="00086E5E" w:rsidP="00E83B4B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7738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6E5E" w:rsidRPr="00CE726B" w14:paraId="0C01F938" w14:textId="77777777" w:rsidTr="00B22987">
        <w:trPr>
          <w:cantSplit/>
          <w:trHeight w:val="20"/>
        </w:trPr>
        <w:tc>
          <w:tcPr>
            <w:tcW w:w="7650" w:type="dxa"/>
          </w:tcPr>
          <w:p w14:paraId="3910A743" w14:textId="78FF2135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414D9" w:rsidRPr="00CE7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ED988B" w14:textId="306C270A" w:rsidR="00086E5E" w:rsidRPr="00E83B4B" w:rsidRDefault="00245732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E026D" w:rsidRPr="00E83B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</w:tr>
    </w:tbl>
    <w:p w14:paraId="42C2A253" w14:textId="3EAAF8C2" w:rsidR="00086E5E" w:rsidRPr="00CE726B" w:rsidRDefault="00086E5E" w:rsidP="00CE726B">
      <w:pPr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0F68CA2F" w14:textId="2DA23D14" w:rsidR="00086E5E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2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E83B4B" w:rsidRDefault="00086E5E" w:rsidP="00E83B4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9FEF785" w14:textId="04AC4442" w:rsidR="00086E5E" w:rsidRPr="00B14F41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656A5932" w14:textId="366864F0" w:rsidR="00086E5E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245732" w:rsidRPr="00245732">
        <w:rPr>
          <w:rFonts w:asciiTheme="majorBidi" w:hAnsiTheme="majorBidi"/>
          <w:sz w:val="30"/>
          <w:szCs w:val="30"/>
        </w:rPr>
        <w:t>2561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245732" w:rsidRPr="00245732">
        <w:rPr>
          <w:rFonts w:asciiTheme="majorBidi" w:hAnsiTheme="majorBidi"/>
          <w:sz w:val="30"/>
          <w:szCs w:val="30"/>
        </w:rPr>
        <w:t>2562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245732" w:rsidRPr="00245732">
        <w:rPr>
          <w:rFonts w:asciiTheme="majorBidi" w:hAnsiTheme="majorBidi"/>
          <w:sz w:val="30"/>
          <w:szCs w:val="30"/>
        </w:rPr>
        <w:t>0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.</w:t>
      </w:r>
      <w:r w:rsidR="00245732" w:rsidRPr="00245732">
        <w:rPr>
          <w:rFonts w:asciiTheme="majorBidi" w:hAnsiTheme="majorBidi"/>
          <w:sz w:val="30"/>
          <w:szCs w:val="30"/>
        </w:rPr>
        <w:t>15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245732" w:rsidRPr="00245732">
        <w:rPr>
          <w:rFonts w:asciiTheme="majorBidi" w:hAnsiTheme="majorBidi"/>
          <w:sz w:val="30"/>
          <w:szCs w:val="30"/>
        </w:rPr>
        <w:t>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72BD1CF9" w14:textId="76EE88C8" w:rsidR="00FB4C9B" w:rsidRPr="00CE726B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00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1C8F7DC6" w:rsidR="00086E5E" w:rsidRPr="00CE726B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-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FA2259">
        <w:rPr>
          <w:rFonts w:asciiTheme="majorBidi" w:hAnsiTheme="majorBidi" w:hint="cs"/>
          <w:sz w:val="30"/>
          <w:szCs w:val="30"/>
          <w:cs/>
          <w:lang w:val="en-GB"/>
        </w:rPr>
        <w:t xml:space="preserve">     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245732" w:rsidRPr="00245732">
        <w:rPr>
          <w:rFonts w:asciiTheme="majorBidi" w:hAnsiTheme="majorBidi"/>
          <w:sz w:val="30"/>
          <w:szCs w:val="30"/>
        </w:rPr>
        <w:t>6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7DEA8DA8" w:rsidR="00086E5E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85C3AE" w14:textId="1E15526B" w:rsidR="00E83B4B" w:rsidRDefault="00E83B4B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ACBBA24" w14:textId="68AD14E4" w:rsidR="00572B6F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3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รายการธุรกิจกับ</w:t>
      </w:r>
      <w:r w:rsidR="00572B6F"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04B0D5F1" w14:textId="61A29EF9" w:rsidR="00572B6F" w:rsidRPr="00CE726B" w:rsidRDefault="00572B6F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335BF4" w14:textId="6658A3BD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4A78A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มีรายการธุรกิจระหว่างกันที่สำคัญกับ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ผู้จัดการกองทรัสต์ ทรัสตี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และกิจการอื่นซึ่งมีผู้ถือหุ้นและ/หรือกรรมการเดียวกันกับผู้จัดการกองทรัสต์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>และทรัสตี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ที่สำคัญดังกล่าวสำหรับงวดสามเดือนสิ้นสุดวันที่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="008414D9"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8414D9" w:rsidRPr="00CE72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042C9C04" w14:textId="77777777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3150"/>
      </w:tblGrid>
      <w:tr w:rsidR="008414D9" w:rsidRPr="00CE726B" w14:paraId="78F82C0D" w14:textId="77777777" w:rsidTr="004A78A8">
        <w:trPr>
          <w:cantSplit/>
          <w:tblHeader/>
        </w:trPr>
        <w:tc>
          <w:tcPr>
            <w:tcW w:w="4410" w:type="dxa"/>
          </w:tcPr>
          <w:p w14:paraId="035B6A20" w14:textId="77777777" w:rsidR="008414D9" w:rsidRPr="00CE726B" w:rsidRDefault="008414D9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02EFDE" w14:textId="77777777" w:rsidR="008414D9" w:rsidRPr="004A78A8" w:rsidRDefault="008414D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งวดสามเดือน</w:t>
            </w:r>
          </w:p>
        </w:tc>
        <w:tc>
          <w:tcPr>
            <w:tcW w:w="3150" w:type="dxa"/>
          </w:tcPr>
          <w:p w14:paraId="51F68279" w14:textId="77777777" w:rsidR="008414D9" w:rsidRPr="004A78A8" w:rsidRDefault="008414D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นโยบายการกำหนดราคา</w:t>
            </w:r>
          </w:p>
        </w:tc>
      </w:tr>
      <w:tr w:rsidR="008414D9" w:rsidRPr="00CE726B" w14:paraId="1F25004B" w14:textId="77777777" w:rsidTr="004A78A8">
        <w:trPr>
          <w:cantSplit/>
          <w:tblHeader/>
        </w:trPr>
        <w:tc>
          <w:tcPr>
            <w:tcW w:w="4410" w:type="dxa"/>
          </w:tcPr>
          <w:p w14:paraId="4C14184D" w14:textId="77777777" w:rsidR="008414D9" w:rsidRPr="00CE726B" w:rsidRDefault="008414D9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F513A5" w14:textId="670F2DC0" w:rsidR="008414D9" w:rsidRPr="00CE726B" w:rsidRDefault="008414D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  <w:tc>
          <w:tcPr>
            <w:tcW w:w="3150" w:type="dxa"/>
          </w:tcPr>
          <w:p w14:paraId="3AA32090" w14:textId="77777777" w:rsidR="008414D9" w:rsidRPr="00CE726B" w:rsidRDefault="008414D9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414D9" w:rsidRPr="00CE726B" w14:paraId="728ECCB5" w14:textId="77777777" w:rsidTr="004A78A8">
        <w:trPr>
          <w:cantSplit/>
        </w:trPr>
        <w:tc>
          <w:tcPr>
            <w:tcW w:w="4410" w:type="dxa"/>
          </w:tcPr>
          <w:p w14:paraId="3B619907" w14:textId="053C27C0" w:rsidR="008414D9" w:rsidRPr="00CE726B" w:rsidRDefault="00AF763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A387517" w14:textId="77777777" w:rsidR="008414D9" w:rsidRPr="00CE726B" w:rsidRDefault="008414D9" w:rsidP="00CE726B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E67E37A" w14:textId="77777777" w:rsidR="008414D9" w:rsidRPr="00CE726B" w:rsidRDefault="008414D9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4D9" w:rsidRPr="00CE726B" w14:paraId="7EDF6BC1" w14:textId="77777777" w:rsidTr="004A78A8">
        <w:trPr>
          <w:cantSplit/>
        </w:trPr>
        <w:tc>
          <w:tcPr>
            <w:tcW w:w="4410" w:type="dxa"/>
          </w:tcPr>
          <w:p w14:paraId="6B5032AA" w14:textId="77777777" w:rsidR="008414D9" w:rsidRPr="00CE726B" w:rsidRDefault="008414D9" w:rsidP="00CE726B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7EB487C9" w14:textId="03A91104" w:rsidR="008414D9" w:rsidRPr="00CE726B" w:rsidRDefault="00245732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2C72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3150" w:type="dxa"/>
          </w:tcPr>
          <w:p w14:paraId="31C21D01" w14:textId="77777777" w:rsidR="008414D9" w:rsidRPr="00CE726B" w:rsidRDefault="008414D9" w:rsidP="00B14F4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E20757" w:rsidRPr="00CE726B" w14:paraId="212B94F9" w14:textId="77777777" w:rsidTr="004A78A8">
        <w:trPr>
          <w:cantSplit/>
        </w:trPr>
        <w:tc>
          <w:tcPr>
            <w:tcW w:w="4410" w:type="dxa"/>
          </w:tcPr>
          <w:p w14:paraId="2AE2CD54" w14:textId="77777777" w:rsidR="00E20757" w:rsidRPr="00CE726B" w:rsidRDefault="00E20757" w:rsidP="004A78A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 w:rsidRPr="00CE72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9EBD5B9" w14:textId="77777777" w:rsidR="00E20757" w:rsidRPr="00CE726B" w:rsidRDefault="00E20757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772FB9D" w14:textId="77777777" w:rsidR="00E20757" w:rsidRPr="00CE726B" w:rsidRDefault="00E20757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0757" w:rsidRPr="00CE726B" w14:paraId="6A8119AA" w14:textId="77777777" w:rsidTr="004A78A8">
        <w:trPr>
          <w:cantSplit/>
        </w:trPr>
        <w:tc>
          <w:tcPr>
            <w:tcW w:w="4410" w:type="dxa"/>
          </w:tcPr>
          <w:p w14:paraId="1FFECD41" w14:textId="77777777" w:rsidR="00E20757" w:rsidRPr="00CE726B" w:rsidRDefault="00E20757" w:rsidP="00CE726B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0D150451" w14:textId="25A3D70C" w:rsidR="00E20757" w:rsidRPr="00CE726B" w:rsidRDefault="00245732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C72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3150" w:type="dxa"/>
          </w:tcPr>
          <w:p w14:paraId="7A5358C3" w14:textId="03BAE3E8" w:rsidR="00E20757" w:rsidRPr="00CE726B" w:rsidRDefault="005F21A7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8414D9" w:rsidRPr="00CE726B" w14:paraId="3F53AEDA" w14:textId="77777777" w:rsidTr="004A78A8">
        <w:trPr>
          <w:cantSplit/>
        </w:trPr>
        <w:tc>
          <w:tcPr>
            <w:tcW w:w="4410" w:type="dxa"/>
          </w:tcPr>
          <w:p w14:paraId="38F346CD" w14:textId="3E50B633" w:rsidR="008414D9" w:rsidRPr="00CE726B" w:rsidRDefault="0078798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67EFE7BC" w14:textId="77777777" w:rsidR="008414D9" w:rsidRPr="00CE726B" w:rsidRDefault="008414D9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2644FABB" w14:textId="77777777" w:rsidR="008414D9" w:rsidRPr="00CE726B" w:rsidRDefault="008414D9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4D9" w:rsidRPr="00CE726B" w14:paraId="3F24FE8F" w14:textId="77777777" w:rsidTr="004A78A8">
        <w:trPr>
          <w:cantSplit/>
        </w:trPr>
        <w:tc>
          <w:tcPr>
            <w:tcW w:w="4410" w:type="dxa"/>
          </w:tcPr>
          <w:p w14:paraId="0867AFA6" w14:textId="77777777" w:rsidR="008414D9" w:rsidRPr="00CE726B" w:rsidRDefault="008414D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0CCA2D9A" w14:textId="5424B778" w:rsidR="008414D9" w:rsidRPr="00CE726B" w:rsidRDefault="00245732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150" w:type="dxa"/>
          </w:tcPr>
          <w:p w14:paraId="0764BFF6" w14:textId="7BF389B8" w:rsidR="008414D9" w:rsidRPr="00CE726B" w:rsidRDefault="00EC5FD9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อัตราดอกเบี้ยร้อยละ </w:t>
            </w:r>
            <w:r w:rsidR="00245732" w:rsidRPr="002457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245732" w:rsidRPr="002457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375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FB4C9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</w:p>
        </w:tc>
      </w:tr>
      <w:tr w:rsidR="00185D7A" w:rsidRPr="00CE726B" w14:paraId="61255057" w14:textId="77777777" w:rsidTr="004A78A8">
        <w:trPr>
          <w:cantSplit/>
        </w:trPr>
        <w:tc>
          <w:tcPr>
            <w:tcW w:w="4410" w:type="dxa"/>
          </w:tcPr>
          <w:p w14:paraId="2F1F0A59" w14:textId="77777777" w:rsidR="00185D7A" w:rsidRPr="00CE726B" w:rsidRDefault="00185D7A" w:rsidP="004A78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  <w:p w14:paraId="3E24C587" w14:textId="368EB29F" w:rsidR="005F21A7" w:rsidRPr="00CE726B" w:rsidRDefault="005F21A7" w:rsidP="00CE726B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BB400B4" w14:textId="77777777" w:rsidR="005F21A7" w:rsidRPr="00B14F41" w:rsidRDefault="005F21A7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AB026" w14:textId="02744A2C" w:rsidR="00185D7A" w:rsidRPr="00CE726B" w:rsidRDefault="00245732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F21A7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3150" w:type="dxa"/>
          </w:tcPr>
          <w:p w14:paraId="6CDAF7EB" w14:textId="77777777" w:rsidR="00185D7A" w:rsidRPr="00CE726B" w:rsidRDefault="00185D7A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46F0E" w14:textId="39987314" w:rsidR="005F21A7" w:rsidRPr="00CE726B" w:rsidRDefault="005F21A7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C5FD9" w:rsidRPr="00CE726B" w14:paraId="26C758B4" w14:textId="77777777" w:rsidTr="004A78A8">
        <w:trPr>
          <w:cantSplit/>
        </w:trPr>
        <w:tc>
          <w:tcPr>
            <w:tcW w:w="4410" w:type="dxa"/>
          </w:tcPr>
          <w:p w14:paraId="2F9C6329" w14:textId="02F1FC93" w:rsidR="00EC5FD9" w:rsidRPr="00CE726B" w:rsidRDefault="00185D7A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1D94D97D" w14:textId="77777777" w:rsidR="00EC5FD9" w:rsidRPr="00CE726B" w:rsidRDefault="00EC5FD9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2684FB9" w14:textId="77777777" w:rsidR="00EC5FD9" w:rsidRPr="00CE726B" w:rsidRDefault="00EC5FD9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5FD9" w:rsidRPr="00CE726B" w14:paraId="0E460224" w14:textId="77777777" w:rsidTr="004A78A8">
        <w:trPr>
          <w:cantSplit/>
        </w:trPr>
        <w:tc>
          <w:tcPr>
            <w:tcW w:w="4410" w:type="dxa"/>
          </w:tcPr>
          <w:p w14:paraId="700EB13E" w14:textId="2A6D773C" w:rsidR="00EC5FD9" w:rsidRPr="00CE726B" w:rsidRDefault="00185D7A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C5FD9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EB27EC5" w14:textId="1D26FE8A" w:rsidR="00EC5FD9" w:rsidRPr="00CE726B" w:rsidRDefault="00245732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12D8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3150" w:type="dxa"/>
          </w:tcPr>
          <w:p w14:paraId="20B65776" w14:textId="5B89638A" w:rsidR="00EC5FD9" w:rsidRPr="00CE726B" w:rsidRDefault="00EC5FD9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16200C98" w14:textId="13C2B667" w:rsidR="00086E5E" w:rsidRPr="00CE726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0A8E367" w14:textId="121262E9" w:rsidR="00086E5E" w:rsidRPr="00CE726B" w:rsidRDefault="00086E5E" w:rsidP="00CE726B">
      <w:pPr>
        <w:pStyle w:val="acctmainheading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694DC6" w14:textId="70D9898E" w:rsidR="008414D9" w:rsidRPr="00CE726B" w:rsidRDefault="008414D9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8FDB57" w14:textId="254E1EA7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8414D9" w:rsidRPr="00CE726B">
        <w:rPr>
          <w:rFonts w:asciiTheme="majorBidi" w:hAnsiTheme="majorBidi" w:cstheme="majorBidi" w:hint="cs"/>
          <w:sz w:val="30"/>
          <w:szCs w:val="30"/>
          <w:cs/>
        </w:rPr>
        <w:t>ีนาคม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5732" w:rsidRPr="00245732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มียอดคงเหลือกับกิจการที่เกี่ยวข้องกันดังนี้</w:t>
      </w:r>
    </w:p>
    <w:p w14:paraId="7AA3B587" w14:textId="77777777" w:rsidR="00021D86" w:rsidRPr="00CE726B" w:rsidRDefault="00021D86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0" w:type="dxa"/>
        <w:tblInd w:w="450" w:type="dxa"/>
        <w:tblLook w:val="04A0" w:firstRow="1" w:lastRow="0" w:firstColumn="1" w:lastColumn="0" w:noHBand="0" w:noVBand="1"/>
      </w:tblPr>
      <w:tblGrid>
        <w:gridCol w:w="6086"/>
        <w:gridCol w:w="1371"/>
        <w:gridCol w:w="34"/>
        <w:gridCol w:w="227"/>
        <w:gridCol w:w="34"/>
        <w:gridCol w:w="1264"/>
        <w:gridCol w:w="34"/>
      </w:tblGrid>
      <w:tr w:rsidR="00BE0A6B" w:rsidRPr="00CE726B" w14:paraId="346EBBBF" w14:textId="77777777" w:rsidTr="007B6554">
        <w:trPr>
          <w:tblHeader/>
        </w:trPr>
        <w:tc>
          <w:tcPr>
            <w:tcW w:w="6086" w:type="dxa"/>
          </w:tcPr>
          <w:p w14:paraId="7DDA8E03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4486FC1B" w14:textId="01EAC878" w:rsidR="00BE0A6B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gridSpan w:val="2"/>
          </w:tcPr>
          <w:p w14:paraId="09826AC2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6B464ADF" w14:textId="1031561B" w:rsidR="00BE0A6B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0A6B" w:rsidRPr="00CE726B" w14:paraId="096EA664" w14:textId="77777777" w:rsidTr="007B6554">
        <w:trPr>
          <w:tblHeader/>
        </w:trPr>
        <w:tc>
          <w:tcPr>
            <w:tcW w:w="6086" w:type="dxa"/>
          </w:tcPr>
          <w:p w14:paraId="10FD1069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57689857" w14:textId="69F29C35" w:rsidR="00BE0A6B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62A91CA4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CBCB405" w14:textId="39C475BE" w:rsidR="00BE0A6B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0A6B" w:rsidRPr="00CE726B" w14:paraId="32BA3FB5" w14:textId="77777777" w:rsidTr="007B6554">
        <w:trPr>
          <w:tblHeader/>
        </w:trPr>
        <w:tc>
          <w:tcPr>
            <w:tcW w:w="6086" w:type="dxa"/>
          </w:tcPr>
          <w:p w14:paraId="20166B56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6"/>
          </w:tcPr>
          <w:p w14:paraId="31EA9F1A" w14:textId="292F9730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A6B" w:rsidRPr="00CE726B" w14:paraId="4EBFA677" w14:textId="77777777" w:rsidTr="007B6554">
        <w:trPr>
          <w:tblHeader/>
        </w:trPr>
        <w:tc>
          <w:tcPr>
            <w:tcW w:w="6086" w:type="dxa"/>
          </w:tcPr>
          <w:p w14:paraId="25498B8E" w14:textId="33FE90F3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05" w:type="dxa"/>
            <w:gridSpan w:val="2"/>
          </w:tcPr>
          <w:p w14:paraId="117B872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AFD92DA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CF7964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39A3A4B8" w14:textId="77777777" w:rsidTr="007B6554">
        <w:trPr>
          <w:tblHeader/>
        </w:trPr>
        <w:tc>
          <w:tcPr>
            <w:tcW w:w="6086" w:type="dxa"/>
          </w:tcPr>
          <w:p w14:paraId="398C020A" w14:textId="480B7FBC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05" w:type="dxa"/>
            <w:gridSpan w:val="2"/>
          </w:tcPr>
          <w:p w14:paraId="4B3717F8" w14:textId="45009A40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78D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61" w:type="dxa"/>
            <w:gridSpan w:val="2"/>
          </w:tcPr>
          <w:p w14:paraId="1B9F52DF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A3AFD51" w14:textId="53C7DA70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227</w:t>
            </w:r>
          </w:p>
        </w:tc>
      </w:tr>
      <w:tr w:rsidR="00BE0CCC" w:rsidRPr="00CE726B" w14:paraId="12C45FAD" w14:textId="77777777" w:rsidTr="007B6554">
        <w:trPr>
          <w:tblHeader/>
        </w:trPr>
        <w:tc>
          <w:tcPr>
            <w:tcW w:w="6086" w:type="dxa"/>
          </w:tcPr>
          <w:p w14:paraId="4DD3F6BB" w14:textId="4A83A0B6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57AD515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2F15E4D9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5F930CB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71411F28" w14:textId="77777777" w:rsidTr="007B6554">
        <w:trPr>
          <w:tblHeader/>
        </w:trPr>
        <w:tc>
          <w:tcPr>
            <w:tcW w:w="6086" w:type="dxa"/>
          </w:tcPr>
          <w:p w14:paraId="694A2B14" w14:textId="01AE75AF" w:rsidR="00BE0CCC" w:rsidRPr="00B14F41" w:rsidRDefault="009D0D90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D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05" w:type="dxa"/>
            <w:gridSpan w:val="2"/>
          </w:tcPr>
          <w:p w14:paraId="5D638165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D67E572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5DA138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5258C101" w14:textId="77777777" w:rsidTr="007B6554">
        <w:trPr>
          <w:tblHeader/>
        </w:trPr>
        <w:tc>
          <w:tcPr>
            <w:tcW w:w="6086" w:type="dxa"/>
          </w:tcPr>
          <w:p w14:paraId="5AD0354E" w14:textId="3E197CC5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05" w:type="dxa"/>
            <w:gridSpan w:val="2"/>
          </w:tcPr>
          <w:p w14:paraId="0099D18C" w14:textId="4AAF1914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78D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1" w:type="dxa"/>
            <w:gridSpan w:val="2"/>
          </w:tcPr>
          <w:p w14:paraId="2808A407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E8974E9" w14:textId="54AA9244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BE0CCC" w:rsidRPr="00CE726B" w14:paraId="4C1960C7" w14:textId="77777777" w:rsidTr="007B6554">
        <w:trPr>
          <w:tblHeader/>
        </w:trPr>
        <w:tc>
          <w:tcPr>
            <w:tcW w:w="6086" w:type="dxa"/>
          </w:tcPr>
          <w:p w14:paraId="4D994D1C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0D300131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05AA7C5C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8719ACD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110B1593" w14:textId="77777777" w:rsidTr="007B6554">
        <w:trPr>
          <w:tblHeader/>
        </w:trPr>
        <w:tc>
          <w:tcPr>
            <w:tcW w:w="6086" w:type="dxa"/>
          </w:tcPr>
          <w:p w14:paraId="606C93FE" w14:textId="1A770D32" w:rsidR="00BE0CCC" w:rsidRPr="00B14F41" w:rsidRDefault="00E83B4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3B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405" w:type="dxa"/>
            <w:gridSpan w:val="2"/>
          </w:tcPr>
          <w:p w14:paraId="40766186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18881AE3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387C3BB3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4755F909" w14:textId="77777777" w:rsidTr="007B6554">
        <w:trPr>
          <w:tblHeader/>
        </w:trPr>
        <w:tc>
          <w:tcPr>
            <w:tcW w:w="6086" w:type="dxa"/>
          </w:tcPr>
          <w:p w14:paraId="1DC78090" w14:textId="2FB95F54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5" w:type="dxa"/>
            <w:gridSpan w:val="2"/>
          </w:tcPr>
          <w:p w14:paraId="099BCA31" w14:textId="050E19DF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</w:t>
            </w:r>
            <w:r w:rsidR="00A14D6F" w:rsidRPr="00A14D6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926</w:t>
            </w:r>
          </w:p>
        </w:tc>
        <w:tc>
          <w:tcPr>
            <w:tcW w:w="261" w:type="dxa"/>
            <w:gridSpan w:val="2"/>
          </w:tcPr>
          <w:p w14:paraId="38A85DEB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E27C8FA" w14:textId="66C1B71B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BE0CCC" w:rsidRPr="00CE726B" w14:paraId="79B999FA" w14:textId="77777777" w:rsidTr="007B6554">
        <w:trPr>
          <w:tblHeader/>
        </w:trPr>
        <w:tc>
          <w:tcPr>
            <w:tcW w:w="6086" w:type="dxa"/>
          </w:tcPr>
          <w:p w14:paraId="56FE22A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6E83DF8B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423BBE6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9EC4FAD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1348A36B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C2988A7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71" w:type="dxa"/>
          </w:tcPr>
          <w:p w14:paraId="006C39C0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2F02E60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32FF87C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1E8E0A63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64B2087A" w14:textId="4BFE1309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71" w:type="dxa"/>
          </w:tcPr>
          <w:p w14:paraId="1CFC0A89" w14:textId="4BA400FA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D28C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61" w:type="dxa"/>
            <w:gridSpan w:val="2"/>
          </w:tcPr>
          <w:p w14:paraId="0C2CF7EC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342FDD85" w14:textId="30EA2A67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BE0CCC" w:rsidRPr="00CE726B" w14:paraId="242D15B9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7D1F865C" w14:textId="6D2D1E8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371" w:type="dxa"/>
          </w:tcPr>
          <w:p w14:paraId="3D728137" w14:textId="5B792CF8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D28C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61" w:type="dxa"/>
            <w:gridSpan w:val="2"/>
          </w:tcPr>
          <w:p w14:paraId="6CD3F651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1A9D6B61" w14:textId="5A03D2F6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BE0CCC" w:rsidRPr="00CE726B" w14:paraId="1CDDDF50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2CD60EC2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B00EAB7" w14:textId="04E32033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8D28C9" w:rsidRPr="00E83B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61" w:type="dxa"/>
            <w:gridSpan w:val="2"/>
          </w:tcPr>
          <w:p w14:paraId="5D3937D5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1FDFE9" w14:textId="0D8E3AF1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E0CCC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BE0CCC" w:rsidRPr="00CE726B" w14:paraId="6AE82CA6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4A313D33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5E05A112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19011DB0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</w:tcBorders>
          </w:tcPr>
          <w:p w14:paraId="5ADC9CDD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67192FB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805CF78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71" w:type="dxa"/>
          </w:tcPr>
          <w:p w14:paraId="41F50F7A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715F8FD6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A1E00BF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BE0CCC" w:rsidRPr="00CE726B" w14:paraId="070D1D5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222936A" w14:textId="08A859A5" w:rsidR="00BE0CCC" w:rsidRPr="00B14F41" w:rsidRDefault="00632101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71" w:type="dxa"/>
          </w:tcPr>
          <w:p w14:paraId="637E3D92" w14:textId="27D443A1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EE7F83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1" w:type="dxa"/>
            <w:gridSpan w:val="2"/>
          </w:tcPr>
          <w:p w14:paraId="7D0CF1BD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4A2C87B" w14:textId="31C03EF9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</w:t>
            </w:r>
          </w:p>
        </w:tc>
      </w:tr>
      <w:tr w:rsidR="00BE0CCC" w:rsidRPr="00CE726B" w14:paraId="61C4F1E4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D2C5EEA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A420096" w14:textId="56A2ADF6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DF7AA9" w:rsidRPr="00CE72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592</w:t>
            </w:r>
          </w:p>
        </w:tc>
        <w:tc>
          <w:tcPr>
            <w:tcW w:w="261" w:type="dxa"/>
            <w:gridSpan w:val="2"/>
          </w:tcPr>
          <w:p w14:paraId="611D6291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3F5B39FB" w14:textId="5AA64F6B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867</w:t>
            </w:r>
          </w:p>
        </w:tc>
      </w:tr>
      <w:tr w:rsidR="00BE0CCC" w:rsidRPr="00CE726B" w14:paraId="109587F3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5B80AAD7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226F356" w14:textId="7CD1FE37" w:rsidR="00BE0CCC" w:rsidRPr="00B14F41" w:rsidRDefault="0024573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</w:t>
            </w:r>
            <w:r w:rsidR="00DF7AA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886</w:t>
            </w:r>
          </w:p>
        </w:tc>
        <w:tc>
          <w:tcPr>
            <w:tcW w:w="261" w:type="dxa"/>
            <w:gridSpan w:val="2"/>
          </w:tcPr>
          <w:p w14:paraId="5B522666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7F024" w14:textId="6931BE50" w:rsidR="00BE0CCC" w:rsidRPr="00CE726B" w:rsidRDefault="00C25F2F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25F2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BE0CCC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018</w:t>
            </w:r>
          </w:p>
        </w:tc>
      </w:tr>
    </w:tbl>
    <w:p w14:paraId="4D7C0974" w14:textId="7235519B" w:rsidR="0058667E" w:rsidRPr="00CE726B" w:rsidRDefault="0058667E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62440C" w14:textId="1AAB08E4" w:rsidR="008414D9" w:rsidRPr="00CE726B" w:rsidRDefault="008414D9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6D9BB" w14:textId="3727D1C3" w:rsidR="00D9160C" w:rsidRPr="00C84DC0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245732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และการคืนทุน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>ให้ผู้ถือหน่วยลงทุน</w:t>
      </w:r>
    </w:p>
    <w:p w14:paraId="40B8B4BF" w14:textId="77777777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890775B" w14:textId="555D632E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ได้มีการจ่ายเงินปันผลให้แก่ผู้ถือหน่วย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Pr="00CE726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93F8ED5" w14:textId="77777777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520"/>
        <w:gridCol w:w="270"/>
        <w:gridCol w:w="1800"/>
        <w:gridCol w:w="270"/>
        <w:gridCol w:w="1890"/>
      </w:tblGrid>
      <w:tr w:rsidR="00D9160C" w:rsidRPr="00CE726B" w14:paraId="0A8B132D" w14:textId="77777777" w:rsidTr="00FB4C9B">
        <w:trPr>
          <w:cantSplit/>
          <w:tblHeader/>
        </w:trPr>
        <w:tc>
          <w:tcPr>
            <w:tcW w:w="2340" w:type="dxa"/>
          </w:tcPr>
          <w:p w14:paraId="16578B1A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37801287" w14:textId="77777777" w:rsidR="00D9160C" w:rsidRPr="00CE726B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475393B8" w14:textId="77777777" w:rsidR="00D9160C" w:rsidRPr="00B14F41" w:rsidRDefault="00D9160C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00" w:type="dxa"/>
          </w:tcPr>
          <w:p w14:paraId="586B849C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90" w:type="dxa"/>
          </w:tcPr>
          <w:p w14:paraId="2228993A" w14:textId="18B0347D" w:rsidR="00D9160C" w:rsidRPr="00B14F41" w:rsidRDefault="00245732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245732">
              <w:rPr>
                <w:rFonts w:asciiTheme="majorBidi" w:hAnsiTheme="majorBidi" w:cstheme="majorBidi"/>
                <w:b w:val="0"/>
                <w:bCs w:val="0"/>
                <w:spacing w:val="-2"/>
              </w:rPr>
              <w:t>31</w:t>
            </w:r>
            <w:r w:rsidR="00D9160C" w:rsidRPr="00B14F41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D9160C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</w:t>
            </w:r>
            <w:r w:rsidR="008414D9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ีนาคม</w:t>
            </w:r>
            <w:r w:rsidR="00D9160C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 xml:space="preserve"> </w:t>
            </w:r>
            <w:r w:rsidRPr="00245732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D9160C" w:rsidRPr="00CE726B" w14:paraId="21088312" w14:textId="77777777" w:rsidTr="00FB4C9B">
        <w:trPr>
          <w:cantSplit/>
          <w:tblHeader/>
        </w:trPr>
        <w:tc>
          <w:tcPr>
            <w:tcW w:w="2340" w:type="dxa"/>
          </w:tcPr>
          <w:p w14:paraId="146B554E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430A0AE" w14:textId="77777777" w:rsidR="00D9160C" w:rsidRPr="00CE726B" w:rsidRDefault="00D9160C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112ED5C" w14:textId="75C8B26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9E27E00" w14:textId="55A63636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160C" w:rsidRPr="0003431E" w14:paraId="0ABB0047" w14:textId="77777777" w:rsidTr="00FB4C9B">
        <w:trPr>
          <w:cantSplit/>
        </w:trPr>
        <w:tc>
          <w:tcPr>
            <w:tcW w:w="2340" w:type="dxa"/>
          </w:tcPr>
          <w:p w14:paraId="5E98FE70" w14:textId="128A9642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5F1AB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7F504F1" w14:textId="75BA2921" w:rsidR="00D9160C" w:rsidRPr="0003431E" w:rsidRDefault="00245732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E726B" w:rsidRPr="000343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CB4088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7776F9" w14:textId="67E9E1DC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C18EF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F54091" w14:textId="79C3CF05" w:rsidR="00D9160C" w:rsidRPr="0003431E" w:rsidRDefault="00D9160C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A54" w:rsidRPr="0003431E" w14:paraId="51D42E72" w14:textId="77777777" w:rsidTr="00FB4C9B">
        <w:trPr>
          <w:cantSplit/>
        </w:trPr>
        <w:tc>
          <w:tcPr>
            <w:tcW w:w="2340" w:type="dxa"/>
          </w:tcPr>
          <w:p w14:paraId="58B61C96" w14:textId="376D6D24" w:rsidR="00225A54" w:rsidRPr="00245732" w:rsidRDefault="00225A54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738713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411C2EA" w14:textId="70C685EC" w:rsidR="00225A54" w:rsidRPr="00245732" w:rsidRDefault="00225A54" w:rsidP="00225A54">
            <w:pPr>
              <w:spacing w:line="240" w:lineRule="auto"/>
              <w:jc w:val="center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86F4AC6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945782" w14:textId="422667C8" w:rsidR="00225A54" w:rsidRPr="00245732" w:rsidRDefault="00225A54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EDFE4D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1B546" w14:textId="566848F5" w:rsidR="00225A54" w:rsidRPr="00245732" w:rsidRDefault="00225A54" w:rsidP="00225A54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</w:tbl>
    <w:p w14:paraId="70D307E4" w14:textId="48E85BC6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65E66971" w14:textId="53070D99" w:rsidR="00FB4C9B" w:rsidRPr="0003431E" w:rsidRDefault="00FB4C9B" w:rsidP="00FB4C9B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727E9C" w:rsidRPr="0003431E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727E9C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727E9C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="00727E9C" w:rsidRPr="0003431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มีมติอนุมัติจ่ายคืนเงินลงทุนให้กับผู้ถือหน่วยลงทุนในอัตราหน่วยละ </w:t>
      </w:r>
      <w:r w:rsidR="00245732" w:rsidRPr="00245732">
        <w:rPr>
          <w:rFonts w:asciiTheme="majorBidi" w:hAnsiTheme="majorBidi" w:cstheme="majorBidi"/>
          <w:sz w:val="30"/>
          <w:szCs w:val="30"/>
        </w:rPr>
        <w:t>0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079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="00245732" w:rsidRPr="00245732">
        <w:rPr>
          <w:rFonts w:asciiTheme="majorBidi" w:hAnsiTheme="majorBidi" w:cstheme="majorBidi"/>
          <w:sz w:val="30"/>
          <w:szCs w:val="30"/>
        </w:rPr>
        <w:t>56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245732" w:rsidRPr="00245732">
        <w:rPr>
          <w:rFonts w:asciiTheme="majorBidi" w:hAnsiTheme="majorBidi" w:cstheme="majorBidi"/>
          <w:sz w:val="30"/>
          <w:szCs w:val="30"/>
        </w:rPr>
        <w:t>9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82BF252" w14:textId="77777777" w:rsidR="00FB4C9B" w:rsidRPr="00225A54" w:rsidRDefault="00FB4C9B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  <w:bookmarkStart w:id="0" w:name="_GoBack"/>
      <w:bookmarkEnd w:id="0"/>
    </w:p>
    <w:p w14:paraId="7EF090D1" w14:textId="1936F622" w:rsidR="00D9160C" w:rsidRPr="0003431E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5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4F41A6B" w14:textId="62B3BAF1" w:rsidR="00D9160C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>ได้ซื้อขายเงินลงทุนสำหรับงวด</w:t>
      </w:r>
      <w:r w:rsidR="008414D9" w:rsidRPr="0003431E">
        <w:rPr>
          <w:rFonts w:asciiTheme="majorBidi" w:hAnsiTheme="majorBidi" w:cstheme="majorBidi"/>
          <w:sz w:val="30"/>
          <w:szCs w:val="30"/>
          <w:cs/>
        </w:rPr>
        <w:t>สาม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31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8414D9" w:rsidRPr="0003431E">
        <w:rPr>
          <w:rFonts w:asciiTheme="majorBidi" w:hAnsiTheme="majorBidi" w:cstheme="majorBidi"/>
          <w:sz w:val="30"/>
          <w:szCs w:val="30"/>
          <w:cs/>
        </w:rPr>
        <w:t>ีนาคม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2563</w:t>
      </w:r>
      <w:r w:rsidR="004A78A8" w:rsidRPr="000343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="00EE7F83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F804C4" w:rsidRPr="0003431E">
        <w:rPr>
          <w:rFonts w:asciiTheme="majorBidi" w:hAnsiTheme="majorBidi" w:cstheme="majorBidi"/>
          <w:sz w:val="30"/>
          <w:szCs w:val="30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21</w:t>
      </w:r>
      <w:r w:rsidR="00EE7F83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="00F804C4" w:rsidRPr="0003431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03431E">
        <w:rPr>
          <w:rFonts w:asciiTheme="majorBidi" w:hAnsiTheme="majorBidi" w:cstheme="majorBidi"/>
          <w:sz w:val="30"/>
          <w:szCs w:val="30"/>
          <w:cs/>
        </w:rPr>
        <w:t>บาท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 xml:space="preserve"> โดยคิด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เป็นร้อย</w:t>
      </w:r>
      <w:r w:rsidR="00D9160C" w:rsidRPr="007D788A">
        <w:rPr>
          <w:rFonts w:asciiTheme="majorBidi" w:hAnsiTheme="majorBidi" w:cstheme="majorBidi"/>
          <w:sz w:val="30"/>
          <w:szCs w:val="30"/>
          <w:cs/>
        </w:rPr>
        <w:t>ล</w:t>
      </w:r>
      <w:r w:rsidR="00C857A2" w:rsidRPr="007D788A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245732" w:rsidRPr="00245732">
        <w:rPr>
          <w:rFonts w:asciiTheme="majorBidi" w:hAnsiTheme="majorBidi" w:cstheme="majorBidi"/>
          <w:sz w:val="30"/>
          <w:szCs w:val="30"/>
        </w:rPr>
        <w:t>0</w:t>
      </w:r>
      <w:r w:rsidR="007D788A" w:rsidRPr="007D788A">
        <w:rPr>
          <w:rFonts w:asciiTheme="majorBidi" w:hAnsiTheme="majorBidi" w:cstheme="majorBidi"/>
          <w:sz w:val="30"/>
          <w:szCs w:val="30"/>
        </w:rPr>
        <w:t>.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245732" w:rsidRPr="00245732">
        <w:rPr>
          <w:rFonts w:asciiTheme="majorBidi" w:hAnsiTheme="majorBidi" w:cstheme="majorBidi"/>
          <w:sz w:val="30"/>
          <w:szCs w:val="30"/>
        </w:rPr>
        <w:t>3</w:t>
      </w:r>
      <w:r w:rsidR="00EE7F83" w:rsidRPr="007D788A">
        <w:rPr>
          <w:rFonts w:asciiTheme="majorBidi" w:hAnsiTheme="majorBidi" w:cstheme="majorBidi"/>
          <w:sz w:val="30"/>
          <w:szCs w:val="30"/>
        </w:rPr>
        <w:t xml:space="preserve"> </w:t>
      </w:r>
      <w:r w:rsidR="00D9160C" w:rsidRPr="007D788A">
        <w:rPr>
          <w:rFonts w:asciiTheme="majorBidi" w:hAnsiTheme="majorBidi" w:cstheme="majorBidi"/>
          <w:sz w:val="30"/>
          <w:szCs w:val="30"/>
          <w:cs/>
        </w:rPr>
        <w:t>ต่อมู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ลค่าสินทรัพย์สุทธิถัวเฉลี่ยระหว่างงวด</w:t>
      </w:r>
    </w:p>
    <w:p w14:paraId="53A67A2C" w14:textId="77777777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6EC0C936" w14:textId="7F763114" w:rsidR="00D9160C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6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09A0507B" w14:textId="663C3B26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8FB4CC0" w14:textId="3B3A16BC" w:rsidR="00674BEF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B14F41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</w:t>
      </w:r>
      <w:r w:rsidR="006F49ED">
        <w:rPr>
          <w:rFonts w:asciiTheme="majorBidi" w:hAnsiTheme="majorBidi" w:cstheme="majorBidi" w:hint="cs"/>
          <w:sz w:val="30"/>
          <w:szCs w:val="30"/>
          <w:cs/>
        </w:rPr>
        <w:t>า</w:t>
      </w:r>
      <w:r w:rsidR="00F13DBA">
        <w:rPr>
          <w:rFonts w:asciiTheme="majorBidi" w:hAnsiTheme="majorBidi" w:cstheme="majorBidi" w:hint="cs"/>
          <w:sz w:val="30"/>
          <w:szCs w:val="30"/>
          <w:cs/>
        </w:rPr>
        <w:t>ปรับปรุงและตกแต่งโรงเรม</w:t>
      </w:r>
      <w:r w:rsidR="00743F6E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โดยมีค่าบริการที่ต้องจ่ายชำระ</w:t>
      </w:r>
      <w:r w:rsidR="00F13DBA">
        <w:rPr>
          <w:rFonts w:asciiTheme="majorBidi" w:hAnsiTheme="majorBidi" w:cstheme="majorBidi" w:hint="cs"/>
          <w:sz w:val="30"/>
          <w:szCs w:val="30"/>
          <w:cs/>
        </w:rPr>
        <w:t xml:space="preserve">ภายในหนึ่งปีเป็นจำนวนเงิน </w:t>
      </w:r>
      <w:r w:rsidR="00245732" w:rsidRPr="00245732">
        <w:rPr>
          <w:rFonts w:asciiTheme="majorBidi" w:hAnsiTheme="majorBidi" w:cstheme="majorBidi"/>
          <w:sz w:val="30"/>
          <w:szCs w:val="30"/>
        </w:rPr>
        <w:t>15</w:t>
      </w:r>
      <w:r w:rsidR="00FB4C9B">
        <w:rPr>
          <w:rFonts w:asciiTheme="majorBidi" w:hAnsiTheme="majorBidi" w:cstheme="majorBidi"/>
          <w:sz w:val="30"/>
          <w:szCs w:val="30"/>
        </w:rPr>
        <w:t>.</w:t>
      </w:r>
      <w:r w:rsidR="00245732" w:rsidRPr="00245732">
        <w:rPr>
          <w:rFonts w:asciiTheme="majorBidi" w:hAnsiTheme="majorBidi" w:cstheme="majorBidi"/>
          <w:sz w:val="30"/>
          <w:szCs w:val="30"/>
        </w:rPr>
        <w:t>9</w:t>
      </w:r>
      <w:r w:rsidR="00C25F2F" w:rsidRPr="00C25F2F">
        <w:rPr>
          <w:rFonts w:asciiTheme="majorBidi" w:hAnsiTheme="majorBidi" w:cstheme="majorBidi"/>
          <w:sz w:val="30"/>
          <w:szCs w:val="30"/>
        </w:rPr>
        <w:t>4</w:t>
      </w:r>
      <w:r w:rsidR="00F13DBA">
        <w:rPr>
          <w:rFonts w:asciiTheme="majorBidi" w:hAnsiTheme="majorBidi" w:cstheme="majorBidi"/>
          <w:sz w:val="30"/>
          <w:szCs w:val="30"/>
        </w:rPr>
        <w:t xml:space="preserve"> 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13DBA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24377137" w14:textId="77777777" w:rsidR="004D1F78" w:rsidRPr="00225A54" w:rsidRDefault="004D1F7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0650F46D" w14:textId="35CA5D72" w:rsidR="00682632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5732">
        <w:rPr>
          <w:rFonts w:asciiTheme="majorBidi" w:hAnsiTheme="majorBidi" w:cstheme="majorBidi"/>
          <w:sz w:val="30"/>
          <w:szCs w:val="30"/>
        </w:rPr>
        <w:t>1</w:t>
      </w:r>
      <w:r w:rsidR="004271C6">
        <w:rPr>
          <w:rFonts w:asciiTheme="majorBidi" w:hAnsiTheme="majorBidi" w:cstheme="majorBidi"/>
          <w:sz w:val="30"/>
          <w:szCs w:val="30"/>
        </w:rPr>
        <w:t>7</w:t>
      </w:r>
      <w:r w:rsidR="00682632" w:rsidRPr="00CE726B">
        <w:rPr>
          <w:rFonts w:asciiTheme="majorBidi" w:hAnsiTheme="majorBidi" w:cstheme="majorBidi"/>
          <w:sz w:val="30"/>
          <w:szCs w:val="30"/>
        </w:rPr>
        <w:tab/>
      </w:r>
      <w:r w:rsidR="001C4035"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6856FB5" w14:textId="29224748" w:rsidR="00682632" w:rsidRPr="00225A54" w:rsidRDefault="00682632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55080D8" w14:textId="1BD54FF6" w:rsidR="001C4035" w:rsidRPr="00CE726B" w:rsidRDefault="006D2771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กองทรัสต์มี </w:t>
      </w:r>
      <w:r w:rsidR="00245732" w:rsidRPr="0024573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>ทั้งนี้กลุ่มกองทรัสต์ได้มีการทบทวนการจัดกลุ่มธุรกิจใหม่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14:paraId="1028315B" w14:textId="70FA2A20" w:rsidR="003948D0" w:rsidRPr="00225A54" w:rsidRDefault="003948D0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43E4F871" w14:textId="002F1379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245732" w:rsidRPr="0024573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370FCC" w14:textId="2105C87E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245732" w:rsidRPr="0024573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ธุรกิจอื่น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225A54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</w:p>
    <w:p w14:paraId="018B88CC" w14:textId="42F91329" w:rsidR="009434A3" w:rsidRPr="00CE726B" w:rsidRDefault="001C4035" w:rsidP="00505F7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กลุ่มกองทรัสต์</w:t>
      </w:r>
      <w:r w:rsidR="007B614F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2318CD5D" w14:textId="7777777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551534" w:rsidRPr="00CE726B" w:rsidSect="00F001B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8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A67049" w:rsidRPr="00CE726B" w14:paraId="4E4F43E3" w14:textId="77777777" w:rsidTr="00EB57B0">
        <w:trPr>
          <w:cantSplit/>
        </w:trPr>
        <w:tc>
          <w:tcPr>
            <w:tcW w:w="3825" w:type="dxa"/>
          </w:tcPr>
          <w:p w14:paraId="7F229873" w14:textId="7DDF80EA" w:rsidR="00A67049" w:rsidRPr="00CE726B" w:rsidRDefault="00A6704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179" w:type="dxa"/>
            <w:vAlign w:val="center"/>
          </w:tcPr>
          <w:p w14:paraId="6D3F6810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84A7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</w:t>
            </w:r>
            <w:r w:rsidR="00270C3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378F083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9127D11" w14:textId="1E7EA08F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5FC3C7CF" w14:textId="77777777" w:rsidTr="00EB57B0">
        <w:trPr>
          <w:cantSplit/>
        </w:trPr>
        <w:tc>
          <w:tcPr>
            <w:tcW w:w="3825" w:type="dxa"/>
          </w:tcPr>
          <w:p w14:paraId="40BA09DD" w14:textId="2C90B61B" w:rsidR="00FA4379" w:rsidRPr="00CE726B" w:rsidRDefault="00FA437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245732" w:rsidRPr="002457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C193136" w14:textId="6D414C19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669CF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EA15226" w14:textId="05EEEF4F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DD97D8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BB0A7E3" w14:textId="76BA4233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58A2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5A3A30" w14:textId="78C1F73B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177128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00FF0F6" w14:textId="79D8893C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E9BCE4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A4478FD" w14:textId="75794239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FE278F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E47B3FD" w14:textId="23B2EFCD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6FD0A7F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C9356E" w14:textId="640DE54B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C13908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9B9302" w14:textId="35B23D72" w:rsidR="00FA4379" w:rsidRPr="00CE726B" w:rsidRDefault="00245732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638E29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F1CC6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C3B884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E6CA4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9B6F75" w14:textId="46725025" w:rsidR="00FA4379" w:rsidRPr="00CE726B" w:rsidRDefault="00FA4379" w:rsidP="00CE726B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4E0F82E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4004526E" w14:textId="77777777" w:rsidTr="00EB57B0">
        <w:trPr>
          <w:cantSplit/>
        </w:trPr>
        <w:tc>
          <w:tcPr>
            <w:tcW w:w="3825" w:type="dxa"/>
            <w:vAlign w:val="center"/>
          </w:tcPr>
          <w:p w14:paraId="2795B32E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91E22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E9DF72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1FEFE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43757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FE3C7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613EE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B5D4F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BD011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DEB64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03981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EF4D9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580E836" w14:textId="77777777" w:rsidR="00FA4379" w:rsidRPr="00CE726B" w:rsidRDefault="00FA4379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591C3C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9D019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853B962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EFB93C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462304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424D0" w14:textId="77777777" w:rsidR="00FA4379" w:rsidRPr="00CE726B" w:rsidRDefault="00FA4379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4F86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613CBAE6" w14:textId="77777777" w:rsidTr="00EB57B0">
        <w:trPr>
          <w:cantSplit/>
        </w:trPr>
        <w:tc>
          <w:tcPr>
            <w:tcW w:w="3825" w:type="dxa"/>
            <w:vAlign w:val="center"/>
          </w:tcPr>
          <w:p w14:paraId="00DB1E8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57A338B" w14:textId="5C4F090A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center"/>
          </w:tcPr>
          <w:p w14:paraId="7C182FD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F11F5B" w14:textId="5703486B" w:rsidR="00FA4379" w:rsidRPr="00CE726B" w:rsidRDefault="00245732" w:rsidP="00B14F4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78" w:type="dxa"/>
            <w:vAlign w:val="center"/>
          </w:tcPr>
          <w:p w14:paraId="2B4CB97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500B0E" w14:textId="7E86E5A0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78" w:type="dxa"/>
            <w:vAlign w:val="center"/>
          </w:tcPr>
          <w:p w14:paraId="63C4F84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67637C8" w14:textId="202960FD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78" w:type="dxa"/>
            <w:vAlign w:val="center"/>
          </w:tcPr>
          <w:p w14:paraId="5046A1A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0B4BE77" w14:textId="3CBF361F" w:rsidR="00FA4379" w:rsidRPr="00CE726B" w:rsidRDefault="002C0429" w:rsidP="00D4191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2643077" w14:textId="33CD3D56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8A4059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777330" w14:textId="6BCD14C6" w:rsidR="00FA4379" w:rsidRPr="00CE726B" w:rsidRDefault="00245732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2C8AB030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306C4F7A" w:rsidR="00FA4379" w:rsidRPr="00CE726B" w:rsidRDefault="00245732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80" w:type="dxa"/>
            <w:vAlign w:val="center"/>
          </w:tcPr>
          <w:p w14:paraId="12E4DD5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656E2356" w14:textId="77777777" w:rsidTr="00EB57B0">
        <w:trPr>
          <w:cantSplit/>
        </w:trPr>
        <w:tc>
          <w:tcPr>
            <w:tcW w:w="3825" w:type="dxa"/>
            <w:vAlign w:val="center"/>
          </w:tcPr>
          <w:p w14:paraId="71DAFE37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53A504FD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19227136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3EA7A6F3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C0429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78" w:type="dxa"/>
            <w:vAlign w:val="center"/>
          </w:tcPr>
          <w:p w14:paraId="40E471E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33A3A817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798B24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1D6978A2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5B2DCDF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0C774F3E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422922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D4D97F8" w14:textId="378AD465" w:rsidR="00FA4379" w:rsidRPr="00CE726B" w:rsidRDefault="002C0429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5C4A9207" w:rsidR="00FA4379" w:rsidRPr="00CE726B" w:rsidRDefault="002C0429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2E1A428C" w14:textId="77777777" w:rsidTr="00EB57B0">
        <w:trPr>
          <w:cantSplit/>
        </w:trPr>
        <w:tc>
          <w:tcPr>
            <w:tcW w:w="3825" w:type="dxa"/>
            <w:vAlign w:val="center"/>
          </w:tcPr>
          <w:p w14:paraId="4D4E8D55" w14:textId="77777777" w:rsidR="00FA4379" w:rsidRPr="00CE726B" w:rsidRDefault="00FA4379" w:rsidP="00CE726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439BBFDD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center"/>
          </w:tcPr>
          <w:p w14:paraId="0807625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1F00A13C" w:rsidR="00FA4379" w:rsidRPr="00CE726B" w:rsidRDefault="00245732" w:rsidP="00B14F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78" w:type="dxa"/>
            <w:vAlign w:val="center"/>
          </w:tcPr>
          <w:p w14:paraId="36EAFF8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7436393A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39A835E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5D376AF2" w:rsidR="00FA4379" w:rsidRPr="00CE726B" w:rsidRDefault="00245732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78" w:type="dxa"/>
            <w:vAlign w:val="center"/>
          </w:tcPr>
          <w:p w14:paraId="348D671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73A20E51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AF9CB3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3437E769" w:rsidR="00FA4379" w:rsidRPr="00CE726B" w:rsidRDefault="002C042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02AC4F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78A5C32B" w:rsidR="00FA4379" w:rsidRPr="00CE726B" w:rsidRDefault="00245732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64B1885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222255C2" w:rsidR="00FA4379" w:rsidRPr="00CE726B" w:rsidRDefault="00245732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2C0429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180" w:type="dxa"/>
            <w:vAlign w:val="center"/>
          </w:tcPr>
          <w:p w14:paraId="75A41B0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4379" w:rsidRPr="00CE726B" w14:paraId="6FC0F45A" w14:textId="77777777" w:rsidTr="00EB57B0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FA4379" w:rsidRPr="00CE726B" w:rsidRDefault="00FA4379" w:rsidP="00CE726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FA4379" w:rsidRPr="00CE726B" w:rsidRDefault="00FA4379" w:rsidP="00CE726B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4048A73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D40197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13C9076C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FA4379" w:rsidRPr="00CE726B" w:rsidRDefault="00FA4379" w:rsidP="00CE726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FA4379" w:rsidRPr="00CE726B" w:rsidRDefault="00FA4379" w:rsidP="00CE726B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FA4379" w:rsidRPr="00CE726B" w:rsidRDefault="00FA4379" w:rsidP="00CE726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FA4379" w:rsidRPr="00CE726B" w:rsidRDefault="00FA4379" w:rsidP="00CE726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395234B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B77E09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32C39569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ED4C3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5F7E14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21E54C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A830C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F637F1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0EC2BE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910" w:rsidRPr="00CE726B" w14:paraId="1F6E998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D41910" w:rsidRPr="00CE726B" w:rsidRDefault="00D41910" w:rsidP="00D4191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2A292A" w14:textId="3E6883C5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78" w:type="dxa"/>
            <w:vAlign w:val="center"/>
          </w:tcPr>
          <w:p w14:paraId="207A0B4C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51030B0" w14:textId="1A00D5B6" w:rsidR="00D41910" w:rsidRPr="00CE726B" w:rsidRDefault="00245732" w:rsidP="00D4191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78" w:type="dxa"/>
            <w:vAlign w:val="center"/>
          </w:tcPr>
          <w:p w14:paraId="59288DC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B8B8739" w14:textId="689BE0F3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62CF92E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043E290" w14:textId="286C440A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78" w:type="dxa"/>
            <w:vAlign w:val="center"/>
          </w:tcPr>
          <w:p w14:paraId="57579A0F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6BE12EE" w14:textId="479E0B7D" w:rsidR="00D41910" w:rsidRPr="00CE726B" w:rsidRDefault="00D41910" w:rsidP="00D4191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DA53CD4" w14:textId="11CF2A98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71B38BB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A5C1BC1" w14:textId="04F2F2AD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80" w:type="dxa"/>
            <w:vAlign w:val="center"/>
          </w:tcPr>
          <w:p w14:paraId="0AA168F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44D239" w14:textId="73B3B0F6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80" w:type="dxa"/>
            <w:vAlign w:val="center"/>
          </w:tcPr>
          <w:p w14:paraId="0441D6A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910" w:rsidRPr="00CE726B" w14:paraId="10376876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D41910" w:rsidRPr="00CE726B" w:rsidRDefault="00D41910" w:rsidP="00D4191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045CADE6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178" w:type="dxa"/>
            <w:vAlign w:val="center"/>
          </w:tcPr>
          <w:p w14:paraId="4A2EFB4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5DD2D3BA" w:rsidR="00D41910" w:rsidRPr="00CE726B" w:rsidRDefault="00D41910" w:rsidP="00D4191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D823DBE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7EEF573D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194230E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77882163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63554C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0EFD47F6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12A276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76DE1B59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E54EDD4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B34DD3E" w14:textId="6AE79DCD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80" w:type="dxa"/>
            <w:vAlign w:val="center"/>
          </w:tcPr>
          <w:p w14:paraId="46187DD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6833F175" w:rsidR="00D41910" w:rsidRPr="00CE726B" w:rsidRDefault="00D41910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5A613D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910" w:rsidRPr="00CE726B" w14:paraId="0C02135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D41910" w:rsidRPr="00CE726B" w:rsidRDefault="00D41910" w:rsidP="00D4191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0122CA6E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center"/>
          </w:tcPr>
          <w:p w14:paraId="365EBE3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0542AD9F" w:rsidR="00D41910" w:rsidRPr="00CE726B" w:rsidRDefault="00245732" w:rsidP="00D4191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78" w:type="dxa"/>
            <w:vAlign w:val="center"/>
          </w:tcPr>
          <w:p w14:paraId="5D35467F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12326684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7E948C6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14355B14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78" w:type="dxa"/>
            <w:vAlign w:val="center"/>
          </w:tcPr>
          <w:p w14:paraId="0D330936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61AFEB42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A5A502C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5ECC6DD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4E0EBF6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6BD69232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25F2F" w:rsidRPr="00C25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2038710A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02BF2500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D41910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180" w:type="dxa"/>
            <w:vAlign w:val="center"/>
          </w:tcPr>
          <w:p w14:paraId="513E8735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1910" w:rsidRPr="00CE726B" w14:paraId="338F47B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D41910" w:rsidRPr="00CE726B" w:rsidRDefault="00D41910" w:rsidP="00D4191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44F4E7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182255E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1910" w:rsidRPr="00CE726B" w14:paraId="47013B9A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D41910" w:rsidRPr="00CE726B" w:rsidRDefault="00D41910" w:rsidP="00D4191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E726D5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E79DEE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8D1516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12BEE3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D5DECF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E9DD80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1910" w:rsidRPr="00CE726B" w14:paraId="4C07E14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D41910" w:rsidRPr="00CE726B" w:rsidRDefault="00D41910" w:rsidP="00D4191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C5CADB" w14:textId="7F1334DC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center"/>
          </w:tcPr>
          <w:p w14:paraId="5B04084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4BF6AE8" w14:textId="69B94939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78" w:type="dxa"/>
            <w:vAlign w:val="center"/>
          </w:tcPr>
          <w:p w14:paraId="7E752690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14598C" w14:textId="4014B64E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6FBC38C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2DA4FB5" w14:textId="0E121DAE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78" w:type="dxa"/>
            <w:vAlign w:val="center"/>
          </w:tcPr>
          <w:p w14:paraId="2C309584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EE4BCB9" w14:textId="7E67DD81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828E1E6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36EDC1E" w14:textId="01864FA8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EFF412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172DE8A" w14:textId="4B92DE75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D41910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25F2F"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3ED033AB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5AF14D" w14:textId="77EAF6FD" w:rsidR="00D41910" w:rsidRPr="00CE726B" w:rsidRDefault="00245732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41910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80" w:type="dxa"/>
            <w:vAlign w:val="center"/>
          </w:tcPr>
          <w:p w14:paraId="3FE7EA1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09656D" w14:textId="5990CD1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A9B958" w14:textId="3B84CD55" w:rsidR="001C4035" w:rsidRPr="00CE726B" w:rsidRDefault="001C4035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AF6D43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40048" w:rsidRPr="00CE726B" w:rsidSect="00505F70">
          <w:pgSz w:w="16834" w:h="11909" w:orient="landscape" w:code="9"/>
          <w:pgMar w:top="1152" w:right="691" w:bottom="1152" w:left="576" w:header="720" w:footer="720" w:gutter="0"/>
          <w:pgNumType w:start="22"/>
          <w:cols w:space="720"/>
          <w:docGrid w:linePitch="245"/>
        </w:sectPr>
      </w:pPr>
    </w:p>
    <w:p w14:paraId="665A8163" w14:textId="67E6165C" w:rsidR="00D9160C" w:rsidRPr="00AF3771" w:rsidRDefault="00245732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5732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271C6">
        <w:rPr>
          <w:rFonts w:asciiTheme="majorBidi" w:hAnsiTheme="majorBidi" w:cstheme="majorBidi"/>
          <w:sz w:val="30"/>
          <w:szCs w:val="30"/>
        </w:rPr>
        <w:t>8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CE726B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83BBF1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การประมาณมูลค่ายุติธรรม</w:t>
      </w:r>
    </w:p>
    <w:p w14:paraId="2ACDF946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E0BB7C" w14:textId="198E858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แนวปฏิบัติทางการบัญชี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A8561B5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02388A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ความแตกต่างของระดับข้อมูลสามารถแสดงได้ดังนี้</w:t>
      </w:r>
    </w:p>
    <w:p w14:paraId="523FF387" w14:textId="1742958A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</w:t>
      </w:r>
      <w:r w:rsidR="00960FD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A6E635F" w14:textId="4057F649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ที่สามารถสังเกตได้โดยตรง (ได้แก่ข้อมูลราคาตลาด)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7E731D6" w14:textId="31A75AE7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B6FE888" w14:textId="77777777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8AB1C" w14:textId="7092ED68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ตารางต่อไปนี้</w:t>
      </w:r>
      <w:r w:rsidR="00BF60F1" w:rsidRPr="00BF60F1">
        <w:rPr>
          <w:rFonts w:asciiTheme="majorBidi" w:hAnsiTheme="majorBidi"/>
          <w:sz w:val="30"/>
          <w:szCs w:val="30"/>
          <w:cs/>
        </w:rPr>
        <w:t>แสดงมูลค่ายุติธรรมจำแนกตามวิธีการประมาณมูลค่า</w:t>
      </w:r>
    </w:p>
    <w:p w14:paraId="53710A0B" w14:textId="77777777" w:rsidR="00D9160C" w:rsidRPr="00CE726B" w:rsidRDefault="00D9160C" w:rsidP="00CE72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D15D4A" w:rsidRPr="00CE726B" w14:paraId="4E852488" w14:textId="77777777" w:rsidTr="0027368F">
        <w:trPr>
          <w:tblHeader/>
        </w:trPr>
        <w:tc>
          <w:tcPr>
            <w:tcW w:w="2353" w:type="pct"/>
          </w:tcPr>
          <w:p w14:paraId="329B1998" w14:textId="31BC1102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45732" w:rsidRPr="002457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85" w:type="pct"/>
          </w:tcPr>
          <w:p w14:paraId="0331AEA5" w14:textId="52F0F672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4059BED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0C928B5" w14:textId="045F9D8F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02BA197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4E2DEAB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15D4A" w:rsidRPr="00CE726B" w14:paraId="73945C4A" w14:textId="77777777" w:rsidTr="0027368F">
        <w:trPr>
          <w:tblHeader/>
        </w:trPr>
        <w:tc>
          <w:tcPr>
            <w:tcW w:w="2353" w:type="pct"/>
          </w:tcPr>
          <w:p w14:paraId="26EC573A" w14:textId="77777777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3DB09A9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0E7E13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41D6D0" w14:textId="0BA54A89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6" w:type="pct"/>
          </w:tcPr>
          <w:p w14:paraId="3DDAA222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78AD184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D4A" w:rsidRPr="00CE726B" w14:paraId="281B4241" w14:textId="77777777" w:rsidTr="0027368F">
        <w:tc>
          <w:tcPr>
            <w:tcW w:w="2353" w:type="pct"/>
          </w:tcPr>
          <w:p w14:paraId="68F2B20A" w14:textId="37B6D7DE" w:rsidR="00D15D4A" w:rsidRPr="00CE726B" w:rsidRDefault="0027368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="00772102"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785" w:type="pct"/>
          </w:tcPr>
          <w:p w14:paraId="41A5250A" w14:textId="6CDECDEF" w:rsidR="00D15D4A" w:rsidRPr="00CE726B" w:rsidRDefault="00D15D4A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8AD0B0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98D98AA" w14:textId="48512962" w:rsidR="00D15D4A" w:rsidRPr="00CE726B" w:rsidRDefault="00245732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5D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D15D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36" w:type="pct"/>
          </w:tcPr>
          <w:p w14:paraId="08268801" w14:textId="77777777" w:rsidR="00D15D4A" w:rsidRPr="00CE726B" w:rsidRDefault="00D15D4A" w:rsidP="00CE726B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93C4476" w14:textId="6CB1A663" w:rsidR="00D15D4A" w:rsidRPr="00CE726B" w:rsidRDefault="00245732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73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5D4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D15D4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5732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D15D4A" w:rsidRPr="00CE726B" w14:paraId="42C25BA5" w14:textId="77777777" w:rsidTr="0027368F">
        <w:tc>
          <w:tcPr>
            <w:tcW w:w="2353" w:type="pct"/>
          </w:tcPr>
          <w:p w14:paraId="6DBEBA87" w14:textId="02649A76" w:rsidR="00D15D4A" w:rsidRPr="00CE726B" w:rsidRDefault="00505F70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47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85" w:type="pct"/>
          </w:tcPr>
          <w:p w14:paraId="4906B9FD" w14:textId="5F9DB5DA" w:rsidR="00D15D4A" w:rsidRPr="00CE726B" w:rsidRDefault="00C25F2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5D4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4" w:type="pct"/>
          </w:tcPr>
          <w:p w14:paraId="2219FCF3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F6A2B5" w14:textId="77777777" w:rsidR="00D15D4A" w:rsidRPr="00CE726B" w:rsidRDefault="00D15D4A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5CCC01C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AF2E184" w14:textId="4BF71457" w:rsidR="00D15D4A" w:rsidRPr="00CE726B" w:rsidRDefault="00C25F2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5D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732" w:rsidRPr="0024573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</w:tbl>
    <w:p w14:paraId="6033513B" w14:textId="18393EF8" w:rsidR="00D15D4A" w:rsidRDefault="00D15D4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90F54" w14:textId="3D9DE00E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เงินลงทุนต่าง ๆ ซึ่งมูลค่าเงินลงทุนมาจากราคาตลาดที่มีการอ้างอิงไว้อย่างชัดเจนในตลาดที่มีสภาพคล่องและถูกจัดประเภทอยู่ใน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นั้นประกอบด้วยตราสารทุนของบริษัทจดทะเบียนที่มีสภาพคล่องและอนุพันธ์ที่ซื้อขายในตลาดที่จัดตั้งขึ้นอย่างเป็นทางการ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จะไม่ปรับราคาที่อ้างอิงสำหรับเครื่องมือเหล่านี้</w:t>
      </w:r>
    </w:p>
    <w:p w14:paraId="4327DF81" w14:textId="19BB8E41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ตราสารหนี้ภาคเอกชนที่อยู่ในกลุ่มน่าลงทุนและอนุพันธ์ในตลาดซื้อขายกันโดยตรง</w:t>
      </w:r>
    </w:p>
    <w:p w14:paraId="58ACF5EC" w14:textId="7E633FB0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42EEF9A8" w14:textId="07645314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</w:p>
    <w:p w14:paraId="64EC6D68" w14:textId="77777777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2E24A4" w14:textId="102CE182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ตราสารทุนในระดับที่ </w:t>
      </w:r>
      <w:r w:rsidR="00245732" w:rsidRPr="00245732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ประกอบด้วยข้อมูลความเสี่ยงด้านเครดิตและมูลค่าความเสียหายที่คาดว่าจะเกิดขึ้นสำหรับฐานะที่เกี่ยวกับตราสารทุนนั้น ข้อมูลหลักที่ป้อนเข้าตัวแบบการประเมินมูลค่าของกองทรัสต์สำหรับเงินลงทุนนี้ประกอบด้วยอัตราส่วนราคาต่อกำไร (</w:t>
      </w:r>
      <w:r w:rsidRPr="00CE726B">
        <w:rPr>
          <w:rFonts w:asciiTheme="majorBidi" w:hAnsiTheme="majorBidi" w:cstheme="majorBidi"/>
          <w:sz w:val="30"/>
          <w:szCs w:val="30"/>
        </w:rPr>
        <w:t xml:space="preserve">price-earnings ratio) </w:t>
      </w:r>
      <w:r w:rsidRPr="00CE726B">
        <w:rPr>
          <w:rFonts w:asciiTheme="majorBidi" w:hAnsiTheme="majorBidi" w:cstheme="majorBidi"/>
          <w:sz w:val="30"/>
          <w:szCs w:val="30"/>
          <w:cs/>
        </w:rPr>
        <w:t>และการคิดลดกระแสเงินสด</w:t>
      </w:r>
    </w:p>
    <w:p w14:paraId="4E409D11" w14:textId="77777777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FE2990" w:rsidRPr="00CE726B" w:rsidSect="00505F70">
      <w:footerReference w:type="default" r:id="rId10"/>
      <w:pgSz w:w="11909" w:h="16834" w:code="9"/>
      <w:pgMar w:top="691" w:right="1152" w:bottom="576" w:left="1152" w:header="720" w:footer="720" w:gutter="0"/>
      <w:pgNumType w:start="2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08244" w14:textId="77777777" w:rsidR="00F532C3" w:rsidRDefault="00F532C3" w:rsidP="004956B4">
      <w:r>
        <w:separator/>
      </w:r>
    </w:p>
  </w:endnote>
  <w:endnote w:type="continuationSeparator" w:id="0">
    <w:p w14:paraId="1586A6BB" w14:textId="77777777" w:rsidR="00F532C3" w:rsidRDefault="00F532C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704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FFA565" w14:textId="4BF5310E" w:rsidR="004C339F" w:rsidRPr="00240D11" w:rsidRDefault="004C339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5732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6C9A87FE" w:rsidR="004C339F" w:rsidRPr="00320BD0" w:rsidRDefault="004C339F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45732">
      <w:rPr>
        <w:rFonts w:ascii="Angsana New" w:hAnsi="Angsana New"/>
        <w:noProof/>
        <w:sz w:val="30"/>
        <w:szCs w:val="30"/>
      </w:rPr>
      <w:t>8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B9CB7" w14:textId="77777777" w:rsidR="00F532C3" w:rsidRDefault="00F532C3" w:rsidP="004956B4">
      <w:r>
        <w:separator/>
      </w:r>
    </w:p>
  </w:footnote>
  <w:footnote w:type="continuationSeparator" w:id="0">
    <w:p w14:paraId="2206B16F" w14:textId="77777777" w:rsidR="00F532C3" w:rsidRDefault="00F532C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06748" w14:textId="6D02686D" w:rsidR="004C339F" w:rsidRPr="000230B9" w:rsidRDefault="004C339F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106D0048" w14:textId="2CA57332" w:rsidR="004C339F" w:rsidRPr="000230B9" w:rsidRDefault="004C339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C31B55" w14:textId="40A87C17" w:rsidR="004C339F" w:rsidRPr="00240D11" w:rsidRDefault="004C339F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245732">
      <w:rPr>
        <w:rFonts w:ascii="Angsana New" w:hAnsi="Angsana New"/>
        <w:b/>
        <w:sz w:val="32"/>
        <w:szCs w:val="32"/>
      </w:rPr>
      <w:t>31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070B32">
      <w:rPr>
        <w:rFonts w:ascii="Angsana New" w:hAnsi="Angsana New"/>
        <w:bCs/>
        <w:sz w:val="32"/>
        <w:szCs w:val="32"/>
        <w:cs/>
      </w:rPr>
      <w:t xml:space="preserve">มีนาคม </w:t>
    </w:r>
    <w:r w:rsidRPr="00245732">
      <w:rPr>
        <w:rFonts w:ascii="Angsana New" w:hAnsi="Angsana New"/>
        <w:b/>
        <w:sz w:val="32"/>
        <w:szCs w:val="32"/>
      </w:rPr>
      <w:t>2563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165591F9" w14:textId="77777777" w:rsidR="004C339F" w:rsidRPr="00240D11" w:rsidRDefault="004C339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11"/>
  </w:num>
  <w:num w:numId="7">
    <w:abstractNumId w:val="12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756E"/>
    <w:rsid w:val="00097EEF"/>
    <w:rsid w:val="000A0B11"/>
    <w:rsid w:val="000A11C7"/>
    <w:rsid w:val="000A47E8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4035"/>
    <w:rsid w:val="001C4394"/>
    <w:rsid w:val="001C46AE"/>
    <w:rsid w:val="001C477C"/>
    <w:rsid w:val="001C4D13"/>
    <w:rsid w:val="001C6632"/>
    <w:rsid w:val="001C6FAB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C50"/>
    <w:rsid w:val="00225A54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40217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33FC"/>
    <w:rsid w:val="00343664"/>
    <w:rsid w:val="0034431D"/>
    <w:rsid w:val="003445E6"/>
    <w:rsid w:val="00344735"/>
    <w:rsid w:val="003448D7"/>
    <w:rsid w:val="00345ECE"/>
    <w:rsid w:val="00347156"/>
    <w:rsid w:val="0035000D"/>
    <w:rsid w:val="00350B0D"/>
    <w:rsid w:val="003512CD"/>
    <w:rsid w:val="003515F8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05A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E8F"/>
    <w:rsid w:val="00607472"/>
    <w:rsid w:val="00607BE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3D"/>
    <w:rsid w:val="0067734D"/>
    <w:rsid w:val="006775E7"/>
    <w:rsid w:val="006778CB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BA3"/>
    <w:rsid w:val="00775D7D"/>
    <w:rsid w:val="00775EAE"/>
    <w:rsid w:val="007760D7"/>
    <w:rsid w:val="007762A1"/>
    <w:rsid w:val="00776936"/>
    <w:rsid w:val="00776D94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D28"/>
    <w:rsid w:val="007A1C13"/>
    <w:rsid w:val="007A20D2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BA"/>
    <w:rsid w:val="00895DBA"/>
    <w:rsid w:val="00896379"/>
    <w:rsid w:val="008964DE"/>
    <w:rsid w:val="00896790"/>
    <w:rsid w:val="00897834"/>
    <w:rsid w:val="008979C6"/>
    <w:rsid w:val="008A06C6"/>
    <w:rsid w:val="008A0916"/>
    <w:rsid w:val="008A0CCD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9F"/>
    <w:rsid w:val="008F1324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7380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5D6"/>
    <w:rsid w:val="00A14885"/>
    <w:rsid w:val="00A14AF2"/>
    <w:rsid w:val="00A14D6F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A09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A7B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7A1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FCE"/>
    <w:rsid w:val="00BA3B88"/>
    <w:rsid w:val="00BA43EA"/>
    <w:rsid w:val="00BA48CB"/>
    <w:rsid w:val="00BA500B"/>
    <w:rsid w:val="00BA6497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0B2"/>
    <w:rsid w:val="00BF3263"/>
    <w:rsid w:val="00BF397C"/>
    <w:rsid w:val="00BF3E54"/>
    <w:rsid w:val="00BF3F35"/>
    <w:rsid w:val="00BF5038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A72"/>
    <w:rsid w:val="00CE4051"/>
    <w:rsid w:val="00CE49B6"/>
    <w:rsid w:val="00CE528B"/>
    <w:rsid w:val="00CE6A96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BC4"/>
    <w:rsid w:val="00D24D06"/>
    <w:rsid w:val="00D26387"/>
    <w:rsid w:val="00D268F4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685"/>
    <w:rsid w:val="00D6270E"/>
    <w:rsid w:val="00D62D5D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D5C"/>
    <w:rsid w:val="00D90055"/>
    <w:rsid w:val="00D90185"/>
    <w:rsid w:val="00D90327"/>
    <w:rsid w:val="00D905AA"/>
    <w:rsid w:val="00D9160C"/>
    <w:rsid w:val="00D91ED0"/>
    <w:rsid w:val="00D91FA8"/>
    <w:rsid w:val="00D923B8"/>
    <w:rsid w:val="00D925BA"/>
    <w:rsid w:val="00D93E12"/>
    <w:rsid w:val="00D94F36"/>
    <w:rsid w:val="00D9579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A0"/>
    <w:rsid w:val="00EB79B2"/>
    <w:rsid w:val="00EC1B9D"/>
    <w:rsid w:val="00EC1F68"/>
    <w:rsid w:val="00EC2390"/>
    <w:rsid w:val="00EC2595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83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278C"/>
    <w:rsid w:val="00F0385F"/>
    <w:rsid w:val="00F03D2F"/>
    <w:rsid w:val="00F0418A"/>
    <w:rsid w:val="00F057AD"/>
    <w:rsid w:val="00F05A73"/>
    <w:rsid w:val="00F05AE0"/>
    <w:rsid w:val="00F05E2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627E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4388"/>
    <w:rsid w:val="00FE47DB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40CB6-9EBF-4CC7-8544-6F802309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17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Khwanruedi, Buntrakun</cp:lastModifiedBy>
  <cp:revision>5</cp:revision>
  <cp:lastPrinted>2020-05-12T12:59:00Z</cp:lastPrinted>
  <dcterms:created xsi:type="dcterms:W3CDTF">2020-05-15T06:23:00Z</dcterms:created>
  <dcterms:modified xsi:type="dcterms:W3CDTF">2020-05-15T07:00:00Z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