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258AF" w14:textId="77777777" w:rsidR="00C000BF" w:rsidRPr="00A06F34" w:rsidRDefault="00C000BF" w:rsidP="00096DBE">
      <w:pPr>
        <w:spacing w:line="240" w:lineRule="atLeast"/>
        <w:rPr>
          <w:rFonts w:cstheme="minorBidi"/>
          <w:b/>
          <w:bCs/>
          <w:sz w:val="56"/>
          <w:szCs w:val="56"/>
          <w:cs/>
          <w:lang w:val="en-US" w:bidi="th-TH"/>
        </w:rPr>
      </w:pPr>
    </w:p>
    <w:p w14:paraId="5EE1093D" w14:textId="77777777" w:rsidR="00892A78" w:rsidRPr="00271183" w:rsidRDefault="00892A78" w:rsidP="00096DBE">
      <w:pPr>
        <w:spacing w:line="240" w:lineRule="atLeast"/>
        <w:rPr>
          <w:b/>
          <w:bCs/>
          <w:sz w:val="56"/>
          <w:szCs w:val="56"/>
          <w:lang w:val="en-US" w:bidi="th-TH"/>
        </w:rPr>
      </w:pPr>
    </w:p>
    <w:p w14:paraId="7A2C56ED" w14:textId="77777777" w:rsidR="00892A78" w:rsidRPr="00271183" w:rsidRDefault="00892A78" w:rsidP="00096DBE">
      <w:pPr>
        <w:spacing w:line="240" w:lineRule="atLeast"/>
        <w:rPr>
          <w:b/>
          <w:bCs/>
          <w:sz w:val="56"/>
          <w:szCs w:val="56"/>
          <w:lang w:val="en-US" w:bidi="th-TH"/>
        </w:rPr>
      </w:pPr>
    </w:p>
    <w:p w14:paraId="120FC646" w14:textId="77777777" w:rsidR="00892A78" w:rsidRPr="00271183" w:rsidRDefault="00892A78" w:rsidP="00096DBE">
      <w:pPr>
        <w:spacing w:line="240" w:lineRule="atLeast"/>
        <w:rPr>
          <w:b/>
          <w:bCs/>
          <w:sz w:val="56"/>
          <w:szCs w:val="56"/>
          <w:lang w:val="en-US" w:bidi="th-TH"/>
        </w:rPr>
      </w:pPr>
    </w:p>
    <w:p w14:paraId="0DA61E8B" w14:textId="77777777" w:rsidR="00F96968" w:rsidRPr="00271183" w:rsidRDefault="00F96968" w:rsidP="00C000BF">
      <w:pPr>
        <w:spacing w:line="240" w:lineRule="atLeast"/>
        <w:jc w:val="center"/>
        <w:rPr>
          <w:b/>
          <w:bCs/>
          <w:sz w:val="40"/>
          <w:szCs w:val="40"/>
        </w:rPr>
      </w:pPr>
    </w:p>
    <w:p w14:paraId="30C0DB51" w14:textId="77777777" w:rsidR="00F96968" w:rsidRPr="00271183" w:rsidRDefault="00F96968" w:rsidP="00C000BF">
      <w:pPr>
        <w:spacing w:line="240" w:lineRule="atLeast"/>
        <w:jc w:val="center"/>
        <w:rPr>
          <w:b/>
          <w:bCs/>
          <w:sz w:val="40"/>
          <w:szCs w:val="40"/>
        </w:rPr>
      </w:pPr>
    </w:p>
    <w:p w14:paraId="344FFB58" w14:textId="77777777" w:rsidR="00F96968" w:rsidRPr="00271183" w:rsidRDefault="00F96968" w:rsidP="00C000BF">
      <w:pPr>
        <w:spacing w:line="240" w:lineRule="atLeast"/>
        <w:jc w:val="center"/>
        <w:rPr>
          <w:b/>
          <w:bCs/>
          <w:sz w:val="40"/>
          <w:szCs w:val="40"/>
        </w:rPr>
      </w:pPr>
    </w:p>
    <w:p w14:paraId="02362ECB" w14:textId="7B6A3AE7" w:rsidR="00C000BF" w:rsidRPr="00271183" w:rsidRDefault="00C000BF" w:rsidP="00C000BF">
      <w:pPr>
        <w:spacing w:line="240" w:lineRule="atLeast"/>
        <w:jc w:val="center"/>
        <w:rPr>
          <w:b/>
          <w:bCs/>
          <w:sz w:val="40"/>
          <w:szCs w:val="40"/>
        </w:rPr>
      </w:pPr>
      <w:r w:rsidRPr="00271183">
        <w:rPr>
          <w:b/>
          <w:bCs/>
          <w:sz w:val="40"/>
          <w:szCs w:val="40"/>
        </w:rPr>
        <w:t>S</w:t>
      </w:r>
      <w:r w:rsidR="004660A2" w:rsidRPr="00271183">
        <w:rPr>
          <w:b/>
          <w:bCs/>
          <w:sz w:val="40"/>
          <w:szCs w:val="40"/>
        </w:rPr>
        <w:t>PCG</w:t>
      </w:r>
      <w:r w:rsidRPr="00271183">
        <w:rPr>
          <w:b/>
          <w:bCs/>
          <w:sz w:val="40"/>
          <w:szCs w:val="40"/>
        </w:rPr>
        <w:t xml:space="preserve"> Public Company Limited </w:t>
      </w:r>
      <w:r w:rsidRPr="00271183">
        <w:rPr>
          <w:b/>
          <w:bCs/>
          <w:sz w:val="40"/>
          <w:szCs w:val="40"/>
        </w:rPr>
        <w:br/>
        <w:t>and its Subsidiaries</w:t>
      </w:r>
    </w:p>
    <w:p w14:paraId="73ADE088" w14:textId="77777777" w:rsidR="00C000BF" w:rsidRPr="00271183" w:rsidRDefault="00C000BF" w:rsidP="00C000BF">
      <w:pPr>
        <w:shd w:val="clear" w:color="auto" w:fill="FFFFFF"/>
        <w:spacing w:line="240" w:lineRule="atLeast"/>
        <w:jc w:val="center"/>
        <w:rPr>
          <w:b/>
          <w:bCs/>
        </w:rPr>
      </w:pPr>
    </w:p>
    <w:p w14:paraId="708BC9DA" w14:textId="77777777" w:rsidR="00C000BF" w:rsidRPr="00271183" w:rsidRDefault="00C000BF" w:rsidP="00C000BF">
      <w:pPr>
        <w:spacing w:line="240" w:lineRule="atLeast"/>
        <w:jc w:val="center"/>
      </w:pPr>
    </w:p>
    <w:p w14:paraId="5AB75802" w14:textId="77777777" w:rsidR="00556802" w:rsidRPr="00DC78DA" w:rsidRDefault="00556802" w:rsidP="00556802">
      <w:pPr>
        <w:pStyle w:val="CoverTitle"/>
        <w:spacing w:line="240" w:lineRule="atLeast"/>
        <w:jc w:val="center"/>
        <w:rPr>
          <w:spacing w:val="-3"/>
          <w:szCs w:val="36"/>
        </w:rPr>
      </w:pPr>
      <w:r>
        <w:rPr>
          <w:spacing w:val="-3"/>
          <w:szCs w:val="36"/>
        </w:rPr>
        <w:t>Condensed i</w:t>
      </w:r>
      <w:r w:rsidRPr="00DC78DA">
        <w:rPr>
          <w:spacing w:val="-3"/>
          <w:szCs w:val="36"/>
        </w:rPr>
        <w:t>nterim financial statements</w:t>
      </w:r>
    </w:p>
    <w:p w14:paraId="46B818B9" w14:textId="77777777" w:rsidR="00556802" w:rsidRPr="00C63845" w:rsidRDefault="00556802" w:rsidP="00556802">
      <w:pPr>
        <w:spacing w:line="240" w:lineRule="atLeast"/>
        <w:jc w:val="center"/>
        <w:rPr>
          <w:sz w:val="36"/>
          <w:szCs w:val="36"/>
        </w:rPr>
      </w:pPr>
      <w:r w:rsidRPr="00C63845">
        <w:rPr>
          <w:sz w:val="36"/>
          <w:szCs w:val="36"/>
        </w:rPr>
        <w:t xml:space="preserve">for the three-month and </w:t>
      </w:r>
      <w:r>
        <w:rPr>
          <w:sz w:val="36"/>
          <w:szCs w:val="36"/>
        </w:rPr>
        <w:t>nine</w:t>
      </w:r>
      <w:r w:rsidRPr="00C63845">
        <w:rPr>
          <w:sz w:val="36"/>
          <w:szCs w:val="36"/>
        </w:rPr>
        <w:t>-month period</w:t>
      </w:r>
      <w:r>
        <w:rPr>
          <w:sz w:val="36"/>
          <w:szCs w:val="36"/>
        </w:rPr>
        <w:t>s</w:t>
      </w:r>
      <w:r w:rsidRPr="00C63845">
        <w:rPr>
          <w:sz w:val="36"/>
          <w:szCs w:val="36"/>
        </w:rPr>
        <w:t xml:space="preserve"> ended</w:t>
      </w:r>
    </w:p>
    <w:p w14:paraId="0355248A" w14:textId="1F993C70" w:rsidR="00F96968" w:rsidRPr="00271183" w:rsidRDefault="00556802" w:rsidP="00556802">
      <w:pPr>
        <w:shd w:val="clear" w:color="auto" w:fill="FFFFFF"/>
        <w:tabs>
          <w:tab w:val="center" w:pos="4801"/>
          <w:tab w:val="left" w:pos="6450"/>
        </w:tabs>
        <w:spacing w:line="240" w:lineRule="atLeast"/>
        <w:rPr>
          <w:sz w:val="36"/>
          <w:szCs w:val="45"/>
          <w:cs/>
          <w:lang w:bidi="th-TH"/>
        </w:rPr>
      </w:pPr>
      <w:r w:rsidRPr="00C63845">
        <w:rPr>
          <w:sz w:val="36"/>
          <w:szCs w:val="36"/>
        </w:rPr>
        <w:tab/>
      </w:r>
      <w:r>
        <w:rPr>
          <w:sz w:val="36"/>
          <w:szCs w:val="36"/>
          <w:lang w:val="en-US"/>
        </w:rPr>
        <w:t>3</w:t>
      </w:r>
      <w:r>
        <w:rPr>
          <w:rFonts w:cs="Angsana New"/>
          <w:sz w:val="36"/>
          <w:szCs w:val="45"/>
          <w:lang w:val="en-US" w:bidi="th-TH"/>
        </w:rPr>
        <w:t>0 September</w:t>
      </w:r>
      <w:r w:rsidR="00302AA0" w:rsidRPr="00271183">
        <w:rPr>
          <w:sz w:val="36"/>
          <w:szCs w:val="36"/>
          <w:lang w:val="en-US"/>
        </w:rPr>
        <w:t xml:space="preserve"> </w:t>
      </w:r>
      <w:r w:rsidR="00F96968" w:rsidRPr="00271183">
        <w:rPr>
          <w:sz w:val="36"/>
          <w:szCs w:val="36"/>
          <w:lang w:val="en-US"/>
        </w:rPr>
        <w:t>2021</w:t>
      </w:r>
    </w:p>
    <w:p w14:paraId="7467844B" w14:textId="77777777" w:rsidR="00F96968" w:rsidRPr="00271183" w:rsidRDefault="00F96968" w:rsidP="00F96968">
      <w:pPr>
        <w:shd w:val="clear" w:color="auto" w:fill="FFFFFF"/>
        <w:spacing w:line="240" w:lineRule="atLeast"/>
        <w:jc w:val="center"/>
        <w:rPr>
          <w:sz w:val="36"/>
          <w:szCs w:val="36"/>
        </w:rPr>
      </w:pPr>
      <w:r w:rsidRPr="00271183">
        <w:rPr>
          <w:sz w:val="36"/>
          <w:szCs w:val="36"/>
        </w:rPr>
        <w:t>and</w:t>
      </w:r>
    </w:p>
    <w:p w14:paraId="7714189E" w14:textId="424B1A00" w:rsidR="005E287B" w:rsidRPr="00271183" w:rsidRDefault="00F96968" w:rsidP="00F96968">
      <w:pPr>
        <w:spacing w:line="240" w:lineRule="atLeast"/>
        <w:jc w:val="center"/>
        <w:rPr>
          <w:b/>
          <w:bCs/>
          <w:szCs w:val="28"/>
          <w:lang w:bidi="th-TH"/>
        </w:rPr>
      </w:pPr>
      <w:r w:rsidRPr="00271183">
        <w:rPr>
          <w:spacing w:val="-3"/>
          <w:sz w:val="36"/>
          <w:szCs w:val="36"/>
        </w:rPr>
        <w:t>Independent auditor’s review report</w:t>
      </w:r>
    </w:p>
    <w:p w14:paraId="5901551E" w14:textId="77777777" w:rsidR="005E287B" w:rsidRPr="00271183" w:rsidRDefault="005E287B" w:rsidP="000178CF">
      <w:pPr>
        <w:spacing w:line="240" w:lineRule="atLeast"/>
        <w:jc w:val="center"/>
        <w:rPr>
          <w:b/>
          <w:bCs/>
          <w:szCs w:val="28"/>
          <w:lang w:bidi="th-TH"/>
        </w:rPr>
      </w:pPr>
    </w:p>
    <w:p w14:paraId="232B3325" w14:textId="77777777" w:rsidR="009C48A0" w:rsidRPr="00271183" w:rsidRDefault="009C48A0" w:rsidP="00BA0F83">
      <w:pPr>
        <w:spacing w:line="240" w:lineRule="atLeast"/>
        <w:rPr>
          <w:b/>
          <w:bCs/>
          <w:szCs w:val="28"/>
          <w:lang w:bidi="th-TH"/>
        </w:rPr>
        <w:sectPr w:rsidR="009C48A0" w:rsidRPr="00271183" w:rsidSect="009543A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4B55E4B6" w14:textId="77777777" w:rsidR="0074249D" w:rsidRPr="00271183" w:rsidRDefault="0074249D" w:rsidP="0074249D">
      <w:pPr>
        <w:spacing w:line="240" w:lineRule="atLeast"/>
        <w:jc w:val="center"/>
        <w:rPr>
          <w:b/>
          <w:bCs/>
          <w:sz w:val="28"/>
          <w:szCs w:val="28"/>
          <w:lang w:val="en-US" w:bidi="th-TH"/>
        </w:rPr>
      </w:pPr>
    </w:p>
    <w:p w14:paraId="393404E4" w14:textId="77777777" w:rsidR="0074249D" w:rsidRPr="00271183" w:rsidRDefault="0074249D" w:rsidP="0074249D">
      <w:pPr>
        <w:spacing w:line="240" w:lineRule="atLeast"/>
        <w:jc w:val="center"/>
        <w:rPr>
          <w:b/>
          <w:bCs/>
          <w:sz w:val="28"/>
          <w:szCs w:val="28"/>
          <w:lang w:bidi="th-TH"/>
        </w:rPr>
      </w:pPr>
    </w:p>
    <w:p w14:paraId="1BAC7273" w14:textId="77777777" w:rsidR="0074249D" w:rsidRPr="00271183" w:rsidRDefault="0074249D" w:rsidP="0074249D">
      <w:pPr>
        <w:spacing w:line="240" w:lineRule="atLeast"/>
        <w:jc w:val="center"/>
        <w:rPr>
          <w:b/>
          <w:bCs/>
          <w:sz w:val="28"/>
          <w:szCs w:val="28"/>
          <w:lang w:bidi="th-TH"/>
        </w:rPr>
      </w:pPr>
    </w:p>
    <w:p w14:paraId="41AF7487" w14:textId="77777777" w:rsidR="0074249D" w:rsidRPr="00271183" w:rsidRDefault="0074249D" w:rsidP="0074249D">
      <w:pPr>
        <w:pStyle w:val="acctmainheading"/>
        <w:tabs>
          <w:tab w:val="left" w:pos="7810"/>
        </w:tabs>
        <w:spacing w:after="0" w:line="240" w:lineRule="atLeast"/>
      </w:pPr>
    </w:p>
    <w:p w14:paraId="03163537" w14:textId="77777777" w:rsidR="00892A78" w:rsidRPr="00271183" w:rsidRDefault="00892A78" w:rsidP="0074249D">
      <w:pPr>
        <w:pStyle w:val="acctmainheading"/>
        <w:tabs>
          <w:tab w:val="left" w:pos="7810"/>
        </w:tabs>
        <w:spacing w:after="0" w:line="240" w:lineRule="atLeast"/>
      </w:pPr>
    </w:p>
    <w:p w14:paraId="6969CBAD" w14:textId="0E63ED2B" w:rsidR="0074249D" w:rsidRPr="00271183" w:rsidRDefault="0074249D" w:rsidP="0074249D">
      <w:pPr>
        <w:pStyle w:val="acctmainheading"/>
        <w:tabs>
          <w:tab w:val="left" w:pos="7810"/>
        </w:tabs>
        <w:spacing w:after="0" w:line="240" w:lineRule="atLeast"/>
      </w:pPr>
    </w:p>
    <w:p w14:paraId="2A8E5374" w14:textId="312451E6" w:rsidR="00271183" w:rsidRPr="00271183" w:rsidRDefault="00271183" w:rsidP="0074249D">
      <w:pPr>
        <w:pStyle w:val="acctmainheading"/>
        <w:tabs>
          <w:tab w:val="left" w:pos="7810"/>
        </w:tabs>
        <w:spacing w:after="0" w:line="240" w:lineRule="atLeast"/>
      </w:pPr>
    </w:p>
    <w:p w14:paraId="5966A657" w14:textId="77777777" w:rsidR="00271183" w:rsidRPr="00271183" w:rsidRDefault="00271183" w:rsidP="0074249D">
      <w:pPr>
        <w:pStyle w:val="acctmainheading"/>
        <w:tabs>
          <w:tab w:val="left" w:pos="7810"/>
        </w:tabs>
        <w:spacing w:after="0" w:line="240" w:lineRule="atLeast"/>
      </w:pPr>
    </w:p>
    <w:p w14:paraId="1AB7A513" w14:textId="77777777" w:rsidR="0074249D" w:rsidRPr="00271183" w:rsidRDefault="0074249D" w:rsidP="0074249D">
      <w:pPr>
        <w:pStyle w:val="acctmainheading"/>
        <w:tabs>
          <w:tab w:val="left" w:pos="7810"/>
        </w:tabs>
        <w:spacing w:after="0" w:line="240" w:lineRule="atLeast"/>
      </w:pPr>
    </w:p>
    <w:p w14:paraId="1244906A" w14:textId="77777777" w:rsidR="00E3305E" w:rsidRPr="00271183" w:rsidRDefault="00E3305E" w:rsidP="0074249D">
      <w:pPr>
        <w:pStyle w:val="acctmainheading"/>
        <w:tabs>
          <w:tab w:val="left" w:pos="7810"/>
        </w:tabs>
        <w:spacing w:after="0" w:line="240" w:lineRule="atLeast"/>
      </w:pPr>
    </w:p>
    <w:p w14:paraId="6B64E30F" w14:textId="77777777" w:rsidR="0074249D" w:rsidRPr="00271183" w:rsidRDefault="0074249D" w:rsidP="000017FD">
      <w:pPr>
        <w:pStyle w:val="acctmainheading"/>
        <w:tabs>
          <w:tab w:val="left" w:pos="7810"/>
        </w:tabs>
        <w:spacing w:after="0" w:line="240" w:lineRule="atLeast"/>
        <w:ind w:right="-207"/>
        <w:rPr>
          <w:b w:val="0"/>
          <w:sz w:val="27"/>
          <w:szCs w:val="27"/>
        </w:rPr>
      </w:pPr>
      <w:r w:rsidRPr="00271183">
        <w:rPr>
          <w:spacing w:val="-3"/>
          <w:sz w:val="27"/>
          <w:szCs w:val="27"/>
        </w:rPr>
        <w:t xml:space="preserve">Independent </w:t>
      </w:r>
      <w:r w:rsidR="00084271" w:rsidRPr="00271183">
        <w:rPr>
          <w:spacing w:val="-3"/>
          <w:sz w:val="27"/>
          <w:szCs w:val="27"/>
        </w:rPr>
        <w:t>A</w:t>
      </w:r>
      <w:r w:rsidRPr="00271183">
        <w:rPr>
          <w:spacing w:val="-3"/>
          <w:sz w:val="27"/>
          <w:szCs w:val="27"/>
        </w:rPr>
        <w:t xml:space="preserve">uditor’s </w:t>
      </w:r>
      <w:r w:rsidR="00084271" w:rsidRPr="00271183">
        <w:rPr>
          <w:spacing w:val="-3"/>
          <w:sz w:val="27"/>
          <w:szCs w:val="27"/>
        </w:rPr>
        <w:t>R</w:t>
      </w:r>
      <w:r w:rsidRPr="00271183">
        <w:rPr>
          <w:spacing w:val="-3"/>
          <w:sz w:val="27"/>
          <w:szCs w:val="27"/>
        </w:rPr>
        <w:t xml:space="preserve">eport on </w:t>
      </w:r>
      <w:r w:rsidR="00084271" w:rsidRPr="00271183">
        <w:rPr>
          <w:spacing w:val="-3"/>
          <w:sz w:val="27"/>
          <w:szCs w:val="27"/>
        </w:rPr>
        <w:t>R</w:t>
      </w:r>
      <w:r w:rsidRPr="00271183">
        <w:rPr>
          <w:spacing w:val="-3"/>
          <w:sz w:val="27"/>
          <w:szCs w:val="27"/>
        </w:rPr>
        <w:t xml:space="preserve">eview of </w:t>
      </w:r>
      <w:r w:rsidR="00084271" w:rsidRPr="00271183">
        <w:rPr>
          <w:spacing w:val="-3"/>
          <w:sz w:val="27"/>
          <w:szCs w:val="27"/>
        </w:rPr>
        <w:t>I</w:t>
      </w:r>
      <w:r w:rsidRPr="00271183">
        <w:rPr>
          <w:spacing w:val="-3"/>
          <w:sz w:val="27"/>
          <w:szCs w:val="27"/>
        </w:rPr>
        <w:t xml:space="preserve">nterim </w:t>
      </w:r>
      <w:r w:rsidR="00084271" w:rsidRPr="00271183">
        <w:rPr>
          <w:spacing w:val="-3"/>
          <w:sz w:val="27"/>
          <w:szCs w:val="27"/>
        </w:rPr>
        <w:t>F</w:t>
      </w:r>
      <w:r w:rsidRPr="00271183">
        <w:rPr>
          <w:spacing w:val="-3"/>
          <w:sz w:val="27"/>
          <w:szCs w:val="27"/>
        </w:rPr>
        <w:t xml:space="preserve">inancial </w:t>
      </w:r>
      <w:r w:rsidR="00084271" w:rsidRPr="00271183">
        <w:rPr>
          <w:spacing w:val="-3"/>
          <w:sz w:val="27"/>
          <w:szCs w:val="27"/>
        </w:rPr>
        <w:t>I</w:t>
      </w:r>
      <w:r w:rsidRPr="00271183">
        <w:rPr>
          <w:spacing w:val="-3"/>
          <w:sz w:val="27"/>
          <w:szCs w:val="27"/>
        </w:rPr>
        <w:t>nformation</w:t>
      </w:r>
      <w:r w:rsidRPr="00271183" w:rsidDel="006C3963">
        <w:rPr>
          <w:b w:val="0"/>
          <w:sz w:val="27"/>
          <w:szCs w:val="27"/>
        </w:rPr>
        <w:t xml:space="preserve"> </w:t>
      </w:r>
    </w:p>
    <w:p w14:paraId="1867AB44" w14:textId="77777777" w:rsidR="0074249D" w:rsidRPr="00271183" w:rsidRDefault="0074249D" w:rsidP="0074249D">
      <w:pPr>
        <w:pStyle w:val="RNormal"/>
        <w:rPr>
          <w:lang w:val="en-GB"/>
        </w:rPr>
      </w:pPr>
    </w:p>
    <w:p w14:paraId="5C220A12" w14:textId="77777777" w:rsidR="0074249D" w:rsidRPr="00271183" w:rsidRDefault="0074249D" w:rsidP="0074249D">
      <w:pPr>
        <w:pStyle w:val="RNormal"/>
        <w:rPr>
          <w:lang w:val="en-GB"/>
        </w:rPr>
      </w:pPr>
    </w:p>
    <w:p w14:paraId="20E9417D" w14:textId="77777777" w:rsidR="0074249D" w:rsidRPr="00271183" w:rsidRDefault="0074249D" w:rsidP="0074249D">
      <w:pPr>
        <w:pStyle w:val="acctmainheading"/>
        <w:tabs>
          <w:tab w:val="left" w:pos="7810"/>
        </w:tabs>
        <w:spacing w:after="0" w:line="240" w:lineRule="atLeast"/>
        <w:outlineLvl w:val="0"/>
        <w:rPr>
          <w:sz w:val="24"/>
          <w:szCs w:val="24"/>
        </w:rPr>
      </w:pPr>
      <w:r w:rsidRPr="00271183">
        <w:rPr>
          <w:sz w:val="24"/>
          <w:szCs w:val="24"/>
        </w:rPr>
        <w:t>To the Board of Directors of SPCG Public Company Limited</w:t>
      </w:r>
    </w:p>
    <w:p w14:paraId="2F820FEF" w14:textId="77777777" w:rsidR="0074249D" w:rsidRPr="00271183" w:rsidRDefault="0074249D" w:rsidP="0074249D">
      <w:pPr>
        <w:jc w:val="both"/>
        <w:rPr>
          <w:i/>
          <w:szCs w:val="22"/>
        </w:rPr>
      </w:pPr>
    </w:p>
    <w:p w14:paraId="2BAA0E28" w14:textId="77777777" w:rsidR="0074249D" w:rsidRPr="00271183" w:rsidRDefault="0074249D" w:rsidP="009D5D0B">
      <w:pPr>
        <w:jc w:val="thaiDistribute"/>
        <w:rPr>
          <w:i/>
          <w:szCs w:val="22"/>
        </w:rPr>
      </w:pPr>
    </w:p>
    <w:p w14:paraId="39F29A88" w14:textId="5F0E1964" w:rsidR="00556802" w:rsidRPr="00F446F0" w:rsidRDefault="00556802" w:rsidP="009D5D0B">
      <w:pPr>
        <w:spacing w:line="240" w:lineRule="auto"/>
        <w:jc w:val="thaiDistribute"/>
        <w:rPr>
          <w:szCs w:val="22"/>
        </w:rPr>
      </w:pPr>
      <w:r w:rsidRPr="00F446F0">
        <w:rPr>
          <w:szCs w:val="22"/>
        </w:rPr>
        <w:t>I have reviewed the accompanying consolidated and separate statements of financial position of SPCG                         Public Company Limited and its subsidiaries, and of SPCG Public Company Limited, respectively,                                             as at 30 September 202</w:t>
      </w:r>
      <w:r>
        <w:rPr>
          <w:szCs w:val="22"/>
        </w:rPr>
        <w:t>1</w:t>
      </w:r>
      <w:r w:rsidRPr="00F446F0">
        <w:rPr>
          <w:szCs w:val="22"/>
        </w:rPr>
        <w:t xml:space="preserve">, the consolidated and separate statements of comprehensive income for the </w:t>
      </w:r>
      <w:r>
        <w:rPr>
          <w:rFonts w:cstheme="minorBidi"/>
          <w:szCs w:val="22"/>
          <w:lang w:bidi="th-TH"/>
        </w:rPr>
        <w:t xml:space="preserve">            </w:t>
      </w:r>
      <w:r w:rsidRPr="00514A5B">
        <w:rPr>
          <w:spacing w:val="-6"/>
          <w:szCs w:val="22"/>
        </w:rPr>
        <w:t>three-month and nine-month periods ended 30 September 2021, changes in equity and cash flows for the nine-month</w:t>
      </w:r>
      <w:r w:rsidRPr="00F446F0">
        <w:rPr>
          <w:szCs w:val="22"/>
        </w:rPr>
        <w:t xml:space="preserve"> period ended 30 September 202</w:t>
      </w:r>
      <w:r>
        <w:rPr>
          <w:szCs w:val="22"/>
        </w:rPr>
        <w:t>1</w:t>
      </w:r>
      <w:r w:rsidRPr="00F446F0">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B1F2741" w14:textId="77777777" w:rsidR="00556802" w:rsidRPr="00F446F0" w:rsidRDefault="00556802" w:rsidP="00556802">
      <w:pPr>
        <w:spacing w:line="240" w:lineRule="auto"/>
        <w:jc w:val="both"/>
        <w:rPr>
          <w:szCs w:val="22"/>
        </w:rPr>
      </w:pPr>
    </w:p>
    <w:p w14:paraId="6531A5E7" w14:textId="77777777" w:rsidR="00556802" w:rsidRPr="00EE1CB4" w:rsidRDefault="00556802" w:rsidP="00556802">
      <w:pPr>
        <w:jc w:val="both"/>
        <w:outlineLvl w:val="0"/>
        <w:rPr>
          <w:i/>
          <w:iCs/>
          <w:szCs w:val="22"/>
        </w:rPr>
      </w:pPr>
      <w:r w:rsidRPr="00EE1CB4">
        <w:rPr>
          <w:i/>
          <w:iCs/>
          <w:szCs w:val="22"/>
        </w:rPr>
        <w:t>Scope of Review</w:t>
      </w:r>
    </w:p>
    <w:p w14:paraId="3CB67F16" w14:textId="77777777" w:rsidR="00556802" w:rsidRPr="00F446F0" w:rsidRDefault="00556802" w:rsidP="00556802">
      <w:pPr>
        <w:jc w:val="both"/>
        <w:outlineLvl w:val="0"/>
        <w:rPr>
          <w:szCs w:val="22"/>
        </w:rPr>
      </w:pPr>
    </w:p>
    <w:p w14:paraId="4036459C" w14:textId="77777777" w:rsidR="00556802" w:rsidRPr="00F446F0" w:rsidRDefault="00556802" w:rsidP="009D5D0B">
      <w:pPr>
        <w:jc w:val="thaiDistribute"/>
        <w:outlineLvl w:val="0"/>
        <w:rPr>
          <w:szCs w:val="22"/>
        </w:rPr>
      </w:pPr>
      <w:r w:rsidRPr="00F446F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194A9C" w14:textId="77777777" w:rsidR="00556802" w:rsidRPr="00F446F0" w:rsidRDefault="00556802" w:rsidP="00556802">
      <w:pPr>
        <w:jc w:val="both"/>
        <w:outlineLvl w:val="0"/>
        <w:rPr>
          <w:szCs w:val="22"/>
        </w:rPr>
      </w:pPr>
    </w:p>
    <w:p w14:paraId="4E5033D0" w14:textId="77777777" w:rsidR="00556802" w:rsidRPr="00EE1CB4" w:rsidRDefault="00556802" w:rsidP="00556802">
      <w:pPr>
        <w:jc w:val="both"/>
        <w:outlineLvl w:val="0"/>
        <w:rPr>
          <w:i/>
          <w:iCs/>
          <w:szCs w:val="22"/>
        </w:rPr>
      </w:pPr>
      <w:r w:rsidRPr="00EE1CB4">
        <w:rPr>
          <w:i/>
          <w:iCs/>
          <w:szCs w:val="22"/>
        </w:rPr>
        <w:t>Conclusion</w:t>
      </w:r>
    </w:p>
    <w:p w14:paraId="75E09730" w14:textId="77777777" w:rsidR="00556802" w:rsidRPr="00F446F0" w:rsidRDefault="00556802" w:rsidP="00556802">
      <w:pPr>
        <w:jc w:val="both"/>
        <w:outlineLvl w:val="0"/>
        <w:rPr>
          <w:szCs w:val="22"/>
        </w:rPr>
      </w:pPr>
    </w:p>
    <w:p w14:paraId="44150A78" w14:textId="77777777" w:rsidR="00556802" w:rsidRPr="00F446F0" w:rsidRDefault="00556802" w:rsidP="009D5D0B">
      <w:pPr>
        <w:jc w:val="thaiDistribute"/>
        <w:outlineLvl w:val="0"/>
        <w:rPr>
          <w:szCs w:val="22"/>
        </w:rPr>
      </w:pPr>
      <w:r w:rsidRPr="00F446F0">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3F6526" w14:textId="77777777" w:rsidR="00556802" w:rsidRPr="00F446F0" w:rsidRDefault="00556802" w:rsidP="009D5D0B">
      <w:pPr>
        <w:jc w:val="thaiDistribute"/>
        <w:outlineLvl w:val="0"/>
        <w:rPr>
          <w:i/>
          <w:iCs/>
          <w:sz w:val="20"/>
        </w:rPr>
      </w:pPr>
    </w:p>
    <w:p w14:paraId="79184E8C" w14:textId="77777777" w:rsidR="00556802" w:rsidRPr="00C63845" w:rsidRDefault="00556802" w:rsidP="00556802">
      <w:pPr>
        <w:jc w:val="both"/>
        <w:outlineLvl w:val="0"/>
        <w:rPr>
          <w:i/>
          <w:iCs/>
          <w:sz w:val="20"/>
          <w:lang w:val="en-US"/>
        </w:rPr>
      </w:pPr>
    </w:p>
    <w:p w14:paraId="348A58DB" w14:textId="77777777" w:rsidR="00556802" w:rsidRDefault="00556802" w:rsidP="00556802">
      <w:pPr>
        <w:jc w:val="both"/>
        <w:outlineLvl w:val="0"/>
        <w:rPr>
          <w:i/>
          <w:iCs/>
          <w:sz w:val="20"/>
          <w:lang w:val="en-US"/>
        </w:rPr>
      </w:pPr>
    </w:p>
    <w:p w14:paraId="3A7F971C" w14:textId="77777777" w:rsidR="00556802" w:rsidRPr="00C63845" w:rsidRDefault="00556802" w:rsidP="00556802">
      <w:pPr>
        <w:jc w:val="both"/>
        <w:outlineLvl w:val="0"/>
        <w:rPr>
          <w:i/>
          <w:iCs/>
          <w:sz w:val="20"/>
          <w:lang w:val="en-US"/>
        </w:rPr>
      </w:pPr>
    </w:p>
    <w:p w14:paraId="4BD4E6F0" w14:textId="1F9100F0" w:rsidR="00556802" w:rsidRPr="00C63845" w:rsidRDefault="00556802" w:rsidP="00556802">
      <w:pPr>
        <w:tabs>
          <w:tab w:val="left" w:pos="540"/>
          <w:tab w:val="left" w:pos="5760"/>
          <w:tab w:val="left" w:pos="9540"/>
        </w:tabs>
        <w:spacing w:line="240" w:lineRule="atLeast"/>
        <w:ind w:right="99"/>
        <w:jc w:val="both"/>
        <w:rPr>
          <w:lang w:val="en-US"/>
        </w:rPr>
      </w:pPr>
      <w:r w:rsidRPr="00C63845">
        <w:rPr>
          <w:lang w:val="en-US"/>
        </w:rPr>
        <w:t>(</w:t>
      </w:r>
      <w:r w:rsidR="005D7B8D">
        <w:rPr>
          <w:lang w:val="en-US"/>
        </w:rPr>
        <w:t>Sophit</w:t>
      </w:r>
      <w:r w:rsidRPr="00C63845">
        <w:rPr>
          <w:lang w:val="en-US"/>
        </w:rPr>
        <w:t xml:space="preserve"> </w:t>
      </w:r>
      <w:r w:rsidR="005D7B8D">
        <w:rPr>
          <w:lang w:val="en-US"/>
        </w:rPr>
        <w:t>Prompol</w:t>
      </w:r>
      <w:r w:rsidRPr="00C63845">
        <w:rPr>
          <w:lang w:val="en-US"/>
        </w:rPr>
        <w:t>)</w:t>
      </w:r>
    </w:p>
    <w:p w14:paraId="41AC4FE4" w14:textId="77777777" w:rsidR="00556802" w:rsidRPr="00C63845" w:rsidRDefault="00556802" w:rsidP="00556802">
      <w:pPr>
        <w:tabs>
          <w:tab w:val="left" w:pos="540"/>
          <w:tab w:val="left" w:pos="5760"/>
          <w:tab w:val="left" w:pos="9540"/>
        </w:tabs>
        <w:spacing w:line="240" w:lineRule="atLeast"/>
        <w:ind w:right="99"/>
        <w:jc w:val="both"/>
        <w:rPr>
          <w:lang w:val="en-US"/>
        </w:rPr>
      </w:pPr>
      <w:r w:rsidRPr="00C63845">
        <w:rPr>
          <w:lang w:val="en-US"/>
        </w:rPr>
        <w:t>Certified Public Accountant</w:t>
      </w:r>
    </w:p>
    <w:p w14:paraId="0A81BB58" w14:textId="5E4C0489" w:rsidR="00556802" w:rsidRDefault="00556802" w:rsidP="00556802">
      <w:pPr>
        <w:tabs>
          <w:tab w:val="left" w:pos="540"/>
          <w:tab w:val="left" w:pos="5760"/>
          <w:tab w:val="left" w:pos="9540"/>
        </w:tabs>
        <w:spacing w:line="240" w:lineRule="atLeast"/>
        <w:ind w:right="99"/>
        <w:jc w:val="both"/>
        <w:rPr>
          <w:lang w:val="en-US"/>
        </w:rPr>
      </w:pPr>
      <w:r w:rsidRPr="00C63845">
        <w:rPr>
          <w:lang w:val="en-US"/>
        </w:rPr>
        <w:t xml:space="preserve">Registration No. </w:t>
      </w:r>
      <w:r w:rsidR="005D7B8D">
        <w:rPr>
          <w:lang w:val="en-US"/>
        </w:rPr>
        <w:t>10042</w:t>
      </w:r>
    </w:p>
    <w:p w14:paraId="2DFCC675" w14:textId="77777777" w:rsidR="00556802" w:rsidRPr="00C63845" w:rsidRDefault="00556802" w:rsidP="00556802">
      <w:pPr>
        <w:tabs>
          <w:tab w:val="left" w:pos="540"/>
          <w:tab w:val="left" w:pos="5760"/>
          <w:tab w:val="left" w:pos="9540"/>
        </w:tabs>
        <w:spacing w:line="240" w:lineRule="atLeast"/>
        <w:ind w:right="99"/>
        <w:jc w:val="both"/>
        <w:rPr>
          <w:lang w:val="en-US"/>
        </w:rPr>
      </w:pPr>
    </w:p>
    <w:p w14:paraId="555645C7" w14:textId="77777777" w:rsidR="00556802" w:rsidRPr="00C63845" w:rsidRDefault="00556802" w:rsidP="00556802">
      <w:pPr>
        <w:tabs>
          <w:tab w:val="left" w:pos="540"/>
          <w:tab w:val="left" w:pos="5760"/>
          <w:tab w:val="left" w:pos="9540"/>
        </w:tabs>
        <w:spacing w:line="240" w:lineRule="atLeast"/>
        <w:ind w:right="99"/>
        <w:jc w:val="both"/>
        <w:rPr>
          <w:lang w:val="en-US"/>
        </w:rPr>
      </w:pPr>
    </w:p>
    <w:p w14:paraId="69BFC3E0" w14:textId="77777777" w:rsidR="00556802" w:rsidRPr="00C63845" w:rsidRDefault="00556802" w:rsidP="00556802">
      <w:pPr>
        <w:tabs>
          <w:tab w:val="left" w:pos="540"/>
          <w:tab w:val="left" w:pos="5760"/>
          <w:tab w:val="left" w:pos="9540"/>
        </w:tabs>
        <w:spacing w:line="240" w:lineRule="atLeast"/>
        <w:ind w:right="99"/>
        <w:jc w:val="both"/>
        <w:rPr>
          <w:lang w:val="en-US"/>
        </w:rPr>
      </w:pPr>
      <w:r w:rsidRPr="00C63845">
        <w:rPr>
          <w:lang w:val="en-US"/>
        </w:rPr>
        <w:t xml:space="preserve">KPMG </w:t>
      </w:r>
      <w:proofErr w:type="spellStart"/>
      <w:r w:rsidRPr="00C63845">
        <w:rPr>
          <w:lang w:val="en-US"/>
        </w:rPr>
        <w:t>Phoomchai</w:t>
      </w:r>
      <w:proofErr w:type="spellEnd"/>
      <w:r w:rsidRPr="00C63845">
        <w:rPr>
          <w:lang w:val="en-US"/>
        </w:rPr>
        <w:t xml:space="preserve"> Audit Ltd.</w:t>
      </w:r>
    </w:p>
    <w:p w14:paraId="7CCA4761" w14:textId="77777777" w:rsidR="00556802" w:rsidRPr="00C63845" w:rsidRDefault="00556802" w:rsidP="00556802">
      <w:pPr>
        <w:tabs>
          <w:tab w:val="left" w:pos="540"/>
          <w:tab w:val="left" w:pos="5760"/>
          <w:tab w:val="left" w:pos="9540"/>
        </w:tabs>
        <w:spacing w:line="240" w:lineRule="atLeast"/>
        <w:ind w:right="99"/>
        <w:jc w:val="both"/>
        <w:rPr>
          <w:lang w:val="en-US"/>
        </w:rPr>
      </w:pPr>
      <w:r w:rsidRPr="00C63845">
        <w:rPr>
          <w:lang w:val="en-US"/>
        </w:rPr>
        <w:t>Bangkok</w:t>
      </w:r>
    </w:p>
    <w:p w14:paraId="4C7FBC5B" w14:textId="32284954" w:rsidR="0074249D" w:rsidRPr="00271183" w:rsidRDefault="00674CF8" w:rsidP="00556802">
      <w:pPr>
        <w:tabs>
          <w:tab w:val="left" w:pos="540"/>
          <w:tab w:val="left" w:pos="5760"/>
          <w:tab w:val="left" w:pos="9540"/>
        </w:tabs>
        <w:spacing w:line="240" w:lineRule="atLeast"/>
        <w:ind w:right="99"/>
        <w:jc w:val="both"/>
        <w:rPr>
          <w:lang w:val="en-US"/>
        </w:rPr>
      </w:pPr>
      <w:r>
        <w:rPr>
          <w:rFonts w:cs="Angsana New"/>
          <w:lang w:val="en-US" w:bidi="th-TH"/>
        </w:rPr>
        <w:t>12</w:t>
      </w:r>
      <w:r w:rsidR="00556802">
        <w:rPr>
          <w:rFonts w:cs="Angsana New"/>
          <w:lang w:bidi="th-TH"/>
        </w:rPr>
        <w:t xml:space="preserve"> November </w:t>
      </w:r>
      <w:r w:rsidR="00B331D6">
        <w:rPr>
          <w:lang w:val="en-US"/>
        </w:rPr>
        <w:t>2021</w:t>
      </w:r>
    </w:p>
    <w:sectPr w:rsidR="0074249D" w:rsidRPr="00271183" w:rsidSect="00342C37">
      <w:headerReference w:type="default" r:id="rId14"/>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AB55E" w14:textId="77777777" w:rsidR="00A35661" w:rsidRDefault="00A35661">
      <w:r>
        <w:separator/>
      </w:r>
    </w:p>
  </w:endnote>
  <w:endnote w:type="continuationSeparator" w:id="0">
    <w:p w14:paraId="5A03FD54" w14:textId="77777777" w:rsidR="00A35661" w:rsidRDefault="00A3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86FC9" w14:textId="43D9FBD9" w:rsidR="00A35661" w:rsidRDefault="00A3566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lang w:val="en-US"/>
      </w:rPr>
      <w:t>2</w:t>
    </w:r>
    <w:r>
      <w:rPr>
        <w:rStyle w:val="PageNumber"/>
      </w:rPr>
      <w:fldChar w:fldCharType="end"/>
    </w:r>
  </w:p>
  <w:p w14:paraId="75E537ED" w14:textId="77777777" w:rsidR="00A35661" w:rsidRDefault="00A3566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881B0" w14:textId="31CE1CDA" w:rsidR="00A35661" w:rsidRPr="00807056" w:rsidRDefault="00A35661"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lang w:val="en-US"/>
      </w:rPr>
      <w:t>2</w:t>
    </w:r>
    <w:r w:rsidRPr="0089487D">
      <w:rPr>
        <w:sz w:val="22"/>
        <w:szCs w:val="22"/>
      </w:rPr>
      <w:fldChar w:fldCharType="end"/>
    </w:r>
  </w:p>
  <w:p w14:paraId="2FF4410A" w14:textId="77777777" w:rsidR="00A35661" w:rsidRDefault="00A356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E8B11" w14:textId="77777777" w:rsidR="00A35661" w:rsidRDefault="00A356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23BBFB" w14:textId="77777777" w:rsidR="00A35661" w:rsidRDefault="00A35661">
      <w:r>
        <w:separator/>
      </w:r>
    </w:p>
  </w:footnote>
  <w:footnote w:type="continuationSeparator" w:id="0">
    <w:p w14:paraId="2CB39423" w14:textId="77777777" w:rsidR="00A35661" w:rsidRDefault="00A35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37D7F" w14:textId="77777777" w:rsidR="00A35661" w:rsidRDefault="00A356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4B5DD" w14:textId="77777777" w:rsidR="00A35661" w:rsidRPr="005471B4" w:rsidRDefault="00A35661"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88454" w14:textId="77777777" w:rsidR="00A35661" w:rsidRDefault="00A35661" w:rsidP="005471B4">
    <w:pPr>
      <w:pStyle w:val="Header"/>
      <w:jc w:val="left"/>
      <w:rPr>
        <w:i w:val="0"/>
        <w:iCs/>
        <w:sz w:val="22"/>
        <w:szCs w:val="22"/>
        <w:lang w:val="en-US"/>
      </w:rPr>
    </w:pPr>
  </w:p>
  <w:p w14:paraId="442941BD" w14:textId="77777777" w:rsidR="00A35661" w:rsidRDefault="00A35661" w:rsidP="005471B4">
    <w:pPr>
      <w:pStyle w:val="Header"/>
      <w:jc w:val="left"/>
      <w:rPr>
        <w:i w:val="0"/>
        <w:iCs/>
        <w:sz w:val="22"/>
        <w:szCs w:val="22"/>
        <w:lang w:val="en-US"/>
      </w:rPr>
    </w:pPr>
  </w:p>
  <w:p w14:paraId="7DCBC47A" w14:textId="77777777" w:rsidR="00A35661" w:rsidRPr="00E3305E" w:rsidRDefault="00A35661" w:rsidP="005471B4">
    <w:pPr>
      <w:pStyle w:val="Header"/>
      <w:jc w:val="left"/>
      <w:rPr>
        <w:rFonts w:cstheme="minorBidi"/>
        <w:i w:val="0"/>
        <w:iCs/>
        <w:sz w:val="22"/>
        <w:szCs w:val="28"/>
        <w:cs/>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8B847" w14:textId="77777777" w:rsidR="00A35661" w:rsidRDefault="00A35661"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A35661" w:rsidRPr="0067782B" w:rsidRDefault="00A35661" w:rsidP="004A3A4C">
    <w:pPr>
      <w:pStyle w:val="acctmainheading"/>
      <w:spacing w:after="0" w:line="240" w:lineRule="atLeast"/>
      <w:rPr>
        <w:sz w:val="24"/>
        <w:szCs w:val="24"/>
      </w:rPr>
    </w:pPr>
    <w:r>
      <w:rPr>
        <w:sz w:val="24"/>
        <w:szCs w:val="24"/>
      </w:rPr>
      <w:t>Notes to the condensed interim financial statements</w:t>
    </w:r>
  </w:p>
  <w:p w14:paraId="1A77E095" w14:textId="56C738AD" w:rsidR="00A35661" w:rsidRDefault="00A35661"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September </w:t>
    </w:r>
    <w:r w:rsidRPr="00036BC2">
      <w:rPr>
        <w:sz w:val="24"/>
        <w:szCs w:val="24"/>
      </w:rPr>
      <w:t>20</w:t>
    </w:r>
    <w:r>
      <w:rPr>
        <w:sz w:val="24"/>
        <w:szCs w:val="24"/>
      </w:rPr>
      <w:t>21 (Unaudited)</w:t>
    </w:r>
  </w:p>
  <w:p w14:paraId="03EF7818" w14:textId="77777777" w:rsidR="00A35661" w:rsidRPr="00975EE7" w:rsidRDefault="00A35661" w:rsidP="00AD04F2">
    <w:pPr>
      <w:pStyle w:val="Header"/>
      <w:spacing w:line="240" w:lineRule="atLeast"/>
      <w:jc w:val="left"/>
      <w:rPr>
        <w:b/>
        <w:bCs/>
        <w:i w:val="0"/>
        <w:iCs/>
        <w:sz w:val="24"/>
        <w:szCs w:val="24"/>
      </w:rPr>
    </w:pPr>
  </w:p>
  <w:p w14:paraId="14DEDA88" w14:textId="77777777" w:rsidR="00A35661" w:rsidRPr="00975EE7" w:rsidRDefault="00A35661"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A364A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9C03F9F"/>
    <w:multiLevelType w:val="singleLevel"/>
    <w:tmpl w:val="4606CD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6"/>
  </w:num>
  <w:num w:numId="4">
    <w:abstractNumId w:val="4"/>
  </w:num>
  <w:num w:numId="5">
    <w:abstractNumId w:val="16"/>
  </w:num>
  <w:num w:numId="6">
    <w:abstractNumId w:val="5"/>
  </w:num>
  <w:num w:numId="7">
    <w:abstractNumId w:val="17"/>
  </w:num>
  <w:num w:numId="8">
    <w:abstractNumId w:val="15"/>
  </w:num>
  <w:num w:numId="9">
    <w:abstractNumId w:val="14"/>
  </w:num>
  <w:num w:numId="10">
    <w:abstractNumId w:val="4"/>
    <w:lvlOverride w:ilvl="0">
      <w:startOverride w:val="1"/>
    </w:lvlOverride>
  </w:num>
  <w:num w:numId="11">
    <w:abstractNumId w:val="7"/>
  </w:num>
  <w:num w:numId="12">
    <w:abstractNumId w:val="9"/>
  </w:num>
  <w:num w:numId="13">
    <w:abstractNumId w:val="10"/>
  </w:num>
  <w:num w:numId="14">
    <w:abstractNumId w:val="4"/>
  </w:num>
  <w:num w:numId="15">
    <w:abstractNumId w:val="3"/>
  </w:num>
  <w:num w:numId="16">
    <w:abstractNumId w:val="4"/>
  </w:num>
  <w:num w:numId="17">
    <w:abstractNumId w:val="4"/>
  </w:num>
  <w:num w:numId="18">
    <w:abstractNumId w:val="4"/>
  </w:num>
  <w:num w:numId="19">
    <w:abstractNumId w:val="2"/>
  </w:num>
  <w:num w:numId="20">
    <w:abstractNumId w:val="4"/>
  </w:num>
  <w:num w:numId="21">
    <w:abstractNumId w:val="4"/>
  </w:num>
  <w:num w:numId="22">
    <w:abstractNumId w:val="4"/>
  </w:num>
  <w:num w:numId="23">
    <w:abstractNumId w:val="4"/>
  </w:num>
  <w:num w:numId="24">
    <w:abstractNumId w:val="12"/>
  </w:num>
  <w:num w:numId="25">
    <w:abstractNumId w:val="11"/>
  </w:num>
  <w:num w:numId="26">
    <w:abstractNumId w:val="4"/>
  </w:num>
  <w:num w:numId="27">
    <w:abstractNumId w:val="4"/>
  </w:num>
  <w:num w:numId="28">
    <w:abstractNumId w:val="4"/>
  </w:num>
  <w:num w:numId="29">
    <w:abstractNumId w:val="8"/>
  </w:num>
  <w:num w:numId="30">
    <w:abstractNumId w:val="4"/>
  </w:num>
  <w:num w:numId="31">
    <w:abstractNumId w:val="4"/>
  </w:num>
  <w:num w:numId="32">
    <w:abstractNumId w:val="4"/>
  </w:num>
  <w:num w:numId="33">
    <w:abstractNumId w:val="13"/>
  </w:num>
  <w:num w:numId="34">
    <w:abstractNumId w:val="18"/>
  </w:num>
  <w:num w:numId="35">
    <w:abstractNumId w:val="4"/>
  </w:num>
  <w:num w:numId="36">
    <w:abstractNumId w:val="4"/>
  </w:num>
  <w:num w:numId="37">
    <w:abstractNumId w:val="4"/>
  </w:num>
  <w:num w:numId="38">
    <w:abstractNumId w:val="4"/>
  </w:num>
  <w:num w:numId="3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525"/>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EED"/>
    <w:rsid w:val="00005230"/>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377"/>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112"/>
    <w:rsid w:val="00017267"/>
    <w:rsid w:val="000173B2"/>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1E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40005"/>
    <w:rsid w:val="000404A7"/>
    <w:rsid w:val="000407B3"/>
    <w:rsid w:val="000409EE"/>
    <w:rsid w:val="00040FC4"/>
    <w:rsid w:val="00041166"/>
    <w:rsid w:val="000413DD"/>
    <w:rsid w:val="000417CC"/>
    <w:rsid w:val="000418B0"/>
    <w:rsid w:val="00041AD2"/>
    <w:rsid w:val="0004225F"/>
    <w:rsid w:val="000422DA"/>
    <w:rsid w:val="000424DF"/>
    <w:rsid w:val="000426BE"/>
    <w:rsid w:val="000429AB"/>
    <w:rsid w:val="000429AC"/>
    <w:rsid w:val="000429D4"/>
    <w:rsid w:val="0004305D"/>
    <w:rsid w:val="00043AC3"/>
    <w:rsid w:val="00043CA1"/>
    <w:rsid w:val="00043F79"/>
    <w:rsid w:val="00044340"/>
    <w:rsid w:val="0004443D"/>
    <w:rsid w:val="000445E6"/>
    <w:rsid w:val="00044A7D"/>
    <w:rsid w:val="00044CBE"/>
    <w:rsid w:val="00044CC5"/>
    <w:rsid w:val="00045088"/>
    <w:rsid w:val="000450E7"/>
    <w:rsid w:val="00045229"/>
    <w:rsid w:val="00045655"/>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5F73"/>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4BE"/>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658"/>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7B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DE8"/>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45"/>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C0F"/>
    <w:rsid w:val="000D0FA1"/>
    <w:rsid w:val="000D162C"/>
    <w:rsid w:val="000D17D4"/>
    <w:rsid w:val="000D1BB4"/>
    <w:rsid w:val="000D1D89"/>
    <w:rsid w:val="000D1E2B"/>
    <w:rsid w:val="000D1F76"/>
    <w:rsid w:val="000D21B0"/>
    <w:rsid w:val="000D2298"/>
    <w:rsid w:val="000D265C"/>
    <w:rsid w:val="000D2747"/>
    <w:rsid w:val="000D33FD"/>
    <w:rsid w:val="000D35F1"/>
    <w:rsid w:val="000D3F40"/>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D7EC6"/>
    <w:rsid w:val="000E0248"/>
    <w:rsid w:val="000E0295"/>
    <w:rsid w:val="000E0547"/>
    <w:rsid w:val="000E0719"/>
    <w:rsid w:val="000E07B0"/>
    <w:rsid w:val="000E07E9"/>
    <w:rsid w:val="000E0887"/>
    <w:rsid w:val="000E0A82"/>
    <w:rsid w:val="000E0ACF"/>
    <w:rsid w:val="000E0CF3"/>
    <w:rsid w:val="000E0F1D"/>
    <w:rsid w:val="000E0F28"/>
    <w:rsid w:val="000E1551"/>
    <w:rsid w:val="000E163C"/>
    <w:rsid w:val="000E17DD"/>
    <w:rsid w:val="000E1B7B"/>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9FA"/>
    <w:rsid w:val="000E4B25"/>
    <w:rsid w:val="000E4C65"/>
    <w:rsid w:val="000E4EF3"/>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DE"/>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B2D"/>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58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5EB2"/>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7BF"/>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DC3"/>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1E"/>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5A2"/>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4A92"/>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5D"/>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46"/>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93"/>
    <w:rsid w:val="001E12F9"/>
    <w:rsid w:val="001E1375"/>
    <w:rsid w:val="001E1564"/>
    <w:rsid w:val="001E1596"/>
    <w:rsid w:val="001E15A1"/>
    <w:rsid w:val="001E1829"/>
    <w:rsid w:val="001E2351"/>
    <w:rsid w:val="001E243E"/>
    <w:rsid w:val="001E28A9"/>
    <w:rsid w:val="001E29FE"/>
    <w:rsid w:val="001E2A11"/>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BBA"/>
    <w:rsid w:val="001F2D6F"/>
    <w:rsid w:val="001F2FBE"/>
    <w:rsid w:val="001F3041"/>
    <w:rsid w:val="001F309D"/>
    <w:rsid w:val="001F31E2"/>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0F3"/>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6ED0"/>
    <w:rsid w:val="00206F5F"/>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2C"/>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22F"/>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5E3"/>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5CE"/>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677"/>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675"/>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CF2"/>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83"/>
    <w:rsid w:val="002711B1"/>
    <w:rsid w:val="002711FD"/>
    <w:rsid w:val="00271A39"/>
    <w:rsid w:val="00271BAE"/>
    <w:rsid w:val="00271D92"/>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2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5DF"/>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29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96E"/>
    <w:rsid w:val="00294C3F"/>
    <w:rsid w:val="00294C5F"/>
    <w:rsid w:val="00294FD1"/>
    <w:rsid w:val="0029502F"/>
    <w:rsid w:val="0029525A"/>
    <w:rsid w:val="00295656"/>
    <w:rsid w:val="0029568A"/>
    <w:rsid w:val="002957CB"/>
    <w:rsid w:val="00295950"/>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2BAE"/>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5F55"/>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289"/>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945"/>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163"/>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5E25"/>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549"/>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47B"/>
    <w:rsid w:val="002D594C"/>
    <w:rsid w:val="002D5982"/>
    <w:rsid w:val="002D5D80"/>
    <w:rsid w:val="002D60BD"/>
    <w:rsid w:val="002D630B"/>
    <w:rsid w:val="002D6483"/>
    <w:rsid w:val="002D6847"/>
    <w:rsid w:val="002D6932"/>
    <w:rsid w:val="002D7137"/>
    <w:rsid w:val="002D72DF"/>
    <w:rsid w:val="002D73A6"/>
    <w:rsid w:val="002D758A"/>
    <w:rsid w:val="002D75DD"/>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398"/>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DD9"/>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AA0"/>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C9"/>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9E0"/>
    <w:rsid w:val="00312B26"/>
    <w:rsid w:val="00312F11"/>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07A"/>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3B7"/>
    <w:rsid w:val="003237A1"/>
    <w:rsid w:val="00323C33"/>
    <w:rsid w:val="00323F12"/>
    <w:rsid w:val="00323FEC"/>
    <w:rsid w:val="00324674"/>
    <w:rsid w:val="003246DC"/>
    <w:rsid w:val="00324AAB"/>
    <w:rsid w:val="00324B02"/>
    <w:rsid w:val="00324BAD"/>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394"/>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2FA"/>
    <w:rsid w:val="00341377"/>
    <w:rsid w:val="003415A5"/>
    <w:rsid w:val="00341D45"/>
    <w:rsid w:val="00341D4E"/>
    <w:rsid w:val="00342062"/>
    <w:rsid w:val="003424CC"/>
    <w:rsid w:val="00342550"/>
    <w:rsid w:val="003426BF"/>
    <w:rsid w:val="00342C37"/>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27"/>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7D4"/>
    <w:rsid w:val="00365A01"/>
    <w:rsid w:val="00365B66"/>
    <w:rsid w:val="00365BE0"/>
    <w:rsid w:val="00365C68"/>
    <w:rsid w:val="00365DAB"/>
    <w:rsid w:val="00365E4F"/>
    <w:rsid w:val="00365FD9"/>
    <w:rsid w:val="00366092"/>
    <w:rsid w:val="003662B3"/>
    <w:rsid w:val="0036665E"/>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2AE"/>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95"/>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559"/>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34B"/>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148"/>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EC"/>
    <w:rsid w:val="003A7544"/>
    <w:rsid w:val="003A783C"/>
    <w:rsid w:val="003A7A4D"/>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5CA"/>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BE3"/>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4C"/>
    <w:rsid w:val="00424AEE"/>
    <w:rsid w:val="00424E39"/>
    <w:rsid w:val="00425241"/>
    <w:rsid w:val="004253E4"/>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502"/>
    <w:rsid w:val="0045286F"/>
    <w:rsid w:val="00452A7D"/>
    <w:rsid w:val="00453253"/>
    <w:rsid w:val="004532C7"/>
    <w:rsid w:val="004532DC"/>
    <w:rsid w:val="004534C8"/>
    <w:rsid w:val="0045368E"/>
    <w:rsid w:val="004536B5"/>
    <w:rsid w:val="0045412F"/>
    <w:rsid w:val="0045437B"/>
    <w:rsid w:val="00454681"/>
    <w:rsid w:val="0045483E"/>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2A4"/>
    <w:rsid w:val="0046635A"/>
    <w:rsid w:val="0046635D"/>
    <w:rsid w:val="004663BE"/>
    <w:rsid w:val="004667D2"/>
    <w:rsid w:val="0046696A"/>
    <w:rsid w:val="00467DED"/>
    <w:rsid w:val="00470107"/>
    <w:rsid w:val="00470281"/>
    <w:rsid w:val="00470356"/>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805"/>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967"/>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6DA"/>
    <w:rsid w:val="004A5CAA"/>
    <w:rsid w:val="004A5EB7"/>
    <w:rsid w:val="004A631D"/>
    <w:rsid w:val="004A6637"/>
    <w:rsid w:val="004A67A2"/>
    <w:rsid w:val="004A693E"/>
    <w:rsid w:val="004A6A2C"/>
    <w:rsid w:val="004A6D46"/>
    <w:rsid w:val="004A6EA3"/>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05"/>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D0"/>
    <w:rsid w:val="004D38E5"/>
    <w:rsid w:val="004D39A6"/>
    <w:rsid w:val="004D3BD5"/>
    <w:rsid w:val="004D433F"/>
    <w:rsid w:val="004D438A"/>
    <w:rsid w:val="004D43E9"/>
    <w:rsid w:val="004D45E1"/>
    <w:rsid w:val="004D4985"/>
    <w:rsid w:val="004D4CF0"/>
    <w:rsid w:val="004D4D10"/>
    <w:rsid w:val="004D5747"/>
    <w:rsid w:val="004D5B2D"/>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3BB"/>
    <w:rsid w:val="004E1D49"/>
    <w:rsid w:val="004E215E"/>
    <w:rsid w:val="004E23E5"/>
    <w:rsid w:val="004E28B6"/>
    <w:rsid w:val="004E2C7B"/>
    <w:rsid w:val="004E2EA1"/>
    <w:rsid w:val="004E2FE6"/>
    <w:rsid w:val="004E333D"/>
    <w:rsid w:val="004E358F"/>
    <w:rsid w:val="004E37FB"/>
    <w:rsid w:val="004E39DD"/>
    <w:rsid w:val="004E39EC"/>
    <w:rsid w:val="004E3B0C"/>
    <w:rsid w:val="004E3BF0"/>
    <w:rsid w:val="004E3C2F"/>
    <w:rsid w:val="004E41DE"/>
    <w:rsid w:val="004E4740"/>
    <w:rsid w:val="004E4D56"/>
    <w:rsid w:val="004E53B4"/>
    <w:rsid w:val="004E57FE"/>
    <w:rsid w:val="004E591A"/>
    <w:rsid w:val="004E5961"/>
    <w:rsid w:val="004E5D54"/>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11"/>
    <w:rsid w:val="004F113B"/>
    <w:rsid w:val="004F1413"/>
    <w:rsid w:val="004F1904"/>
    <w:rsid w:val="004F1AFC"/>
    <w:rsid w:val="004F1B6E"/>
    <w:rsid w:val="004F1FAA"/>
    <w:rsid w:val="004F21CE"/>
    <w:rsid w:val="004F23C0"/>
    <w:rsid w:val="004F2619"/>
    <w:rsid w:val="004F2A51"/>
    <w:rsid w:val="004F2CF2"/>
    <w:rsid w:val="004F30F5"/>
    <w:rsid w:val="004F3198"/>
    <w:rsid w:val="004F31C4"/>
    <w:rsid w:val="004F3881"/>
    <w:rsid w:val="004F3A03"/>
    <w:rsid w:val="004F3B43"/>
    <w:rsid w:val="004F4014"/>
    <w:rsid w:val="004F445B"/>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13"/>
    <w:rsid w:val="00502024"/>
    <w:rsid w:val="00502051"/>
    <w:rsid w:val="00502664"/>
    <w:rsid w:val="005026CA"/>
    <w:rsid w:val="00502704"/>
    <w:rsid w:val="005027DC"/>
    <w:rsid w:val="00502B66"/>
    <w:rsid w:val="00502BC5"/>
    <w:rsid w:val="00502D51"/>
    <w:rsid w:val="00502F8E"/>
    <w:rsid w:val="0050352F"/>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31"/>
    <w:rsid w:val="00506DDC"/>
    <w:rsid w:val="005070C7"/>
    <w:rsid w:val="0050721B"/>
    <w:rsid w:val="00507334"/>
    <w:rsid w:val="005074D1"/>
    <w:rsid w:val="00507527"/>
    <w:rsid w:val="00507F09"/>
    <w:rsid w:val="00510080"/>
    <w:rsid w:val="00510697"/>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A5B"/>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B4A"/>
    <w:rsid w:val="00517ED7"/>
    <w:rsid w:val="00520010"/>
    <w:rsid w:val="00520026"/>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98D"/>
    <w:rsid w:val="00524A08"/>
    <w:rsid w:val="00524C8C"/>
    <w:rsid w:val="00525AF9"/>
    <w:rsid w:val="00525CA2"/>
    <w:rsid w:val="005260B1"/>
    <w:rsid w:val="00526601"/>
    <w:rsid w:val="00526620"/>
    <w:rsid w:val="00526CDD"/>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10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71A"/>
    <w:rsid w:val="00545A5E"/>
    <w:rsid w:val="00545F3B"/>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643"/>
    <w:rsid w:val="00556802"/>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3FFD"/>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36F"/>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567"/>
    <w:rsid w:val="0057679F"/>
    <w:rsid w:val="0057697D"/>
    <w:rsid w:val="00577256"/>
    <w:rsid w:val="005774AB"/>
    <w:rsid w:val="0057752C"/>
    <w:rsid w:val="00577818"/>
    <w:rsid w:val="00577AD4"/>
    <w:rsid w:val="00577BB2"/>
    <w:rsid w:val="00577C50"/>
    <w:rsid w:val="00577C62"/>
    <w:rsid w:val="00577DA4"/>
    <w:rsid w:val="00577F4D"/>
    <w:rsid w:val="00577FC9"/>
    <w:rsid w:val="005800C2"/>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0F5"/>
    <w:rsid w:val="00587115"/>
    <w:rsid w:val="00587236"/>
    <w:rsid w:val="00587345"/>
    <w:rsid w:val="005878C6"/>
    <w:rsid w:val="00587A43"/>
    <w:rsid w:val="00587B90"/>
    <w:rsid w:val="00587EF0"/>
    <w:rsid w:val="005900F4"/>
    <w:rsid w:val="005901BE"/>
    <w:rsid w:val="0059040E"/>
    <w:rsid w:val="005908B0"/>
    <w:rsid w:val="00590966"/>
    <w:rsid w:val="00590B9F"/>
    <w:rsid w:val="00590BE5"/>
    <w:rsid w:val="0059128B"/>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4E58"/>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1D21"/>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D7B8D"/>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7B0"/>
    <w:rsid w:val="005E38B2"/>
    <w:rsid w:val="005E3949"/>
    <w:rsid w:val="005E3E27"/>
    <w:rsid w:val="005E4047"/>
    <w:rsid w:val="005E405E"/>
    <w:rsid w:val="005E4067"/>
    <w:rsid w:val="005E40D7"/>
    <w:rsid w:val="005E40E5"/>
    <w:rsid w:val="005E4735"/>
    <w:rsid w:val="005E4A78"/>
    <w:rsid w:val="005E5034"/>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903"/>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56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583"/>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40A7"/>
    <w:rsid w:val="006141A6"/>
    <w:rsid w:val="00614847"/>
    <w:rsid w:val="00614975"/>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23D"/>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5D06"/>
    <w:rsid w:val="00646079"/>
    <w:rsid w:val="006462DA"/>
    <w:rsid w:val="006464A1"/>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3B8"/>
    <w:rsid w:val="00652487"/>
    <w:rsid w:val="00652B30"/>
    <w:rsid w:val="00653033"/>
    <w:rsid w:val="0065307C"/>
    <w:rsid w:val="006531F2"/>
    <w:rsid w:val="006532A6"/>
    <w:rsid w:val="006537D9"/>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EDF"/>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CF8"/>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B02"/>
    <w:rsid w:val="00683D8E"/>
    <w:rsid w:val="00684244"/>
    <w:rsid w:val="0068428A"/>
    <w:rsid w:val="006844BA"/>
    <w:rsid w:val="006848F7"/>
    <w:rsid w:val="00684A48"/>
    <w:rsid w:val="00684D9F"/>
    <w:rsid w:val="00684EA4"/>
    <w:rsid w:val="0068519B"/>
    <w:rsid w:val="006851F1"/>
    <w:rsid w:val="006853A5"/>
    <w:rsid w:val="00685458"/>
    <w:rsid w:val="006857F8"/>
    <w:rsid w:val="00685984"/>
    <w:rsid w:val="00685B0D"/>
    <w:rsid w:val="00685B16"/>
    <w:rsid w:val="00685B5D"/>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7EC"/>
    <w:rsid w:val="00693ABB"/>
    <w:rsid w:val="00693E96"/>
    <w:rsid w:val="00693F67"/>
    <w:rsid w:val="006940C9"/>
    <w:rsid w:val="006941CB"/>
    <w:rsid w:val="00694200"/>
    <w:rsid w:val="00694286"/>
    <w:rsid w:val="006942F1"/>
    <w:rsid w:val="0069435E"/>
    <w:rsid w:val="0069488C"/>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D73"/>
    <w:rsid w:val="006A0ECC"/>
    <w:rsid w:val="006A15F1"/>
    <w:rsid w:val="006A162E"/>
    <w:rsid w:val="006A181F"/>
    <w:rsid w:val="006A1D57"/>
    <w:rsid w:val="006A2373"/>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4F6"/>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9A3"/>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4AF"/>
    <w:rsid w:val="006C387C"/>
    <w:rsid w:val="006C3963"/>
    <w:rsid w:val="006C3DE4"/>
    <w:rsid w:val="006C3FAC"/>
    <w:rsid w:val="006C413F"/>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356"/>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700044"/>
    <w:rsid w:val="00700150"/>
    <w:rsid w:val="00700253"/>
    <w:rsid w:val="00700663"/>
    <w:rsid w:val="007006ED"/>
    <w:rsid w:val="0070080F"/>
    <w:rsid w:val="0070081F"/>
    <w:rsid w:val="00700BE9"/>
    <w:rsid w:val="00700D5A"/>
    <w:rsid w:val="00700F0A"/>
    <w:rsid w:val="00701053"/>
    <w:rsid w:val="007011BE"/>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1BE"/>
    <w:rsid w:val="00706229"/>
    <w:rsid w:val="0070625F"/>
    <w:rsid w:val="00706692"/>
    <w:rsid w:val="00706795"/>
    <w:rsid w:val="00706F80"/>
    <w:rsid w:val="00706FC6"/>
    <w:rsid w:val="0070707D"/>
    <w:rsid w:val="007071D9"/>
    <w:rsid w:val="00707270"/>
    <w:rsid w:val="00707339"/>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DC4"/>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37A2D"/>
    <w:rsid w:val="00737EB3"/>
    <w:rsid w:val="007403E6"/>
    <w:rsid w:val="00740420"/>
    <w:rsid w:val="007406F4"/>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385"/>
    <w:rsid w:val="00745AA4"/>
    <w:rsid w:val="007460E5"/>
    <w:rsid w:val="00746359"/>
    <w:rsid w:val="00746576"/>
    <w:rsid w:val="007466ED"/>
    <w:rsid w:val="007468CB"/>
    <w:rsid w:val="0074694E"/>
    <w:rsid w:val="00746CCA"/>
    <w:rsid w:val="00746CED"/>
    <w:rsid w:val="00746F6D"/>
    <w:rsid w:val="00747702"/>
    <w:rsid w:val="00747881"/>
    <w:rsid w:val="00750479"/>
    <w:rsid w:val="0075082A"/>
    <w:rsid w:val="00750F12"/>
    <w:rsid w:val="00751183"/>
    <w:rsid w:val="0075170D"/>
    <w:rsid w:val="00751929"/>
    <w:rsid w:val="007519B0"/>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04D"/>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153"/>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456"/>
    <w:rsid w:val="00772B24"/>
    <w:rsid w:val="00772C8A"/>
    <w:rsid w:val="00773236"/>
    <w:rsid w:val="007734B7"/>
    <w:rsid w:val="00773598"/>
    <w:rsid w:val="0077381E"/>
    <w:rsid w:val="00773CA0"/>
    <w:rsid w:val="00773DD9"/>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0B3"/>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AA"/>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7E5"/>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000"/>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22"/>
    <w:rsid w:val="007D4779"/>
    <w:rsid w:val="007D4952"/>
    <w:rsid w:val="007D4B2B"/>
    <w:rsid w:val="007D4CBA"/>
    <w:rsid w:val="007D4D31"/>
    <w:rsid w:val="007D4DEC"/>
    <w:rsid w:val="007D5143"/>
    <w:rsid w:val="007D526B"/>
    <w:rsid w:val="007D5360"/>
    <w:rsid w:val="007D63AD"/>
    <w:rsid w:val="007D6A45"/>
    <w:rsid w:val="007D6E90"/>
    <w:rsid w:val="007D6EBB"/>
    <w:rsid w:val="007D6F12"/>
    <w:rsid w:val="007D6F69"/>
    <w:rsid w:val="007D71BD"/>
    <w:rsid w:val="007D75DA"/>
    <w:rsid w:val="007D7ADF"/>
    <w:rsid w:val="007D7B06"/>
    <w:rsid w:val="007D7C77"/>
    <w:rsid w:val="007D7E71"/>
    <w:rsid w:val="007D7FE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3FC5"/>
    <w:rsid w:val="007E40CB"/>
    <w:rsid w:val="007E4A0A"/>
    <w:rsid w:val="007E5339"/>
    <w:rsid w:val="007E533E"/>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927"/>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44"/>
    <w:rsid w:val="00801C97"/>
    <w:rsid w:val="008022D6"/>
    <w:rsid w:val="0080230B"/>
    <w:rsid w:val="008025BF"/>
    <w:rsid w:val="0080273D"/>
    <w:rsid w:val="00802B31"/>
    <w:rsid w:val="00803236"/>
    <w:rsid w:val="00803792"/>
    <w:rsid w:val="008038BC"/>
    <w:rsid w:val="00803AF1"/>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22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1"/>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863"/>
    <w:rsid w:val="00820DBD"/>
    <w:rsid w:val="00820F88"/>
    <w:rsid w:val="008210EA"/>
    <w:rsid w:val="0082125C"/>
    <w:rsid w:val="008213A8"/>
    <w:rsid w:val="00821547"/>
    <w:rsid w:val="00821630"/>
    <w:rsid w:val="00821902"/>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1495"/>
    <w:rsid w:val="00831986"/>
    <w:rsid w:val="00832182"/>
    <w:rsid w:val="008321A5"/>
    <w:rsid w:val="00832242"/>
    <w:rsid w:val="00832B6B"/>
    <w:rsid w:val="00832E0D"/>
    <w:rsid w:val="00832E2F"/>
    <w:rsid w:val="00832F43"/>
    <w:rsid w:val="0083301F"/>
    <w:rsid w:val="00833365"/>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8B7"/>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B1"/>
    <w:rsid w:val="00861CC8"/>
    <w:rsid w:val="00861E4E"/>
    <w:rsid w:val="00862024"/>
    <w:rsid w:val="00862028"/>
    <w:rsid w:val="00862523"/>
    <w:rsid w:val="008625A4"/>
    <w:rsid w:val="00863033"/>
    <w:rsid w:val="00863226"/>
    <w:rsid w:val="00863350"/>
    <w:rsid w:val="008634CE"/>
    <w:rsid w:val="00863797"/>
    <w:rsid w:val="008637D2"/>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54C"/>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1F4"/>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D08"/>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12"/>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790"/>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AB8"/>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268E"/>
    <w:rsid w:val="008D3221"/>
    <w:rsid w:val="008D331E"/>
    <w:rsid w:val="008D3516"/>
    <w:rsid w:val="008D35EB"/>
    <w:rsid w:val="008D378E"/>
    <w:rsid w:val="008D3FAF"/>
    <w:rsid w:val="008D4055"/>
    <w:rsid w:val="008D4420"/>
    <w:rsid w:val="008D45C5"/>
    <w:rsid w:val="008D48A5"/>
    <w:rsid w:val="008D51AB"/>
    <w:rsid w:val="008D556F"/>
    <w:rsid w:val="008D5833"/>
    <w:rsid w:val="008D5C61"/>
    <w:rsid w:val="008D5E09"/>
    <w:rsid w:val="008D5E32"/>
    <w:rsid w:val="008D5F36"/>
    <w:rsid w:val="008D6022"/>
    <w:rsid w:val="008D6181"/>
    <w:rsid w:val="008D6313"/>
    <w:rsid w:val="008D63CC"/>
    <w:rsid w:val="008D6815"/>
    <w:rsid w:val="008D6C2E"/>
    <w:rsid w:val="008D6CBE"/>
    <w:rsid w:val="008D6DD3"/>
    <w:rsid w:val="008D7065"/>
    <w:rsid w:val="008D708E"/>
    <w:rsid w:val="008D72DA"/>
    <w:rsid w:val="008D7427"/>
    <w:rsid w:val="008D7550"/>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4F5"/>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5B"/>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F0"/>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C7"/>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43"/>
    <w:rsid w:val="00940156"/>
    <w:rsid w:val="0094020D"/>
    <w:rsid w:val="0094028A"/>
    <w:rsid w:val="0094054B"/>
    <w:rsid w:val="00940A93"/>
    <w:rsid w:val="00940C53"/>
    <w:rsid w:val="00940EA9"/>
    <w:rsid w:val="0094120C"/>
    <w:rsid w:val="00941446"/>
    <w:rsid w:val="009419DE"/>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63D"/>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1D2"/>
    <w:rsid w:val="00953504"/>
    <w:rsid w:val="0095377B"/>
    <w:rsid w:val="009539BC"/>
    <w:rsid w:val="00953A16"/>
    <w:rsid w:val="00953D49"/>
    <w:rsid w:val="00953E19"/>
    <w:rsid w:val="00953E9C"/>
    <w:rsid w:val="00953F7C"/>
    <w:rsid w:val="0095437F"/>
    <w:rsid w:val="009543A7"/>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644"/>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AD"/>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17A"/>
    <w:rsid w:val="00973713"/>
    <w:rsid w:val="009737B0"/>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680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394"/>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2F90"/>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D0B"/>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D67"/>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035"/>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125"/>
    <w:rsid w:val="009F4320"/>
    <w:rsid w:val="009F4337"/>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9FE"/>
    <w:rsid w:val="009F69FF"/>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B0C"/>
    <w:rsid w:val="00A06C85"/>
    <w:rsid w:val="00A06D88"/>
    <w:rsid w:val="00A06D97"/>
    <w:rsid w:val="00A06F34"/>
    <w:rsid w:val="00A070AD"/>
    <w:rsid w:val="00A072C4"/>
    <w:rsid w:val="00A072DF"/>
    <w:rsid w:val="00A07570"/>
    <w:rsid w:val="00A0791E"/>
    <w:rsid w:val="00A079A2"/>
    <w:rsid w:val="00A1047D"/>
    <w:rsid w:val="00A108C5"/>
    <w:rsid w:val="00A10A6F"/>
    <w:rsid w:val="00A11180"/>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4CB"/>
    <w:rsid w:val="00A227D2"/>
    <w:rsid w:val="00A22903"/>
    <w:rsid w:val="00A22997"/>
    <w:rsid w:val="00A22A02"/>
    <w:rsid w:val="00A22DD6"/>
    <w:rsid w:val="00A2330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66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2"/>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9A1"/>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044"/>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A2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6EDC"/>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3"/>
    <w:rsid w:val="00A80446"/>
    <w:rsid w:val="00A80473"/>
    <w:rsid w:val="00A804AC"/>
    <w:rsid w:val="00A8071E"/>
    <w:rsid w:val="00A80B42"/>
    <w:rsid w:val="00A80E9B"/>
    <w:rsid w:val="00A80EFA"/>
    <w:rsid w:val="00A814E4"/>
    <w:rsid w:val="00A81B87"/>
    <w:rsid w:val="00A81BEB"/>
    <w:rsid w:val="00A81CA6"/>
    <w:rsid w:val="00A81CA9"/>
    <w:rsid w:val="00A81D1B"/>
    <w:rsid w:val="00A81F33"/>
    <w:rsid w:val="00A81F50"/>
    <w:rsid w:val="00A822CD"/>
    <w:rsid w:val="00A82540"/>
    <w:rsid w:val="00A82541"/>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1DCF"/>
    <w:rsid w:val="00A91FCC"/>
    <w:rsid w:val="00A92476"/>
    <w:rsid w:val="00A9248E"/>
    <w:rsid w:val="00A92564"/>
    <w:rsid w:val="00A927B8"/>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479"/>
    <w:rsid w:val="00AA2697"/>
    <w:rsid w:val="00AA27B4"/>
    <w:rsid w:val="00AA27ED"/>
    <w:rsid w:val="00AA2801"/>
    <w:rsid w:val="00AA2830"/>
    <w:rsid w:val="00AA2C62"/>
    <w:rsid w:val="00AA2E6A"/>
    <w:rsid w:val="00AA36B5"/>
    <w:rsid w:val="00AA39C0"/>
    <w:rsid w:val="00AA39F7"/>
    <w:rsid w:val="00AA3DEF"/>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138"/>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34F"/>
    <w:rsid w:val="00AC5418"/>
    <w:rsid w:val="00AC549A"/>
    <w:rsid w:val="00AC559B"/>
    <w:rsid w:val="00AC5674"/>
    <w:rsid w:val="00AC572C"/>
    <w:rsid w:val="00AC5CC0"/>
    <w:rsid w:val="00AC60AD"/>
    <w:rsid w:val="00AC61C5"/>
    <w:rsid w:val="00AC6439"/>
    <w:rsid w:val="00AC64D7"/>
    <w:rsid w:val="00AC668C"/>
    <w:rsid w:val="00AC670A"/>
    <w:rsid w:val="00AC695B"/>
    <w:rsid w:val="00AC6C01"/>
    <w:rsid w:val="00AC6D3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7CD"/>
    <w:rsid w:val="00AD193C"/>
    <w:rsid w:val="00AD19D3"/>
    <w:rsid w:val="00AD21E5"/>
    <w:rsid w:val="00AD2568"/>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464"/>
    <w:rsid w:val="00AE1B87"/>
    <w:rsid w:val="00AE1C3A"/>
    <w:rsid w:val="00AE211B"/>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4FE4"/>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81B"/>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92C"/>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3F28"/>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44F"/>
    <w:rsid w:val="00B3193C"/>
    <w:rsid w:val="00B31F18"/>
    <w:rsid w:val="00B321D1"/>
    <w:rsid w:val="00B321E7"/>
    <w:rsid w:val="00B32374"/>
    <w:rsid w:val="00B323B4"/>
    <w:rsid w:val="00B323EB"/>
    <w:rsid w:val="00B32616"/>
    <w:rsid w:val="00B3282B"/>
    <w:rsid w:val="00B330F5"/>
    <w:rsid w:val="00B3311F"/>
    <w:rsid w:val="00B3314F"/>
    <w:rsid w:val="00B331D6"/>
    <w:rsid w:val="00B3324E"/>
    <w:rsid w:val="00B33504"/>
    <w:rsid w:val="00B3368D"/>
    <w:rsid w:val="00B337DA"/>
    <w:rsid w:val="00B33878"/>
    <w:rsid w:val="00B34423"/>
    <w:rsid w:val="00B3465D"/>
    <w:rsid w:val="00B34CB8"/>
    <w:rsid w:val="00B34D0A"/>
    <w:rsid w:val="00B34D40"/>
    <w:rsid w:val="00B34EB7"/>
    <w:rsid w:val="00B34EC9"/>
    <w:rsid w:val="00B35BD2"/>
    <w:rsid w:val="00B36689"/>
    <w:rsid w:val="00B366FA"/>
    <w:rsid w:val="00B36873"/>
    <w:rsid w:val="00B36C34"/>
    <w:rsid w:val="00B36D99"/>
    <w:rsid w:val="00B370A6"/>
    <w:rsid w:val="00B3782F"/>
    <w:rsid w:val="00B37B07"/>
    <w:rsid w:val="00B37C7A"/>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2F7E"/>
    <w:rsid w:val="00B4309D"/>
    <w:rsid w:val="00B430F2"/>
    <w:rsid w:val="00B43276"/>
    <w:rsid w:val="00B4327A"/>
    <w:rsid w:val="00B434F1"/>
    <w:rsid w:val="00B4353C"/>
    <w:rsid w:val="00B43768"/>
    <w:rsid w:val="00B43849"/>
    <w:rsid w:val="00B43A73"/>
    <w:rsid w:val="00B43C82"/>
    <w:rsid w:val="00B43CFD"/>
    <w:rsid w:val="00B43E13"/>
    <w:rsid w:val="00B44007"/>
    <w:rsid w:val="00B440B7"/>
    <w:rsid w:val="00B442ED"/>
    <w:rsid w:val="00B44307"/>
    <w:rsid w:val="00B448DD"/>
    <w:rsid w:val="00B44CE5"/>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8C7"/>
    <w:rsid w:val="00B47B4F"/>
    <w:rsid w:val="00B47F48"/>
    <w:rsid w:val="00B50063"/>
    <w:rsid w:val="00B502AD"/>
    <w:rsid w:val="00B50C19"/>
    <w:rsid w:val="00B50D5E"/>
    <w:rsid w:val="00B50D8B"/>
    <w:rsid w:val="00B50EFC"/>
    <w:rsid w:val="00B5116C"/>
    <w:rsid w:val="00B51652"/>
    <w:rsid w:val="00B51691"/>
    <w:rsid w:val="00B519E6"/>
    <w:rsid w:val="00B51C68"/>
    <w:rsid w:val="00B51F44"/>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3CE"/>
    <w:rsid w:val="00B65A57"/>
    <w:rsid w:val="00B65AEA"/>
    <w:rsid w:val="00B65DB5"/>
    <w:rsid w:val="00B6615A"/>
    <w:rsid w:val="00B661E7"/>
    <w:rsid w:val="00B663E7"/>
    <w:rsid w:val="00B664B2"/>
    <w:rsid w:val="00B664FC"/>
    <w:rsid w:val="00B6659C"/>
    <w:rsid w:val="00B66655"/>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0B"/>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050"/>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73"/>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988"/>
    <w:rsid w:val="00BA1B4F"/>
    <w:rsid w:val="00BA1B9D"/>
    <w:rsid w:val="00BA1CE8"/>
    <w:rsid w:val="00BA21FD"/>
    <w:rsid w:val="00BA24EB"/>
    <w:rsid w:val="00BA2799"/>
    <w:rsid w:val="00BA2810"/>
    <w:rsid w:val="00BA2999"/>
    <w:rsid w:val="00BA3016"/>
    <w:rsid w:val="00BA3562"/>
    <w:rsid w:val="00BA36DD"/>
    <w:rsid w:val="00BA3F20"/>
    <w:rsid w:val="00BA4449"/>
    <w:rsid w:val="00BA458E"/>
    <w:rsid w:val="00BA4698"/>
    <w:rsid w:val="00BA4B52"/>
    <w:rsid w:val="00BA4EC8"/>
    <w:rsid w:val="00BA4FC3"/>
    <w:rsid w:val="00BA5152"/>
    <w:rsid w:val="00BA5180"/>
    <w:rsid w:val="00BA5499"/>
    <w:rsid w:val="00BA55DC"/>
    <w:rsid w:val="00BA574D"/>
    <w:rsid w:val="00BA5EA6"/>
    <w:rsid w:val="00BA5F2E"/>
    <w:rsid w:val="00BA603F"/>
    <w:rsid w:val="00BA6348"/>
    <w:rsid w:val="00BA6670"/>
    <w:rsid w:val="00BA69A7"/>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828"/>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40"/>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1B66"/>
    <w:rsid w:val="00BE23BD"/>
    <w:rsid w:val="00BE2774"/>
    <w:rsid w:val="00BE2807"/>
    <w:rsid w:val="00BE2BC4"/>
    <w:rsid w:val="00BE32D2"/>
    <w:rsid w:val="00BE3770"/>
    <w:rsid w:val="00BE3FB3"/>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6D11"/>
    <w:rsid w:val="00BE6D33"/>
    <w:rsid w:val="00BE7DC7"/>
    <w:rsid w:val="00BE7E80"/>
    <w:rsid w:val="00BF01DF"/>
    <w:rsid w:val="00BF031C"/>
    <w:rsid w:val="00BF03DD"/>
    <w:rsid w:val="00BF0764"/>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1D0"/>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2D02"/>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72C"/>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C5E"/>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23"/>
    <w:rsid w:val="00C313FA"/>
    <w:rsid w:val="00C313FE"/>
    <w:rsid w:val="00C31431"/>
    <w:rsid w:val="00C315BA"/>
    <w:rsid w:val="00C31692"/>
    <w:rsid w:val="00C316E6"/>
    <w:rsid w:val="00C3185F"/>
    <w:rsid w:val="00C31B69"/>
    <w:rsid w:val="00C31E8B"/>
    <w:rsid w:val="00C31EA4"/>
    <w:rsid w:val="00C3219F"/>
    <w:rsid w:val="00C321B6"/>
    <w:rsid w:val="00C32419"/>
    <w:rsid w:val="00C324A3"/>
    <w:rsid w:val="00C32782"/>
    <w:rsid w:val="00C32CCF"/>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47F"/>
    <w:rsid w:val="00C469BC"/>
    <w:rsid w:val="00C46AF9"/>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1FA"/>
    <w:rsid w:val="00C5280F"/>
    <w:rsid w:val="00C528C1"/>
    <w:rsid w:val="00C52CE7"/>
    <w:rsid w:val="00C52D91"/>
    <w:rsid w:val="00C52DAD"/>
    <w:rsid w:val="00C52F0A"/>
    <w:rsid w:val="00C53113"/>
    <w:rsid w:val="00C5330B"/>
    <w:rsid w:val="00C53744"/>
    <w:rsid w:val="00C53B21"/>
    <w:rsid w:val="00C53B5F"/>
    <w:rsid w:val="00C54012"/>
    <w:rsid w:val="00C54053"/>
    <w:rsid w:val="00C540A5"/>
    <w:rsid w:val="00C54397"/>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A04"/>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E91"/>
    <w:rsid w:val="00C82F02"/>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0B0"/>
    <w:rsid w:val="00CB2111"/>
    <w:rsid w:val="00CB21CE"/>
    <w:rsid w:val="00CB29C9"/>
    <w:rsid w:val="00CB2CF5"/>
    <w:rsid w:val="00CB2E59"/>
    <w:rsid w:val="00CB306D"/>
    <w:rsid w:val="00CB3202"/>
    <w:rsid w:val="00CB3331"/>
    <w:rsid w:val="00CB33D8"/>
    <w:rsid w:val="00CB378E"/>
    <w:rsid w:val="00CB37D2"/>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C7E1A"/>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AC1"/>
    <w:rsid w:val="00CD5B40"/>
    <w:rsid w:val="00CD5E26"/>
    <w:rsid w:val="00CD64C4"/>
    <w:rsid w:val="00CD6A9B"/>
    <w:rsid w:val="00CD6EB0"/>
    <w:rsid w:val="00CD7276"/>
    <w:rsid w:val="00CD72D4"/>
    <w:rsid w:val="00CD740F"/>
    <w:rsid w:val="00CD7BA6"/>
    <w:rsid w:val="00CD7C22"/>
    <w:rsid w:val="00CD7CEF"/>
    <w:rsid w:val="00CD7D05"/>
    <w:rsid w:val="00CD7D84"/>
    <w:rsid w:val="00CE0119"/>
    <w:rsid w:val="00CE01B2"/>
    <w:rsid w:val="00CE028C"/>
    <w:rsid w:val="00CE03FC"/>
    <w:rsid w:val="00CE047A"/>
    <w:rsid w:val="00CE079E"/>
    <w:rsid w:val="00CE0C7F"/>
    <w:rsid w:val="00CE0E57"/>
    <w:rsid w:val="00CE10D6"/>
    <w:rsid w:val="00CE11F2"/>
    <w:rsid w:val="00CE130B"/>
    <w:rsid w:val="00CE13CB"/>
    <w:rsid w:val="00CE1504"/>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581"/>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5"/>
    <w:rsid w:val="00D05BF9"/>
    <w:rsid w:val="00D05E0E"/>
    <w:rsid w:val="00D05E0F"/>
    <w:rsid w:val="00D06021"/>
    <w:rsid w:val="00D0609A"/>
    <w:rsid w:val="00D0614E"/>
    <w:rsid w:val="00D063DB"/>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393"/>
    <w:rsid w:val="00D128DD"/>
    <w:rsid w:val="00D12A1A"/>
    <w:rsid w:val="00D13026"/>
    <w:rsid w:val="00D13528"/>
    <w:rsid w:val="00D13719"/>
    <w:rsid w:val="00D13969"/>
    <w:rsid w:val="00D13E93"/>
    <w:rsid w:val="00D14199"/>
    <w:rsid w:val="00D14285"/>
    <w:rsid w:val="00D142CF"/>
    <w:rsid w:val="00D145D8"/>
    <w:rsid w:val="00D146C9"/>
    <w:rsid w:val="00D14D78"/>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6F9"/>
    <w:rsid w:val="00D65BD6"/>
    <w:rsid w:val="00D65E88"/>
    <w:rsid w:val="00D65FD8"/>
    <w:rsid w:val="00D66189"/>
    <w:rsid w:val="00D664B6"/>
    <w:rsid w:val="00D6686B"/>
    <w:rsid w:val="00D66DE7"/>
    <w:rsid w:val="00D66F87"/>
    <w:rsid w:val="00D67117"/>
    <w:rsid w:val="00D6753A"/>
    <w:rsid w:val="00D67637"/>
    <w:rsid w:val="00D67CC4"/>
    <w:rsid w:val="00D70196"/>
    <w:rsid w:val="00D70345"/>
    <w:rsid w:val="00D703F6"/>
    <w:rsid w:val="00D70527"/>
    <w:rsid w:val="00D707E9"/>
    <w:rsid w:val="00D70953"/>
    <w:rsid w:val="00D710D8"/>
    <w:rsid w:val="00D717F5"/>
    <w:rsid w:val="00D71D2B"/>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77C"/>
    <w:rsid w:val="00D77B82"/>
    <w:rsid w:val="00D8065C"/>
    <w:rsid w:val="00D80F80"/>
    <w:rsid w:val="00D8145C"/>
    <w:rsid w:val="00D815C1"/>
    <w:rsid w:val="00D81A2F"/>
    <w:rsid w:val="00D81BA7"/>
    <w:rsid w:val="00D81E77"/>
    <w:rsid w:val="00D829A0"/>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97C05"/>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62A"/>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FD"/>
    <w:rsid w:val="00DB6318"/>
    <w:rsid w:val="00DB6BB4"/>
    <w:rsid w:val="00DB6CAD"/>
    <w:rsid w:val="00DB6F1F"/>
    <w:rsid w:val="00DB7664"/>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0BD"/>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4F4D"/>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53"/>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52"/>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7DC"/>
    <w:rsid w:val="00E0799C"/>
    <w:rsid w:val="00E07BF4"/>
    <w:rsid w:val="00E07DEA"/>
    <w:rsid w:val="00E101BC"/>
    <w:rsid w:val="00E101E5"/>
    <w:rsid w:val="00E104CE"/>
    <w:rsid w:val="00E106B4"/>
    <w:rsid w:val="00E11448"/>
    <w:rsid w:val="00E11451"/>
    <w:rsid w:val="00E11468"/>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22"/>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1F93"/>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2CEB"/>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7E2"/>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67EA"/>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2D1"/>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6FC"/>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74C"/>
    <w:rsid w:val="00EC7AC5"/>
    <w:rsid w:val="00EC7B7D"/>
    <w:rsid w:val="00EC7CBB"/>
    <w:rsid w:val="00EC7DF6"/>
    <w:rsid w:val="00ED02B2"/>
    <w:rsid w:val="00ED061A"/>
    <w:rsid w:val="00ED0814"/>
    <w:rsid w:val="00ED0A99"/>
    <w:rsid w:val="00ED0E1C"/>
    <w:rsid w:val="00ED0EAB"/>
    <w:rsid w:val="00ED11A1"/>
    <w:rsid w:val="00ED15AF"/>
    <w:rsid w:val="00ED1708"/>
    <w:rsid w:val="00ED190B"/>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61"/>
    <w:rsid w:val="00EE07F9"/>
    <w:rsid w:val="00EE0A78"/>
    <w:rsid w:val="00EE0AAA"/>
    <w:rsid w:val="00EE0BCD"/>
    <w:rsid w:val="00EE0C00"/>
    <w:rsid w:val="00EE0DEB"/>
    <w:rsid w:val="00EE0E22"/>
    <w:rsid w:val="00EE0EEC"/>
    <w:rsid w:val="00EE125B"/>
    <w:rsid w:val="00EE1A92"/>
    <w:rsid w:val="00EE1CB4"/>
    <w:rsid w:val="00EE20C4"/>
    <w:rsid w:val="00EE22D2"/>
    <w:rsid w:val="00EE2C76"/>
    <w:rsid w:val="00EE2CC0"/>
    <w:rsid w:val="00EE2ED8"/>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65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4D7"/>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67"/>
    <w:rsid w:val="00F17086"/>
    <w:rsid w:val="00F170D7"/>
    <w:rsid w:val="00F17131"/>
    <w:rsid w:val="00F172B1"/>
    <w:rsid w:val="00F1773F"/>
    <w:rsid w:val="00F179E2"/>
    <w:rsid w:val="00F17A0E"/>
    <w:rsid w:val="00F17CB1"/>
    <w:rsid w:val="00F17DEC"/>
    <w:rsid w:val="00F2001F"/>
    <w:rsid w:val="00F200D6"/>
    <w:rsid w:val="00F201DE"/>
    <w:rsid w:val="00F204FD"/>
    <w:rsid w:val="00F20526"/>
    <w:rsid w:val="00F20868"/>
    <w:rsid w:val="00F20AF6"/>
    <w:rsid w:val="00F215CF"/>
    <w:rsid w:val="00F21839"/>
    <w:rsid w:val="00F21AAB"/>
    <w:rsid w:val="00F21B24"/>
    <w:rsid w:val="00F21EA9"/>
    <w:rsid w:val="00F220E9"/>
    <w:rsid w:val="00F221D4"/>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120"/>
    <w:rsid w:val="00F32292"/>
    <w:rsid w:val="00F32B38"/>
    <w:rsid w:val="00F32C8E"/>
    <w:rsid w:val="00F32F65"/>
    <w:rsid w:val="00F3317D"/>
    <w:rsid w:val="00F331AE"/>
    <w:rsid w:val="00F33302"/>
    <w:rsid w:val="00F336CD"/>
    <w:rsid w:val="00F337A8"/>
    <w:rsid w:val="00F33D11"/>
    <w:rsid w:val="00F33D7E"/>
    <w:rsid w:val="00F33E59"/>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50A"/>
    <w:rsid w:val="00F36848"/>
    <w:rsid w:val="00F36937"/>
    <w:rsid w:val="00F36952"/>
    <w:rsid w:val="00F36DE6"/>
    <w:rsid w:val="00F3719D"/>
    <w:rsid w:val="00F375F7"/>
    <w:rsid w:val="00F37658"/>
    <w:rsid w:val="00F379F0"/>
    <w:rsid w:val="00F37EE5"/>
    <w:rsid w:val="00F4008A"/>
    <w:rsid w:val="00F40448"/>
    <w:rsid w:val="00F40511"/>
    <w:rsid w:val="00F4053F"/>
    <w:rsid w:val="00F40675"/>
    <w:rsid w:val="00F40DFE"/>
    <w:rsid w:val="00F41125"/>
    <w:rsid w:val="00F413A3"/>
    <w:rsid w:val="00F416B1"/>
    <w:rsid w:val="00F4253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47F31"/>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774"/>
    <w:rsid w:val="00F52EA9"/>
    <w:rsid w:val="00F52FC4"/>
    <w:rsid w:val="00F53442"/>
    <w:rsid w:val="00F53703"/>
    <w:rsid w:val="00F53B23"/>
    <w:rsid w:val="00F53C35"/>
    <w:rsid w:val="00F545CB"/>
    <w:rsid w:val="00F546BB"/>
    <w:rsid w:val="00F547A6"/>
    <w:rsid w:val="00F54A8A"/>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983"/>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8C7"/>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678"/>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F"/>
    <w:rsid w:val="00F73FD5"/>
    <w:rsid w:val="00F7401E"/>
    <w:rsid w:val="00F7422B"/>
    <w:rsid w:val="00F742E6"/>
    <w:rsid w:val="00F74719"/>
    <w:rsid w:val="00F751A8"/>
    <w:rsid w:val="00F753E3"/>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388"/>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622"/>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5B10"/>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07B"/>
    <w:rsid w:val="00FC6879"/>
    <w:rsid w:val="00FC6F6E"/>
    <w:rsid w:val="00FC73DC"/>
    <w:rsid w:val="00FC7590"/>
    <w:rsid w:val="00FC7AB5"/>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087"/>
    <w:rsid w:val="00FE1A7A"/>
    <w:rsid w:val="00FE1B4F"/>
    <w:rsid w:val="00FE1BB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D54"/>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318"/>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 w:type="character" w:styleId="Strong">
    <w:name w:val="Strong"/>
    <w:basedOn w:val="DefaultParagraphFont"/>
    <w:uiPriority w:val="22"/>
    <w:qFormat/>
    <w:rsid w:val="000906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953370226">
      <w:bodyDiv w:val="1"/>
      <w:marLeft w:val="0"/>
      <w:marRight w:val="0"/>
      <w:marTop w:val="0"/>
      <w:marBottom w:val="0"/>
      <w:divBdr>
        <w:top w:val="none" w:sz="0" w:space="0" w:color="auto"/>
        <w:left w:val="none" w:sz="0" w:space="0" w:color="auto"/>
        <w:bottom w:val="none" w:sz="0" w:space="0" w:color="auto"/>
        <w:right w:val="none" w:sz="0" w:space="0" w:color="auto"/>
      </w:divBdr>
    </w:div>
    <w:div w:id="976186855">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7944964">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253594">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91154646">
      <w:bodyDiv w:val="1"/>
      <w:marLeft w:val="0"/>
      <w:marRight w:val="0"/>
      <w:marTop w:val="0"/>
      <w:marBottom w:val="0"/>
      <w:divBdr>
        <w:top w:val="none" w:sz="0" w:space="0" w:color="auto"/>
        <w:left w:val="none" w:sz="0" w:space="0" w:color="auto"/>
        <w:bottom w:val="none" w:sz="0" w:space="0" w:color="auto"/>
        <w:right w:val="none" w:sz="0" w:space="0" w:color="auto"/>
      </w:divBdr>
      <w:divsChild>
        <w:div w:id="357315146">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10049161">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685</TotalTime>
  <Pages>2</Pages>
  <Words>315</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Orathai, Nuchprasert</cp:lastModifiedBy>
  <cp:revision>41</cp:revision>
  <cp:lastPrinted>2021-11-05T05:02:00Z</cp:lastPrinted>
  <dcterms:created xsi:type="dcterms:W3CDTF">2021-10-28T09:42:00Z</dcterms:created>
  <dcterms:modified xsi:type="dcterms:W3CDTF">2021-11-12T03:17:00Z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