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7777777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0195788C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F829CD1" w14:textId="2CFB0780" w:rsidR="00825A78" w:rsidRPr="00825A78" w:rsidRDefault="00825A78" w:rsidP="00825A78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6DBC6C82" w14:textId="3ECDFD7E" w:rsidR="003130B5" w:rsidRDefault="00506DCA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4267ABF0" w14:textId="19AACE88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48C1F9A5" w14:textId="3D5DA5E6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7C1A1FA2" w14:textId="326267C0" w:rsidR="000B2338" w:rsidRPr="00870EEC" w:rsidRDefault="000B2338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Pr="00870EEC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148D1B82" w14:textId="08082BBC" w:rsidR="00CC0775" w:rsidRPr="00870EEC" w:rsidRDefault="00CC077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820175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F42679F" w14:textId="3271E193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BA72B1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BA72B1">
        <w:rPr>
          <w:rFonts w:ascii="Angsana New" w:hAnsi="Angsana New" w:hint="cs"/>
          <w:sz w:val="30"/>
          <w:szCs w:val="30"/>
          <w:cs/>
        </w:rPr>
        <w:t xml:space="preserve"> </w:t>
      </w:r>
      <w:r w:rsidR="00276526" w:rsidRPr="00276526">
        <w:rPr>
          <w:rFonts w:ascii="Angsana New" w:hAnsi="Angsana New"/>
          <w:sz w:val="30"/>
          <w:szCs w:val="30"/>
        </w:rPr>
        <w:t xml:space="preserve">12 </w:t>
      </w:r>
      <w:r w:rsidR="00276526" w:rsidRPr="0027652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6A2236" w:rsidRPr="00BA72B1">
        <w:rPr>
          <w:rFonts w:ascii="Angsana New" w:hAnsi="Angsana New"/>
          <w:sz w:val="30"/>
          <w:szCs w:val="30"/>
        </w:rPr>
        <w:t>256</w:t>
      </w:r>
      <w:r w:rsidR="0079684C" w:rsidRPr="00BA72B1">
        <w:rPr>
          <w:rFonts w:ascii="Angsana New" w:hAnsi="Angsana New"/>
          <w:sz w:val="30"/>
          <w:szCs w:val="30"/>
        </w:rPr>
        <w:t>4</w:t>
      </w:r>
    </w:p>
    <w:p w14:paraId="6F29ED1F" w14:textId="6FE01844" w:rsidR="0021348B" w:rsidRPr="007836F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836F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123D4A53" w14:textId="69EBB106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อไม่ให้ซ้ำซ้อนกับข้อมูลที่ได้นำเสนอไปแล้วใน</w:t>
      </w:r>
      <w:r w:rsidR="00D8665C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2563</w:t>
      </w:r>
      <w:r w:rsidR="003A1737" w:rsidRPr="003A1737">
        <w:rPr>
          <w:rFonts w:ascii="Angsana New" w:hAnsi="Angsana New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</w:p>
    <w:p w14:paraId="50C0A1CF" w14:textId="090C67A8" w:rsidR="0047556A" w:rsidRPr="007836F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04059A5" w14:textId="26B1DE49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2563</w:t>
      </w:r>
      <w:r w:rsidRPr="003A173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A96AE4" w14:textId="77777777" w:rsidR="002B7334" w:rsidRPr="007836FD" w:rsidRDefault="002B7334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</w:p>
    <w:p w14:paraId="01FF7CB8" w14:textId="3222E027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Default="005F29D2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BE0EA78" w14:textId="09EEDF7D" w:rsidR="00292E07" w:rsidRPr="00292E07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92E07">
        <w:rPr>
          <w:rFonts w:ascii="Angsana New" w:hAnsi="Angsana New" w:hint="cs"/>
          <w:sz w:val="30"/>
          <w:szCs w:val="30"/>
          <w:cs/>
        </w:rPr>
        <w:t>ความสัมพันธ์</w:t>
      </w:r>
      <w:r>
        <w:rPr>
          <w:rFonts w:ascii="Angsana New" w:hAnsi="Angsana New" w:hint="cs"/>
          <w:sz w:val="30"/>
          <w:szCs w:val="30"/>
          <w:cs/>
        </w:rPr>
        <w:t>ที่มีกับบริษัทย่อย ผู้บริหารสำคัญและบุคคลหรือกิจการที่เกี่ยวข้อง และนโยบายการกำหนดราคา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5FEC679F" w14:textId="77777777" w:rsidR="00292E07" w:rsidRPr="007836FD" w:rsidRDefault="00292E07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3"/>
        <w:gridCol w:w="1081"/>
        <w:gridCol w:w="273"/>
        <w:gridCol w:w="1075"/>
        <w:gridCol w:w="252"/>
        <w:gridCol w:w="1099"/>
      </w:tblGrid>
      <w:tr w:rsidR="00A72822" w:rsidRPr="00BA2043" w14:paraId="0D429484" w14:textId="77777777" w:rsidTr="0085294D">
        <w:trPr>
          <w:tblHeader/>
        </w:trPr>
        <w:tc>
          <w:tcPr>
            <w:tcW w:w="2231" w:type="pct"/>
          </w:tcPr>
          <w:p w14:paraId="03E8B6FA" w14:textId="43BC9DB9" w:rsidR="00A72822" w:rsidRPr="00072A61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85294D">
        <w:trPr>
          <w:tblHeader/>
        </w:trPr>
        <w:tc>
          <w:tcPr>
            <w:tcW w:w="2231" w:type="pct"/>
          </w:tcPr>
          <w:p w14:paraId="0ABACFA2" w14:textId="18BFE9B5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653AB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E530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</w:t>
            </w:r>
            <w:r w:rsidR="00653AB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้า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71974" w:rsidRPr="00471974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</w:t>
            </w:r>
            <w:r w:rsidR="00E53015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27652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83" w:type="pct"/>
            <w:vAlign w:val="bottom"/>
          </w:tcPr>
          <w:p w14:paraId="3BBC3425" w14:textId="4C4483C4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BECBE0" w14:textId="70F2AC7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DEAADB" w14:textId="1D412C4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1C33F" w14:textId="3CBCB1BE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B5C18" w:rsidRPr="00BA2043" w14:paraId="71C5C7A9" w14:textId="77777777" w:rsidTr="0085294D">
        <w:trPr>
          <w:trHeight w:val="353"/>
          <w:tblHeader/>
        </w:trPr>
        <w:tc>
          <w:tcPr>
            <w:tcW w:w="2231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85294D">
        <w:tc>
          <w:tcPr>
            <w:tcW w:w="2231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5B3921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5EC92F79" w14:textId="77777777" w:rsidTr="0085294D">
        <w:trPr>
          <w:trHeight w:val="435"/>
        </w:trPr>
        <w:tc>
          <w:tcPr>
            <w:tcW w:w="2231" w:type="pct"/>
          </w:tcPr>
          <w:p w14:paraId="3C1926B0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2BEE12F1" w14:textId="03906D90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EB34D4" w14:textId="0C0AF830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C71338" w14:textId="1C2C9B11" w:rsidR="00BA72B1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104,576</w:t>
            </w:r>
          </w:p>
        </w:tc>
        <w:tc>
          <w:tcPr>
            <w:tcW w:w="136" w:type="pct"/>
          </w:tcPr>
          <w:p w14:paraId="4A391D2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20BB96" w14:textId="4CF0A643" w:rsidR="00BA72B1" w:rsidRPr="00BA2043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74,418</w:t>
            </w:r>
          </w:p>
        </w:tc>
      </w:tr>
      <w:tr w:rsidR="0085294D" w:rsidRPr="00BA2043" w14:paraId="6BC3497A" w14:textId="77777777" w:rsidTr="0085294D">
        <w:trPr>
          <w:trHeight w:val="435"/>
        </w:trPr>
        <w:tc>
          <w:tcPr>
            <w:tcW w:w="2231" w:type="pct"/>
          </w:tcPr>
          <w:p w14:paraId="0E98E464" w14:textId="46B63746" w:rsidR="0085294D" w:rsidRPr="00BA2043" w:rsidRDefault="0085294D" w:rsidP="0085294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7E7725" w14:textId="57735EDB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AD7D5E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AAF3819" w14:textId="000ADD04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07CC5B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37AA04" w14:textId="302B3A60" w:rsidR="0085294D" w:rsidRDefault="009517CE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6" w:type="pct"/>
          </w:tcPr>
          <w:p w14:paraId="678253A3" w14:textId="77777777" w:rsidR="0085294D" w:rsidRPr="00BA2043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CF7B8B" w14:textId="58A76103" w:rsidR="0085294D" w:rsidRDefault="0085294D" w:rsidP="0085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</w:tr>
      <w:tr w:rsidR="007836FD" w:rsidRPr="00BA2043" w14:paraId="3680B1EF" w14:textId="77777777" w:rsidTr="0085294D">
        <w:trPr>
          <w:trHeight w:val="435"/>
        </w:trPr>
        <w:tc>
          <w:tcPr>
            <w:tcW w:w="2231" w:type="pct"/>
          </w:tcPr>
          <w:p w14:paraId="672F27D2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17178E97" w14:textId="56C7E309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C894F" w14:textId="7D57D342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E3825B" w14:textId="297056ED" w:rsidR="00BA72B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26,100</w:t>
            </w:r>
          </w:p>
        </w:tc>
        <w:tc>
          <w:tcPr>
            <w:tcW w:w="136" w:type="pct"/>
          </w:tcPr>
          <w:p w14:paraId="2D0CC18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D6994DC" w14:textId="1D0E37DE" w:rsidR="00BA72B1" w:rsidRPr="00BA2043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26,100</w:t>
            </w:r>
          </w:p>
        </w:tc>
      </w:tr>
      <w:tr w:rsidR="007836FD" w:rsidRPr="00BA2043" w14:paraId="5E67080E" w14:textId="77777777" w:rsidTr="0085294D">
        <w:trPr>
          <w:trHeight w:val="435"/>
        </w:trPr>
        <w:tc>
          <w:tcPr>
            <w:tcW w:w="2231" w:type="pct"/>
          </w:tcPr>
          <w:p w14:paraId="7F4F6678" w14:textId="31ACF108" w:rsidR="00BA72B1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vAlign w:val="bottom"/>
          </w:tcPr>
          <w:p w14:paraId="241B0168" w14:textId="1EAF9633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1B3662A" w14:textId="5D76C3B1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C6791E" w14:textId="491A5C33" w:rsidR="00BA72B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36" w:type="pct"/>
          </w:tcPr>
          <w:p w14:paraId="742168B5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BAEEC6" w14:textId="5B306DFA" w:rsidR="00BA72B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6DD54B33" w14:textId="77777777" w:rsidTr="0085294D">
        <w:trPr>
          <w:trHeight w:val="435"/>
        </w:trPr>
        <w:tc>
          <w:tcPr>
            <w:tcW w:w="2231" w:type="pct"/>
          </w:tcPr>
          <w:p w14:paraId="4A3ED1EA" w14:textId="77777777" w:rsidR="00BA72B1" w:rsidRPr="00BA2043" w:rsidRDefault="00BA72B1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3" w:type="pct"/>
            <w:vAlign w:val="bottom"/>
          </w:tcPr>
          <w:p w14:paraId="6707D320" w14:textId="5121D5A1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9EB2C25" w14:textId="60F83C0D" w:rsidR="00BA72B1" w:rsidRPr="00BA2043" w:rsidDel="008D2C41" w:rsidRDefault="00BA72B1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39ED59E" w14:textId="7CDEBE4F" w:rsidR="00BA72B1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36" w:type="pct"/>
          </w:tcPr>
          <w:p w14:paraId="7F75ADCA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09922B4" w14:textId="6BACF4FA" w:rsidR="00BA72B1" w:rsidRPr="00BA2043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1,145</w:t>
            </w:r>
          </w:p>
        </w:tc>
      </w:tr>
      <w:tr w:rsidR="007836FD" w:rsidRPr="00BA2043" w14:paraId="773F26AB" w14:textId="77777777" w:rsidTr="0085294D">
        <w:tc>
          <w:tcPr>
            <w:tcW w:w="2231" w:type="pct"/>
          </w:tcPr>
          <w:p w14:paraId="2D91712F" w14:textId="5C67914F" w:rsidR="00BA72B1" w:rsidRPr="00BA2043" w:rsidRDefault="00C17C6B" w:rsidP="00BA72B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>ส่วนลดรับ</w:t>
            </w:r>
          </w:p>
        </w:tc>
        <w:tc>
          <w:tcPr>
            <w:tcW w:w="583" w:type="pct"/>
          </w:tcPr>
          <w:p w14:paraId="3FAFDD62" w14:textId="0C3E7DC3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4CBE98F" w14:textId="546B5132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36771A1" w14:textId="5ED821A1" w:rsidR="00BA72B1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6" w:type="pct"/>
          </w:tcPr>
          <w:p w14:paraId="627F2645" w14:textId="77777777" w:rsidR="00BA72B1" w:rsidRPr="00BA2043" w:rsidRDefault="00BA72B1" w:rsidP="00BA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2EC1DC7" w14:textId="3F4AF308" w:rsidR="00BA72B1" w:rsidRPr="00BA2043" w:rsidDel="008D2C41" w:rsidRDefault="00C17C6B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2348750C" w14:textId="77777777" w:rsidTr="0085294D">
        <w:tc>
          <w:tcPr>
            <w:tcW w:w="2231" w:type="pct"/>
          </w:tcPr>
          <w:p w14:paraId="362BD118" w14:textId="372CDCB2" w:rsidR="00A72822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84381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4A014BED" w14:textId="4F1B6684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ECAA481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F15C7CC" w14:textId="6938A53A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19EBC4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1A970C4" w14:textId="20730C7C" w:rsidR="00A72822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36" w:type="pct"/>
          </w:tcPr>
          <w:p w14:paraId="0C57F6F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5AAC4B1" w14:textId="2FCC1FAE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836FD" w:rsidRPr="00BA2043" w14:paraId="01B1DE2E" w14:textId="77777777" w:rsidTr="0085294D">
        <w:tc>
          <w:tcPr>
            <w:tcW w:w="2231" w:type="pct"/>
          </w:tcPr>
          <w:p w14:paraId="684851FA" w14:textId="74F08C06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3" w:type="pct"/>
          </w:tcPr>
          <w:p w14:paraId="397DE1A0" w14:textId="4B38A9E1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D458FFE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B1C715" w14:textId="57DA0590" w:rsidR="00A72822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2F593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67EF5C9" w14:textId="0E76D7DE" w:rsidR="00A72822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14,471</w:t>
            </w:r>
          </w:p>
        </w:tc>
        <w:tc>
          <w:tcPr>
            <w:tcW w:w="136" w:type="pct"/>
          </w:tcPr>
          <w:p w14:paraId="7FA8198D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EE92809" w14:textId="2E3A09C2" w:rsidR="00A72822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18,009</w:t>
            </w:r>
          </w:p>
        </w:tc>
      </w:tr>
      <w:tr w:rsidR="00292E07" w:rsidRPr="00BA2043" w14:paraId="0BBAC510" w14:textId="77777777" w:rsidTr="0085294D">
        <w:tc>
          <w:tcPr>
            <w:tcW w:w="2231" w:type="pct"/>
          </w:tcPr>
          <w:p w14:paraId="1260FE06" w14:textId="77777777" w:rsidR="00292E07" w:rsidRPr="00292E07" w:rsidRDefault="00292E07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14:paraId="2DFDF28A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24E611E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13F06C3B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74CCFC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60E896D8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55EFB841" w14:textId="77777777" w:rsidR="00292E07" w:rsidRPr="00292E07" w:rsidRDefault="00292E07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87C8302" w14:textId="77777777" w:rsidR="00292E07" w:rsidRPr="00292E07" w:rsidRDefault="00292E07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836FD" w:rsidRPr="00BA2043" w14:paraId="458E307F" w14:textId="77777777" w:rsidTr="0085294D">
        <w:tc>
          <w:tcPr>
            <w:tcW w:w="2231" w:type="pct"/>
          </w:tcPr>
          <w:p w14:paraId="723C6A5F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12C9C59C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E2535F" w14:textId="17BB2D78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23E5940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69A93B" w14:textId="77777777" w:rsidR="00A72822" w:rsidRPr="00BA2043" w:rsidDel="008D2C4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42D11367" w14:textId="77777777" w:rsidTr="0085294D">
        <w:tc>
          <w:tcPr>
            <w:tcW w:w="2231" w:type="pct"/>
          </w:tcPr>
          <w:p w14:paraId="7AE75FD6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19547D92" w14:textId="4D98F011" w:rsidR="00A72822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962020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FF3FADE" w14:textId="77D033AB" w:rsidR="00A72822" w:rsidRPr="00BA2043" w:rsidDel="008D2C41" w:rsidRDefault="00A957E8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57E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276526"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957E8">
              <w:rPr>
                <w:rFonts w:ascii="Angsana New" w:hAnsi="Angsana New"/>
                <w:sz w:val="30"/>
                <w:szCs w:val="30"/>
                <w:lang w:val="en-US" w:eastAsia="en-US"/>
              </w:rPr>
              <w:t>172</w:t>
            </w:r>
          </w:p>
        </w:tc>
        <w:tc>
          <w:tcPr>
            <w:tcW w:w="147" w:type="pct"/>
          </w:tcPr>
          <w:p w14:paraId="6DEBDEF4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CD51B59" w14:textId="00440C4F" w:rsidR="00A72822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EF04698" w14:textId="26ECFB1F" w:rsidR="00A72822" w:rsidRPr="00BA2043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299C50EE" w14:textId="77777777" w:rsidTr="0085294D">
        <w:tc>
          <w:tcPr>
            <w:tcW w:w="2231" w:type="pct"/>
          </w:tcPr>
          <w:p w14:paraId="4137DF58" w14:textId="77777777" w:rsidR="00A72822" w:rsidRPr="00B36D11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178019EC" w14:textId="5DEB5C99" w:rsidR="00A72822" w:rsidRPr="00B36D11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1,364</w:t>
            </w:r>
          </w:p>
        </w:tc>
        <w:tc>
          <w:tcPr>
            <w:tcW w:w="147" w:type="pct"/>
          </w:tcPr>
          <w:p w14:paraId="286F3C3E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E66D144" w14:textId="68EF3F65" w:rsidR="00A72822" w:rsidRPr="00B36D11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508</w:t>
            </w:r>
          </w:p>
        </w:tc>
        <w:tc>
          <w:tcPr>
            <w:tcW w:w="147" w:type="pct"/>
          </w:tcPr>
          <w:p w14:paraId="59770720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94645" w14:textId="5695247D" w:rsidR="00A72822" w:rsidRPr="00B36D11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849</w:t>
            </w:r>
          </w:p>
        </w:tc>
        <w:tc>
          <w:tcPr>
            <w:tcW w:w="136" w:type="pct"/>
          </w:tcPr>
          <w:p w14:paraId="69E99144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76D37E" w14:textId="27E8D2B3" w:rsidR="00A72822" w:rsidRPr="00B36D11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</w:t>
            </w:r>
          </w:p>
        </w:tc>
      </w:tr>
      <w:tr w:rsidR="009517CE" w:rsidRPr="00BA2043" w14:paraId="2FAA2196" w14:textId="77777777" w:rsidTr="0085294D">
        <w:tc>
          <w:tcPr>
            <w:tcW w:w="2231" w:type="pct"/>
          </w:tcPr>
          <w:p w14:paraId="3D8C5F00" w14:textId="6AAE7B16" w:rsidR="009517CE" w:rsidRPr="00B36D11" w:rsidRDefault="009517CE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ซื้อสินทรัพย์ไม่มีตัวตน</w:t>
            </w:r>
          </w:p>
        </w:tc>
        <w:tc>
          <w:tcPr>
            <w:tcW w:w="583" w:type="pct"/>
          </w:tcPr>
          <w:p w14:paraId="4D256AED" w14:textId="23485FB5" w:rsidR="009517CE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7" w:type="pct"/>
          </w:tcPr>
          <w:p w14:paraId="2F83DD77" w14:textId="77777777" w:rsidR="009517CE" w:rsidRPr="00B36D11" w:rsidRDefault="009517CE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0D3F020" w14:textId="2A8C5854" w:rsidR="009517CE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DAFE9EC" w14:textId="77777777" w:rsidR="009517CE" w:rsidRPr="00B36D11" w:rsidRDefault="009517CE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0ADC499" w14:textId="6525637B" w:rsidR="009517CE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155BEE76" w14:textId="77777777" w:rsidR="009517CE" w:rsidRPr="00B36D11" w:rsidRDefault="009517CE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2D7E649" w14:textId="66666522" w:rsidR="009517CE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836FD" w:rsidRPr="00BA2043" w14:paraId="56003ACB" w14:textId="77777777" w:rsidTr="0085294D">
        <w:tc>
          <w:tcPr>
            <w:tcW w:w="2231" w:type="pct"/>
          </w:tcPr>
          <w:p w14:paraId="71E0A83D" w14:textId="77777777" w:rsidR="00A72822" w:rsidRPr="00B36D11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2A31343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BF17985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040B1D04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A72822" w:rsidRPr="00B36D11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9F77995" w14:textId="77777777" w:rsidR="00A72822" w:rsidRPr="00B36D1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7836FD" w:rsidRPr="00BA2043" w14:paraId="269C4A9D" w14:textId="77777777" w:rsidTr="0085294D">
        <w:tc>
          <w:tcPr>
            <w:tcW w:w="2231" w:type="pct"/>
          </w:tcPr>
          <w:p w14:paraId="45CA1E57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5FAD0B6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3200D9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97A799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41CE82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06708BE9" w14:textId="77777777" w:rsidTr="0085294D">
        <w:tc>
          <w:tcPr>
            <w:tcW w:w="2231" w:type="pct"/>
          </w:tcPr>
          <w:p w14:paraId="54E72667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3" w:type="pct"/>
          </w:tcPr>
          <w:p w14:paraId="42B90E31" w14:textId="48A574FA" w:rsidR="00A72822" w:rsidRDefault="00C529C3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4,389</w:t>
            </w:r>
          </w:p>
        </w:tc>
        <w:tc>
          <w:tcPr>
            <w:tcW w:w="147" w:type="pct"/>
          </w:tcPr>
          <w:p w14:paraId="5062404C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4497CEC" w14:textId="3CC035C6" w:rsidR="00A72822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2,234</w:t>
            </w:r>
          </w:p>
        </w:tc>
        <w:tc>
          <w:tcPr>
            <w:tcW w:w="147" w:type="pct"/>
          </w:tcPr>
          <w:p w14:paraId="724A575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9060DEF" w14:textId="6E010B2D" w:rsidR="00A72822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6" w:type="pct"/>
          </w:tcPr>
          <w:p w14:paraId="68515593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34CDABF" w14:textId="65E1035B" w:rsidR="00A72822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6526"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7836FD" w:rsidRPr="00BA2043" w14:paraId="638758CB" w14:textId="77777777" w:rsidTr="0085294D">
        <w:tc>
          <w:tcPr>
            <w:tcW w:w="2231" w:type="pct"/>
          </w:tcPr>
          <w:p w14:paraId="26B417CD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601E91D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D4C6CF" w14:textId="5D2C054C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360038" w14:textId="77777777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267C9C" w14:textId="5DA35369" w:rsidR="00A72822" w:rsidRPr="00BA2043" w:rsidDel="008D2C41" w:rsidRDefault="00A72822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36FD" w:rsidRPr="00BA2043" w14:paraId="62020F0B" w14:textId="77777777" w:rsidTr="0085294D">
        <w:tc>
          <w:tcPr>
            <w:tcW w:w="2231" w:type="pct"/>
          </w:tcPr>
          <w:p w14:paraId="5A6641B4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14:paraId="1FF38E0E" w14:textId="7216735C" w:rsidR="00A72822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</w:t>
            </w:r>
            <w:r w:rsidR="00C529C3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7" w:type="pct"/>
          </w:tcPr>
          <w:p w14:paraId="5D9D65A2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0DAAE" w14:textId="4873EB82" w:rsidR="00A72822" w:rsidRPr="003761CF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761CF"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3761CF"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911</w:t>
            </w:r>
          </w:p>
        </w:tc>
        <w:tc>
          <w:tcPr>
            <w:tcW w:w="147" w:type="pct"/>
          </w:tcPr>
          <w:p w14:paraId="0AE23575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32980E1" w14:textId="56B66683" w:rsidR="00A72822" w:rsidRPr="00523095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15,170</w:t>
            </w:r>
          </w:p>
        </w:tc>
        <w:tc>
          <w:tcPr>
            <w:tcW w:w="136" w:type="pct"/>
          </w:tcPr>
          <w:p w14:paraId="0A41F422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F3F7F44" w14:textId="347A70E4" w:rsidR="00A72822" w:rsidRPr="003761CF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761CF"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761CF"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686</w:t>
            </w:r>
          </w:p>
        </w:tc>
      </w:tr>
      <w:tr w:rsidR="007836FD" w:rsidRPr="00BA2043" w14:paraId="654C5441" w14:textId="77777777" w:rsidTr="0085294D">
        <w:tc>
          <w:tcPr>
            <w:tcW w:w="2231" w:type="pct"/>
          </w:tcPr>
          <w:p w14:paraId="040813CF" w14:textId="77777777" w:rsidR="00A72822" w:rsidRPr="00BA2043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44EC9483" w14:textId="7B5E3079" w:rsidR="00A72822" w:rsidRPr="00BA2043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870</w:t>
            </w:r>
          </w:p>
        </w:tc>
        <w:tc>
          <w:tcPr>
            <w:tcW w:w="147" w:type="pct"/>
          </w:tcPr>
          <w:p w14:paraId="430A34CA" w14:textId="77777777" w:rsidR="00A72822" w:rsidRPr="00BA2043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99802FE" w14:textId="2983444D" w:rsidR="00A72822" w:rsidRPr="003761CF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47" w:type="pct"/>
          </w:tcPr>
          <w:p w14:paraId="57B7D3C4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43EC08" w14:textId="7BDE0AC3" w:rsidR="00A72822" w:rsidRPr="00523095" w:rsidDel="008D2C41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831</w:t>
            </w:r>
          </w:p>
        </w:tc>
        <w:tc>
          <w:tcPr>
            <w:tcW w:w="136" w:type="pct"/>
          </w:tcPr>
          <w:p w14:paraId="42C2C2FA" w14:textId="77777777" w:rsidR="00A72822" w:rsidRPr="00523095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4BEC304" w14:textId="68BBBBB5" w:rsidR="00A72822" w:rsidRPr="003761CF" w:rsidDel="008D2C41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</w:t>
            </w:r>
          </w:p>
        </w:tc>
      </w:tr>
      <w:tr w:rsidR="007836FD" w:rsidRPr="00004074" w14:paraId="1A2D1009" w14:textId="77777777" w:rsidTr="0085294D">
        <w:trPr>
          <w:trHeight w:val="280"/>
        </w:trPr>
        <w:tc>
          <w:tcPr>
            <w:tcW w:w="2231" w:type="pct"/>
          </w:tcPr>
          <w:p w14:paraId="714909C8" w14:textId="77777777" w:rsidR="00A72822" w:rsidRPr="001C2EC7" w:rsidRDefault="00A72822" w:rsidP="00A7282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72722E43" w:rsidR="00A72822" w:rsidRPr="001C2EC7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</w:t>
            </w:r>
            <w:r w:rsidR="00C529C3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7" w:type="pct"/>
          </w:tcPr>
          <w:p w14:paraId="6FBAE103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4459358E" w:rsidR="00A72822" w:rsidRPr="003761CF" w:rsidRDefault="003761CF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276526" w:rsidRPr="003761C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147" w:type="pct"/>
          </w:tcPr>
          <w:p w14:paraId="7D607060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59A900DE" w:rsidR="00A72822" w:rsidRPr="001C2EC7" w:rsidRDefault="009517CE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16,001</w:t>
            </w:r>
          </w:p>
        </w:tc>
        <w:tc>
          <w:tcPr>
            <w:tcW w:w="136" w:type="pct"/>
          </w:tcPr>
          <w:p w14:paraId="353159A3" w14:textId="77777777" w:rsidR="00A72822" w:rsidRPr="001C2EC7" w:rsidRDefault="00A72822" w:rsidP="00A7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1EFE4335" w:rsidR="00A72822" w:rsidRPr="003761CF" w:rsidRDefault="00276526" w:rsidP="00B3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761CF"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761CF" w:rsidRPr="003761C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415</w:t>
            </w:r>
          </w:p>
        </w:tc>
      </w:tr>
    </w:tbl>
    <w:p w14:paraId="0393877B" w14:textId="77777777" w:rsidR="002B7334" w:rsidRPr="00B36D11" w:rsidRDefault="002B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4D11750" w14:textId="165CCAAC" w:rsidR="00C255A9" w:rsidRDefault="00FB72DA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t xml:space="preserve">ยอดคงเหลือกับบุคคลหรือกิจการที่เกี่ยวข้องกัน ณ วันที่ </w:t>
      </w:r>
      <w:r w:rsidR="00325C6F" w:rsidRPr="00325C6F">
        <w:rPr>
          <w:rFonts w:ascii="Angsana New" w:hAnsi="Angsana New" w:cs="Angsana New"/>
          <w:lang w:val="en-US"/>
        </w:rPr>
        <w:t xml:space="preserve">30 </w:t>
      </w:r>
      <w:r w:rsidR="00653AB6">
        <w:rPr>
          <w:rFonts w:ascii="Angsana New" w:hAnsi="Angsana New" w:cs="Angsana New" w:hint="cs"/>
          <w:cs/>
          <w:lang w:val="en-US"/>
        </w:rPr>
        <w:t>กันย</w:t>
      </w:r>
      <w:r w:rsidR="00325C6F" w:rsidRPr="00325C6F">
        <w:rPr>
          <w:rFonts w:ascii="Angsana New" w:hAnsi="Angsana New" w:cs="Angsana New"/>
          <w:cs/>
          <w:lang w:val="en-US"/>
        </w:rPr>
        <w:t xml:space="preserve">ายน </w:t>
      </w:r>
      <w:r w:rsidR="00325C6F" w:rsidRPr="00325C6F">
        <w:rPr>
          <w:rFonts w:ascii="Angsana New" w:hAnsi="Angsana New" w:cs="Angsana New"/>
          <w:lang w:val="en-US"/>
        </w:rPr>
        <w:t xml:space="preserve">2564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</w:t>
      </w:r>
      <w:r w:rsidR="00034ECE">
        <w:rPr>
          <w:rFonts w:ascii="Angsana New" w:hAnsi="Angsana New" w:cs="Angsana New"/>
          <w:lang w:val="en-US"/>
        </w:rPr>
        <w:t>3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15AF1A1F" w14:textId="77777777" w:rsidR="00344B92" w:rsidRPr="00B36D11" w:rsidRDefault="00344B92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69"/>
        <w:gridCol w:w="1173"/>
        <w:gridCol w:w="274"/>
        <w:gridCol w:w="1196"/>
        <w:gridCol w:w="261"/>
        <w:gridCol w:w="1146"/>
      </w:tblGrid>
      <w:tr w:rsidR="003E5233" w:rsidRPr="00BA2043" w14:paraId="2953045A" w14:textId="77777777" w:rsidTr="005F2AF1">
        <w:trPr>
          <w:trHeight w:val="427"/>
          <w:tblHeader/>
        </w:trPr>
        <w:tc>
          <w:tcPr>
            <w:tcW w:w="2039" w:type="pct"/>
          </w:tcPr>
          <w:p w14:paraId="26204697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E5233" w:rsidRPr="00BA2043" w14:paraId="55251CEC" w14:textId="77777777" w:rsidTr="005F2AF1">
        <w:trPr>
          <w:trHeight w:val="427"/>
          <w:tblHeader/>
        </w:trPr>
        <w:tc>
          <w:tcPr>
            <w:tcW w:w="2039" w:type="pct"/>
          </w:tcPr>
          <w:p w14:paraId="0F5777F8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A222C3" w14:textId="60D63F19" w:rsidR="003E5233" w:rsidRPr="00BA2043" w:rsidRDefault="00653A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53AB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4C1C591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93E2A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3F8613" w14:textId="68DB2879" w:rsidR="003E5233" w:rsidRPr="00BA2043" w:rsidRDefault="00653AB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53AB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2E07777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7E2382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5233" w:rsidRPr="00BA2043" w14:paraId="72C62240" w14:textId="77777777" w:rsidTr="005F2AF1">
        <w:trPr>
          <w:trHeight w:val="427"/>
          <w:tblHeader/>
        </w:trPr>
        <w:tc>
          <w:tcPr>
            <w:tcW w:w="2039" w:type="pct"/>
          </w:tcPr>
          <w:p w14:paraId="4B65A49F" w14:textId="48640F85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693D8F" w14:textId="57CF1C44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16B499B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F36AB2" w14:textId="7A149076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1450E8A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FA70FF" w14:textId="24F8A0BA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68CDE7C6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418633" w14:textId="780970DF" w:rsidR="003E5233" w:rsidRPr="006C45EA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E5233" w:rsidRPr="00BA2043" w14:paraId="0A2D3085" w14:textId="77777777" w:rsidTr="005F2AF1">
        <w:trPr>
          <w:trHeight w:val="427"/>
          <w:tblHeader/>
        </w:trPr>
        <w:tc>
          <w:tcPr>
            <w:tcW w:w="2039" w:type="pct"/>
          </w:tcPr>
          <w:p w14:paraId="0B2EF184" w14:textId="06FD9F98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22F41DE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233" w:rsidRPr="00BA2043" w14:paraId="16A78F74" w14:textId="77777777" w:rsidTr="003E5233">
        <w:trPr>
          <w:trHeight w:val="427"/>
        </w:trPr>
        <w:tc>
          <w:tcPr>
            <w:tcW w:w="2039" w:type="pct"/>
          </w:tcPr>
          <w:p w14:paraId="26427780" w14:textId="2CC8C6D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61" w:type="pct"/>
            <w:gridSpan w:val="7"/>
          </w:tcPr>
          <w:p w14:paraId="5EEF1FE5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5233" w:rsidRPr="00BA2043" w14:paraId="4AB26EE1" w14:textId="77777777" w:rsidTr="003E5233">
        <w:trPr>
          <w:trHeight w:val="258"/>
        </w:trPr>
        <w:tc>
          <w:tcPr>
            <w:tcW w:w="2039" w:type="pct"/>
          </w:tcPr>
          <w:p w14:paraId="78BF3FF0" w14:textId="6D33AB26" w:rsidR="003E5233" w:rsidRPr="00BA204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C04E56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55FFF7C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D50008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A471E7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5233" w:rsidRPr="00BA2043" w14:paraId="29BB93CD" w14:textId="77777777" w:rsidTr="003E5233">
        <w:trPr>
          <w:trHeight w:val="258"/>
        </w:trPr>
        <w:tc>
          <w:tcPr>
            <w:tcW w:w="2039" w:type="pct"/>
          </w:tcPr>
          <w:p w14:paraId="043BE82F" w14:textId="3B236218" w:rsidR="003E5233" w:rsidRPr="003E5233" w:rsidRDefault="003E5233" w:rsidP="003E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31" w:type="pct"/>
          </w:tcPr>
          <w:p w14:paraId="075703EE" w14:textId="74F62CEE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3CFD577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10088C0" w14:textId="0025C5AA" w:rsidR="003E5233" w:rsidRPr="00BA2043" w:rsidRDefault="007C7272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4,530</w:t>
            </w:r>
          </w:p>
        </w:tc>
        <w:tc>
          <w:tcPr>
            <w:tcW w:w="141" w:type="pct"/>
          </w:tcPr>
          <w:p w14:paraId="5C8AEDD0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A2B30C" w14:textId="2704940D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,412</w:t>
            </w:r>
          </w:p>
        </w:tc>
      </w:tr>
      <w:tr w:rsidR="003E5233" w:rsidRPr="00BA2043" w14:paraId="0CB462B8" w14:textId="77777777" w:rsidTr="003E5233">
        <w:trPr>
          <w:trHeight w:val="258"/>
        </w:trPr>
        <w:tc>
          <w:tcPr>
            <w:tcW w:w="2039" w:type="pct"/>
          </w:tcPr>
          <w:p w14:paraId="0D2240DD" w14:textId="5766DE70" w:rsidR="003E5233" w:rsidRDefault="003E5233" w:rsidP="003E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1" w:type="pct"/>
          </w:tcPr>
          <w:p w14:paraId="1F8C27F0" w14:textId="6DC5EAC9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32D5EE" w14:textId="77777777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45B99E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174913" w14:textId="3BF40D2E" w:rsidR="003E5233" w:rsidRPr="00BA2043" w:rsidRDefault="007C7272" w:rsidP="00773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</w:t>
            </w:r>
            <w:r w:rsidR="00C529C3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1" w:type="pct"/>
          </w:tcPr>
          <w:p w14:paraId="1D5B37E5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E96AD5" w14:textId="30997AC1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</w:tr>
      <w:tr w:rsidR="003E5233" w:rsidRPr="00BA2043" w14:paraId="49A63EA6" w14:textId="77777777" w:rsidTr="003E6B6F">
        <w:trPr>
          <w:trHeight w:val="258"/>
        </w:trPr>
        <w:tc>
          <w:tcPr>
            <w:tcW w:w="2039" w:type="pct"/>
          </w:tcPr>
          <w:p w14:paraId="20D8E60D" w14:textId="694C4ACD" w:rsidR="003E523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BFE5312" w14:textId="5CCD0499" w:rsidR="003E5233" w:rsidRPr="008A2E5C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C5A4EB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7549AE0" w14:textId="1000ABD1" w:rsidR="003E5233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C62C23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4980D5C" w14:textId="060B264E" w:rsidR="003E5233" w:rsidRPr="00BA2043" w:rsidRDefault="007C7272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141" w:type="pct"/>
          </w:tcPr>
          <w:p w14:paraId="084569AD" w14:textId="77777777" w:rsidR="003E5233" w:rsidRPr="00BA2043" w:rsidRDefault="003E523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F3D103" w14:textId="0CD1901B" w:rsidR="003E5233" w:rsidRDefault="003E523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3E5233" w:rsidRPr="00BA2043" w14:paraId="48B8CBA9" w14:textId="77777777" w:rsidTr="003E6B6F">
        <w:trPr>
          <w:trHeight w:val="258"/>
        </w:trPr>
        <w:tc>
          <w:tcPr>
            <w:tcW w:w="2039" w:type="pct"/>
          </w:tcPr>
          <w:p w14:paraId="48EDFF79" w14:textId="36B33BA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40364ADB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80A2678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558BF7F5" w:rsidR="003E5233" w:rsidRPr="00BA2043" w:rsidRDefault="007C7272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</w:t>
            </w:r>
            <w:r w:rsidR="00C529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141" w:type="pct"/>
          </w:tcPr>
          <w:p w14:paraId="1156669A" w14:textId="77777777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35B24574" w:rsidR="003E5233" w:rsidRPr="00BA2043" w:rsidRDefault="003E523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30,491</w:t>
            </w:r>
          </w:p>
        </w:tc>
      </w:tr>
      <w:tr w:rsidR="003E6B6F" w:rsidRPr="00BA2043" w14:paraId="77F2BF0F" w14:textId="77777777" w:rsidTr="00292E07">
        <w:trPr>
          <w:trHeight w:val="258"/>
        </w:trPr>
        <w:tc>
          <w:tcPr>
            <w:tcW w:w="2039" w:type="pct"/>
          </w:tcPr>
          <w:p w14:paraId="79500DE1" w14:textId="77777777" w:rsidR="003E6B6F" w:rsidRPr="00292E07" w:rsidRDefault="003E6B6F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F31615C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470BA32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3A3FDB6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548F82C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B658DA5" w14:textId="77777777" w:rsidR="003E6B6F" w:rsidRPr="00292E07" w:rsidRDefault="003E6B6F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1F7CEBB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AC2A2F7" w14:textId="77777777" w:rsidR="003E6B6F" w:rsidRPr="00292E07" w:rsidRDefault="003E6B6F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2E07" w:rsidRPr="00BA2043" w14:paraId="435E8989" w14:textId="77777777" w:rsidTr="00292E07">
        <w:trPr>
          <w:trHeight w:val="258"/>
        </w:trPr>
        <w:tc>
          <w:tcPr>
            <w:tcW w:w="2039" w:type="pct"/>
          </w:tcPr>
          <w:p w14:paraId="6668CF92" w14:textId="77777777" w:rsidR="00292E07" w:rsidRPr="00292E07" w:rsidRDefault="00292E07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F0075A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C56F670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F39125D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B822DF0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C2913D8" w14:textId="77777777" w:rsidR="00292E07" w:rsidRPr="00292E07" w:rsidRDefault="00292E07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EEB467E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2FC47E3" w14:textId="77777777" w:rsidR="00292E07" w:rsidRPr="00292E07" w:rsidRDefault="00292E0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87C67" w:rsidRPr="00BA2043" w14:paraId="3176FF00" w14:textId="77777777" w:rsidTr="00F91782">
        <w:trPr>
          <w:trHeight w:val="258"/>
        </w:trPr>
        <w:tc>
          <w:tcPr>
            <w:tcW w:w="2039" w:type="pct"/>
          </w:tcPr>
          <w:p w14:paraId="61CD0808" w14:textId="47250C3A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631" w:type="pct"/>
          </w:tcPr>
          <w:p w14:paraId="11B9F8B8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49BA60B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94A8E3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3DA7DF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5DE715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C67" w:rsidRPr="00BA2043" w14:paraId="76CEEB87" w14:textId="77777777" w:rsidTr="00F91782">
        <w:trPr>
          <w:trHeight w:val="258"/>
        </w:trPr>
        <w:tc>
          <w:tcPr>
            <w:tcW w:w="2039" w:type="pct"/>
          </w:tcPr>
          <w:p w14:paraId="3D216BD5" w14:textId="7352DB5E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632932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43678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DE685C6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A6C276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B7F184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D3862E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CF6E7F" w14:textId="77777777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C67" w:rsidRPr="00BA2043" w14:paraId="31BA3277" w14:textId="77777777" w:rsidTr="00F91782">
        <w:trPr>
          <w:trHeight w:val="258"/>
        </w:trPr>
        <w:tc>
          <w:tcPr>
            <w:tcW w:w="2039" w:type="pct"/>
          </w:tcPr>
          <w:p w14:paraId="6C8385CA" w14:textId="419F4A57" w:rsidR="00087C67" w:rsidRPr="000B3C65" w:rsidRDefault="00087C67" w:rsidP="000B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0CB077CB" w14:textId="74B1B78D" w:rsidR="00087C67" w:rsidRPr="00344B92" w:rsidRDefault="00C41EC3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8F05F5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8858595" w14:textId="76202BA2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629931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29BD481" w14:textId="55F5F7D4" w:rsidR="00087C67" w:rsidRPr="00EF332F" w:rsidRDefault="007C727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7F341B5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091D6A" w14:textId="13979F3F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87C67" w:rsidRPr="00BA2043" w14:paraId="1174C168" w14:textId="77777777" w:rsidTr="00F91782">
        <w:trPr>
          <w:trHeight w:val="258"/>
        </w:trPr>
        <w:tc>
          <w:tcPr>
            <w:tcW w:w="2039" w:type="pct"/>
          </w:tcPr>
          <w:p w14:paraId="4F2ED998" w14:textId="16F3B8DC" w:rsidR="00087C67" w:rsidRDefault="00087C67" w:rsidP="00087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9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35E784E" w14:textId="60DB960E" w:rsidR="00087C67" w:rsidRPr="00EF332F" w:rsidRDefault="00C41EC3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A3A2B3D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499BA5F" w14:textId="327623B8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8FA7FA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2BF704" w14:textId="0710D451" w:rsidR="00087C67" w:rsidRPr="00EF332F" w:rsidRDefault="007C727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</w:t>
            </w:r>
            <w:r w:rsidR="00C529C3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41" w:type="pct"/>
          </w:tcPr>
          <w:p w14:paraId="73B01C1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324458" w14:textId="6D541849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3,614</w:t>
            </w:r>
          </w:p>
        </w:tc>
      </w:tr>
      <w:tr w:rsidR="00983AC0" w:rsidRPr="00BA2043" w14:paraId="23C11F21" w14:textId="77777777" w:rsidTr="00F91782">
        <w:trPr>
          <w:trHeight w:val="258"/>
        </w:trPr>
        <w:tc>
          <w:tcPr>
            <w:tcW w:w="2039" w:type="pct"/>
          </w:tcPr>
          <w:p w14:paraId="12018266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5EF44870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5C8BD22B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7B0AA185" w14:textId="77777777" w:rsidR="00983AC0" w:rsidRPr="00983AC0" w:rsidRDefault="00983AC0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61E36CB7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6CCE9CFE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4D69A76C" w14:textId="77777777" w:rsidR="00983AC0" w:rsidRPr="00983AC0" w:rsidRDefault="00983AC0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6948AA7B" w14:textId="77777777" w:rsidR="00983AC0" w:rsidRPr="00983AC0" w:rsidRDefault="00983AC0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67" w:rsidRPr="00BA2043" w14:paraId="47206F1C" w14:textId="77777777" w:rsidTr="00F91782">
        <w:trPr>
          <w:trHeight w:val="258"/>
        </w:trPr>
        <w:tc>
          <w:tcPr>
            <w:tcW w:w="2039" w:type="pct"/>
          </w:tcPr>
          <w:p w14:paraId="7B2EA1BC" w14:textId="46F579CE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6FFA7B3" w14:textId="7B694817" w:rsidR="00087C67" w:rsidRPr="00344B92" w:rsidRDefault="007C727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5" w:type="pct"/>
          </w:tcPr>
          <w:p w14:paraId="58D1685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49D14DE" w14:textId="059038FE" w:rsidR="00087C67" w:rsidRPr="00BA2043" w:rsidRDefault="007C7272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8" w:type="pct"/>
          </w:tcPr>
          <w:p w14:paraId="49367020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8784F9F" w14:textId="78158C95" w:rsidR="00087C67" w:rsidRPr="00EF332F" w:rsidRDefault="007C727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1" w:type="pct"/>
          </w:tcPr>
          <w:p w14:paraId="4A9351FD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0BD3ED7" w14:textId="50D95BE8" w:rsidR="00087C67" w:rsidRPr="00BA2043" w:rsidRDefault="00087C67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087C67" w:rsidRPr="00BA2043" w14:paraId="4B37E6BE" w14:textId="77777777" w:rsidTr="00F91782">
        <w:trPr>
          <w:trHeight w:val="258"/>
        </w:trPr>
        <w:tc>
          <w:tcPr>
            <w:tcW w:w="2039" w:type="pct"/>
          </w:tcPr>
          <w:p w14:paraId="42535712" w14:textId="524EA163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401579" w14:textId="1D6CA2D0" w:rsidR="00087C67" w:rsidRPr="00344B92" w:rsidRDefault="007C7272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145" w:type="pct"/>
          </w:tcPr>
          <w:p w14:paraId="3F8484D2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9E8392A" w14:textId="2B27A2AA" w:rsidR="00087C67" w:rsidRPr="00087C67" w:rsidRDefault="007C7272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8" w:type="pct"/>
          </w:tcPr>
          <w:p w14:paraId="3CE5E809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B036AB3" w14:textId="6A4F4CBA" w:rsidR="00087C67" w:rsidRPr="00344B92" w:rsidRDefault="00D03A66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</w:t>
            </w:r>
            <w:r w:rsidR="00C529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141" w:type="pct"/>
          </w:tcPr>
          <w:p w14:paraId="2D212F2B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B4BCD" w14:textId="328CDA08" w:rsidR="00087C67" w:rsidRPr="00BA2043" w:rsidRDefault="00D03A66" w:rsidP="00087C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3,768</w:t>
            </w:r>
          </w:p>
        </w:tc>
      </w:tr>
      <w:tr w:rsidR="00087C67" w:rsidRPr="00BA2043" w14:paraId="7F025E80" w14:textId="77777777" w:rsidTr="00F91782">
        <w:trPr>
          <w:trHeight w:val="258"/>
        </w:trPr>
        <w:tc>
          <w:tcPr>
            <w:tcW w:w="2039" w:type="pct"/>
          </w:tcPr>
          <w:p w14:paraId="3A9BD6D3" w14:textId="77777777" w:rsidR="00087C67" w:rsidRPr="00D03A66" w:rsidRDefault="00087C67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78D214A" w14:textId="77777777" w:rsidR="00087C67" w:rsidRPr="00D03A66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4C42D60B" w14:textId="77777777" w:rsidR="00087C67" w:rsidRPr="00D03A66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3B1A4CBF" w14:textId="77777777" w:rsidR="00087C67" w:rsidRPr="00D03A66" w:rsidRDefault="00087C67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7AFF12AD" w14:textId="77777777" w:rsidR="00087C67" w:rsidRPr="00D03A66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267C6824" w14:textId="77777777" w:rsidR="00087C67" w:rsidRPr="00D03A66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DB3F922" w14:textId="77777777" w:rsidR="00087C67" w:rsidRPr="00D03A66" w:rsidRDefault="00087C67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694ED7" w14:textId="77777777" w:rsidR="00087C67" w:rsidRPr="00D03A66" w:rsidRDefault="00087C67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03A66" w:rsidRPr="00BA2043" w14:paraId="33B24476" w14:textId="77777777" w:rsidTr="00F91782">
        <w:trPr>
          <w:trHeight w:val="427"/>
          <w:tblHeader/>
        </w:trPr>
        <w:tc>
          <w:tcPr>
            <w:tcW w:w="2039" w:type="pct"/>
          </w:tcPr>
          <w:p w14:paraId="15A653AE" w14:textId="4987B997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1" w:type="pct"/>
          </w:tcPr>
          <w:p w14:paraId="28E506B7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53F5F6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B3C438C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F803D5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B80880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792AF5BB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2201F8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BA2043" w14:paraId="02615E5D" w14:textId="77777777" w:rsidTr="00F91782">
        <w:trPr>
          <w:trHeight w:val="427"/>
          <w:tblHeader/>
        </w:trPr>
        <w:tc>
          <w:tcPr>
            <w:tcW w:w="2039" w:type="pct"/>
          </w:tcPr>
          <w:p w14:paraId="58F933A4" w14:textId="49A692E5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B3EFB75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A41B26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565559B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B920CC0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CFFFBE4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436F2103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5238FF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BA2043" w14:paraId="5C8323A3" w14:textId="77777777" w:rsidTr="00F91782">
        <w:trPr>
          <w:trHeight w:val="427"/>
          <w:tblHeader/>
        </w:trPr>
        <w:tc>
          <w:tcPr>
            <w:tcW w:w="2039" w:type="pct"/>
          </w:tcPr>
          <w:p w14:paraId="6C6DD373" w14:textId="138E5C20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4C55CF6D" w14:textId="78BB6F4D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30361B1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3C775A8" w14:textId="49A9E62B" w:rsidR="00D03A66" w:rsidRPr="006C45EA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F963E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B7A85C3" w14:textId="15EFC994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13,258</w:t>
            </w:r>
          </w:p>
        </w:tc>
        <w:tc>
          <w:tcPr>
            <w:tcW w:w="141" w:type="pct"/>
          </w:tcPr>
          <w:p w14:paraId="466A527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E9B9A0" w14:textId="2B14F0F5" w:rsidR="00D03A66" w:rsidRPr="006C45EA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</w:t>
            </w:r>
          </w:p>
        </w:tc>
      </w:tr>
      <w:tr w:rsidR="00D03A66" w:rsidRPr="00BA2043" w14:paraId="384E9C53" w14:textId="77777777" w:rsidTr="00D03A66">
        <w:trPr>
          <w:tblHeader/>
        </w:trPr>
        <w:tc>
          <w:tcPr>
            <w:tcW w:w="2039" w:type="pct"/>
          </w:tcPr>
          <w:p w14:paraId="2DFB0F70" w14:textId="77777777" w:rsidR="00D03A66" w:rsidRPr="00D03A66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138C12C2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7FB8527F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5D41D0EA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40F887BC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197C1243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1" w:type="pct"/>
          </w:tcPr>
          <w:p w14:paraId="47D55B72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5F220CB6" w14:textId="77777777" w:rsidR="00D03A66" w:rsidRP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03A66" w:rsidRPr="00BA2043" w14:paraId="082762F4" w14:textId="77777777" w:rsidTr="00F91782">
        <w:trPr>
          <w:trHeight w:val="427"/>
          <w:tblHeader/>
        </w:trPr>
        <w:tc>
          <w:tcPr>
            <w:tcW w:w="2039" w:type="pct"/>
          </w:tcPr>
          <w:p w14:paraId="39C20849" w14:textId="5044BB4C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63C4A89E" w14:textId="6A228A31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D4BD52" w14:textId="04D49346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7F91D6" w14:textId="20C6C732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000AAA5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359F27" w14:textId="3B46A8CE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BA2043" w14:paraId="13AFB366" w14:textId="77777777" w:rsidTr="00F91782">
        <w:trPr>
          <w:trHeight w:val="258"/>
        </w:trPr>
        <w:tc>
          <w:tcPr>
            <w:tcW w:w="2039" w:type="pct"/>
          </w:tcPr>
          <w:p w14:paraId="14B4E84F" w14:textId="6B66593A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B40E08F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F3C131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47365D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E1E7211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0ADB6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8FE779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A66" w:rsidRPr="00BA2043" w14:paraId="69F6791F" w14:textId="77777777" w:rsidTr="00F91782">
        <w:trPr>
          <w:trHeight w:val="258"/>
        </w:trPr>
        <w:tc>
          <w:tcPr>
            <w:tcW w:w="2039" w:type="pct"/>
          </w:tcPr>
          <w:p w14:paraId="58EF10D2" w14:textId="00C872A9" w:rsidR="00D03A66" w:rsidRPr="00214BE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66653B74" w14:textId="55C9D3B5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4A6B1F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0584D5" w14:textId="41EE9B9A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C592C7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9CCD5D" w14:textId="74B90468" w:rsidR="00D03A66" w:rsidRPr="005C7EBE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87F1FEF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F8E1AC" w14:textId="5D559BBD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D03A66" w:rsidRPr="00BA2043" w14:paraId="2C300005" w14:textId="77777777" w:rsidTr="00F91782">
        <w:trPr>
          <w:trHeight w:val="258"/>
        </w:trPr>
        <w:tc>
          <w:tcPr>
            <w:tcW w:w="2039" w:type="pct"/>
          </w:tcPr>
          <w:p w14:paraId="21D70FB4" w14:textId="058B4FEB" w:rsidR="00D03A66" w:rsidRPr="00E43ADC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1" w:type="pct"/>
          </w:tcPr>
          <w:p w14:paraId="52823320" w14:textId="3ACBAA69" w:rsidR="00D03A66" w:rsidRPr="00C62B2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7F0267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300AD41" w14:textId="189E9E24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033A0E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2D701B5" w14:textId="78EAEFD5" w:rsidR="00D03A66" w:rsidRPr="00C62B2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7D694654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BC12F4" w14:textId="3ACD6AD3" w:rsidR="00D03A66" w:rsidRPr="00C62B2A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D03A66" w:rsidRPr="00BA2043" w14:paraId="575E7731" w14:textId="77777777" w:rsidTr="00F91782">
        <w:trPr>
          <w:trHeight w:val="258"/>
        </w:trPr>
        <w:tc>
          <w:tcPr>
            <w:tcW w:w="2039" w:type="pct"/>
          </w:tcPr>
          <w:p w14:paraId="7880ED0E" w14:textId="454E2299" w:rsidR="00D03A66" w:rsidRPr="00E43ADC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05133298" w14:textId="325547F3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C88921D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3269" w14:textId="4705D533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4CB1BF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A4BD0CA" w14:textId="67FFA780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95BE8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BA5513" w14:textId="7587E535" w:rsidR="00D03A66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D03A66" w:rsidRPr="00BA2043" w14:paraId="2DAE7EE7" w14:textId="77777777" w:rsidTr="00F91782">
        <w:trPr>
          <w:trHeight w:val="258"/>
        </w:trPr>
        <w:tc>
          <w:tcPr>
            <w:tcW w:w="2039" w:type="pct"/>
          </w:tcPr>
          <w:p w14:paraId="2E5E42F3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13B258A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051C00FE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1E5ECC71" w14:textId="77777777" w:rsidR="00D03A66" w:rsidRPr="000B3C65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35D5DF6C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68E8F9F0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4CC965DF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6555F540" w14:textId="77777777" w:rsidR="00D03A66" w:rsidRPr="000B3C65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03A66" w:rsidRPr="00BA2043" w14:paraId="5EA48295" w14:textId="77777777" w:rsidTr="00F91782">
        <w:trPr>
          <w:trHeight w:val="258"/>
        </w:trPr>
        <w:tc>
          <w:tcPr>
            <w:tcW w:w="2039" w:type="pct"/>
          </w:tcPr>
          <w:p w14:paraId="108C30B1" w14:textId="7102044E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6D34C067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C621E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B0FB01A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3E3A1B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EC00C9A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B033FA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C6FB54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A66" w:rsidRPr="00BA2043" w14:paraId="15E8CB0C" w14:textId="77777777" w:rsidTr="00F91782">
        <w:trPr>
          <w:trHeight w:val="258"/>
        </w:trPr>
        <w:tc>
          <w:tcPr>
            <w:tcW w:w="2039" w:type="pct"/>
          </w:tcPr>
          <w:p w14:paraId="3CB06680" w14:textId="77777777" w:rsidR="00D03A66" w:rsidRPr="00E657DC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3022AE3B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5" w:type="pct"/>
          </w:tcPr>
          <w:p w14:paraId="2FC4126C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039759" w14:textId="3D05DC6F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74D1EA33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412A190" w14:textId="0CB60BE6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CCCEAE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21B9FC" w14:textId="12224784" w:rsidR="00D03A66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66" w:rsidRPr="00BA2043" w14:paraId="4D01B7FF" w14:textId="77777777" w:rsidTr="00F91782">
        <w:trPr>
          <w:trHeight w:val="258"/>
        </w:trPr>
        <w:tc>
          <w:tcPr>
            <w:tcW w:w="2039" w:type="pct"/>
          </w:tcPr>
          <w:p w14:paraId="1EC23E50" w14:textId="16F7E034" w:rsidR="00D03A66" w:rsidRPr="00651CC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631" w:type="pct"/>
          </w:tcPr>
          <w:p w14:paraId="1CDD4A52" w14:textId="1038BECE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078FBA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C5B745C" w14:textId="384D8CE0" w:rsidR="00D03A66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8" w:type="pct"/>
          </w:tcPr>
          <w:p w14:paraId="0B8BD1E7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E0054BA" w14:textId="3EF32922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DBF13D3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85E97" w14:textId="481E5A23" w:rsidR="00D03A66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A66" w:rsidRPr="00BA2043" w14:paraId="5F8652DE" w14:textId="77777777" w:rsidTr="00F91782">
        <w:trPr>
          <w:trHeight w:val="258"/>
        </w:trPr>
        <w:tc>
          <w:tcPr>
            <w:tcW w:w="2039" w:type="pct"/>
          </w:tcPr>
          <w:p w14:paraId="44E84AC1" w14:textId="38BCB020" w:rsidR="00D03A66" w:rsidRPr="000B3C65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1E88ACC0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7C580508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57C60874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0A315064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20E5C5CD" w14:textId="77777777" w:rsidR="00D03A66" w:rsidRPr="000B3C65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29E2092A" w14:textId="77777777" w:rsidR="00D03A66" w:rsidRPr="000B3C65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A66" w:rsidRPr="00BA2043" w14:paraId="68685F81" w14:textId="77777777" w:rsidTr="00F91782">
        <w:trPr>
          <w:trHeight w:val="258"/>
        </w:trPr>
        <w:tc>
          <w:tcPr>
            <w:tcW w:w="2039" w:type="pct"/>
          </w:tcPr>
          <w:p w14:paraId="3F25FAD8" w14:textId="77777777" w:rsidR="00D03A66" w:rsidRPr="007B2770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2EE96833" w:rsidR="00D03A66" w:rsidRPr="00B3239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45" w:type="pct"/>
          </w:tcPr>
          <w:p w14:paraId="56E2B73B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9C2FB8" w14:textId="4F74B99F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4CDF8527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60404CE" w14:textId="1578FC09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41" w:type="pct"/>
          </w:tcPr>
          <w:p w14:paraId="5339324B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4B50D2" w14:textId="4C01D87C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03A66" w:rsidRPr="00BA2043" w14:paraId="6577E226" w14:textId="77777777" w:rsidTr="00F91782">
        <w:trPr>
          <w:trHeight w:val="258"/>
        </w:trPr>
        <w:tc>
          <w:tcPr>
            <w:tcW w:w="2039" w:type="pct"/>
          </w:tcPr>
          <w:p w14:paraId="0724C231" w14:textId="77777777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7BED9FC7" w:rsidR="00D03A66" w:rsidRPr="00B3239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145" w:type="pct"/>
          </w:tcPr>
          <w:p w14:paraId="66A4F725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35F528C" w:rsidR="00D03A66" w:rsidRPr="00AE2258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48" w:type="pct"/>
          </w:tcPr>
          <w:p w14:paraId="5B81E3D4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709CDF96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141" w:type="pct"/>
          </w:tcPr>
          <w:p w14:paraId="3723C4CE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1A02D3B3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3,912</w:t>
            </w:r>
          </w:p>
        </w:tc>
      </w:tr>
      <w:tr w:rsidR="00D03A66" w:rsidRPr="00BA2043" w14:paraId="7AEBE011" w14:textId="77777777" w:rsidTr="00F91782">
        <w:trPr>
          <w:tblHeader/>
        </w:trPr>
        <w:tc>
          <w:tcPr>
            <w:tcW w:w="2039" w:type="pct"/>
          </w:tcPr>
          <w:p w14:paraId="618A43B8" w14:textId="77777777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1054C64F" w14:textId="018CEEC4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</w:tcPr>
          <w:p w14:paraId="3B0BDE73" w14:textId="352257BE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5161BD1D" w14:textId="77777777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2DA0EB7C" w14:textId="301BCA08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1" w:type="pct"/>
          </w:tcPr>
          <w:p w14:paraId="1176C7BF" w14:textId="77777777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</w:tcPr>
          <w:p w14:paraId="14D999BF" w14:textId="5846D30F" w:rsidR="00D03A66" w:rsidRPr="00983AC0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A66" w:rsidRPr="006C45EA" w14:paraId="317D4566" w14:textId="77777777" w:rsidTr="00F91782">
        <w:trPr>
          <w:trHeight w:val="427"/>
          <w:tblHeader/>
        </w:trPr>
        <w:tc>
          <w:tcPr>
            <w:tcW w:w="2039" w:type="pct"/>
          </w:tcPr>
          <w:p w14:paraId="05A1A626" w14:textId="73E39592" w:rsidR="00D03A66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1" w:type="pct"/>
          </w:tcPr>
          <w:p w14:paraId="256FC5B7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C00C303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4463982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5190DE4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D369940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42A219A5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BEB046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6C45EA" w14:paraId="63416476" w14:textId="77777777" w:rsidTr="00F91782">
        <w:trPr>
          <w:trHeight w:val="427"/>
          <w:tblHeader/>
        </w:trPr>
        <w:tc>
          <w:tcPr>
            <w:tcW w:w="2039" w:type="pct"/>
          </w:tcPr>
          <w:p w14:paraId="2DDC16F9" w14:textId="7CEDF92C" w:rsidR="00D03A66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F6A1BC8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4B8B2E1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CB338E1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299F31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70FB404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7079BE30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82353F" w14:textId="7777777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6C45EA" w14:paraId="60AD7561" w14:textId="77777777" w:rsidTr="006A19DE">
        <w:trPr>
          <w:trHeight w:val="308"/>
          <w:tblHeader/>
        </w:trPr>
        <w:tc>
          <w:tcPr>
            <w:tcW w:w="2039" w:type="pct"/>
          </w:tcPr>
          <w:p w14:paraId="5EB7F402" w14:textId="507D05FE" w:rsidR="00D03A66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218D534" w14:textId="1E793E8B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DB81BFC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166232" w14:textId="472B81EE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4C1F53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FE97C78" w14:textId="3980D507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384,267</w:t>
            </w:r>
          </w:p>
        </w:tc>
        <w:tc>
          <w:tcPr>
            <w:tcW w:w="141" w:type="pct"/>
          </w:tcPr>
          <w:p w14:paraId="3B5915F5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AC3656" w14:textId="6BB5EFAA" w:rsidR="00D03A66" w:rsidRPr="006C45EA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438,320</w:t>
            </w:r>
          </w:p>
        </w:tc>
      </w:tr>
      <w:tr w:rsidR="00D03A66" w:rsidRPr="006C45EA" w14:paraId="2AA9C508" w14:textId="77777777" w:rsidTr="00B36D11">
        <w:trPr>
          <w:tblHeader/>
        </w:trPr>
        <w:tc>
          <w:tcPr>
            <w:tcW w:w="2039" w:type="pct"/>
          </w:tcPr>
          <w:p w14:paraId="1A38394B" w14:textId="77777777" w:rsidR="00D03A66" w:rsidRPr="007C7272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9FAB0E2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160C89D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8FCE1EA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8738E4C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426CD9B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FAA7E8A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C535B1" w14:textId="77777777" w:rsidR="00D03A66" w:rsidRPr="007C7272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A66" w:rsidRPr="006C45EA" w14:paraId="5B12CBBB" w14:textId="77777777" w:rsidTr="00F91782">
        <w:trPr>
          <w:trHeight w:val="427"/>
          <w:tblHeader/>
        </w:trPr>
        <w:tc>
          <w:tcPr>
            <w:tcW w:w="2039" w:type="pct"/>
          </w:tcPr>
          <w:p w14:paraId="45FFE868" w14:textId="02F46BAA" w:rsidR="00D03A66" w:rsidRPr="00BA2043" w:rsidRDefault="00D03A66" w:rsidP="00D0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31" w:type="pct"/>
          </w:tcPr>
          <w:p w14:paraId="0583BDEB" w14:textId="4B79BFB3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A19959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28BDA88" w14:textId="087D56DB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A4B5ABD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7E4DB80" w14:textId="0D476F16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21C5AB59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4B33E6" w14:textId="16B08768" w:rsidR="00D03A66" w:rsidRPr="006C45EA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A66" w:rsidRPr="00BA2043" w14:paraId="151F3EDD" w14:textId="77777777" w:rsidTr="00F91782">
        <w:trPr>
          <w:trHeight w:val="258"/>
        </w:trPr>
        <w:tc>
          <w:tcPr>
            <w:tcW w:w="2039" w:type="pct"/>
          </w:tcPr>
          <w:p w14:paraId="66B96ECB" w14:textId="7E0B1AD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72DC4B51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426002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569F0AF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C43601C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FCAF9CC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8DDE90A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420DFC" w14:textId="77777777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A66" w:rsidRPr="00BA2043" w14:paraId="17E4F544" w14:textId="77777777" w:rsidTr="00F91782">
        <w:trPr>
          <w:trHeight w:val="258"/>
        </w:trPr>
        <w:tc>
          <w:tcPr>
            <w:tcW w:w="2039" w:type="pct"/>
          </w:tcPr>
          <w:p w14:paraId="6ABB4E3E" w14:textId="6837CA42" w:rsidR="00D03A66" w:rsidRPr="00214BE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2EB595F0" w14:textId="294DA717" w:rsidR="00D03A66" w:rsidRPr="00A33ACF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22,114</w:t>
            </w:r>
          </w:p>
        </w:tc>
        <w:tc>
          <w:tcPr>
            <w:tcW w:w="145" w:type="pct"/>
          </w:tcPr>
          <w:p w14:paraId="0745E3DE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4380A9" w14:textId="1060E5B8" w:rsidR="00D03A66" w:rsidRPr="00A33ACF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23,407</w:t>
            </w:r>
          </w:p>
        </w:tc>
        <w:tc>
          <w:tcPr>
            <w:tcW w:w="148" w:type="pct"/>
          </w:tcPr>
          <w:p w14:paraId="7BAB9208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00E376B" w14:textId="0CA2E8E7" w:rsidR="00D03A66" w:rsidRPr="005C7EBE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22,114</w:t>
            </w:r>
          </w:p>
        </w:tc>
        <w:tc>
          <w:tcPr>
            <w:tcW w:w="141" w:type="pct"/>
          </w:tcPr>
          <w:p w14:paraId="3C70B6BF" w14:textId="77777777" w:rsidR="00D03A66" w:rsidRPr="00BA2043" w:rsidRDefault="00D03A66" w:rsidP="00D03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1FA40A" w14:textId="526127A3" w:rsidR="00D03A66" w:rsidRPr="00BA2043" w:rsidRDefault="00D03A66" w:rsidP="00D03A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</w:tr>
    </w:tbl>
    <w:p w14:paraId="439F3CB1" w14:textId="03538AD9" w:rsidR="007C7272" w:rsidRDefault="007C7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E272ABF" w14:textId="3D2806F2" w:rsidR="00B1154B" w:rsidRDefault="00F91782" w:rsidP="00F9178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91782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0460C317" w14:textId="77777777" w:rsidR="00F91782" w:rsidRPr="00F91782" w:rsidRDefault="00F91782" w:rsidP="00F91782">
      <w:pPr>
        <w:rPr>
          <w:sz w:val="30"/>
          <w:szCs w:val="30"/>
          <w:lang w:eastAsia="x-none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990"/>
        <w:gridCol w:w="1260"/>
        <w:gridCol w:w="268"/>
        <w:gridCol w:w="1266"/>
      </w:tblGrid>
      <w:tr w:rsidR="00F91782" w:rsidRPr="00344B92" w14:paraId="3EF5AE8B" w14:textId="77777777" w:rsidTr="00F91782">
        <w:tc>
          <w:tcPr>
            <w:tcW w:w="2940" w:type="pct"/>
          </w:tcPr>
          <w:p w14:paraId="0F290CA5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4D6CDC4" w14:textId="77777777" w:rsidR="00F91782" w:rsidRPr="00344B92" w:rsidRDefault="00F91782" w:rsidP="00F91782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2FA0980B" w14:textId="77777777" w:rsidR="00F91782" w:rsidRPr="00344B92" w:rsidRDefault="00F91782" w:rsidP="00F91782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782" w:rsidRPr="00344B92" w14:paraId="669D1931" w14:textId="77777777" w:rsidTr="00F91782">
        <w:tc>
          <w:tcPr>
            <w:tcW w:w="2940" w:type="pct"/>
          </w:tcPr>
          <w:p w14:paraId="7235EE73" w14:textId="77777777" w:rsidR="00F91782" w:rsidRPr="00344B92" w:rsidRDefault="00F91782" w:rsidP="00F9178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A099775" w14:textId="77777777" w:rsidR="00F91782" w:rsidRPr="00344B92" w:rsidRDefault="00F91782" w:rsidP="00F91782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6" w:type="pct"/>
          </w:tcPr>
          <w:p w14:paraId="7D0429B5" w14:textId="75E5BDB2" w:rsidR="00F91782" w:rsidRPr="00344B92" w:rsidRDefault="00B62FB2" w:rsidP="00F91782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23C10C87" w14:textId="77777777" w:rsidR="00F91782" w:rsidRPr="00344B92" w:rsidRDefault="00F91782" w:rsidP="00F91782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400A4F9D" w14:textId="7249618D" w:rsidR="00F91782" w:rsidRPr="00344B92" w:rsidRDefault="00B62FB2" w:rsidP="00F91782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82065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91782"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91782" w:rsidRPr="00344B92" w14:paraId="5C2C63C5" w14:textId="77777777" w:rsidTr="00F91782">
        <w:tc>
          <w:tcPr>
            <w:tcW w:w="2940" w:type="pct"/>
          </w:tcPr>
          <w:p w14:paraId="33DC60DE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87CE5FD" w14:textId="77777777" w:rsidR="00F91782" w:rsidRPr="00344B92" w:rsidRDefault="00F91782" w:rsidP="00F917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5A8FDD5F" w14:textId="77777777" w:rsidR="00F91782" w:rsidRPr="00344B92" w:rsidRDefault="00F91782" w:rsidP="00F917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782" w:rsidRPr="00344B92" w14:paraId="592BC125" w14:textId="77777777" w:rsidTr="00F91782">
        <w:tc>
          <w:tcPr>
            <w:tcW w:w="2940" w:type="pct"/>
          </w:tcPr>
          <w:p w14:paraId="2DFC69BD" w14:textId="22D819E3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3A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44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53A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3A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44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344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9" w:type="pct"/>
          </w:tcPr>
          <w:p w14:paraId="47714416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4DE452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3CFFF2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133BECF" w14:textId="77777777" w:rsidR="00F91782" w:rsidRPr="00344B92" w:rsidRDefault="00F91782" w:rsidP="00F91782">
            <w:pPr>
              <w:pStyle w:val="BodyText"/>
              <w:tabs>
                <w:tab w:val="decimal" w:pos="1051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1782" w:rsidRPr="00344B92" w14:paraId="385FA9F2" w14:textId="77777777" w:rsidTr="00F91782">
        <w:tc>
          <w:tcPr>
            <w:tcW w:w="2940" w:type="pct"/>
          </w:tcPr>
          <w:p w14:paraId="5401DEC8" w14:textId="4C927CC3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66CC7353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C712632" w14:textId="0C25B65B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  <w:tc>
          <w:tcPr>
            <w:tcW w:w="146" w:type="pct"/>
          </w:tcPr>
          <w:p w14:paraId="2BD32D59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5F7F795C" w14:textId="000263DB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</w:tr>
      <w:tr w:rsidR="00F91782" w:rsidRPr="00344B92" w14:paraId="40047177" w14:textId="77777777" w:rsidTr="00F91782">
        <w:tc>
          <w:tcPr>
            <w:tcW w:w="2940" w:type="pct"/>
          </w:tcPr>
          <w:p w14:paraId="32C149AE" w14:textId="77777777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9" w:type="pct"/>
          </w:tcPr>
          <w:p w14:paraId="3C3471AD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F9CF0B" w14:textId="0B524B0E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46" w:type="pct"/>
          </w:tcPr>
          <w:p w14:paraId="0488A0A2" w14:textId="77777777" w:rsidR="00F91782" w:rsidRPr="00344B92" w:rsidRDefault="00F91782" w:rsidP="00F9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08870CD8" w14:textId="465FA233" w:rsidR="00F91782" w:rsidRPr="00344B92" w:rsidRDefault="00344B92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91782" w:rsidRPr="00344B92" w14:paraId="151FAC24" w14:textId="77777777" w:rsidTr="00F91782">
        <w:tc>
          <w:tcPr>
            <w:tcW w:w="2940" w:type="pct"/>
          </w:tcPr>
          <w:p w14:paraId="0581C883" w14:textId="69F078E3" w:rsidR="00F91782" w:rsidRPr="00344B92" w:rsidRDefault="00F91782" w:rsidP="00F917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2FB2"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653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344B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9" w:type="pct"/>
          </w:tcPr>
          <w:p w14:paraId="5EF5FABE" w14:textId="77777777" w:rsidR="00F91782" w:rsidRPr="00344B92" w:rsidRDefault="00F91782" w:rsidP="00F91782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DA12ADC" w14:textId="77F5E5BC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1,189,997</w:t>
            </w:r>
          </w:p>
        </w:tc>
        <w:tc>
          <w:tcPr>
            <w:tcW w:w="146" w:type="pct"/>
          </w:tcPr>
          <w:p w14:paraId="4AF5F99C" w14:textId="77777777" w:rsidR="00F91782" w:rsidRPr="00344B92" w:rsidRDefault="00F91782" w:rsidP="00F9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975BEA5" w14:textId="2360A021" w:rsidR="00F91782" w:rsidRPr="00344B92" w:rsidRDefault="00A06089" w:rsidP="0034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1,039,997</w:t>
            </w:r>
          </w:p>
        </w:tc>
      </w:tr>
    </w:tbl>
    <w:p w14:paraId="7B1B9FA4" w14:textId="77777777" w:rsidR="00F91782" w:rsidRPr="00344B92" w:rsidRDefault="00F91782" w:rsidP="00F91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5E9270B9" w14:textId="0540E742" w:rsidR="00F91782" w:rsidRDefault="00F91782" w:rsidP="003E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B62FB2" w:rsidRPr="00344B92">
        <w:rPr>
          <w:rFonts w:asciiTheme="majorBidi" w:eastAsia="Calibri" w:hAnsiTheme="majorBidi" w:cstheme="majorBidi"/>
          <w:sz w:val="30"/>
          <w:szCs w:val="30"/>
        </w:rPr>
        <w:t>19</w:t>
      </w: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62FB2" w:rsidRPr="00344B92">
        <w:rPr>
          <w:rFonts w:asciiTheme="majorBidi" w:eastAsia="Calibri" w:hAnsiTheme="majorBidi" w:cstheme="majorBidi" w:hint="cs"/>
          <w:sz w:val="30"/>
          <w:szCs w:val="30"/>
          <w:cs/>
        </w:rPr>
        <w:t>เมษายน</w:t>
      </w:r>
      <w:r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62FB2" w:rsidRPr="00344B92">
        <w:rPr>
          <w:rFonts w:asciiTheme="majorBidi" w:eastAsia="Calibri" w:hAnsiTheme="majorBidi" w:cstheme="majorBidi"/>
          <w:sz w:val="30"/>
          <w:szCs w:val="30"/>
        </w:rPr>
        <w:t>2564</w:t>
      </w:r>
      <w:r w:rsidRPr="00344B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>บริษัทลงทุนเพิ่มในหุ้นสามัญ</w:t>
      </w:r>
      <w:r w:rsidR="00282065" w:rsidRPr="00344B92"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 </w:t>
      </w:r>
      <w:r w:rsidR="00282065" w:rsidRPr="00344B92">
        <w:rPr>
          <w:rFonts w:asciiTheme="majorBidi" w:eastAsia="Calibri" w:hAnsiTheme="majorBidi"/>
          <w:sz w:val="30"/>
          <w:szCs w:val="30"/>
          <w:cs/>
        </w:rPr>
        <w:t>บริษัท พีเอ็มซี เลเบิล แมททีเรียลส์ จำกัด</w:t>
      </w:r>
      <w:r w:rsidR="00A2795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ตามสัดส่วนความเป็นเจ้าของเดิม (ร้อยละ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>99.99)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 xml:space="preserve">1.5 </w:t>
      </w:r>
      <w:r w:rsidR="00282065" w:rsidRPr="00344B92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หุ้น ซึ่งมีมูลค่าที่ตราไว้ </w:t>
      </w:r>
      <w:r w:rsidR="00282065" w:rsidRPr="00344B92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บาทต่อหุ้น </w:t>
      </w:r>
      <w:r w:rsidR="00A2795A"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 xml:space="preserve">จำนวนรวมทั้งสิ้น </w:t>
      </w:r>
      <w:r w:rsidR="009068C4">
        <w:rPr>
          <w:rFonts w:asciiTheme="majorBidi" w:eastAsia="Calibri" w:hAnsiTheme="majorBidi" w:cstheme="majorBidi"/>
          <w:sz w:val="30"/>
          <w:szCs w:val="30"/>
        </w:rPr>
        <w:br/>
      </w:r>
      <w:r w:rsidR="002C6171">
        <w:rPr>
          <w:rFonts w:asciiTheme="majorBidi" w:eastAsia="Calibri" w:hAnsiTheme="majorBidi" w:cstheme="majorBidi"/>
          <w:sz w:val="30"/>
          <w:szCs w:val="30"/>
        </w:rPr>
        <w:t>150</w:t>
      </w:r>
      <w:r w:rsidR="00282065" w:rsidRPr="00344B92">
        <w:rPr>
          <w:rFonts w:asciiTheme="majorBidi" w:eastAsia="Calibri" w:hAnsiTheme="majorBidi" w:cstheme="majorBidi"/>
          <w:sz w:val="30"/>
          <w:szCs w:val="30"/>
          <w:cs/>
        </w:rPr>
        <w:t>ล้านบา</w:t>
      </w:r>
      <w:r w:rsidR="002C6171">
        <w:rPr>
          <w:rFonts w:asciiTheme="majorBidi" w:eastAsia="Calibri" w:hAnsiTheme="majorBidi" w:cstheme="majorBidi"/>
          <w:sz w:val="30"/>
          <w:szCs w:val="30"/>
          <w:cs/>
        </w:rPr>
        <w:t>ท</w:t>
      </w:r>
    </w:p>
    <w:p w14:paraId="25F492F0" w14:textId="77777777" w:rsidR="002C6171" w:rsidRPr="003E6B6F" w:rsidRDefault="002C6171" w:rsidP="003E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2C6171" w:rsidRPr="003E6B6F" w:rsidSect="00E827FF">
          <w:headerReference w:type="default" r:id="rId9"/>
          <w:footerReference w:type="default" r:id="rId10"/>
          <w:pgSz w:w="11909" w:h="16834" w:code="9"/>
          <w:pgMar w:top="691" w:right="1199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14:paraId="31BE0228" w14:textId="1CFCCC99" w:rsidR="006259F4" w:rsidRPr="00F4500A" w:rsidRDefault="00506DCA" w:rsidP="002F43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0FB8C32E" w14:textId="77777777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4C940590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</w:t>
            </w:r>
            <w:r w:rsidR="00DD7D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62117" w:rsidRPr="00D1370C" w14:paraId="09335418" w14:textId="77777777" w:rsidTr="008847DF">
        <w:trPr>
          <w:cantSplit/>
          <w:trHeight w:val="302"/>
        </w:trPr>
        <w:tc>
          <w:tcPr>
            <w:tcW w:w="3510" w:type="dxa"/>
          </w:tcPr>
          <w:p w14:paraId="701FBE14" w14:textId="738F9265" w:rsidR="00562117" w:rsidRPr="00F065F0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653AB6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เ</w:t>
            </w:r>
            <w:r w:rsidR="007E048E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ก</w:t>
            </w:r>
            <w:r w:rsidR="00653AB6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้า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lang w:val="en-US"/>
              </w:rPr>
              <w:t>3</w:t>
            </w:r>
            <w:r w:rsidR="007E048E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0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</w:rPr>
              <w:t xml:space="preserve"> </w:t>
            </w:r>
            <w:r w:rsidR="00653AB6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กันย</w:t>
            </w:r>
            <w:r w:rsidR="007E048E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ายน</w:t>
            </w:r>
          </w:p>
        </w:tc>
        <w:tc>
          <w:tcPr>
            <w:tcW w:w="720" w:type="dxa"/>
            <w:vAlign w:val="bottom"/>
          </w:tcPr>
          <w:p w14:paraId="0CCC0133" w14:textId="0B42101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065F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956C5CA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688EBD4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CE60F2B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5BE893B0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84DEE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7A41C077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008A7F2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FA444" w14:textId="5910A0C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ED84C4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0B38A8" w14:textId="51A4D131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B895C9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FB32690" w14:textId="73340EA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6DB443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D5E7DF" w14:textId="2828AEBE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2D3ED6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582A07DC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74BCB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D1F7F5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61577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44B6EBB4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895F36E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7A19B45B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6259F4" w:rsidRPr="006259F4" w14:paraId="2B863D34" w14:textId="77777777" w:rsidTr="008847DF">
        <w:trPr>
          <w:cantSplit/>
          <w:trHeight w:val="302"/>
        </w:trPr>
        <w:tc>
          <w:tcPr>
            <w:tcW w:w="3510" w:type="dxa"/>
          </w:tcPr>
          <w:p w14:paraId="112DE1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6259F4" w:rsidRPr="00D1370C" w14:paraId="4E253AAC" w14:textId="77777777" w:rsidTr="008847DF">
        <w:trPr>
          <w:cantSplit/>
          <w:trHeight w:val="302"/>
        </w:trPr>
        <w:tc>
          <w:tcPr>
            <w:tcW w:w="3510" w:type="dxa"/>
          </w:tcPr>
          <w:p w14:paraId="57E6CAC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A786ABF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15EDC41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86CB9EC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756CE" w:rsidRPr="00D1370C" w14:paraId="0F27520F" w14:textId="77777777" w:rsidTr="009517CE">
        <w:trPr>
          <w:cantSplit/>
          <w:trHeight w:val="302"/>
        </w:trPr>
        <w:tc>
          <w:tcPr>
            <w:tcW w:w="3510" w:type="dxa"/>
          </w:tcPr>
          <w:p w14:paraId="0548AB36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3265C343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98,513</w:t>
            </w:r>
          </w:p>
        </w:tc>
        <w:tc>
          <w:tcPr>
            <w:tcW w:w="178" w:type="dxa"/>
            <w:vAlign w:val="bottom"/>
          </w:tcPr>
          <w:p w14:paraId="665B8B6D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100CBF5" w14:textId="3CB5F88D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80,627</w:t>
            </w:r>
          </w:p>
        </w:tc>
        <w:tc>
          <w:tcPr>
            <w:tcW w:w="180" w:type="dxa"/>
            <w:vAlign w:val="bottom"/>
          </w:tcPr>
          <w:p w14:paraId="769D5D67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40659E45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187,051</w:t>
            </w:r>
          </w:p>
        </w:tc>
        <w:tc>
          <w:tcPr>
            <w:tcW w:w="180" w:type="dxa"/>
          </w:tcPr>
          <w:p w14:paraId="5D3B93C0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A01F64" w14:textId="772DB3C6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371</w:t>
            </w:r>
          </w:p>
        </w:tc>
        <w:tc>
          <w:tcPr>
            <w:tcW w:w="180" w:type="dxa"/>
          </w:tcPr>
          <w:p w14:paraId="06E115B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4B293283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285,564</w:t>
            </w:r>
          </w:p>
        </w:tc>
        <w:tc>
          <w:tcPr>
            <w:tcW w:w="180" w:type="dxa"/>
          </w:tcPr>
          <w:p w14:paraId="399407A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EF6E81C" w14:textId="0D70149E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210,998</w:t>
            </w:r>
          </w:p>
        </w:tc>
        <w:tc>
          <w:tcPr>
            <w:tcW w:w="180" w:type="dxa"/>
          </w:tcPr>
          <w:p w14:paraId="613374D4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430AC5DC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20DA5C" w14:textId="0555C039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53B77340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545691E6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49033468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285,564</w:t>
            </w:r>
          </w:p>
        </w:tc>
        <w:tc>
          <w:tcPr>
            <w:tcW w:w="178" w:type="dxa"/>
          </w:tcPr>
          <w:p w14:paraId="2B026E8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757676C" w14:textId="3452547E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  <w:r w:rsidR="006B2571" w:rsidRPr="006B2571">
              <w:rPr>
                <w:rFonts w:asciiTheme="majorBidi" w:hAnsiTheme="majorBidi" w:cstheme="majorBidi"/>
                <w:szCs w:val="22"/>
                <w:lang w:val="en-US" w:bidi="th-TH"/>
              </w:rPr>
              <w:t>210,998</w:t>
            </w:r>
          </w:p>
        </w:tc>
      </w:tr>
      <w:tr w:rsidR="00E756CE" w:rsidRPr="00D1370C" w14:paraId="4677A461" w14:textId="77777777" w:rsidTr="009517CE">
        <w:trPr>
          <w:cantSplit/>
          <w:trHeight w:val="302"/>
        </w:trPr>
        <w:tc>
          <w:tcPr>
            <w:tcW w:w="3510" w:type="dxa"/>
          </w:tcPr>
          <w:p w14:paraId="7283C949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1F547213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57,629</w:t>
            </w:r>
          </w:p>
        </w:tc>
        <w:tc>
          <w:tcPr>
            <w:tcW w:w="178" w:type="dxa"/>
            <w:vAlign w:val="bottom"/>
          </w:tcPr>
          <w:p w14:paraId="2AF41BFE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5CA5D94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41,506</w:t>
            </w:r>
          </w:p>
        </w:tc>
        <w:tc>
          <w:tcPr>
            <w:tcW w:w="180" w:type="dxa"/>
            <w:vAlign w:val="bottom"/>
          </w:tcPr>
          <w:p w14:paraId="1EF620F7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60E580E4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18,156</w:t>
            </w:r>
          </w:p>
        </w:tc>
        <w:tc>
          <w:tcPr>
            <w:tcW w:w="180" w:type="dxa"/>
          </w:tcPr>
          <w:p w14:paraId="42559C1E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2F0F4" w14:textId="516ECAE0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2DF2BA7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28F910B0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75,785</w:t>
            </w:r>
          </w:p>
        </w:tc>
        <w:tc>
          <w:tcPr>
            <w:tcW w:w="180" w:type="dxa"/>
          </w:tcPr>
          <w:p w14:paraId="1D9445C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451E95" w14:textId="332C63C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53,932</w:t>
            </w:r>
          </w:p>
        </w:tc>
        <w:tc>
          <w:tcPr>
            <w:tcW w:w="180" w:type="dxa"/>
          </w:tcPr>
          <w:p w14:paraId="62B324A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15696F54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578B9036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0283CAA" w14:textId="59D0AEB3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42ABFF74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3FCD46B3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182810F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66FEE98A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80,541</w:t>
            </w:r>
          </w:p>
        </w:tc>
        <w:tc>
          <w:tcPr>
            <w:tcW w:w="178" w:type="dxa"/>
          </w:tcPr>
          <w:p w14:paraId="1D056BE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40A33F1" w14:textId="5C91CD2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079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E756CE" w:rsidRPr="00D1370C" w14:paraId="71D1DBBB" w14:textId="77777777" w:rsidTr="009517CE">
        <w:trPr>
          <w:cantSplit/>
          <w:trHeight w:val="302"/>
        </w:trPr>
        <w:tc>
          <w:tcPr>
            <w:tcW w:w="3510" w:type="dxa"/>
          </w:tcPr>
          <w:p w14:paraId="76E9F294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1BD6C8AB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54,597</w:t>
            </w:r>
          </w:p>
        </w:tc>
        <w:tc>
          <w:tcPr>
            <w:tcW w:w="178" w:type="dxa"/>
            <w:vAlign w:val="bottom"/>
          </w:tcPr>
          <w:p w14:paraId="525C7E49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618D5E05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39,281</w:t>
            </w:r>
          </w:p>
        </w:tc>
        <w:tc>
          <w:tcPr>
            <w:tcW w:w="180" w:type="dxa"/>
            <w:vAlign w:val="bottom"/>
          </w:tcPr>
          <w:p w14:paraId="731A6BAA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31D6F998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350EAB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809C7A" w14:textId="2269D7C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- </w:t>
            </w:r>
          </w:p>
        </w:tc>
        <w:tc>
          <w:tcPr>
            <w:tcW w:w="180" w:type="dxa"/>
          </w:tcPr>
          <w:p w14:paraId="31FFAC7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7870F9A2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54,597</w:t>
            </w:r>
          </w:p>
        </w:tc>
        <w:tc>
          <w:tcPr>
            <w:tcW w:w="180" w:type="dxa"/>
          </w:tcPr>
          <w:p w14:paraId="38B28D4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E24F28" w14:textId="48FC89A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39,281</w:t>
            </w:r>
          </w:p>
        </w:tc>
        <w:tc>
          <w:tcPr>
            <w:tcW w:w="180" w:type="dxa"/>
          </w:tcPr>
          <w:p w14:paraId="6903891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08E0B892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7CC660" w14:textId="455F79F2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411E22CF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54201A4A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46228426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54,597</w:t>
            </w:r>
          </w:p>
        </w:tc>
        <w:tc>
          <w:tcPr>
            <w:tcW w:w="178" w:type="dxa"/>
          </w:tcPr>
          <w:p w14:paraId="3A530766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E4FADF9" w14:textId="6078D013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39,281 </w:t>
            </w:r>
          </w:p>
        </w:tc>
      </w:tr>
      <w:tr w:rsidR="00E756CE" w:rsidRPr="00D1370C" w14:paraId="1BD4AB53" w14:textId="77777777" w:rsidTr="009517CE">
        <w:trPr>
          <w:cantSplit/>
          <w:trHeight w:val="302"/>
        </w:trPr>
        <w:tc>
          <w:tcPr>
            <w:tcW w:w="3510" w:type="dxa"/>
          </w:tcPr>
          <w:p w14:paraId="1AE79091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7FEFBAEA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10,027</w:t>
            </w:r>
          </w:p>
        </w:tc>
        <w:tc>
          <w:tcPr>
            <w:tcW w:w="178" w:type="dxa"/>
            <w:vAlign w:val="bottom"/>
          </w:tcPr>
          <w:p w14:paraId="1C1F00C5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075CCEDF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  <w:vAlign w:val="bottom"/>
          </w:tcPr>
          <w:p w14:paraId="348B742B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707859F1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1A6C50F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E28247" w14:textId="5187D66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1,787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DACAF9E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4A6A363F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12,093</w:t>
            </w:r>
          </w:p>
        </w:tc>
        <w:tc>
          <w:tcPr>
            <w:tcW w:w="180" w:type="dxa"/>
          </w:tcPr>
          <w:p w14:paraId="3A7312C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A3DC11" w14:textId="1B39CCFF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3,853</w:t>
            </w:r>
          </w:p>
        </w:tc>
        <w:tc>
          <w:tcPr>
            <w:tcW w:w="180" w:type="dxa"/>
          </w:tcPr>
          <w:p w14:paraId="083E637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30155E5B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38F4EB" w14:textId="03ED4D05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3C2A3A9D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6E9D700E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30C87BF6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12,093</w:t>
            </w:r>
          </w:p>
        </w:tc>
        <w:tc>
          <w:tcPr>
            <w:tcW w:w="178" w:type="dxa"/>
          </w:tcPr>
          <w:p w14:paraId="65A3BFF8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0869EE" w14:textId="15D3407F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853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E756CE" w:rsidRPr="00D1370C" w14:paraId="1A9AC6C5" w14:textId="77777777" w:rsidTr="009517CE">
        <w:trPr>
          <w:cantSplit/>
          <w:trHeight w:val="302"/>
        </w:trPr>
        <w:tc>
          <w:tcPr>
            <w:tcW w:w="3510" w:type="dxa"/>
          </w:tcPr>
          <w:p w14:paraId="66FBB5FB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4C0190C0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220,766</w:t>
            </w:r>
          </w:p>
        </w:tc>
        <w:tc>
          <w:tcPr>
            <w:tcW w:w="178" w:type="dxa"/>
            <w:vAlign w:val="bottom"/>
          </w:tcPr>
          <w:p w14:paraId="3848CD95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5C03949C" w14:textId="5F6A3A91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163,480</w:t>
            </w:r>
          </w:p>
        </w:tc>
        <w:tc>
          <w:tcPr>
            <w:tcW w:w="180" w:type="dxa"/>
            <w:vAlign w:val="bottom"/>
          </w:tcPr>
          <w:p w14:paraId="10690974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2BE33395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207,273</w:t>
            </w:r>
          </w:p>
        </w:tc>
        <w:tc>
          <w:tcPr>
            <w:tcW w:w="180" w:type="dxa"/>
          </w:tcPr>
          <w:p w14:paraId="13107CC5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A8F49C2" w14:textId="7E60FCD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144,584 </w:t>
            </w:r>
          </w:p>
        </w:tc>
        <w:tc>
          <w:tcPr>
            <w:tcW w:w="180" w:type="dxa"/>
          </w:tcPr>
          <w:p w14:paraId="660DA08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0A7C50CE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428,039</w:t>
            </w:r>
          </w:p>
        </w:tc>
        <w:tc>
          <w:tcPr>
            <w:tcW w:w="180" w:type="dxa"/>
          </w:tcPr>
          <w:p w14:paraId="64C5C97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2CE83D2" w14:textId="1472C51D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308,064</w:t>
            </w:r>
          </w:p>
        </w:tc>
        <w:tc>
          <w:tcPr>
            <w:tcW w:w="180" w:type="dxa"/>
          </w:tcPr>
          <w:p w14:paraId="17A3BB80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6F1AF5E3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27C10D5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2AC5C3" w14:textId="6D72301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67F191EB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3B176397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2723CB9F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0E0EDFDE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432,795</w:t>
            </w:r>
          </w:p>
        </w:tc>
        <w:tc>
          <w:tcPr>
            <w:tcW w:w="178" w:type="dxa"/>
          </w:tcPr>
          <w:p w14:paraId="66997FA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9C235E8" w14:textId="5E86CB43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308,211 </w:t>
            </w:r>
          </w:p>
        </w:tc>
      </w:tr>
      <w:tr w:rsidR="00E756CE" w:rsidRPr="00D1370C" w14:paraId="1B97BFD8" w14:textId="77777777" w:rsidTr="009517CE">
        <w:trPr>
          <w:cantSplit/>
          <w:trHeight w:val="302"/>
        </w:trPr>
        <w:tc>
          <w:tcPr>
            <w:tcW w:w="3510" w:type="dxa"/>
          </w:tcPr>
          <w:p w14:paraId="3EC843F7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352548CD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237,119</w:t>
            </w:r>
          </w:p>
        </w:tc>
        <w:tc>
          <w:tcPr>
            <w:tcW w:w="178" w:type="dxa"/>
            <w:vAlign w:val="bottom"/>
          </w:tcPr>
          <w:p w14:paraId="042EFD4F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9B88516" w14:textId="0955AE9C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232,673</w:t>
            </w:r>
          </w:p>
        </w:tc>
        <w:tc>
          <w:tcPr>
            <w:tcW w:w="180" w:type="dxa"/>
            <w:vAlign w:val="bottom"/>
          </w:tcPr>
          <w:p w14:paraId="56D6581C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66B3D250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414,314</w:t>
            </w:r>
          </w:p>
        </w:tc>
        <w:tc>
          <w:tcPr>
            <w:tcW w:w="180" w:type="dxa"/>
          </w:tcPr>
          <w:p w14:paraId="0F1883F2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8A82B4" w14:textId="69D1628E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385,720 </w:t>
            </w:r>
          </w:p>
        </w:tc>
        <w:tc>
          <w:tcPr>
            <w:tcW w:w="180" w:type="dxa"/>
          </w:tcPr>
          <w:p w14:paraId="6EC4F82C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631B30BB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651,433</w:t>
            </w:r>
          </w:p>
        </w:tc>
        <w:tc>
          <w:tcPr>
            <w:tcW w:w="180" w:type="dxa"/>
          </w:tcPr>
          <w:p w14:paraId="440B43F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3C6CA4" w14:textId="1200972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618,393</w:t>
            </w:r>
          </w:p>
        </w:tc>
        <w:tc>
          <w:tcPr>
            <w:tcW w:w="180" w:type="dxa"/>
          </w:tcPr>
          <w:p w14:paraId="4C20DC1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785803F1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2755A7" w14:textId="50ABE7F4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0B54676F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23475FB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0703386F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651,433</w:t>
            </w:r>
          </w:p>
        </w:tc>
        <w:tc>
          <w:tcPr>
            <w:tcW w:w="178" w:type="dxa"/>
          </w:tcPr>
          <w:p w14:paraId="52D42D5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0DCA44C" w14:textId="7430B84E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618,393 </w:t>
            </w:r>
          </w:p>
        </w:tc>
      </w:tr>
      <w:tr w:rsidR="00E756CE" w:rsidRPr="00D1370C" w14:paraId="045C810F" w14:textId="77777777" w:rsidTr="009517CE">
        <w:trPr>
          <w:cantSplit/>
          <w:trHeight w:val="302"/>
        </w:trPr>
        <w:tc>
          <w:tcPr>
            <w:tcW w:w="3510" w:type="dxa"/>
          </w:tcPr>
          <w:p w14:paraId="27A778D8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2A0A00E9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95,971</w:t>
            </w:r>
          </w:p>
        </w:tc>
        <w:tc>
          <w:tcPr>
            <w:tcW w:w="178" w:type="dxa"/>
            <w:vAlign w:val="bottom"/>
          </w:tcPr>
          <w:p w14:paraId="7A818B31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6C5DEDF" w14:textId="371859A9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69,991</w:t>
            </w:r>
          </w:p>
        </w:tc>
        <w:tc>
          <w:tcPr>
            <w:tcW w:w="180" w:type="dxa"/>
            <w:vAlign w:val="bottom"/>
          </w:tcPr>
          <w:p w14:paraId="0003E576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5D4FBB90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8,890</w:t>
            </w:r>
          </w:p>
        </w:tc>
        <w:tc>
          <w:tcPr>
            <w:tcW w:w="180" w:type="dxa"/>
          </w:tcPr>
          <w:p w14:paraId="34231BEA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1F2A115" w14:textId="20BECB50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1,145 </w:t>
            </w:r>
          </w:p>
        </w:tc>
        <w:tc>
          <w:tcPr>
            <w:tcW w:w="180" w:type="dxa"/>
          </w:tcPr>
          <w:p w14:paraId="141A8640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0E3DC720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104,861</w:t>
            </w:r>
          </w:p>
        </w:tc>
        <w:tc>
          <w:tcPr>
            <w:tcW w:w="180" w:type="dxa"/>
          </w:tcPr>
          <w:p w14:paraId="18F069E4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1B1775" w14:textId="3BB417DA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71,136</w:t>
            </w:r>
          </w:p>
        </w:tc>
        <w:tc>
          <w:tcPr>
            <w:tcW w:w="180" w:type="dxa"/>
          </w:tcPr>
          <w:p w14:paraId="5C5FD638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639C25C4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78B1A3" w14:textId="6DEE5062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7363FB54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(104,861)</w:t>
            </w:r>
          </w:p>
        </w:tc>
        <w:tc>
          <w:tcPr>
            <w:tcW w:w="178" w:type="dxa"/>
          </w:tcPr>
          <w:p w14:paraId="18A5391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042FB7DD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1,136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151DA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2198A5A3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F11AE68" w14:textId="0C1B88EB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-</w:t>
            </w:r>
          </w:p>
        </w:tc>
      </w:tr>
      <w:tr w:rsidR="00E756CE" w:rsidRPr="00D1370C" w14:paraId="1E20F8AB" w14:textId="77777777" w:rsidTr="009517CE">
        <w:trPr>
          <w:cantSplit/>
          <w:trHeight w:val="302"/>
        </w:trPr>
        <w:tc>
          <w:tcPr>
            <w:tcW w:w="3510" w:type="dxa"/>
          </w:tcPr>
          <w:p w14:paraId="6BCFD58B" w14:textId="77777777" w:rsidR="00E756CE" w:rsidRPr="00756E6F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01169253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553,856</w:t>
            </w:r>
          </w:p>
        </w:tc>
        <w:tc>
          <w:tcPr>
            <w:tcW w:w="178" w:type="dxa"/>
            <w:vAlign w:val="bottom"/>
          </w:tcPr>
          <w:p w14:paraId="79F4CCD4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D24F" w14:textId="3C346AB5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466,144</w:t>
            </w:r>
          </w:p>
        </w:tc>
        <w:tc>
          <w:tcPr>
            <w:tcW w:w="180" w:type="dxa"/>
            <w:vAlign w:val="bottom"/>
          </w:tcPr>
          <w:p w14:paraId="4D2AECC0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300DD634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630,477</w:t>
            </w:r>
          </w:p>
        </w:tc>
        <w:tc>
          <w:tcPr>
            <w:tcW w:w="180" w:type="dxa"/>
          </w:tcPr>
          <w:p w14:paraId="03E50959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44AFE" w14:textId="528A7ADA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   531,449 </w:t>
            </w:r>
          </w:p>
        </w:tc>
        <w:tc>
          <w:tcPr>
            <w:tcW w:w="180" w:type="dxa"/>
          </w:tcPr>
          <w:p w14:paraId="2DDDAA76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7356747C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1,184,333</w:t>
            </w:r>
          </w:p>
        </w:tc>
        <w:tc>
          <w:tcPr>
            <w:tcW w:w="180" w:type="dxa"/>
          </w:tcPr>
          <w:p w14:paraId="7C05B28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0716" w14:textId="0703C7C3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997,593</w:t>
            </w:r>
          </w:p>
        </w:tc>
        <w:tc>
          <w:tcPr>
            <w:tcW w:w="180" w:type="dxa"/>
          </w:tcPr>
          <w:p w14:paraId="2682932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7B2DED8A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4,756</w:t>
            </w:r>
          </w:p>
        </w:tc>
        <w:tc>
          <w:tcPr>
            <w:tcW w:w="180" w:type="dxa"/>
          </w:tcPr>
          <w:p w14:paraId="11FDE3E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3BA" w14:textId="6A8EAA26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01BC077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3545AE72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(104,861)</w:t>
            </w:r>
          </w:p>
        </w:tc>
        <w:tc>
          <w:tcPr>
            <w:tcW w:w="178" w:type="dxa"/>
          </w:tcPr>
          <w:p w14:paraId="1336BB55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35AD5E9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</w:t>
            </w: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6)</w:t>
            </w:r>
          </w:p>
        </w:tc>
        <w:tc>
          <w:tcPr>
            <w:tcW w:w="180" w:type="dxa"/>
          </w:tcPr>
          <w:p w14:paraId="3DC64EC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45318D1E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1,084,228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D187" w14:textId="17604729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 926,604 </w:t>
            </w:r>
          </w:p>
        </w:tc>
      </w:tr>
      <w:tr w:rsidR="00BA7852" w:rsidRPr="00D1370C" w14:paraId="236D8B1B" w14:textId="77777777" w:rsidTr="008847DF">
        <w:trPr>
          <w:cantSplit/>
        </w:trPr>
        <w:tc>
          <w:tcPr>
            <w:tcW w:w="3510" w:type="dxa"/>
          </w:tcPr>
          <w:p w14:paraId="71F07CAE" w14:textId="77777777" w:rsidR="00BA7852" w:rsidRPr="00756E6F" w:rsidRDefault="00BA7852" w:rsidP="00BA785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2F070B90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BA7852" w:rsidRPr="00B32390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1FC03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0017837" w14:textId="77777777" w:rsidR="00BA7852" w:rsidRPr="00B3239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756CE" w:rsidRPr="00D1370C" w14:paraId="7FF2E250" w14:textId="77777777" w:rsidTr="009517CE">
        <w:trPr>
          <w:cantSplit/>
        </w:trPr>
        <w:tc>
          <w:tcPr>
            <w:tcW w:w="3510" w:type="dxa"/>
          </w:tcPr>
          <w:p w14:paraId="3C7E5C55" w14:textId="77777777" w:rsidR="00E756CE" w:rsidRPr="00756E6F" w:rsidRDefault="00E756CE" w:rsidP="00E756C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56A8F455" w14:textId="1B481833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294,186</w:t>
            </w:r>
          </w:p>
        </w:tc>
        <w:tc>
          <w:tcPr>
            <w:tcW w:w="178" w:type="dxa"/>
            <w:vAlign w:val="bottom"/>
          </w:tcPr>
          <w:p w14:paraId="2AB23759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76518A85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143,754</w:t>
            </w:r>
          </w:p>
        </w:tc>
        <w:tc>
          <w:tcPr>
            <w:tcW w:w="180" w:type="dxa"/>
            <w:vAlign w:val="bottom"/>
          </w:tcPr>
          <w:p w14:paraId="7605E242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331647F6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68,110</w:t>
            </w:r>
          </w:p>
        </w:tc>
        <w:tc>
          <w:tcPr>
            <w:tcW w:w="180" w:type="dxa"/>
          </w:tcPr>
          <w:p w14:paraId="7A306B62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48E6E" w14:textId="405A3ABC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71,715</w:t>
            </w: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428E74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04BE49B1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362,296</w:t>
            </w:r>
          </w:p>
        </w:tc>
        <w:tc>
          <w:tcPr>
            <w:tcW w:w="180" w:type="dxa"/>
            <w:vAlign w:val="center"/>
          </w:tcPr>
          <w:p w14:paraId="767E386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3463270" w14:textId="53F5CE0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215,469</w:t>
            </w:r>
          </w:p>
        </w:tc>
        <w:tc>
          <w:tcPr>
            <w:tcW w:w="180" w:type="dxa"/>
          </w:tcPr>
          <w:p w14:paraId="1709E04F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0C3617C5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(1,558)</w:t>
            </w:r>
          </w:p>
        </w:tc>
        <w:tc>
          <w:tcPr>
            <w:tcW w:w="180" w:type="dxa"/>
            <w:vAlign w:val="center"/>
          </w:tcPr>
          <w:p w14:paraId="1CDC0102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1F67D8" w14:textId="249B5178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</w:tcPr>
          <w:p w14:paraId="32DF933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3302C35F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(214,138)</w:t>
            </w:r>
          </w:p>
        </w:tc>
        <w:tc>
          <w:tcPr>
            <w:tcW w:w="178" w:type="dxa"/>
          </w:tcPr>
          <w:p w14:paraId="28CB2A69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736CAB42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(65,839)</w:t>
            </w:r>
          </w:p>
        </w:tc>
        <w:tc>
          <w:tcPr>
            <w:tcW w:w="180" w:type="dxa"/>
          </w:tcPr>
          <w:p w14:paraId="0BE88AD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7D09F85C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146,600</w:t>
            </w:r>
          </w:p>
        </w:tc>
        <w:tc>
          <w:tcPr>
            <w:tcW w:w="178" w:type="dxa"/>
          </w:tcPr>
          <w:p w14:paraId="45F7C9C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E03B992" w14:textId="518BF4F3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527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E756CE" w:rsidRPr="00D1370C" w14:paraId="16544A89" w14:textId="77777777" w:rsidTr="009517CE">
        <w:trPr>
          <w:cantSplit/>
        </w:trPr>
        <w:tc>
          <w:tcPr>
            <w:tcW w:w="3510" w:type="dxa"/>
          </w:tcPr>
          <w:p w14:paraId="23E113D2" w14:textId="77777777" w:rsidR="00E756CE" w:rsidRPr="00756E6F" w:rsidRDefault="00E756CE" w:rsidP="00E756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768F6366" w:rsidR="00E756CE" w:rsidRPr="00B32390" w:rsidRDefault="00E9710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256,391</w:t>
            </w:r>
          </w:p>
        </w:tc>
        <w:tc>
          <w:tcPr>
            <w:tcW w:w="178" w:type="dxa"/>
            <w:vAlign w:val="bottom"/>
          </w:tcPr>
          <w:p w14:paraId="0ED4DE2B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313C1A09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98,882</w:t>
            </w:r>
          </w:p>
        </w:tc>
        <w:tc>
          <w:tcPr>
            <w:tcW w:w="180" w:type="dxa"/>
            <w:vAlign w:val="bottom"/>
          </w:tcPr>
          <w:p w14:paraId="385A4671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2F7BB1DC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43,416</w:t>
            </w:r>
          </w:p>
        </w:tc>
        <w:tc>
          <w:tcPr>
            <w:tcW w:w="180" w:type="dxa"/>
          </w:tcPr>
          <w:p w14:paraId="00B549B1" w14:textId="77777777" w:rsidR="00E756CE" w:rsidRPr="00B32390" w:rsidRDefault="00E756CE" w:rsidP="00E756C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D8BFAD" w14:textId="608C2805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BEE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39,088 </w:t>
            </w:r>
          </w:p>
        </w:tc>
        <w:tc>
          <w:tcPr>
            <w:tcW w:w="180" w:type="dxa"/>
          </w:tcPr>
          <w:p w14:paraId="273E286A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7DD9455F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299,807</w:t>
            </w:r>
          </w:p>
        </w:tc>
        <w:tc>
          <w:tcPr>
            <w:tcW w:w="180" w:type="dxa"/>
            <w:vAlign w:val="center"/>
          </w:tcPr>
          <w:p w14:paraId="43C4FC22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0981DC" w14:textId="17EDF029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137,970</w:t>
            </w:r>
          </w:p>
        </w:tc>
        <w:tc>
          <w:tcPr>
            <w:tcW w:w="180" w:type="dxa"/>
          </w:tcPr>
          <w:p w14:paraId="42C7C92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1979CB23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(2,540)</w:t>
            </w:r>
          </w:p>
        </w:tc>
        <w:tc>
          <w:tcPr>
            <w:tcW w:w="180" w:type="dxa"/>
            <w:vAlign w:val="center"/>
          </w:tcPr>
          <w:p w14:paraId="03F4345E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A89AEAC" w14:textId="75912DAD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(103)</w:t>
            </w:r>
          </w:p>
        </w:tc>
        <w:tc>
          <w:tcPr>
            <w:tcW w:w="180" w:type="dxa"/>
          </w:tcPr>
          <w:p w14:paraId="1EFEE2FD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22A0E937" w:rsidR="00E756CE" w:rsidRPr="00B32390" w:rsidRDefault="001529FA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(208,341)</w:t>
            </w:r>
          </w:p>
        </w:tc>
        <w:tc>
          <w:tcPr>
            <w:tcW w:w="178" w:type="dxa"/>
          </w:tcPr>
          <w:p w14:paraId="238F0291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2AF30594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(56,27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AADAD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5B940AD4" w:rsidR="00E756CE" w:rsidRPr="00B32390" w:rsidRDefault="00CA6C8D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88,926</w:t>
            </w:r>
          </w:p>
        </w:tc>
        <w:tc>
          <w:tcPr>
            <w:tcW w:w="178" w:type="dxa"/>
          </w:tcPr>
          <w:p w14:paraId="7EAB4073" w14:textId="77777777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D48739" w14:textId="0140EDD1" w:rsidR="00E756CE" w:rsidRPr="00B32390" w:rsidRDefault="00E756CE" w:rsidP="00E756C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12F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81,591 </w:t>
            </w:r>
          </w:p>
        </w:tc>
      </w:tr>
      <w:tr w:rsidR="00EB1415" w:rsidRPr="00D1370C" w14:paraId="44E6EB8D" w14:textId="77777777" w:rsidTr="008847DF">
        <w:trPr>
          <w:cantSplit/>
        </w:trPr>
        <w:tc>
          <w:tcPr>
            <w:tcW w:w="3510" w:type="dxa"/>
          </w:tcPr>
          <w:p w14:paraId="5D98E804" w14:textId="77777777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EB1415" w:rsidRPr="00B32390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A901308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F470BA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F254C25" w14:textId="77777777" w:rsidR="00EB1415" w:rsidRPr="00B32390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A7852" w:rsidRPr="00D1370C" w14:paraId="37820F84" w14:textId="77777777" w:rsidTr="008847DF">
        <w:trPr>
          <w:cantSplit/>
        </w:trPr>
        <w:tc>
          <w:tcPr>
            <w:tcW w:w="3510" w:type="dxa"/>
          </w:tcPr>
          <w:p w14:paraId="342DB61E" w14:textId="57C12C13" w:rsidR="00BA7852" w:rsidRPr="00B02FCA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 w:rsidR="008C4064">
              <w:rPr>
                <w:rFonts w:ascii="Angsana New" w:hAnsi="Angsana New"/>
                <w:sz w:val="22"/>
                <w:szCs w:val="22"/>
              </w:rPr>
              <w:t>0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53AB6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8C4064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1E0985B2" w:rsidR="00BA7852" w:rsidRPr="00756E6F" w:rsidRDefault="00E9710D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1,740,870</w:t>
            </w:r>
          </w:p>
        </w:tc>
        <w:tc>
          <w:tcPr>
            <w:tcW w:w="178" w:type="dxa"/>
            <w:vAlign w:val="bottom"/>
          </w:tcPr>
          <w:p w14:paraId="05F015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040C1949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1,483,064</w:t>
            </w:r>
          </w:p>
        </w:tc>
        <w:tc>
          <w:tcPr>
            <w:tcW w:w="180" w:type="dxa"/>
            <w:vAlign w:val="bottom"/>
          </w:tcPr>
          <w:p w14:paraId="7BDE7A2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0DA4B8B2" w:rsidR="00BA7852" w:rsidRPr="00EA7BEE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1,680,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456</w:t>
            </w:r>
          </w:p>
        </w:tc>
        <w:tc>
          <w:tcPr>
            <w:tcW w:w="180" w:type="dxa"/>
          </w:tcPr>
          <w:p w14:paraId="6287997D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1A85F6AA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1,637,744</w:t>
            </w:r>
          </w:p>
        </w:tc>
        <w:tc>
          <w:tcPr>
            <w:tcW w:w="180" w:type="dxa"/>
          </w:tcPr>
          <w:p w14:paraId="4869A4C5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490BDA0A" w:rsidR="00BA7852" w:rsidRPr="00612F48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3,421,</w:t>
            </w:r>
            <w:r w:rsidR="00086615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7A587AA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5EF03E90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3,120,808</w:t>
            </w:r>
          </w:p>
        </w:tc>
        <w:tc>
          <w:tcPr>
            <w:tcW w:w="180" w:type="dxa"/>
          </w:tcPr>
          <w:p w14:paraId="13192BCF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57D3F4CB" w:rsidR="00BA7852" w:rsidRPr="00612F48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20,590</w:t>
            </w:r>
          </w:p>
        </w:tc>
        <w:tc>
          <w:tcPr>
            <w:tcW w:w="180" w:type="dxa"/>
            <w:vAlign w:val="bottom"/>
          </w:tcPr>
          <w:p w14:paraId="1F927CC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351C0D56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</w:t>
            </w:r>
          </w:p>
        </w:tc>
        <w:tc>
          <w:tcPr>
            <w:tcW w:w="180" w:type="dxa"/>
          </w:tcPr>
          <w:p w14:paraId="1E4B44EA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232A3501" w:rsidR="00BA7852" w:rsidRPr="00612F48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CA6C8D">
              <w:rPr>
                <w:rFonts w:asciiTheme="majorBidi" w:hAnsiTheme="majorBidi" w:cstheme="majorBidi"/>
                <w:szCs w:val="22"/>
                <w:lang w:val="en-US" w:bidi="th-TH"/>
              </w:rPr>
              <w:t>1,645,595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873A38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2852028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(1,505,524)</w:t>
            </w:r>
          </w:p>
        </w:tc>
        <w:tc>
          <w:tcPr>
            <w:tcW w:w="180" w:type="dxa"/>
          </w:tcPr>
          <w:p w14:paraId="7B97DE8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116937F4" w:rsidR="00BA7852" w:rsidRPr="00612F48" w:rsidRDefault="00CA6C8D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1,796,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321</w:t>
            </w:r>
          </w:p>
        </w:tc>
        <w:tc>
          <w:tcPr>
            <w:tcW w:w="178" w:type="dxa"/>
          </w:tcPr>
          <w:p w14:paraId="1EFCC43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20F882C2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1,618,548</w:t>
            </w:r>
          </w:p>
        </w:tc>
      </w:tr>
      <w:tr w:rsidR="00BA7852" w:rsidRPr="00D1370C" w14:paraId="5D0CB4C9" w14:textId="77777777" w:rsidTr="008847DF">
        <w:trPr>
          <w:cantSplit/>
        </w:trPr>
        <w:tc>
          <w:tcPr>
            <w:tcW w:w="3510" w:type="dxa"/>
          </w:tcPr>
          <w:p w14:paraId="310EB902" w14:textId="45F97F2C" w:rsidR="00BA7852" w:rsidRPr="00756E6F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 w:rsidR="008C4064">
              <w:rPr>
                <w:rFonts w:ascii="Angsana New" w:hAnsi="Angsana New"/>
                <w:sz w:val="22"/>
                <w:szCs w:val="22"/>
              </w:rPr>
              <w:t>0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53AB6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8C4064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23E54353" w:rsidR="00BA7852" w:rsidRPr="00756E6F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950,005</w:t>
            </w:r>
          </w:p>
        </w:tc>
        <w:tc>
          <w:tcPr>
            <w:tcW w:w="178" w:type="dxa"/>
            <w:vAlign w:val="bottom"/>
          </w:tcPr>
          <w:p w14:paraId="48A3EA0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5F32BEFD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1,001,130</w:t>
            </w:r>
          </w:p>
        </w:tc>
        <w:tc>
          <w:tcPr>
            <w:tcW w:w="180" w:type="dxa"/>
            <w:vAlign w:val="bottom"/>
          </w:tcPr>
          <w:p w14:paraId="2BEA343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4D3C33DE" w:rsidR="00BA7852" w:rsidRPr="00EA7BEE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525</w:t>
            </w:r>
          </w:p>
        </w:tc>
        <w:tc>
          <w:tcPr>
            <w:tcW w:w="180" w:type="dxa"/>
          </w:tcPr>
          <w:p w14:paraId="5DF4DD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2054A2C3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566,026</w:t>
            </w:r>
          </w:p>
        </w:tc>
        <w:tc>
          <w:tcPr>
            <w:tcW w:w="180" w:type="dxa"/>
          </w:tcPr>
          <w:p w14:paraId="60AA960F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244F6241" w:rsidR="00BA7852" w:rsidRPr="00612F48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1,58</w:t>
            </w:r>
            <w:r w:rsidR="00086615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086615">
              <w:rPr>
                <w:rFonts w:ascii="Angsana New" w:hAnsi="Angsana New" w:cs="Angsana New"/>
                <w:szCs w:val="22"/>
                <w:lang w:val="en-US" w:bidi="th-TH"/>
              </w:rPr>
              <w:t>530</w:t>
            </w:r>
          </w:p>
        </w:tc>
        <w:tc>
          <w:tcPr>
            <w:tcW w:w="180" w:type="dxa"/>
            <w:vAlign w:val="bottom"/>
          </w:tcPr>
          <w:p w14:paraId="701CCAD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419D162B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1,567,156</w:t>
            </w:r>
          </w:p>
        </w:tc>
        <w:tc>
          <w:tcPr>
            <w:tcW w:w="180" w:type="dxa"/>
          </w:tcPr>
          <w:p w14:paraId="3CC6D6C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23CB9247" w:rsidR="00BA7852" w:rsidRPr="00612F48" w:rsidRDefault="001529F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23,519</w:t>
            </w:r>
          </w:p>
        </w:tc>
        <w:tc>
          <w:tcPr>
            <w:tcW w:w="180" w:type="dxa"/>
            <w:vAlign w:val="bottom"/>
          </w:tcPr>
          <w:p w14:paraId="780947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5CBE675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3,595</w:t>
            </w:r>
          </w:p>
        </w:tc>
        <w:tc>
          <w:tcPr>
            <w:tcW w:w="180" w:type="dxa"/>
          </w:tcPr>
          <w:p w14:paraId="1A8570CB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3ACF5E31" w:rsidR="00BA7852" w:rsidRPr="00612F48" w:rsidRDefault="00CA6C8D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(464,15</w:t>
            </w:r>
            <w:r w:rsidR="00E11CBF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686B29D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6D380EF1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(473,819)</w:t>
            </w:r>
          </w:p>
        </w:tc>
        <w:tc>
          <w:tcPr>
            <w:tcW w:w="180" w:type="dxa"/>
          </w:tcPr>
          <w:p w14:paraId="7AF0FA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543DAB2F" w:rsidR="00BA7852" w:rsidRPr="00612F48" w:rsidRDefault="00CA6C8D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086615">
              <w:rPr>
                <w:rFonts w:asciiTheme="majorBidi" w:hAnsiTheme="majorBidi" w:cstheme="majorBidi"/>
                <w:szCs w:val="22"/>
                <w:lang w:val="en-US" w:bidi="th-TH"/>
              </w:rPr>
              <w:t>89</w:t>
            </w:r>
            <w:r w:rsidR="00E11CBF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0FF204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78BD06D8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1,096,932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D613E62" w14:textId="1B1C0A17" w:rsidR="00F91312" w:rsidRPr="00F91312" w:rsidRDefault="00F91312" w:rsidP="002C617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</w:rPr>
        <w:sectPr w:rsidR="00F91312" w:rsidRPr="00F91312" w:rsidSect="00B95D00">
          <w:headerReference w:type="default" r:id="rId1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</w:t>
      </w:r>
      <w:r w:rsidR="002D650E">
        <w:rPr>
          <w:rFonts w:ascii="Angsana New" w:hAnsi="Angsana New"/>
          <w:sz w:val="30"/>
          <w:szCs w:val="30"/>
          <w:cs/>
        </w:rPr>
        <w:t>่อลูกค้ามีอำนาจควบคุมในสินค้าซึ</w:t>
      </w:r>
      <w:r w:rsidR="002D650E">
        <w:rPr>
          <w:rFonts w:ascii="Angsana New" w:hAnsi="Angsana New" w:hint="cs"/>
          <w:sz w:val="30"/>
          <w:szCs w:val="30"/>
          <w:cs/>
        </w:rPr>
        <w:t>่ง</w:t>
      </w:r>
      <w:r w:rsidRPr="00F91312">
        <w:rPr>
          <w:rFonts w:ascii="Angsana New" w:hAnsi="Angsana New"/>
          <w:sz w:val="30"/>
          <w:szCs w:val="30"/>
          <w:cs/>
        </w:rPr>
        <w:t>โดยทั่วไปเกิดขึ้นเมื่อมีการส่งมอบสินค้าให้กับลูกค้า</w:t>
      </w:r>
    </w:p>
    <w:p w14:paraId="55233263" w14:textId="7EE69156" w:rsidR="000B2338" w:rsidRPr="00344B92" w:rsidRDefault="000B2338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44B9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6E627E62" w14:textId="53977667" w:rsidR="000B2338" w:rsidRPr="00557933" w:rsidRDefault="000B2338" w:rsidP="000B2338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0B2338" w:rsidRPr="007A06A8" w14:paraId="625BC980" w14:textId="77777777" w:rsidTr="00827667">
        <w:trPr>
          <w:tblHeader/>
        </w:trPr>
        <w:tc>
          <w:tcPr>
            <w:tcW w:w="2700" w:type="dxa"/>
          </w:tcPr>
          <w:p w14:paraId="114CD98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0DE16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F94E2FB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DD4B417" w14:textId="5E88E25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7128"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0DA867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B024D49" w14:textId="343CB10C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7128" w:rsidRPr="005579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2338" w:rsidRPr="007A06A8" w14:paraId="1F559577" w14:textId="77777777" w:rsidTr="00827667">
        <w:trPr>
          <w:tblHeader/>
        </w:trPr>
        <w:tc>
          <w:tcPr>
            <w:tcW w:w="2700" w:type="dxa"/>
          </w:tcPr>
          <w:p w14:paraId="764E277C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F4DC725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5DD9D19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E0ACF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573966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41B91A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866D304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BA1F9C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E5B97B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8EEFF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B2338" w:rsidRPr="007A06A8" w14:paraId="25BF087B" w14:textId="77777777" w:rsidTr="00827667">
        <w:trPr>
          <w:tblHeader/>
        </w:trPr>
        <w:tc>
          <w:tcPr>
            <w:tcW w:w="2700" w:type="dxa"/>
          </w:tcPr>
          <w:p w14:paraId="3153AE34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ECEAA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45B3E6D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B76C06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2338" w:rsidRPr="007A06A8" w14:paraId="0E91E085" w14:textId="77777777" w:rsidTr="00827667">
        <w:tc>
          <w:tcPr>
            <w:tcW w:w="2700" w:type="dxa"/>
          </w:tcPr>
          <w:p w14:paraId="2CB515DA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A140464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95303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25608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2DB56BC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39B3E72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74E38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073AA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218E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1143B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338" w:rsidRPr="007A06A8" w14:paraId="0BC71E7F" w14:textId="77777777" w:rsidTr="00827667">
        <w:tc>
          <w:tcPr>
            <w:tcW w:w="2700" w:type="dxa"/>
          </w:tcPr>
          <w:p w14:paraId="0D5F13EE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38C3B20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EDCE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3ADA2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F8909B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3746F15F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A6AA52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0D958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EB85F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F3DF38" w14:textId="77777777" w:rsidR="000B2338" w:rsidRPr="00557933" w:rsidRDefault="000B2338" w:rsidP="008276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5505160C" w14:textId="77777777" w:rsidTr="00827667">
        <w:tc>
          <w:tcPr>
            <w:tcW w:w="2700" w:type="dxa"/>
          </w:tcPr>
          <w:p w14:paraId="70E9959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C1DEA6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2B62BCA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BAAAF8" w14:textId="2D8674EE" w:rsidR="00650260" w:rsidRPr="00F922A0" w:rsidRDefault="00FB09FD" w:rsidP="0000598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  <w:r w:rsidR="0000598B" w:rsidRPr="00F92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13DA39E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BAAEB9" w14:textId="5F0D21E2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42E" w:rsidRPr="00F922A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CDF69A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7A547A" w14:textId="04346974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318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07A0B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AC6E02" w14:textId="15529DF4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159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650260" w:rsidRPr="007A06A8" w14:paraId="4A948BD3" w14:textId="77777777" w:rsidTr="00827667">
        <w:tc>
          <w:tcPr>
            <w:tcW w:w="2700" w:type="dxa"/>
          </w:tcPr>
          <w:p w14:paraId="3F2BB13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0A3B33B3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B18E5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6CBE1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38438B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883E5F1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91C19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57EB36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E7415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C1C44C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650260" w:rsidRPr="009310BB" w14:paraId="3923050B" w14:textId="77777777" w:rsidTr="00827667">
        <w:tc>
          <w:tcPr>
            <w:tcW w:w="2700" w:type="dxa"/>
          </w:tcPr>
          <w:p w14:paraId="3FC4ECED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0C220A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26C9239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32547A" w14:textId="28327607" w:rsidR="00650260" w:rsidRPr="00F922A0" w:rsidRDefault="0061642E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69" w:type="dxa"/>
          </w:tcPr>
          <w:p w14:paraId="47DF7B0A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7FFEFE" w14:textId="53C92C6C" w:rsidR="00650260" w:rsidRPr="00F922A0" w:rsidRDefault="00F922A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(14,001)</w:t>
            </w:r>
          </w:p>
        </w:tc>
        <w:tc>
          <w:tcPr>
            <w:tcW w:w="270" w:type="dxa"/>
          </w:tcPr>
          <w:p w14:paraId="40663C0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9A5A5" w14:textId="709112C3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28,000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F4814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0FA467" w14:textId="0889A4ED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50260" w:rsidRPr="007A06A8" w14:paraId="3F4801A6" w14:textId="77777777" w:rsidTr="00827667">
        <w:trPr>
          <w:trHeight w:val="272"/>
        </w:trPr>
        <w:tc>
          <w:tcPr>
            <w:tcW w:w="2700" w:type="dxa"/>
          </w:tcPr>
          <w:p w14:paraId="0F855A2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9DF6362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44D57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47D8ED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59B92A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215B84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0E04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99B80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7F59C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A5520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640D10A6" w14:textId="77777777" w:rsidTr="00827667">
        <w:tc>
          <w:tcPr>
            <w:tcW w:w="2700" w:type="dxa"/>
          </w:tcPr>
          <w:p w14:paraId="48741EF0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9D3AAAA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38470E8E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062C6A" w14:textId="28DE2207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69" w:type="dxa"/>
          </w:tcPr>
          <w:p w14:paraId="1CE29548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B85BC87" w14:textId="6CCC1FC9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</w:tcPr>
          <w:p w14:paraId="149E6AED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78BE72" w14:textId="4431762C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68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F2EE5AB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2DAB30" w14:textId="176D27AB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650260" w:rsidRPr="007A06A8" w14:paraId="3C3EA21B" w14:textId="77777777" w:rsidTr="00827667">
        <w:tc>
          <w:tcPr>
            <w:tcW w:w="2700" w:type="dxa"/>
          </w:tcPr>
          <w:p w14:paraId="6444A3B1" w14:textId="247E01C6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6B2571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848B304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861A4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96AB77" w14:textId="6DEC598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3CDABC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0A0245B" w14:textId="1F338575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F8A8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24438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FF6C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BA1EDB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1573EF20" w14:textId="77777777" w:rsidTr="00827667">
        <w:tc>
          <w:tcPr>
            <w:tcW w:w="2700" w:type="dxa"/>
          </w:tcPr>
          <w:p w14:paraId="49DDCAE3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CBD4194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3899FCF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C4A842" w14:textId="1693A542" w:rsidR="00650260" w:rsidRPr="00557933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69" w:type="dxa"/>
          </w:tcPr>
          <w:p w14:paraId="6077C092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D237DA6" w14:textId="3937A0F4" w:rsidR="00650260" w:rsidRPr="00557933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059836A1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747290" w14:textId="27C01B32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358,000</w:t>
            </w:r>
          </w:p>
        </w:tc>
        <w:tc>
          <w:tcPr>
            <w:tcW w:w="270" w:type="dxa"/>
          </w:tcPr>
          <w:p w14:paraId="7D5BE15D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B1EF" w14:textId="0FE0158C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179,000</w:t>
            </w:r>
          </w:p>
        </w:tc>
      </w:tr>
      <w:tr w:rsidR="000B2338" w:rsidRPr="007A06A8" w14:paraId="624F7AB0" w14:textId="77777777" w:rsidTr="00827667">
        <w:tc>
          <w:tcPr>
            <w:tcW w:w="2700" w:type="dxa"/>
          </w:tcPr>
          <w:p w14:paraId="1BA9552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4A355BD1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7C102ACD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6FE6D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259B4A2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77A61C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762C5D0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F8F197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4F58FC0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89D83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0B2338" w:rsidRPr="007A06A8" w14:paraId="43626106" w14:textId="77777777" w:rsidTr="00827667">
        <w:tc>
          <w:tcPr>
            <w:tcW w:w="2700" w:type="dxa"/>
          </w:tcPr>
          <w:p w14:paraId="1E229273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F58F775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A0765" w14:textId="77777777" w:rsidR="000B2338" w:rsidRPr="00557933" w:rsidRDefault="000B2338" w:rsidP="0082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A5089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3105D01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5CCD9E9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D0A4E0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51E810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407A9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ACB9D7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B2338" w:rsidRPr="007A06A8" w14:paraId="588B1AE9" w14:textId="77777777" w:rsidTr="00827667">
        <w:tc>
          <w:tcPr>
            <w:tcW w:w="2700" w:type="dxa"/>
          </w:tcPr>
          <w:p w14:paraId="3030ED96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60175521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9B152" w14:textId="77777777" w:rsidR="000B2338" w:rsidRPr="00557933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48AE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3D294E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0A7C7A5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A301D8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8AB3E1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2394AE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0BBE2A" w14:textId="77777777" w:rsidR="000B2338" w:rsidRPr="00557933" w:rsidRDefault="000B2338" w:rsidP="00827667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17E5A23D" w14:textId="77777777" w:rsidTr="00827667">
        <w:tc>
          <w:tcPr>
            <w:tcW w:w="2700" w:type="dxa"/>
          </w:tcPr>
          <w:p w14:paraId="6B944BB0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328801F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3C7EF5E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36B547" w14:textId="69135C89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14:paraId="05D52D41" w14:textId="77777777" w:rsidR="00650260" w:rsidRPr="00F922A0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E35BC87" w14:textId="30A99633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  <w:tc>
          <w:tcPr>
            <w:tcW w:w="270" w:type="dxa"/>
          </w:tcPr>
          <w:p w14:paraId="4E8E5D6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355B9" w14:textId="38105A94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70" w:type="dxa"/>
          </w:tcPr>
          <w:p w14:paraId="031C715A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3546AF" w14:textId="666FB27C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145,000</w:t>
            </w:r>
          </w:p>
        </w:tc>
      </w:tr>
      <w:tr w:rsidR="00650260" w:rsidRPr="007A06A8" w14:paraId="41892385" w14:textId="77777777" w:rsidTr="00827667">
        <w:tc>
          <w:tcPr>
            <w:tcW w:w="2700" w:type="dxa"/>
          </w:tcPr>
          <w:p w14:paraId="5F8DAF89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9940F82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23C7EB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B9461C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C35B71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697CB88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7CCD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2A22EF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AE198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2FD7BF5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260" w:rsidRPr="007A06A8" w14:paraId="691803B7" w14:textId="77777777" w:rsidTr="00827667">
        <w:tc>
          <w:tcPr>
            <w:tcW w:w="2700" w:type="dxa"/>
          </w:tcPr>
          <w:p w14:paraId="45248407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4E9CACD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3815CE2D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935490" w14:textId="74F3F82B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127,999</w:t>
            </w:r>
          </w:p>
        </w:tc>
        <w:tc>
          <w:tcPr>
            <w:tcW w:w="269" w:type="dxa"/>
          </w:tcPr>
          <w:p w14:paraId="2A1FE557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4AE09F5" w14:textId="545B043E" w:rsidR="00650260" w:rsidRPr="00F922A0" w:rsidRDefault="0000598B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22A0" w:rsidRPr="00F922A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3C0BD31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6DBB0" w14:textId="3FC8D840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40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C6D570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F7161B" w14:textId="30EA2A41" w:rsidR="00650260" w:rsidRPr="00557933" w:rsidRDefault="00FB09FD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19</w:t>
            </w:r>
            <w:r w:rsidR="00650260" w:rsidRPr="00557933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FB09FD">
              <w:rPr>
                <w:rFonts w:asciiTheme="majorBidi" w:hAnsiTheme="majorBidi" w:cs="Angsana New"/>
                <w:sz w:val="30"/>
                <w:szCs w:val="30"/>
                <w:lang w:val="en-US"/>
              </w:rPr>
              <w:t>999</w:t>
            </w:r>
          </w:p>
        </w:tc>
      </w:tr>
      <w:tr w:rsidR="00650260" w:rsidRPr="007A06A8" w14:paraId="19B7A624" w14:textId="77777777" w:rsidTr="00827667">
        <w:tc>
          <w:tcPr>
            <w:tcW w:w="2700" w:type="dxa"/>
          </w:tcPr>
          <w:p w14:paraId="595371B3" w14:textId="3973B4F5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6B2571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กันย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13DC14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CDE84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1556D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1730E2" w14:textId="77777777" w:rsidR="00650260" w:rsidRPr="00F922A0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2BB125C" w14:textId="77777777" w:rsidR="00650260" w:rsidRPr="00F922A0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C3F7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DBB595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210E8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F972F" w14:textId="77777777" w:rsidR="00650260" w:rsidRPr="00557933" w:rsidRDefault="00650260" w:rsidP="0065026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260" w:rsidRPr="007A06A8" w14:paraId="4147C8D9" w14:textId="77777777" w:rsidTr="00827667">
        <w:tc>
          <w:tcPr>
            <w:tcW w:w="2700" w:type="dxa"/>
          </w:tcPr>
          <w:p w14:paraId="356D722B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2C1B336" w14:textId="77777777" w:rsidR="00650260" w:rsidRPr="00557933" w:rsidRDefault="00650260" w:rsidP="00650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C05056C" w14:textId="77777777" w:rsidR="00650260" w:rsidRPr="00557933" w:rsidRDefault="00650260" w:rsidP="0065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ADBBCE" w14:textId="5AFA5DA2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</w:t>
            </w:r>
            <w:r w:rsidR="00F922A0"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2F0A90D3" w14:textId="77777777" w:rsidR="00650260" w:rsidRPr="00F922A0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362B0F7" w14:textId="236C8A88" w:rsidR="00650260" w:rsidRPr="00F922A0" w:rsidRDefault="0000598B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</w:t>
            </w:r>
            <w:r w:rsidR="00F922A0"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C2BC40E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0D1C22" w14:textId="24CC305E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6FFD3664" w14:textId="77777777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1C85D9" w14:textId="48684730" w:rsidR="00650260" w:rsidRPr="00557933" w:rsidRDefault="00650260" w:rsidP="0065026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164,999</w:t>
            </w:r>
          </w:p>
        </w:tc>
      </w:tr>
    </w:tbl>
    <w:p w14:paraId="534F1B71" w14:textId="1CDCB1F8" w:rsidR="000946BA" w:rsidRDefault="000946BA" w:rsidP="000B2338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D23C5BF" w14:textId="609F0A99" w:rsidR="000946BA" w:rsidRDefault="000946BA" w:rsidP="00583009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0946BA">
        <w:rPr>
          <w:rFonts w:ascii="Angsana New" w:hAnsi="Angsana New"/>
          <w:sz w:val="30"/>
          <w:szCs w:val="30"/>
          <w:lang w:eastAsia="x-none"/>
        </w:rPr>
        <w:t>30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0946BA">
        <w:rPr>
          <w:rFonts w:ascii="Angsana New" w:hAnsi="Angsana New"/>
          <w:sz w:val="30"/>
          <w:szCs w:val="30"/>
          <w:lang w:eastAsia="x-none"/>
        </w:rPr>
        <w:t>2564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บริษัทได้จดทะเบียนลดทุนกับกระทรวงพาณิชย์โดยตัดหุ้นสามัญที่ยังไม่ได้ออกจำหน่าย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>จำนวน</w:t>
      </w:r>
      <w:r w:rsidR="00583009" w:rsidRPr="00677E7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677E78">
        <w:rPr>
          <w:rFonts w:ascii="Angsana New" w:hAnsi="Angsana New"/>
          <w:spacing w:val="-2"/>
          <w:sz w:val="30"/>
          <w:szCs w:val="30"/>
          <w:lang w:eastAsia="x-none"/>
        </w:rPr>
        <w:t>14,000,369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บาท ซึ่ง</w:t>
      </w:r>
      <w:r w:rsidR="00677E78" w:rsidRPr="00677E7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เป็นหุ้นที่ยังไม่ได้จัดสรรจากการ</w:t>
      </w:r>
      <w:r w:rsidRPr="00677E7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เพิ่มทุนแบบมอบอำนาจทั่วไปเมื่อเดือนกรกฎาคม </w:t>
      </w:r>
      <w:r w:rsidRPr="00677E78">
        <w:rPr>
          <w:rFonts w:ascii="Angsana New" w:hAnsi="Angsana New"/>
          <w:spacing w:val="-2"/>
          <w:sz w:val="30"/>
          <w:szCs w:val="30"/>
          <w:lang w:eastAsia="x-none"/>
        </w:rPr>
        <w:t>2563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28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และ</w:t>
      </w:r>
      <w:r w:rsidRPr="00B36D11">
        <w:rPr>
          <w:rFonts w:ascii="Angsana New" w:hAnsi="Angsana New"/>
          <w:sz w:val="30"/>
          <w:szCs w:val="30"/>
          <w:cs/>
          <w:lang w:eastAsia="x-none"/>
        </w:rPr>
        <w:t>คงเหลือ</w:t>
      </w:r>
      <w:r w:rsidR="00EE5C21" w:rsidRPr="00B36D11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B36D11">
        <w:rPr>
          <w:rFonts w:ascii="Angsana New" w:hAnsi="Angsana New"/>
          <w:sz w:val="30"/>
          <w:szCs w:val="30"/>
          <w:cs/>
          <w:lang w:eastAsia="x-none"/>
        </w:rPr>
        <w:t>การ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จ่ายหุ้นปันผลจำนวน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738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178,999,727.50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บาท ลดลงเป็นทุนจดทะเบียนใหม่จำนวน </w:t>
      </w:r>
      <w:r w:rsidRPr="000946BA">
        <w:rPr>
          <w:rFonts w:ascii="Angsana New" w:hAnsi="Angsana New"/>
          <w:sz w:val="30"/>
          <w:szCs w:val="30"/>
          <w:lang w:eastAsia="x-none"/>
        </w:rPr>
        <w:t>164,999,358.50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</w:p>
    <w:p w14:paraId="748A9945" w14:textId="0426D053" w:rsidR="000946BA" w:rsidRDefault="0009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59A42A7E" w14:textId="4D62B53C" w:rsidR="000946BA" w:rsidRDefault="000946BA" w:rsidP="000946BA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75619">
        <w:rPr>
          <w:rFonts w:ascii="Angsana New" w:hAnsi="Angsana New"/>
          <w:spacing w:val="-6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Pr="00675619">
        <w:rPr>
          <w:rFonts w:ascii="Angsana New" w:hAnsi="Angsana New"/>
          <w:spacing w:val="-6"/>
          <w:sz w:val="30"/>
          <w:szCs w:val="30"/>
          <w:lang w:eastAsia="x-none"/>
        </w:rPr>
        <w:t xml:space="preserve">3 </w:t>
      </w:r>
      <w:r w:rsidRPr="0067561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พฤษภาคม </w:t>
      </w:r>
      <w:r w:rsidRPr="00675619">
        <w:rPr>
          <w:rFonts w:ascii="Angsana New" w:hAnsi="Angsana New"/>
          <w:spacing w:val="-6"/>
          <w:sz w:val="30"/>
          <w:szCs w:val="30"/>
          <w:lang w:eastAsia="x-none"/>
        </w:rPr>
        <w:t xml:space="preserve">2564 </w:t>
      </w:r>
      <w:r w:rsidRPr="0067561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บริษัทได้จดทะเบียนเพิ่มทุนกับกระทรวงพาณิชย์จำนวน </w:t>
      </w:r>
      <w:r w:rsidRPr="00675619">
        <w:rPr>
          <w:rFonts w:ascii="Angsana New" w:hAnsi="Angsana New"/>
          <w:spacing w:val="-6"/>
          <w:sz w:val="30"/>
          <w:szCs w:val="30"/>
          <w:lang w:eastAsia="x-none"/>
        </w:rPr>
        <w:t xml:space="preserve">64 </w:t>
      </w:r>
      <w:r w:rsidRPr="00675619">
        <w:rPr>
          <w:rFonts w:ascii="Angsana New" w:hAnsi="Angsana New"/>
          <w:spacing w:val="-6"/>
          <w:sz w:val="30"/>
          <w:szCs w:val="30"/>
          <w:cs/>
          <w:lang w:eastAsia="x-none"/>
        </w:rPr>
        <w:t>ล้านบาทจากทุนจดทะเบียนเดิม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0946BA">
        <w:rPr>
          <w:rFonts w:ascii="Angsana New" w:hAnsi="Angsana New"/>
          <w:sz w:val="30"/>
          <w:szCs w:val="30"/>
          <w:lang w:eastAsia="x-none"/>
        </w:rPr>
        <w:t xml:space="preserve">164,999,358.50 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 xml:space="preserve">บาทเป็น </w:t>
      </w:r>
      <w:r w:rsidRPr="000946BA">
        <w:rPr>
          <w:rFonts w:ascii="Angsana New" w:hAnsi="Angsana New"/>
          <w:sz w:val="30"/>
          <w:szCs w:val="30"/>
          <w:lang w:eastAsia="x-none"/>
        </w:rPr>
        <w:t xml:space="preserve">228,999,358.50 </w:t>
      </w:r>
      <w:r w:rsidRPr="000946BA">
        <w:rPr>
          <w:rFonts w:ascii="Angsana New" w:hAnsi="Angsana New"/>
          <w:sz w:val="30"/>
          <w:szCs w:val="30"/>
          <w:cs/>
          <w:lang w:eastAsia="x-none"/>
        </w:rPr>
        <w:t>บาท โดยมีรายละเอียดดังนี้</w:t>
      </w:r>
    </w:p>
    <w:p w14:paraId="2A2AD41B" w14:textId="77777777" w:rsidR="000946BA" w:rsidRPr="00EE5C21" w:rsidRDefault="000946BA" w:rsidP="000946BA">
      <w:pPr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91"/>
        <w:gridCol w:w="222"/>
        <w:gridCol w:w="1527"/>
      </w:tblGrid>
      <w:tr w:rsidR="003032AF" w:rsidRPr="00E25AC8" w14:paraId="35997D58" w14:textId="77777777" w:rsidTr="003032AF">
        <w:trPr>
          <w:trHeight w:val="20"/>
        </w:trPr>
        <w:tc>
          <w:tcPr>
            <w:tcW w:w="5940" w:type="dxa"/>
          </w:tcPr>
          <w:p w14:paraId="6CC9D2AF" w14:textId="503DA79F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1931FD84" w14:textId="2EF0F3E8" w:rsidR="003032AF" w:rsidRPr="000946BA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2DD7748A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3D9EA5D4" w14:textId="70FB68F4" w:rsidR="003032AF" w:rsidRPr="000946BA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3032AF" w:rsidRPr="00E25AC8" w14:paraId="3180BC23" w14:textId="77777777" w:rsidTr="003032AF">
        <w:trPr>
          <w:trHeight w:val="20"/>
        </w:trPr>
        <w:tc>
          <w:tcPr>
            <w:tcW w:w="5940" w:type="dxa"/>
          </w:tcPr>
          <w:p w14:paraId="63F8941C" w14:textId="68545B39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เพิ่มทุนแบบมอบอำนาจทั่วไปเพื่อเสนอขายให้แก่บุคคลในวงจำกัด</w:t>
            </w:r>
          </w:p>
        </w:tc>
        <w:tc>
          <w:tcPr>
            <w:tcW w:w="1491" w:type="dxa"/>
          </w:tcPr>
          <w:p w14:paraId="5C6A6ED6" w14:textId="15A487C0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28,000,000</w:t>
            </w:r>
          </w:p>
        </w:tc>
        <w:tc>
          <w:tcPr>
            <w:tcW w:w="0" w:type="auto"/>
          </w:tcPr>
          <w:p w14:paraId="7A2AE7B9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5B089832" w14:textId="77777777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14,000,000</w:t>
            </w:r>
          </w:p>
        </w:tc>
      </w:tr>
      <w:tr w:rsidR="003032AF" w:rsidRPr="00E25AC8" w14:paraId="4428A54B" w14:textId="77777777" w:rsidTr="003032AF">
        <w:trPr>
          <w:trHeight w:val="20"/>
        </w:trPr>
        <w:tc>
          <w:tcPr>
            <w:tcW w:w="5940" w:type="dxa"/>
          </w:tcPr>
          <w:p w14:paraId="6928E13B" w14:textId="073C7918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2BE68C0" w14:textId="5256DB53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100,000,000</w:t>
            </w:r>
          </w:p>
        </w:tc>
        <w:tc>
          <w:tcPr>
            <w:tcW w:w="0" w:type="auto"/>
          </w:tcPr>
          <w:p w14:paraId="4DC56604" w14:textId="77777777" w:rsidR="003032AF" w:rsidRPr="000946BA" w:rsidRDefault="003032AF" w:rsidP="003032AF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8E7803F" w14:textId="77777777" w:rsidR="003032AF" w:rsidRPr="00B36D11" w:rsidRDefault="003032AF" w:rsidP="00303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</w:tr>
      <w:tr w:rsidR="003032AF" w:rsidRPr="00E25AC8" w14:paraId="337878A3" w14:textId="77777777" w:rsidTr="003032AF">
        <w:trPr>
          <w:trHeight w:val="20"/>
        </w:trPr>
        <w:tc>
          <w:tcPr>
            <w:tcW w:w="5940" w:type="dxa"/>
          </w:tcPr>
          <w:p w14:paraId="4CDDF247" w14:textId="77777777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6659F739" w14:textId="60558BB8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128,000,000</w:t>
            </w:r>
          </w:p>
        </w:tc>
        <w:tc>
          <w:tcPr>
            <w:tcW w:w="0" w:type="auto"/>
          </w:tcPr>
          <w:p w14:paraId="246E42C4" w14:textId="77777777" w:rsidR="003032AF" w:rsidRPr="003C0B1C" w:rsidRDefault="003032AF" w:rsidP="00523095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50412C0" w14:textId="77777777" w:rsidR="003032AF" w:rsidRPr="00B36D11" w:rsidRDefault="003032AF" w:rsidP="00B36D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 w:rsidRPr="00B36D11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64,000,000</w:t>
            </w:r>
          </w:p>
        </w:tc>
      </w:tr>
    </w:tbl>
    <w:p w14:paraId="152140DE" w14:textId="13C9B88B" w:rsidR="00827667" w:rsidRPr="00AA7991" w:rsidRDefault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  <w:lang w:eastAsia="x-none"/>
        </w:rPr>
      </w:pPr>
    </w:p>
    <w:p w14:paraId="2D737425" w14:textId="60BE33DC" w:rsidR="000B2338" w:rsidRDefault="000B2338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7BD879A7" w14:textId="3ABFE9BD" w:rsidR="000B2338" w:rsidRPr="00AA7991" w:rsidRDefault="000B2338" w:rsidP="000B233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2CF077" w14:textId="0C0A0F96" w:rsidR="000B2338" w:rsidRPr="00822D90" w:rsidRDefault="000B2338" w:rsidP="000B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D9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</w:t>
      </w:r>
      <w:r w:rsidRPr="00822D90">
        <w:rPr>
          <w:rFonts w:ascii="Angsana New" w:hAnsi="Angsana New" w:hint="cs"/>
          <w:sz w:val="30"/>
          <w:szCs w:val="30"/>
          <w:cs/>
        </w:rPr>
        <w:t>เดือนและ</w:t>
      </w:r>
      <w:r w:rsidR="006B2571">
        <w:rPr>
          <w:rFonts w:ascii="Angsana New" w:hAnsi="Angsana New" w:hint="cs"/>
          <w:sz w:val="30"/>
          <w:szCs w:val="30"/>
          <w:cs/>
        </w:rPr>
        <w:t>เ</w:t>
      </w:r>
      <w:r w:rsidR="008D29C6">
        <w:rPr>
          <w:rFonts w:ascii="Angsana New" w:hAnsi="Angsana New" w:hint="cs"/>
          <w:sz w:val="30"/>
          <w:szCs w:val="30"/>
          <w:cs/>
        </w:rPr>
        <w:t>ก</w:t>
      </w:r>
      <w:r w:rsidR="006B2571">
        <w:rPr>
          <w:rFonts w:ascii="Angsana New" w:hAnsi="Angsana New" w:hint="cs"/>
          <w:sz w:val="30"/>
          <w:szCs w:val="30"/>
          <w:cs/>
        </w:rPr>
        <w:t>้า</w:t>
      </w:r>
      <w:r w:rsidRPr="00822D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22D90">
        <w:rPr>
          <w:rFonts w:ascii="Angsana New" w:hAnsi="Angsana New"/>
          <w:sz w:val="30"/>
          <w:szCs w:val="30"/>
        </w:rPr>
        <w:t xml:space="preserve"> </w:t>
      </w:r>
      <w:r w:rsidR="006B2571">
        <w:rPr>
          <w:rFonts w:ascii="Angsana New" w:hAnsi="Angsana New" w:hint="cs"/>
          <w:sz w:val="30"/>
          <w:szCs w:val="30"/>
          <w:cs/>
        </w:rPr>
        <w:t>กันย</w:t>
      </w:r>
      <w:r w:rsidR="008D29C6">
        <w:rPr>
          <w:rFonts w:ascii="Angsana New" w:hAnsi="Angsana New" w:hint="cs"/>
          <w:sz w:val="30"/>
          <w:szCs w:val="30"/>
          <w:cs/>
        </w:rPr>
        <w:t>ายน</w:t>
      </w:r>
      <w:r w:rsidRPr="00822D90">
        <w:rPr>
          <w:rFonts w:ascii="Angsana New" w:hAnsi="Angsana New" w:hint="cs"/>
          <w:sz w:val="30"/>
          <w:szCs w:val="30"/>
          <w:cs/>
        </w:rPr>
        <w:t xml:space="preserve"> </w:t>
      </w:r>
      <w:r w:rsidR="00715A1C" w:rsidRPr="00715A1C">
        <w:rPr>
          <w:rFonts w:ascii="Angsana New" w:hAnsi="Angsana New" w:hint="cs"/>
          <w:sz w:val="30"/>
          <w:szCs w:val="30"/>
        </w:rPr>
        <w:t>2564</w:t>
      </w:r>
      <w:r w:rsidR="000946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15A1C" w:rsidRPr="00715A1C">
        <w:rPr>
          <w:rFonts w:ascii="Angsana New" w:hAnsi="Angsana New" w:hint="cs"/>
          <w:sz w:val="30"/>
          <w:szCs w:val="30"/>
        </w:rPr>
        <w:t>2563</w:t>
      </w:r>
      <w:r w:rsidR="000946BA">
        <w:rPr>
          <w:rFonts w:ascii="Angsana New" w:hAnsi="Angsana New" w:hint="cs"/>
          <w:sz w:val="30"/>
          <w:szCs w:val="30"/>
          <w:cs/>
        </w:rPr>
        <w:t xml:space="preserve"> </w:t>
      </w:r>
      <w:r w:rsidRPr="00822D90">
        <w:rPr>
          <w:rFonts w:ascii="Angsana New" w:hAnsi="Angsana New"/>
          <w:sz w:val="30"/>
          <w:szCs w:val="30"/>
          <w:cs/>
        </w:rPr>
        <w:t>คำนวณ</w:t>
      </w:r>
      <w:r w:rsidRPr="00822D90">
        <w:rPr>
          <w:rFonts w:ascii="Angsana New" w:hAnsi="Angsana New" w:hint="cs"/>
          <w:sz w:val="30"/>
          <w:szCs w:val="30"/>
          <w:cs/>
        </w:rPr>
        <w:t>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</w:t>
      </w:r>
      <w:r w:rsidRPr="00EF007E">
        <w:rPr>
          <w:rFonts w:ascii="Angsana New" w:hAnsi="Angsana New" w:hint="cs"/>
          <w:spacing w:val="-4"/>
          <w:sz w:val="30"/>
          <w:szCs w:val="30"/>
          <w:cs/>
        </w:rPr>
        <w:t>จำนวนหุ้นสามัญที่เปลี่ยนแปลงจากการเพิ่มทุนโดยการออกหุ้นปันผล</w:t>
      </w:r>
      <w:r w:rsidR="00EC0E39">
        <w:rPr>
          <w:rFonts w:ascii="Angsana New" w:hAnsi="Angsana New"/>
          <w:spacing w:val="-4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>ในการคำนวณกำไรต่</w:t>
      </w:r>
      <w:r w:rsidRPr="00822D90">
        <w:rPr>
          <w:rFonts w:ascii="Angsana New" w:hAnsi="Angsana New" w:hint="cs"/>
          <w:sz w:val="30"/>
          <w:szCs w:val="30"/>
          <w:cs/>
        </w:rPr>
        <w:t>อหุ้นของ</w:t>
      </w:r>
      <w:r w:rsidR="000946BA">
        <w:rPr>
          <w:rFonts w:ascii="Angsana New" w:hAnsi="Angsana New" w:hint="cs"/>
          <w:sz w:val="30"/>
          <w:szCs w:val="30"/>
          <w:cs/>
        </w:rPr>
        <w:t>ทุก</w:t>
      </w:r>
      <w:r w:rsidRPr="00822D90">
        <w:rPr>
          <w:rFonts w:ascii="Angsana New" w:hAnsi="Angsana New" w:hint="cs"/>
          <w:sz w:val="30"/>
          <w:szCs w:val="30"/>
          <w:cs/>
        </w:rPr>
        <w:t>งวดที่</w:t>
      </w:r>
      <w:r w:rsidR="0007536A">
        <w:rPr>
          <w:rFonts w:ascii="Angsana New" w:hAnsi="Angsana New" w:hint="cs"/>
          <w:sz w:val="30"/>
          <w:szCs w:val="30"/>
          <w:cs/>
        </w:rPr>
        <w:t>แสดง</w:t>
      </w:r>
      <w:r w:rsidRPr="00822D90">
        <w:rPr>
          <w:rFonts w:ascii="Angsana New" w:hAnsi="Angsana New" w:hint="cs"/>
          <w:sz w:val="30"/>
          <w:szCs w:val="30"/>
          <w:cs/>
        </w:rPr>
        <w:t>เปรียบเทียบ</w:t>
      </w:r>
      <w:r w:rsidR="00C24B75"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>โดยถือเสมือนว่า</w:t>
      </w:r>
      <w:r w:rsidR="0007536A">
        <w:rPr>
          <w:rFonts w:ascii="Angsana New" w:hAnsi="Angsana New" w:hint="cs"/>
          <w:sz w:val="30"/>
          <w:szCs w:val="30"/>
          <w:cs/>
        </w:rPr>
        <w:t>ได้มี</w:t>
      </w:r>
      <w:r w:rsidRPr="00822D90">
        <w:rPr>
          <w:rFonts w:ascii="Angsana New" w:hAnsi="Angsana New" w:hint="cs"/>
          <w:sz w:val="30"/>
          <w:szCs w:val="30"/>
          <w:cs/>
        </w:rPr>
        <w:t>การออกหุ้นปันผลดังกล่าวตั้งแต่วันเริ่มต้นของงวดแรกที่เสนอรายงาน</w:t>
      </w:r>
      <w:r w:rsidR="0007536A" w:rsidRPr="00B52827">
        <w:rPr>
          <w:rFonts w:ascii="Angsana New" w:hAnsi="Angsana New"/>
          <w:spacing w:val="-2"/>
          <w:sz w:val="30"/>
          <w:szCs w:val="30"/>
          <w:cs/>
        </w:rPr>
        <w:t>และปรับปรุงผลกระทบจากการออกหุ้นเพิ่มทุนแบบมอบอำนาจทั่วไปแก่บุคคลในวงจำกัดในการคำนวณกำไรต่อหุ้น</w:t>
      </w:r>
      <w:r w:rsidR="0007536A" w:rsidRPr="0007536A">
        <w:rPr>
          <w:rFonts w:ascii="Angsana New" w:hAnsi="Angsana New"/>
          <w:sz w:val="30"/>
          <w:szCs w:val="30"/>
          <w:cs/>
        </w:rPr>
        <w:t>ของงวดปัจจุบัน</w:t>
      </w:r>
      <w:r w:rsidR="0007536A" w:rsidRPr="00395F00">
        <w:rPr>
          <w:rFonts w:ascii="Angsana New" w:hAnsi="Angsana New" w:hint="cs"/>
          <w:sz w:val="30"/>
          <w:szCs w:val="30"/>
          <w:cs/>
        </w:rPr>
        <w:t xml:space="preserve">ตามที่ได้กล่าวไว้ในหมายเหตุข้อ </w:t>
      </w:r>
      <w:r w:rsidR="0007536A">
        <w:rPr>
          <w:rFonts w:ascii="Angsana New" w:hAnsi="Angsana New"/>
          <w:sz w:val="30"/>
          <w:szCs w:val="30"/>
        </w:rPr>
        <w:t>5</w:t>
      </w:r>
      <w:r w:rsidR="0007536A" w:rsidRPr="00395F00">
        <w:rPr>
          <w:rFonts w:ascii="Angsana New" w:hAnsi="Angsana New"/>
          <w:sz w:val="30"/>
          <w:szCs w:val="30"/>
        </w:rPr>
        <w:t xml:space="preserve"> </w:t>
      </w:r>
      <w:r w:rsidR="0007536A" w:rsidRPr="00395F0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5A1C" w:rsidRPr="00715A1C">
        <w:rPr>
          <w:rFonts w:ascii="Angsana New" w:hAnsi="Angsana New" w:hint="cs"/>
          <w:sz w:val="30"/>
          <w:szCs w:val="30"/>
        </w:rPr>
        <w:t>7</w:t>
      </w:r>
      <w:r w:rsidR="0007536A">
        <w:rPr>
          <w:rFonts w:ascii="Angsana New" w:hAnsi="Angsana New" w:hint="cs"/>
          <w:sz w:val="30"/>
          <w:szCs w:val="30"/>
          <w:cs/>
        </w:rPr>
        <w:t xml:space="preserve"> </w:t>
      </w:r>
      <w:r w:rsidR="00EF007E">
        <w:rPr>
          <w:rFonts w:ascii="Angsana New" w:hAnsi="Angsana New" w:hint="cs"/>
          <w:sz w:val="30"/>
          <w:szCs w:val="30"/>
          <w:cs/>
        </w:rPr>
        <w:t>โดย</w:t>
      </w:r>
      <w:r w:rsidRPr="00822D90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6F76CB0E" w14:textId="25F17256" w:rsidR="000B2338" w:rsidRPr="00AA7991" w:rsidRDefault="000B2338" w:rsidP="000B2338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0B2338" w:rsidRPr="00822D90" w14:paraId="20DC647E" w14:textId="77777777" w:rsidTr="00AA7991">
        <w:trPr>
          <w:tblHeader/>
        </w:trPr>
        <w:tc>
          <w:tcPr>
            <w:tcW w:w="2036" w:type="pct"/>
          </w:tcPr>
          <w:p w14:paraId="5C516389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39646F7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D14E2E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0551740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2338" w:rsidRPr="00822D90" w14:paraId="67023D95" w14:textId="77777777" w:rsidTr="00AA7991">
        <w:trPr>
          <w:tblHeader/>
        </w:trPr>
        <w:tc>
          <w:tcPr>
            <w:tcW w:w="2036" w:type="pct"/>
          </w:tcPr>
          <w:p w14:paraId="4208019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83243E4" w14:textId="7D4B28BA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="00BE2836"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4B635E9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309BC0" w14:textId="62A7A8E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9D3E6D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4CD5DA" w14:textId="3E770AF3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="00BE2836"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BB4C1B1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07797AA" w14:textId="01A81D1F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8D29C6" w:rsidRPr="00AA799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2338" w:rsidRPr="00822D90" w14:paraId="35595525" w14:textId="77777777" w:rsidTr="00AA7991">
        <w:trPr>
          <w:tblHeader/>
        </w:trPr>
        <w:tc>
          <w:tcPr>
            <w:tcW w:w="2036" w:type="pct"/>
          </w:tcPr>
          <w:p w14:paraId="5C015B6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3B1BD22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B2338" w:rsidRPr="00822D90" w14:paraId="027E1B1F" w14:textId="77777777" w:rsidTr="00AA7991">
        <w:tc>
          <w:tcPr>
            <w:tcW w:w="2036" w:type="pct"/>
          </w:tcPr>
          <w:p w14:paraId="3F242A68" w14:textId="494160A8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E283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25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D29C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32" w:type="pct"/>
          </w:tcPr>
          <w:p w14:paraId="697BB9E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4A99041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B3E4F93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07FB23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DE4AC8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8BC0BB0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1194BC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2338" w:rsidRPr="00822D90" w14:paraId="6523A253" w14:textId="77777777" w:rsidTr="00AA7991">
        <w:trPr>
          <w:trHeight w:val="362"/>
        </w:trPr>
        <w:tc>
          <w:tcPr>
            <w:tcW w:w="2036" w:type="pct"/>
          </w:tcPr>
          <w:p w14:paraId="3AE31C59" w14:textId="77777777" w:rsidR="000B2338" w:rsidRPr="00B36D1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35C362FE" w14:textId="113D076B" w:rsidR="000B2338" w:rsidRPr="00B36D11" w:rsidRDefault="0013525B" w:rsidP="00E3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11,099</w:t>
            </w:r>
          </w:p>
        </w:tc>
        <w:tc>
          <w:tcPr>
            <w:tcW w:w="138" w:type="pct"/>
            <w:vAlign w:val="bottom"/>
          </w:tcPr>
          <w:p w14:paraId="23B980E5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1E9283C5" w14:textId="520A431E" w:rsidR="000B2338" w:rsidRPr="00B36D1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27,569</w:t>
            </w:r>
          </w:p>
        </w:tc>
        <w:tc>
          <w:tcPr>
            <w:tcW w:w="141" w:type="pct"/>
            <w:vAlign w:val="bottom"/>
          </w:tcPr>
          <w:p w14:paraId="75D5E758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2A18FF73" w14:textId="60E3F3AD" w:rsidR="000B2338" w:rsidRPr="00B36D11" w:rsidRDefault="0013525B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7,527</w:t>
            </w:r>
          </w:p>
        </w:tc>
        <w:tc>
          <w:tcPr>
            <w:tcW w:w="140" w:type="pct"/>
            <w:vAlign w:val="bottom"/>
          </w:tcPr>
          <w:p w14:paraId="1C0CA896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2CAC32BF" w14:textId="29C879FA" w:rsidR="000B2338" w:rsidRPr="00B36D1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21,063</w:t>
            </w:r>
          </w:p>
        </w:tc>
      </w:tr>
      <w:tr w:rsidR="00B36D11" w:rsidRPr="006002CD" w14:paraId="7D6BD17D" w14:textId="77777777" w:rsidTr="00B36D11">
        <w:tc>
          <w:tcPr>
            <w:tcW w:w="2036" w:type="pct"/>
          </w:tcPr>
          <w:p w14:paraId="1755314A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098C8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10213A3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B82C09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F7E0440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5E0D1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53E9C67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2D32A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2338" w:rsidRPr="006002CD" w14:paraId="52664C2E" w14:textId="77777777" w:rsidTr="00B36D11">
        <w:tc>
          <w:tcPr>
            <w:tcW w:w="2036" w:type="pct"/>
          </w:tcPr>
          <w:p w14:paraId="23173B4C" w14:textId="07B61188" w:rsidR="000B2338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B09FD"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7859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4D4A90B9" w14:textId="6EE6E4ED" w:rsidR="000B2338" w:rsidRPr="00AA7991" w:rsidRDefault="00E548E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457,998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09EF94D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DCECE9F" w14:textId="31A7D8DB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D986D2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4116170E" w14:textId="1EB9FEA9" w:rsidR="000B2338" w:rsidRPr="00AA7991" w:rsidRDefault="00E548E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457,998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77F5C2A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3BFF7633" w14:textId="2C3B0C69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</w:tr>
      <w:tr w:rsidR="00EB4B2F" w:rsidRPr="006002CD" w14:paraId="03A253D8" w14:textId="77777777" w:rsidTr="00AA7991">
        <w:tc>
          <w:tcPr>
            <w:tcW w:w="2036" w:type="pct"/>
          </w:tcPr>
          <w:p w14:paraId="51DB7E54" w14:textId="5B5BF84B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A3441" w14:textId="550172E3" w:rsidR="00EB4B2F" w:rsidRPr="00AA7991" w:rsidRDefault="00E548E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D03965B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BD488" w14:textId="32129CAD" w:rsidR="00EB4B2F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4055D72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E9170" w14:textId="50D2224E" w:rsidR="00EB4B2F" w:rsidRPr="00AA7991" w:rsidRDefault="00E548E4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7E6A48" w14:textId="77777777" w:rsidR="00EB4B2F" w:rsidRPr="00AA7991" w:rsidRDefault="00EB4B2F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F18B" w14:textId="0F116A39" w:rsidR="00EB4B2F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07E" w:rsidRPr="006002CD" w14:paraId="692E725E" w14:textId="77777777" w:rsidTr="00AA7991">
        <w:tc>
          <w:tcPr>
            <w:tcW w:w="2036" w:type="pct"/>
          </w:tcPr>
          <w:p w14:paraId="4F361048" w14:textId="36BDABBF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B7844" w14:textId="3EF65C7E" w:rsidR="00EF007E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457,998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E1A7F1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476DB" w14:textId="1103F941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C809324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99A88" w14:textId="135C3B78" w:rsidR="00EF007E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457,998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ECA0DB4" w14:textId="77777777" w:rsidR="00EF007E" w:rsidRPr="00AA7991" w:rsidRDefault="00EF007E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C7201" w14:textId="607DE291" w:rsidR="00EF007E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</w:tr>
      <w:tr w:rsidR="000B2338" w:rsidRPr="00822D90" w14:paraId="1C06B7E3" w14:textId="77777777" w:rsidTr="00AA7991">
        <w:tc>
          <w:tcPr>
            <w:tcW w:w="2036" w:type="pct"/>
          </w:tcPr>
          <w:p w14:paraId="39856FC1" w14:textId="77777777" w:rsidR="000B2338" w:rsidRPr="00AA799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D204B" w14:textId="4FEBECCC" w:rsidR="000B2338" w:rsidRPr="00AA7991" w:rsidRDefault="0013525B" w:rsidP="00E3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B6CCDA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9D1BE" w14:textId="486E3582" w:rsidR="000B2338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1900C3C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24C0F" w14:textId="290F93C8" w:rsidR="000B2338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A9CDBBB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64737" w14:textId="5DA9A196" w:rsidR="000B2338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0.049</w:t>
            </w:r>
          </w:p>
        </w:tc>
      </w:tr>
      <w:tr w:rsidR="000B2338" w:rsidRPr="00822D90" w14:paraId="181B5BB7" w14:textId="77777777" w:rsidTr="00AA7991">
        <w:tc>
          <w:tcPr>
            <w:tcW w:w="2036" w:type="pct"/>
          </w:tcPr>
          <w:p w14:paraId="48C94E10" w14:textId="77777777" w:rsidR="000B2338" w:rsidRPr="00AA799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6DC4AA6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CCA358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6473EBC8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E2947E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8202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2B5D9E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257517B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05869A15" w14:textId="77777777" w:rsidTr="00AA7991">
        <w:tc>
          <w:tcPr>
            <w:tcW w:w="2036" w:type="pct"/>
          </w:tcPr>
          <w:p w14:paraId="5B29411A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8B3716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712C9B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6D18C5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0026A4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07B4233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4B81E18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6675722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3CFB6055" w14:textId="77777777" w:rsidTr="00AA7991">
        <w:tc>
          <w:tcPr>
            <w:tcW w:w="2036" w:type="pct"/>
          </w:tcPr>
          <w:p w14:paraId="300FCCFB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693792C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4077F3E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EA92CE9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B2CDA1C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42B83A90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0AB90B6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0DB6D42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991" w:rsidRPr="00822D90" w14:paraId="7039DE62" w14:textId="77777777" w:rsidTr="00AA7991">
        <w:tc>
          <w:tcPr>
            <w:tcW w:w="2036" w:type="pct"/>
          </w:tcPr>
          <w:p w14:paraId="257841FD" w14:textId="77777777" w:rsidR="00AA7991" w:rsidRPr="00AA7991" w:rsidRDefault="00AA799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18859B6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6E64394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ABB61E7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1A7AC4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88976C3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C9DF58D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2E1EC7A" w14:textId="77777777" w:rsidR="00AA7991" w:rsidRPr="00AA7991" w:rsidRDefault="00AA799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B1C" w:rsidRPr="00822D90" w14:paraId="341E1CCF" w14:textId="77777777" w:rsidTr="00AA7991">
        <w:tc>
          <w:tcPr>
            <w:tcW w:w="2036" w:type="pct"/>
          </w:tcPr>
          <w:p w14:paraId="06DB13C7" w14:textId="77777777" w:rsidR="003C0B1C" w:rsidRPr="00AA7991" w:rsidRDefault="003C0B1C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D925FF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378095B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F0BA93E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68B0C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4528282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C658254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3D45A6D5" w14:textId="77777777" w:rsidR="003C0B1C" w:rsidRPr="00AA7991" w:rsidRDefault="003C0B1C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38" w:rsidRPr="00822D90" w14:paraId="313006F7" w14:textId="77777777" w:rsidTr="00AA7991">
        <w:tc>
          <w:tcPr>
            <w:tcW w:w="2036" w:type="pct"/>
          </w:tcPr>
          <w:p w14:paraId="6C9A309A" w14:textId="5B6E5B01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6B25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13068E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B25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E283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25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D29C6"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41" w:type="pct"/>
            <w:gridSpan w:val="2"/>
            <w:vAlign w:val="bottom"/>
          </w:tcPr>
          <w:p w14:paraId="72477BD4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B6665D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25D72EB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0E99B5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692B83A7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56681C6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088D562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38" w:rsidRPr="00822D90" w14:paraId="1A0DA684" w14:textId="77777777" w:rsidTr="00AA7991">
        <w:tc>
          <w:tcPr>
            <w:tcW w:w="2036" w:type="pct"/>
          </w:tcPr>
          <w:p w14:paraId="1A880CEC" w14:textId="77777777" w:rsidR="000B2338" w:rsidRPr="00B36D11" w:rsidRDefault="000B2338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70646F61" w14:textId="24A37DB0" w:rsidR="000B2338" w:rsidRPr="00B36D1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70,180</w:t>
            </w:r>
          </w:p>
        </w:tc>
        <w:tc>
          <w:tcPr>
            <w:tcW w:w="138" w:type="pct"/>
            <w:vAlign w:val="bottom"/>
          </w:tcPr>
          <w:p w14:paraId="5811DE8A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093292D" w14:textId="7B8D3A7C" w:rsidR="000B2338" w:rsidRPr="00B36D1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66,434</w:t>
            </w:r>
          </w:p>
        </w:tc>
        <w:tc>
          <w:tcPr>
            <w:tcW w:w="141" w:type="pct"/>
            <w:vAlign w:val="bottom"/>
          </w:tcPr>
          <w:p w14:paraId="689F8367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bottom"/>
          </w:tcPr>
          <w:p w14:paraId="4A810160" w14:textId="011321DA" w:rsidR="000B2338" w:rsidRPr="00B36D11" w:rsidRDefault="0013525B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243,386</w:t>
            </w:r>
          </w:p>
        </w:tc>
        <w:tc>
          <w:tcPr>
            <w:tcW w:w="140" w:type="pct"/>
            <w:vAlign w:val="bottom"/>
          </w:tcPr>
          <w:p w14:paraId="521E9C7C" w14:textId="77777777" w:rsidR="000B2338" w:rsidRPr="00B36D1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vAlign w:val="bottom"/>
          </w:tcPr>
          <w:p w14:paraId="7B662E5D" w14:textId="5F6CB58B" w:rsidR="000B2338" w:rsidRPr="00B36D1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88,169</w:t>
            </w:r>
          </w:p>
        </w:tc>
      </w:tr>
      <w:tr w:rsidR="00B36D11" w:rsidRPr="00822D90" w14:paraId="24C09A8E" w14:textId="77777777" w:rsidTr="00B36D11">
        <w:tc>
          <w:tcPr>
            <w:tcW w:w="2036" w:type="pct"/>
          </w:tcPr>
          <w:p w14:paraId="6243C90C" w14:textId="77777777" w:rsidR="00B36D11" w:rsidRPr="00B36D11" w:rsidRDefault="00B36D11" w:rsidP="008276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D84B850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479FB592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55057A14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4E293B83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EDD0029" w14:textId="77777777" w:rsidR="00B36D11" w:rsidRPr="00B36D11" w:rsidRDefault="00B36D11" w:rsidP="002C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1F5BEA21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2431C789" w14:textId="77777777" w:rsidR="00B36D11" w:rsidRPr="00B36D11" w:rsidRDefault="00B36D11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B2338" w:rsidRPr="00822D90" w14:paraId="21B1FC23" w14:textId="77777777" w:rsidTr="00B36D11">
        <w:tc>
          <w:tcPr>
            <w:tcW w:w="2036" w:type="pct"/>
          </w:tcPr>
          <w:p w14:paraId="18B9CBD4" w14:textId="4A3A05E5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="00AA7991" w:rsidRPr="00AA7991">
              <w:rPr>
                <w:rFonts w:ascii="Angsana New" w:hAnsi="Angsana New"/>
                <w:sz w:val="30"/>
                <w:szCs w:val="30"/>
                <w:cs/>
              </w:rPr>
              <w:t xml:space="preserve">ออก ณ วันที่ </w:t>
            </w:r>
            <w:r w:rsidR="00AA7991"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="00AA7991" w:rsidRPr="00AA799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  <w:gridSpan w:val="2"/>
            <w:vAlign w:val="bottom"/>
          </w:tcPr>
          <w:p w14:paraId="2ACD4E7F" w14:textId="75E8C4E0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38" w:type="pct"/>
            <w:vAlign w:val="bottom"/>
          </w:tcPr>
          <w:p w14:paraId="214926BF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E60213E" w14:textId="0BC79F00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1" w:type="pct"/>
            <w:vAlign w:val="bottom"/>
          </w:tcPr>
          <w:p w14:paraId="18E7EF50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14D494DA" w14:textId="1397EA8C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  <w:tc>
          <w:tcPr>
            <w:tcW w:w="140" w:type="pct"/>
            <w:vAlign w:val="bottom"/>
          </w:tcPr>
          <w:p w14:paraId="3A5F18EE" w14:textId="77777777" w:rsidR="000B2338" w:rsidRPr="00AA7991" w:rsidRDefault="000B2338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6D4C42F7" w14:textId="15247113" w:rsidR="000B2338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429,998</w:t>
            </w:r>
          </w:p>
        </w:tc>
      </w:tr>
      <w:tr w:rsidR="00F922A0" w:rsidRPr="00822D90" w14:paraId="3E963548" w14:textId="77777777" w:rsidTr="00AA7991">
        <w:tc>
          <w:tcPr>
            <w:tcW w:w="2036" w:type="pct"/>
          </w:tcPr>
          <w:p w14:paraId="0C590F8A" w14:textId="2528B80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4FB5D86E" w14:textId="65D12C77" w:rsidR="00F922A0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11,590</w:t>
            </w:r>
          </w:p>
        </w:tc>
        <w:tc>
          <w:tcPr>
            <w:tcW w:w="138" w:type="pct"/>
            <w:vAlign w:val="bottom"/>
          </w:tcPr>
          <w:p w14:paraId="0E3CCFC0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DFABFC8" w14:textId="29CD0930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79C3CFD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bottom"/>
          </w:tcPr>
          <w:p w14:paraId="2FDC8DE1" w14:textId="7487CFA9" w:rsidR="00F922A0" w:rsidRPr="00AA7991" w:rsidRDefault="0013525B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11,590</w:t>
            </w:r>
          </w:p>
        </w:tc>
        <w:tc>
          <w:tcPr>
            <w:tcW w:w="140" w:type="pct"/>
            <w:vAlign w:val="bottom"/>
          </w:tcPr>
          <w:p w14:paraId="3B3BADA8" w14:textId="77777777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vAlign w:val="bottom"/>
          </w:tcPr>
          <w:p w14:paraId="7B81D35B" w14:textId="39E6433D" w:rsidR="00F922A0" w:rsidRPr="00AA7991" w:rsidRDefault="00F922A0" w:rsidP="0082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991" w:rsidRPr="00822D90" w14:paraId="705E7C83" w14:textId="77777777" w:rsidTr="00AA7991">
        <w:tc>
          <w:tcPr>
            <w:tcW w:w="2036" w:type="pct"/>
          </w:tcPr>
          <w:p w14:paraId="168D7800" w14:textId="52A295BA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15943" w14:textId="2FAF9360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441,588</w:t>
            </w:r>
          </w:p>
        </w:tc>
        <w:tc>
          <w:tcPr>
            <w:tcW w:w="138" w:type="pct"/>
            <w:vAlign w:val="bottom"/>
          </w:tcPr>
          <w:p w14:paraId="020A4133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3FD8B" w14:textId="74A383D2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  <w:tc>
          <w:tcPr>
            <w:tcW w:w="141" w:type="pct"/>
            <w:vAlign w:val="bottom"/>
          </w:tcPr>
          <w:p w14:paraId="22D2AA4C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BE634" w14:textId="4C6CBE3D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441,588</w:t>
            </w:r>
          </w:p>
        </w:tc>
        <w:tc>
          <w:tcPr>
            <w:tcW w:w="140" w:type="pct"/>
            <w:vAlign w:val="bottom"/>
          </w:tcPr>
          <w:p w14:paraId="3D1AFC08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3A003" w14:textId="6A4B8C95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>429,998</w:t>
            </w:r>
          </w:p>
        </w:tc>
      </w:tr>
      <w:tr w:rsidR="00AA7991" w:rsidRPr="00822D90" w14:paraId="687A37AB" w14:textId="77777777" w:rsidTr="00AA7991">
        <w:tc>
          <w:tcPr>
            <w:tcW w:w="2036" w:type="pct"/>
          </w:tcPr>
          <w:p w14:paraId="44228EAD" w14:textId="65798171" w:rsidR="00AA7991" w:rsidRPr="00AA7991" w:rsidRDefault="00AA7991" w:rsidP="00AA79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85304" w14:textId="7395FC85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0.159</w:t>
            </w:r>
          </w:p>
        </w:tc>
        <w:tc>
          <w:tcPr>
            <w:tcW w:w="138" w:type="pct"/>
            <w:vAlign w:val="bottom"/>
          </w:tcPr>
          <w:p w14:paraId="2C25CE4B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67E73E" w14:textId="18FF2330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0.154</w:t>
            </w:r>
          </w:p>
        </w:tc>
        <w:tc>
          <w:tcPr>
            <w:tcW w:w="141" w:type="pct"/>
            <w:vAlign w:val="bottom"/>
          </w:tcPr>
          <w:p w14:paraId="4A1F00C0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CADAD" w14:textId="249513F6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0.551</w:t>
            </w:r>
          </w:p>
        </w:tc>
        <w:tc>
          <w:tcPr>
            <w:tcW w:w="140" w:type="pct"/>
            <w:vAlign w:val="bottom"/>
          </w:tcPr>
          <w:p w14:paraId="3E4F9D37" w14:textId="77777777" w:rsidR="00AA7991" w:rsidRPr="00AA7991" w:rsidRDefault="00AA7991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4F18E1" w14:textId="11496CB2" w:rsidR="00AA7991" w:rsidRPr="00AA7991" w:rsidRDefault="0013525B" w:rsidP="00AA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0.205</w:t>
            </w:r>
          </w:p>
        </w:tc>
      </w:tr>
    </w:tbl>
    <w:p w14:paraId="33C22A9B" w14:textId="6330C4AE" w:rsidR="00AA7991" w:rsidRPr="00A76A12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36C403B4" w14:textId="24F70687" w:rsidR="00245A3E" w:rsidRPr="00245A3E" w:rsidRDefault="000B2338" w:rsidP="00245A3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513116D1" w14:textId="77777777" w:rsidR="00245A3E" w:rsidRPr="00A76A12" w:rsidRDefault="00245A3E" w:rsidP="00245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sz w:val="24"/>
          <w:szCs w:val="24"/>
          <w:lang w:eastAsia="x-none"/>
        </w:rPr>
      </w:pPr>
    </w:p>
    <w:p w14:paraId="683AE7DB" w14:textId="339AD1C9" w:rsidR="0007536A" w:rsidRDefault="0007536A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="00715A1C" w:rsidRPr="00715A1C">
        <w:rPr>
          <w:rFonts w:ascii="Angsana New" w:hAnsi="Angsana New"/>
          <w:sz w:val="30"/>
          <w:szCs w:val="30"/>
          <w:lang w:eastAsia="x-none"/>
        </w:rPr>
        <w:t>22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="00715A1C" w:rsidRPr="00715A1C">
        <w:rPr>
          <w:rFonts w:ascii="Angsana New" w:hAnsi="Angsana New"/>
          <w:sz w:val="30"/>
          <w:szCs w:val="30"/>
          <w:lang w:eastAsia="x-none"/>
        </w:rPr>
        <w:t>2564</w:t>
      </w:r>
      <w:r w:rsidRPr="0007536A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ผู้ถือหุ้นมีมติอนุมัติการจัดสรรเงินทุนสำรองตามกฎหมาย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715A1C" w:rsidRPr="00E34F2A">
        <w:rPr>
          <w:rFonts w:ascii="Angsana New" w:hAnsi="Angsana New" w:hint="cs"/>
          <w:sz w:val="30"/>
          <w:szCs w:val="30"/>
          <w:lang w:eastAsia="x-none"/>
        </w:rPr>
        <w:t>5</w:t>
      </w:r>
      <w:r w:rsidRPr="00E34F2A">
        <w:rPr>
          <w:rFonts w:ascii="Angsana New" w:hAnsi="Angsana New" w:hint="cs"/>
          <w:sz w:val="30"/>
          <w:szCs w:val="30"/>
          <w:cs/>
          <w:lang w:eastAsia="x-none"/>
        </w:rPr>
        <w:t>.</w:t>
      </w:r>
      <w:r w:rsidR="00715A1C" w:rsidRPr="00E34F2A">
        <w:rPr>
          <w:rFonts w:ascii="Angsana New" w:hAnsi="Angsana New" w:hint="cs"/>
          <w:sz w:val="30"/>
          <w:szCs w:val="30"/>
          <w:lang w:eastAsia="x-none"/>
        </w:rPr>
        <w:t>17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ล้านบาท และอนุมัติ</w:t>
      </w:r>
      <w:r w:rsidR="00E34F2A" w:rsidRPr="00E34F2A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="00E34F2A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="00E34F2A" w:rsidRPr="00E34F2A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E34F2A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E34F2A">
        <w:rPr>
          <w:rFonts w:ascii="Angsana New" w:hAnsi="Angsana New"/>
          <w:spacing w:val="-6"/>
          <w:sz w:val="30"/>
          <w:szCs w:val="30"/>
          <w:cs/>
          <w:lang w:eastAsia="x-none"/>
        </w:rPr>
        <w:br/>
      </w:r>
      <w:r w:rsidR="00715A1C" w:rsidRPr="00E34F2A">
        <w:rPr>
          <w:rFonts w:ascii="Angsana New" w:hAnsi="Angsana New"/>
          <w:sz w:val="30"/>
          <w:szCs w:val="30"/>
          <w:lang w:eastAsia="x-none"/>
        </w:rPr>
        <w:t>19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="00715A1C" w:rsidRPr="00E34F2A">
        <w:rPr>
          <w:rFonts w:ascii="Angsana New" w:hAnsi="Angsana New"/>
          <w:sz w:val="30"/>
          <w:szCs w:val="30"/>
          <w:lang w:eastAsia="x-none"/>
        </w:rPr>
        <w:t>2564</w:t>
      </w:r>
      <w:r w:rsidRPr="00E34F2A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46EC6AA8" w14:textId="26AE4CAF" w:rsidR="00784B51" w:rsidRPr="00A76A12" w:rsidRDefault="00784B51" w:rsidP="0082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275"/>
        <w:gridCol w:w="2687"/>
        <w:gridCol w:w="245"/>
        <w:gridCol w:w="1095"/>
        <w:gridCol w:w="242"/>
        <w:gridCol w:w="1412"/>
      </w:tblGrid>
      <w:tr w:rsidR="00112619" w:rsidRPr="0088709F" w14:paraId="5E854863" w14:textId="77777777" w:rsidTr="00112619">
        <w:trPr>
          <w:tblHeader/>
        </w:trPr>
        <w:tc>
          <w:tcPr>
            <w:tcW w:w="1819" w:type="pct"/>
            <w:vAlign w:val="bottom"/>
          </w:tcPr>
          <w:p w14:paraId="01DD77C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A0236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  <w:vAlign w:val="bottom"/>
          </w:tcPr>
          <w:p w14:paraId="3A43AC6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13AEE7F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CDC659C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E330BF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575E7A43" w14:textId="77777777" w:rsidR="00784B51" w:rsidRPr="00784B51" w:rsidDel="00D43E7A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12619" w:rsidRPr="0088709F" w14:paraId="4DB4C83A" w14:textId="77777777" w:rsidTr="00112619">
        <w:trPr>
          <w:tblHeader/>
        </w:trPr>
        <w:tc>
          <w:tcPr>
            <w:tcW w:w="1819" w:type="pct"/>
          </w:tcPr>
          <w:p w14:paraId="3A36D4F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494906C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32755BC6" w14:textId="002C3DA4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B4E7AEB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CCE67DA" w14:textId="36B15925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571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4573184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B76F57E" w14:textId="5DD83A8B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571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2619" w:rsidRPr="0088709F" w14:paraId="2616A16F" w14:textId="77777777" w:rsidTr="00112619">
        <w:tc>
          <w:tcPr>
            <w:tcW w:w="1819" w:type="pct"/>
          </w:tcPr>
          <w:p w14:paraId="2B7230D0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56C769F0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3B37F5E1" w14:textId="3143113E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bookmarkStart w:id="0" w:name="_Hlk65102159"/>
            <w:r w:rsidRPr="00784B51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3.299987 </w:t>
            </w:r>
            <w:bookmarkEnd w:id="0"/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6CE07C79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140F96" w14:textId="17991407" w:rsidR="00784B51" w:rsidRPr="00784B51" w:rsidRDefault="0095717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29" w:type="pct"/>
          </w:tcPr>
          <w:p w14:paraId="4BA6E168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C222C9E" w14:textId="6C0DCDD0" w:rsidR="00784B51" w:rsidRPr="00784B51" w:rsidRDefault="0095717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</w:tr>
      <w:tr w:rsidR="00112619" w:rsidRPr="0088709F" w14:paraId="2CA7F034" w14:textId="77777777" w:rsidTr="00112619">
        <w:tc>
          <w:tcPr>
            <w:tcW w:w="1819" w:type="pct"/>
          </w:tcPr>
          <w:p w14:paraId="4D3BF8B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0C152B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638EB581" w14:textId="7626354F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65102392"/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0168350824</w:t>
            </w:r>
            <w:bookmarkEnd w:id="1"/>
            <w:r w:rsidR="00957171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74D6083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0593C6" w14:textId="77777777" w:rsidR="00784B51" w:rsidRPr="00112619" w:rsidRDefault="00784B51" w:rsidP="0011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B02E786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978DC4A" w14:textId="20187921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619" w:rsidRPr="004D42BA" w14:paraId="5292BD21" w14:textId="77777777" w:rsidTr="00112619">
        <w:tc>
          <w:tcPr>
            <w:tcW w:w="1819" w:type="pct"/>
          </w:tcPr>
          <w:p w14:paraId="41B6D554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1E22DA93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5" w:type="pct"/>
          </w:tcPr>
          <w:p w14:paraId="3A27F1D3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" w:type="pct"/>
          </w:tcPr>
          <w:p w14:paraId="2974FCE0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</w:tcPr>
          <w:p w14:paraId="0815F352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4D245160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pct"/>
          </w:tcPr>
          <w:p w14:paraId="0552BFBF" w14:textId="77777777" w:rsidR="00784B51" w:rsidRPr="003E6B6F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12619" w:rsidRPr="0088709F" w14:paraId="4C1018B1" w14:textId="77777777" w:rsidTr="00112619">
        <w:tc>
          <w:tcPr>
            <w:tcW w:w="1819" w:type="pct"/>
          </w:tcPr>
          <w:p w14:paraId="626E8469" w14:textId="7ADE2D0E" w:rsidR="00784B51" w:rsidRPr="00E34F2A" w:rsidRDefault="00784B51" w:rsidP="00E3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</w:t>
            </w:r>
            <w:r w:rsidRPr="001126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กำไรสุทธิ</w:t>
            </w:r>
            <w:r w:rsidR="0011261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="00E34F2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715A1C" w:rsidRPr="00715A1C">
              <w:rPr>
                <w:rFonts w:asciiTheme="majorBidi" w:hAnsi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4DA9FCA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1230D49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6584DEA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B1F887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9829E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A8BB0F3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2619" w:rsidRPr="0088709F" w14:paraId="5BD25149" w14:textId="77777777" w:rsidTr="00112619">
        <w:tc>
          <w:tcPr>
            <w:tcW w:w="1819" w:type="pct"/>
          </w:tcPr>
          <w:p w14:paraId="209023E8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54BE3A72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</w:tcPr>
          <w:p w14:paraId="20D505FA" w14:textId="58420698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bookmarkStart w:id="2" w:name="_Hlk76642859"/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04545472</w:t>
            </w:r>
            <w:bookmarkEnd w:id="2"/>
            <w:r w:rsidR="00957171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1" w:type="pct"/>
          </w:tcPr>
          <w:p w14:paraId="27530424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585" w:type="pct"/>
          </w:tcPr>
          <w:p w14:paraId="36D29506" w14:textId="77777777" w:rsidR="00784B51" w:rsidRPr="00112619" w:rsidRDefault="00784B51" w:rsidP="0011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ABC6A5" w14:textId="77777777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3F07C03" w14:textId="2F3BED75" w:rsidR="00784B51" w:rsidRPr="00784B51" w:rsidRDefault="00784B51" w:rsidP="0052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571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4B5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2F46FCFF" w14:textId="3CD0E42C" w:rsidR="00AA7991" w:rsidRPr="00A76A12" w:rsidRDefault="00AA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5A06A539" w14:textId="175DAC07" w:rsidR="0021348B" w:rsidRPr="001443BA" w:rsidRDefault="009434C5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443BA"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</w:t>
      </w:r>
      <w:r w:rsidRPr="001443BA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1C64072C" w14:textId="56072DEB" w:rsidR="00E42844" w:rsidRPr="00A76A12" w:rsidRDefault="00E42844" w:rsidP="00E42844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</w:p>
    <w:p w14:paraId="243BB086" w14:textId="0C84B454" w:rsidR="00880D02" w:rsidRPr="00E42844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A76A1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D6549BC" w14:textId="77777777" w:rsidR="00D83DE3" w:rsidRDefault="00880D02" w:rsidP="002D650E">
      <w:pPr>
        <w:pStyle w:val="block"/>
        <w:spacing w:after="0" w:line="240" w:lineRule="auto"/>
        <w:ind w:left="540" w:right="-7"/>
        <w:rPr>
          <w:rFonts w:asciiTheme="majorBidi" w:hAnsiTheme="majorBidi" w:cs="Angsana New"/>
          <w:sz w:val="30"/>
          <w:szCs w:val="30"/>
          <w:cs/>
          <w:lang w:bidi="th-TH"/>
        </w:rPr>
        <w:sectPr w:rsidR="00D83DE3" w:rsidSect="00B95D00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AC72D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AC72D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AC72D6" w:rsidRPr="00AC72D6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วัดมูลค่าด้วยราคาทุนตัดจำหน่ายหากมูลค่าตาม</w:t>
      </w:r>
      <w:r w:rsidR="00AC72D6" w:rsidRPr="00072A61">
        <w:rPr>
          <w:rFonts w:asciiTheme="majorBidi" w:hAnsiTheme="majorBidi" w:cs="Angsana New"/>
          <w:sz w:val="30"/>
          <w:szCs w:val="30"/>
          <w:cs/>
          <w:lang w:bidi="th-TH"/>
        </w:rPr>
        <w:t>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282091" w:rsidRPr="0090475A" w14:paraId="2BD9D691" w14:textId="4C72E7FD" w:rsidTr="00C8143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E9356ED" w14:textId="35E48730" w:rsidR="00282091" w:rsidRPr="00282091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65A60F0C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F3ABE42" w14:textId="4A4150CA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C8143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F094F37" w14:textId="77777777" w:rsidR="00282091" w:rsidRPr="00282091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0330E952" w14:textId="0B672A40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4A1B2111" w14:textId="653B727C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82091" w:rsidRPr="00C733F2" w14:paraId="2BAE9B64" w14:textId="0DD05F32" w:rsidTr="00282091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D2CE5A5" w14:textId="199DFC03" w:rsidR="00282091" w:rsidRPr="00282091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662AA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068CACE" w14:textId="00C2ED9A" w:rsidR="00282091" w:rsidRPr="00282091" w:rsidRDefault="00282091" w:rsidP="00840F2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820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0CC4EF9" w14:textId="76262510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80AC7" w14:textId="0FD0AD25" w:rsidR="00282091" w:rsidRPr="00282091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622E94" w14:textId="47DE80AF" w:rsidR="00282091" w:rsidRPr="00282091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282091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1BD42F2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0631BA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FEDC3FB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E5A029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C0311DD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F15E22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CD12E7D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34EFFB1" w14:textId="77777777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C2FCB9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C1EE1F4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0ABF10C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545015" w14:textId="77777777" w:rsid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4F4B2842" w:rsidR="00282091" w:rsidRPr="00282091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C8143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48C17AE" w14:textId="77777777" w:rsidR="00A66B35" w:rsidRPr="00282091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282091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CB25057" w14:textId="689B26C1" w:rsidR="00A66B35" w:rsidRPr="00282091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820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4CAD4469" w14:textId="51AEB8B9" w:rsidR="00A66B35" w:rsidRPr="00282091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820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820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E264E7B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9D9276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5059B0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282091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5958A89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282091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C6B24" w14:textId="77777777" w:rsidR="00A66B35" w:rsidRPr="00282091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282091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1A85F2E" w14:textId="77777777" w:rsidR="00A66B35" w:rsidRPr="00282091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282091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D8126D" w14:textId="77777777" w:rsidR="00A66B35" w:rsidRPr="00282091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63DF8463" w14:textId="7191ABC2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2ABD03D5" w14:textId="3152EE0B" w:rsidR="00282091" w:rsidRPr="00282091" w:rsidRDefault="00282091" w:rsidP="008263A4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62260CFF" w14:textId="77777777" w:rsidR="00282091" w:rsidRPr="00282091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A0EE76" w14:textId="6E5230C6" w:rsidR="00282091" w:rsidRPr="00282091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282091" w:rsidRPr="00282091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48C87A" w14:textId="60C963A1" w:rsidR="00282091" w:rsidRPr="00282091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282091" w:rsidRPr="00282091" w:rsidRDefault="00282091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282091" w:rsidRPr="00282091" w:rsidRDefault="00282091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282091" w:rsidRPr="00282091" w:rsidRDefault="00282091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CDE62B2" w14:textId="77777777" w:rsidR="00282091" w:rsidRPr="00282091" w:rsidRDefault="00282091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282091" w:rsidRPr="00282091" w:rsidRDefault="00282091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F06D329" w14:textId="77777777" w:rsidR="00282091" w:rsidRPr="00282091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282091" w:rsidRPr="00282091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8C9E7B8" w14:textId="77777777" w:rsidR="00282091" w:rsidRPr="00282091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282091" w:rsidRPr="00282091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C7715A7" w14:textId="77777777" w:rsidR="00282091" w:rsidRPr="00282091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51FAEA9B" w14:textId="7F86A252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182BD0B6" w14:textId="57C08F3F" w:rsidR="00282091" w:rsidRPr="00282091" w:rsidRDefault="00282091" w:rsidP="00840F2F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E7EF6B2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30CE6" w14:textId="2972DF13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F24FC4" w14:textId="07E8F246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F29C19" w14:textId="397A89E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D5B5DF2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52FF836" w14:textId="5FB56429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20DA6" w14:textId="77777777" w:rsidR="00282091" w:rsidRPr="00282091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E297EE" w14:textId="75283BC9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9EB84C3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B511E0E" w14:textId="31323553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5D4521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0CE585E" w14:textId="429534FB" w:rsidR="00282091" w:rsidRPr="00282091" w:rsidRDefault="00282091" w:rsidP="002820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32,000</w:t>
            </w:r>
          </w:p>
        </w:tc>
        <w:tc>
          <w:tcPr>
            <w:tcW w:w="270" w:type="dxa"/>
          </w:tcPr>
          <w:p w14:paraId="4158C70D" w14:textId="77777777" w:rsidR="00282091" w:rsidRPr="00282091" w:rsidRDefault="00282091" w:rsidP="002820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B0E3154" w14:textId="7F0ECFDA" w:rsidR="00282091" w:rsidRPr="00282091" w:rsidRDefault="00477546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32,000</w:t>
            </w:r>
          </w:p>
        </w:tc>
      </w:tr>
      <w:tr w:rsidR="00477546" w:rsidRPr="00C733F2" w14:paraId="5BC1C8A2" w14:textId="1A874201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72A46C41" w14:textId="77777777" w:rsidR="00477546" w:rsidRPr="00282091" w:rsidRDefault="00477546" w:rsidP="0047754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DA17B0E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6A9B7A" w14:textId="36E4942D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B8FDC" w14:textId="20328024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D9DE9E" w14:textId="2D0945AD" w:rsidR="00477546" w:rsidRPr="00282091" w:rsidRDefault="00477546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5AA052CF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(427,750)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477546" w:rsidRPr="00282091" w:rsidRDefault="00477546" w:rsidP="0047754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5AF676" w14:textId="2FD6128E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(427,750)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1880F5B" w14:textId="2FDC0A7D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(422,488)</w:t>
            </w:r>
          </w:p>
        </w:tc>
        <w:tc>
          <w:tcPr>
            <w:tcW w:w="270" w:type="dxa"/>
          </w:tcPr>
          <w:p w14:paraId="1A8752FC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598B943" w14:textId="4C96FAF1" w:rsidR="00477546" w:rsidRPr="00477546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BABFE4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FBD5C9" w14:textId="066610ED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(422,488)</w:t>
            </w:r>
          </w:p>
        </w:tc>
      </w:tr>
      <w:tr w:rsidR="00477546" w:rsidRPr="00C733F2" w14:paraId="66A7ABE1" w14:textId="45456D6A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343ADFFF" w14:textId="77777777" w:rsidR="00477546" w:rsidRPr="00282091" w:rsidRDefault="00477546" w:rsidP="0047754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4CA394F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CD34C19" w14:textId="7A1545A1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(131)</w:t>
            </w:r>
          </w:p>
        </w:tc>
        <w:tc>
          <w:tcPr>
            <w:tcW w:w="270" w:type="dxa"/>
          </w:tcPr>
          <w:p w14:paraId="1141239D" w14:textId="30DB6C3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B00337" w14:textId="57C2C0C2" w:rsidR="00477546" w:rsidRPr="00282091" w:rsidRDefault="00477546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79894225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77546" w:rsidRPr="00282091" w:rsidRDefault="00477546" w:rsidP="0047754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6D3BC3B" w14:textId="6C7E8C7A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(131)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7A8ED62" w14:textId="273FC489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(131)</w:t>
            </w:r>
          </w:p>
        </w:tc>
        <w:tc>
          <w:tcPr>
            <w:tcW w:w="270" w:type="dxa"/>
          </w:tcPr>
          <w:p w14:paraId="66D8B231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4AB06D" w14:textId="5725DF7E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3835CD8" w14:textId="14A40C86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(131)</w:t>
            </w:r>
          </w:p>
        </w:tc>
      </w:tr>
      <w:tr w:rsidR="00282091" w:rsidRPr="00C733F2" w14:paraId="30389CF8" w14:textId="318D7C13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5ADE5162" w14:textId="77777777" w:rsidR="00282091" w:rsidRPr="00282091" w:rsidRDefault="00282091" w:rsidP="00840F2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31530CF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1FCCC19" w14:textId="3D05658A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B959596" w14:textId="011B5E49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E50069" w14:textId="0B000A3E" w:rsidR="00282091" w:rsidRPr="00282091" w:rsidRDefault="00282091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6F7C0E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282091" w:rsidRPr="00282091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E9BC5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C861DF9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B74270E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4B7197" w14:textId="77777777" w:rsidR="00282091" w:rsidRPr="00477546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D98E276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BDDA1D2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282091" w:rsidRPr="00C733F2" w14:paraId="7B9F0238" w14:textId="2095C29E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10C402C0" w14:textId="142ABFAA" w:rsidR="00282091" w:rsidRPr="00282091" w:rsidRDefault="00282091" w:rsidP="00840F2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75A074B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6650987" w14:textId="2EFE283A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AA29C9" w14:textId="549863A6" w:rsidR="00282091" w:rsidRPr="00282091" w:rsidRDefault="00282091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282091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0FD566D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448E5A8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E08DB3E" w14:textId="77777777" w:rsidR="00282091" w:rsidRPr="00477546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C57EC42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282091" w:rsidRPr="00C733F2" w14:paraId="6F5D371B" w14:textId="440F770B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7F31600F" w14:textId="0E8861C4" w:rsidR="00282091" w:rsidRPr="00282091" w:rsidRDefault="00282091" w:rsidP="00840F2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FB84DC3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ADD66" w14:textId="03D6BA5E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3F2486" w14:textId="5AA9CF6A" w:rsidR="00282091" w:rsidRPr="00282091" w:rsidRDefault="00282091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282091" w:rsidRPr="00282091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D00606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5BC9998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AFC2F2F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282091" w:rsidRPr="00282091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056BD63" w14:textId="77777777" w:rsidR="00282091" w:rsidRPr="00282091" w:rsidRDefault="00282091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77546" w:rsidRPr="00C733F2" w14:paraId="53AB1A48" w14:textId="3AAC3105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2622E45C" w14:textId="57DF8300" w:rsidR="00477546" w:rsidRPr="00282091" w:rsidRDefault="00477546" w:rsidP="0047754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B717B9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AFE4AB" w14:textId="1D1D360A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71BCAB" w14:textId="587C32A6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9F6A3A" w14:textId="6569B42E" w:rsidR="00477546" w:rsidRPr="00282091" w:rsidRDefault="00477546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F36AE81" w14:textId="1559E441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517,426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477546" w:rsidRPr="00282091" w:rsidRDefault="00477546" w:rsidP="0047754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0E3F31" w14:textId="34965F8A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517,426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0082E9" w14:textId="07DC0761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5CE5F2C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174C607" w14:textId="62FBCCD9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210BEF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AE14D2D" w14:textId="25503F8E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77546" w:rsidRPr="00C733F2" w14:paraId="2C577702" w14:textId="305AB8AD" w:rsidTr="00282091">
        <w:trPr>
          <w:trHeight w:val="261"/>
        </w:trPr>
        <w:tc>
          <w:tcPr>
            <w:tcW w:w="3420" w:type="dxa"/>
            <w:shd w:val="clear" w:color="auto" w:fill="auto"/>
          </w:tcPr>
          <w:p w14:paraId="4B529530" w14:textId="1F13CA57" w:rsidR="00477546" w:rsidRPr="00282091" w:rsidRDefault="00477546" w:rsidP="0047754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C78D90E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6E5E429" w14:textId="04AEDD8D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725475E4" w14:textId="09E45036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323B1D" w14:textId="23324385" w:rsidR="00477546" w:rsidRPr="00282091" w:rsidRDefault="00477546" w:rsidP="0047754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7EF7F0BA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477546" w:rsidRPr="00282091" w:rsidRDefault="00477546" w:rsidP="0047754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7E198B9" w14:textId="08DB1146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5A2A9C2" w14:textId="57326E1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2AB35370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70F23E7" w14:textId="70EE8622" w:rsidR="00477546" w:rsidRPr="00282091" w:rsidRDefault="00477546" w:rsidP="0047754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154F0A1" w14:textId="77777777" w:rsidR="00477546" w:rsidRPr="00282091" w:rsidRDefault="00477546" w:rsidP="0047754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36B8C1B" w14:textId="12A2EDBA" w:rsidR="00477546" w:rsidRPr="00282091" w:rsidRDefault="00477546" w:rsidP="0047754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</w:tr>
    </w:tbl>
    <w:p w14:paraId="45DD2E7E" w14:textId="4FADA908" w:rsidR="00A66B35" w:rsidRDefault="00A6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3A660E" w14:textId="77777777" w:rsidR="00A66B35" w:rsidRDefault="00A6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66B35" w:rsidRPr="00282091" w14:paraId="5D2BC712" w14:textId="77777777" w:rsidTr="00C8143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F6A123B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12B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34A57E6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912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6B35" w:rsidRPr="00282091" w14:paraId="64543E92" w14:textId="77777777" w:rsidTr="00C8143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FBB41A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912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66B35" w:rsidRPr="00282091" w14:paraId="7225942F" w14:textId="77777777" w:rsidTr="00C8143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9AA62D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3FE5F1CD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ผ่าน</w:t>
            </w:r>
            <w:r w:rsidRPr="009912B7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37A1D10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9D59E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A44C9F8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C04F215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66B35" w:rsidRPr="009912B7" w:rsidRDefault="00A66B35" w:rsidP="00C8143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9912B7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4EEA477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284265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D87FC60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4E9C6FE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9912B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9912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3783C921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5C7BC12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A86EA82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4DF739D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B632794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5F20E90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6B35" w:rsidRPr="00282091" w14:paraId="33F4EC81" w14:textId="77777777" w:rsidTr="00C81439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9912B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9912B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9912B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66B35" w:rsidRPr="00282091" w14:paraId="22C37A5B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77777777" w:rsidR="00A66B35" w:rsidRPr="009912B7" w:rsidRDefault="00A66B35" w:rsidP="00C814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12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912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9912B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9912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C7841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66B35" w:rsidRPr="00282091" w14:paraId="57D40849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66B35" w:rsidRPr="009912B7" w:rsidRDefault="00A66B35" w:rsidP="00C81439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9912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66B35" w:rsidRPr="00282091" w14:paraId="4451E765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7C4EB235" w14:textId="04F97672" w:rsidR="00A66B35" w:rsidRPr="009912B7" w:rsidRDefault="00A66B35" w:rsidP="00A66B35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7217855A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63AF55" w14:textId="656A33F4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49F712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9820F0" w14:textId="6B5B595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3134884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5C0320" w14:textId="14C3FC98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F0B07A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AF0798" w14:textId="3D925228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38C332CD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380C17C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D8B71CF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99A0225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32,000</w:t>
            </w:r>
          </w:p>
        </w:tc>
        <w:tc>
          <w:tcPr>
            <w:tcW w:w="270" w:type="dxa"/>
          </w:tcPr>
          <w:p w14:paraId="4451074E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3920836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32,000</w:t>
            </w:r>
          </w:p>
        </w:tc>
      </w:tr>
      <w:tr w:rsidR="00A66B35" w:rsidRPr="00282091" w14:paraId="36D9233B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7D8FB74D" w:rsidR="00A66B35" w:rsidRPr="009912B7" w:rsidRDefault="00A66B35" w:rsidP="00A66B35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E1A7A46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486A53F4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EDB50F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18351D02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37D64278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(139,136)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4B645832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(139,136)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64D871E4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(136,961)</w:t>
            </w:r>
          </w:p>
        </w:tc>
        <w:tc>
          <w:tcPr>
            <w:tcW w:w="270" w:type="dxa"/>
          </w:tcPr>
          <w:p w14:paraId="1AB322EC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54F6524" w14:textId="3DFFADA2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E7F2C4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591721" w14:textId="1CF1076B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(136,961)</w:t>
            </w:r>
          </w:p>
        </w:tc>
      </w:tr>
      <w:tr w:rsidR="00A66B35" w:rsidRPr="00282091" w14:paraId="67BB6CB0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0D77F6CB" w:rsidR="00A66B35" w:rsidRPr="009912B7" w:rsidRDefault="00A66B35" w:rsidP="00A66B35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0FD4B9F4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63985A91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C34FEA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66D755CC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6E036D3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(384,267)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1482C036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(384,267)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5F9FE095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(37</w:t>
            </w:r>
            <w:r w:rsidR="002056EA"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D511DD">
              <w:rPr>
                <w:rFonts w:ascii="Angsana New" w:hAnsi="Angsana New" w:cs="Angsana New"/>
                <w:sz w:val="26"/>
                <w:szCs w:val="26"/>
                <w:lang w:bidi="th-TH"/>
              </w:rPr>
              <w:t>439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9539C4C" w14:textId="14B4F6B2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9FBDEA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459D96" w14:textId="7BC9E5F7" w:rsidR="00A66B35" w:rsidRPr="009912B7" w:rsidRDefault="002056EA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(375,</w:t>
            </w:r>
            <w:r w:rsidR="00D511DD">
              <w:rPr>
                <w:rFonts w:ascii="Angsana New" w:hAnsi="Angsana New" w:cs="Angsana New"/>
                <w:sz w:val="26"/>
                <w:szCs w:val="26"/>
                <w:lang w:bidi="th-TH"/>
              </w:rPr>
              <w:t>439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A66B35" w:rsidRPr="00282091" w14:paraId="014432B4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43296AE5" w14:textId="0DA94B13" w:rsidR="00A66B35" w:rsidRPr="009912B7" w:rsidRDefault="00A66B35" w:rsidP="00A66B35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6F6B294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12D9402" w14:textId="6E227B9B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(174)</w:t>
            </w:r>
          </w:p>
        </w:tc>
        <w:tc>
          <w:tcPr>
            <w:tcW w:w="270" w:type="dxa"/>
          </w:tcPr>
          <w:p w14:paraId="2C93EC1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D40BC3" w14:textId="0A8D9AE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D40B88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7CB5C7D" w14:textId="5F8548FE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7F975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A19D360" w14:textId="2BDCD465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(174)</w:t>
            </w:r>
          </w:p>
        </w:tc>
        <w:tc>
          <w:tcPr>
            <w:tcW w:w="236" w:type="dxa"/>
            <w:shd w:val="clear" w:color="auto" w:fill="auto"/>
          </w:tcPr>
          <w:p w14:paraId="3BCEC37F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2EACC4" w14:textId="3FC02CD1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(174)</w:t>
            </w:r>
          </w:p>
        </w:tc>
        <w:tc>
          <w:tcPr>
            <w:tcW w:w="270" w:type="dxa"/>
          </w:tcPr>
          <w:p w14:paraId="47A69592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CC4EEFC" w14:textId="7D68D224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111770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CBCC7A7" w14:textId="1D37EEDE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(174)</w:t>
            </w:r>
          </w:p>
        </w:tc>
      </w:tr>
      <w:tr w:rsidR="00A66B35" w:rsidRPr="00282091" w14:paraId="23257DBE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66B35" w:rsidRPr="00282091" w14:paraId="60D435BD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912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912B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9912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9912B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EDF1AF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66B35" w:rsidRPr="00282091" w14:paraId="6C7E7AD6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912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66B35" w:rsidRPr="00282091" w14:paraId="1FD737C9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12046B03" w:rsidR="00A66B35" w:rsidRPr="009912B7" w:rsidRDefault="00A66B35" w:rsidP="00A66B3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B7F85D3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71E9A0A8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652F99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3AA45B58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7BD8E0AC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159,112</w:t>
            </w: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3BA4EBA3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159,112</w:t>
            </w: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365F4DD6" w:rsidR="00A66B35" w:rsidRPr="009912B7" w:rsidRDefault="008A0C76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155</w:t>
            </w: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</w:t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B36209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496284A1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43534B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23902A7C" w:rsidR="00A66B35" w:rsidRPr="009912B7" w:rsidRDefault="008A0C76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155</w:t>
            </w:r>
            <w:r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</w:t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A66B35" w:rsidRPr="00282091" w14:paraId="631FFF32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4E89FC93" w:rsidR="00A66B35" w:rsidRPr="009912B7" w:rsidRDefault="00A66B35" w:rsidP="00A66B3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912B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23105026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2AC53B8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FF64D9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4E510913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4A300FC2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438,320</w:t>
            </w: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40F08E01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438,320</w:t>
            </w:r>
            <w:r w:rsidRPr="009912B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1045346D" w:rsidR="00A66B35" w:rsidRPr="009912B7" w:rsidRDefault="008A0C76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420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533</w:t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A5A5917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6386FA3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B47FFF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6C3054A5" w:rsidR="00A66B35" w:rsidRPr="009912B7" w:rsidRDefault="008A0C76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420</w:t>
            </w: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6E7A72" w:rsidRPr="009912B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533</w:t>
            </w:r>
            <w:r w:rsidRPr="009912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66B35" w:rsidRPr="00282091" w14:paraId="5266F19A" w14:textId="77777777" w:rsidTr="00C81439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317C55D8" w:rsidR="00A66B35" w:rsidRPr="009912B7" w:rsidRDefault="00A66B35" w:rsidP="00A66B3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12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0A605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37A0BEA9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(4)</w:t>
            </w:r>
          </w:p>
        </w:tc>
        <w:tc>
          <w:tcPr>
            <w:tcW w:w="270" w:type="dxa"/>
          </w:tcPr>
          <w:p w14:paraId="12994414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4A7FFD5D" w:rsidR="00A66B35" w:rsidRPr="009912B7" w:rsidRDefault="00A66B35" w:rsidP="00A66B3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1F5B2A64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A66B35" w:rsidRPr="009912B7" w:rsidRDefault="00A66B35" w:rsidP="00A66B3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61867CF6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6F6EC365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(4)</w:t>
            </w:r>
          </w:p>
        </w:tc>
        <w:tc>
          <w:tcPr>
            <w:tcW w:w="270" w:type="dxa"/>
          </w:tcPr>
          <w:p w14:paraId="52E6AE7E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4C3AE9A0" w:rsidR="00A66B35" w:rsidRPr="009912B7" w:rsidRDefault="00A66B35" w:rsidP="00A66B3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A66B35" w:rsidRPr="009912B7" w:rsidRDefault="00A66B35" w:rsidP="00A66B3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31CD1D1C" w:rsidR="00A66B35" w:rsidRPr="009912B7" w:rsidRDefault="00A66B35" w:rsidP="00A66B3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912B7">
              <w:rPr>
                <w:rFonts w:ascii="Angsana New" w:hAnsi="Angsana New" w:cs="Angsana New"/>
                <w:sz w:val="26"/>
                <w:szCs w:val="26"/>
                <w:lang w:bidi="th-TH"/>
              </w:rPr>
              <w:t>(4)</w:t>
            </w:r>
          </w:p>
        </w:tc>
      </w:tr>
    </w:tbl>
    <w:p w14:paraId="21CA030E" w14:textId="77777777" w:rsidR="00D83DE3" w:rsidRPr="009912B7" w:rsidRDefault="00D83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3E0F52C" w14:textId="5B26937C" w:rsidR="009912B7" w:rsidRPr="009912B7" w:rsidRDefault="009912B7" w:rsidP="0099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57"/>
        <w:jc w:val="thaiDistribute"/>
        <w:rPr>
          <w:rFonts w:asciiTheme="majorBidi" w:hAnsiTheme="majorBidi" w:cstheme="majorBidi"/>
          <w:sz w:val="30"/>
          <w:szCs w:val="30"/>
        </w:rPr>
        <w:sectPr w:rsidR="009912B7" w:rsidRPr="009912B7" w:rsidSect="00D83DE3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9912B7">
        <w:rPr>
          <w:rFonts w:asciiTheme="majorBidi" w:hAnsiTheme="majorBidi"/>
          <w:sz w:val="30"/>
          <w:szCs w:val="30"/>
          <w:cs/>
        </w:rPr>
        <w:t xml:space="preserve">ในวันที่ </w:t>
      </w:r>
      <w:r w:rsidRPr="009912B7">
        <w:rPr>
          <w:rFonts w:asciiTheme="majorBidi" w:hAnsiTheme="majorBidi" w:cstheme="majorBidi"/>
          <w:sz w:val="30"/>
          <w:szCs w:val="30"/>
        </w:rPr>
        <w:t>1</w:t>
      </w:r>
      <w:r w:rsidR="000E0F44">
        <w:rPr>
          <w:rFonts w:asciiTheme="majorBidi" w:hAnsiTheme="majorBidi" w:cstheme="majorBidi"/>
          <w:sz w:val="30"/>
          <w:szCs w:val="30"/>
        </w:rPr>
        <w:t>7</w:t>
      </w:r>
      <w:r w:rsidRPr="009912B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9912B7">
        <w:rPr>
          <w:rFonts w:asciiTheme="majorBidi" w:hAnsiTheme="majorBidi" w:cstheme="majorBidi"/>
          <w:sz w:val="30"/>
          <w:szCs w:val="30"/>
        </w:rPr>
        <w:t>2564</w:t>
      </w:r>
      <w:r w:rsidRPr="009912B7">
        <w:rPr>
          <w:rFonts w:asciiTheme="majorBidi" w:hAnsiTheme="majorBidi"/>
          <w:sz w:val="30"/>
          <w:szCs w:val="30"/>
          <w:cs/>
        </w:rPr>
        <w:t xml:space="preserve"> บริษัทได้ลงทุนในหุ้นบุริมสิทธิ์ของบริษัท เมติคูลี่ จำกัด ซึ่งประกอบธุรกิจเกี่ยวกับนวัตกรรมทางการแพทย์ เป็นจำนวนเงิน </w:t>
      </w:r>
      <w:r w:rsidRPr="009912B7">
        <w:rPr>
          <w:rFonts w:asciiTheme="majorBidi" w:hAnsiTheme="majorBidi" w:cstheme="majorBidi"/>
          <w:sz w:val="30"/>
          <w:szCs w:val="30"/>
        </w:rPr>
        <w:t>32</w:t>
      </w:r>
      <w:r w:rsidRPr="009912B7">
        <w:rPr>
          <w:rFonts w:asciiTheme="majorBidi" w:hAnsiTheme="majorBidi"/>
          <w:sz w:val="30"/>
          <w:szCs w:val="30"/>
          <w:cs/>
        </w:rPr>
        <w:t xml:space="preserve"> ล้านบาท โดยมีวัตถุประสงค์</w:t>
      </w:r>
      <w:r>
        <w:rPr>
          <w:rFonts w:asciiTheme="majorBidi" w:hAnsiTheme="majorBidi"/>
          <w:sz w:val="30"/>
          <w:szCs w:val="30"/>
          <w:cs/>
        </w:rPr>
        <w:br/>
      </w:r>
      <w:r w:rsidRPr="009912B7">
        <w:rPr>
          <w:rFonts w:asciiTheme="majorBidi" w:hAnsiTheme="majorBidi"/>
          <w:sz w:val="30"/>
          <w:szCs w:val="30"/>
          <w:cs/>
        </w:rPr>
        <w:t>เพื่อลงทุนเชิงกลยุทธ์ระยะยาว ทั้งนี้ บริษัทได้เลือกกำหนดให้วัดมูลค่ายุติธรรมของเงินลงทุนในตราสารทุนดังกล่าวด้วยมูลค่ายุติธรรมผ่านกำไรขาดทุนเบ็ดเสร็จอื่น</w:t>
      </w:r>
    </w:p>
    <w:p w14:paraId="7FB93FEF" w14:textId="440D329A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0D6A2F2" w14:textId="77777777" w:rsidR="00DB4CC3" w:rsidRPr="009912B7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535DFC7" w14:textId="07B81D9D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583009">
        <w:rPr>
          <w:rFonts w:ascii="Angsana New" w:hAnsi="Angsana New" w:hint="cs"/>
          <w:sz w:val="30"/>
          <w:szCs w:val="30"/>
          <w:cs/>
        </w:rPr>
        <w:t>โดย</w:t>
      </w:r>
      <w:r w:rsidR="00583009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ED6A22C" w14:textId="77777777" w:rsidR="00DB4CC3" w:rsidRPr="009912B7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EB6E4C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EB6E4C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EB6E4C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0EF8AB1B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="008F1161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0 </w:t>
            </w:r>
            <w:r w:rsidR="00D873A5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</w:t>
            </w:r>
            <w:r w:rsidR="008F1161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3FAE7BBA" w:rsidR="00DB4CC3" w:rsidRPr="007445B3" w:rsidRDefault="00D873A5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EB6E4C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6B02B30D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1373FBC9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6FFEC42B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3EA1F3CD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7445B3" w14:paraId="4A805594" w14:textId="77777777" w:rsidTr="00EB6E4C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310F659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21FCE" w:rsidRPr="007445B3" w14:paraId="5CF749D5" w14:textId="77777777" w:rsidTr="00EB6E4C">
        <w:trPr>
          <w:cantSplit/>
        </w:trPr>
        <w:tc>
          <w:tcPr>
            <w:tcW w:w="3690" w:type="dxa"/>
          </w:tcPr>
          <w:p w14:paraId="5EE8EE01" w14:textId="76946421" w:rsidR="00421FCE" w:rsidRPr="007445B3" w:rsidRDefault="00421FCE" w:rsidP="00421FC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8FF8710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ED3D76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5BD11A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71A863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5C4EA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703506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AF164C" w14:textId="77777777" w:rsidR="00421FCE" w:rsidRPr="007445B3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FCE" w:rsidRPr="007445B3" w14:paraId="04EE0689" w14:textId="77777777" w:rsidTr="00421FCE">
        <w:trPr>
          <w:cantSplit/>
        </w:trPr>
        <w:tc>
          <w:tcPr>
            <w:tcW w:w="3690" w:type="dxa"/>
          </w:tcPr>
          <w:p w14:paraId="1677F3F4" w14:textId="77777777" w:rsidR="00421FCE" w:rsidRPr="00421FCE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421FCE"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12D689EC" w14:textId="5007ADCF" w:rsidR="00421FCE" w:rsidRPr="007445B3" w:rsidRDefault="008263A4" w:rsidP="00421FC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vAlign w:val="bottom"/>
          </w:tcPr>
          <w:p w14:paraId="4B75D1A4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F84F2F" w14:textId="6F4295B2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025FF1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77E4A" w14:textId="447F6C7A" w:rsidR="00421FCE" w:rsidRPr="007445B3" w:rsidRDefault="008263A4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9,861</w:t>
            </w:r>
          </w:p>
        </w:tc>
        <w:tc>
          <w:tcPr>
            <w:tcW w:w="270" w:type="dxa"/>
          </w:tcPr>
          <w:p w14:paraId="0224B048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8B7400" w14:textId="6875C420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43F2" w:rsidRPr="007445B3" w14:paraId="3E194205" w14:textId="77777777" w:rsidTr="00EB6E4C">
        <w:trPr>
          <w:cantSplit/>
        </w:trPr>
        <w:tc>
          <w:tcPr>
            <w:tcW w:w="3690" w:type="dxa"/>
          </w:tcPr>
          <w:p w14:paraId="2732C610" w14:textId="77777777" w:rsidR="007843F2" w:rsidRPr="009912B7" w:rsidRDefault="007843F2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E51273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C049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3A89AF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C0DE43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1B6219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8EFD93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A2B57D" w14:textId="77777777" w:rsidR="007843F2" w:rsidRPr="009912B7" w:rsidRDefault="007843F2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4CC3" w:rsidRPr="007445B3" w14:paraId="2763A527" w14:textId="77777777" w:rsidTr="00EB6E4C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D1439" w:rsidRPr="007445B3" w14:paraId="79C38FDF" w14:textId="77777777" w:rsidTr="00EB6E4C">
        <w:trPr>
          <w:cantSplit/>
        </w:trPr>
        <w:tc>
          <w:tcPr>
            <w:tcW w:w="3690" w:type="dxa"/>
          </w:tcPr>
          <w:p w14:paraId="34C3A34F" w14:textId="77777777" w:rsidR="004D1439" w:rsidRPr="007445B3" w:rsidRDefault="004D1439" w:rsidP="004D143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7514974D" w:rsidR="004D1439" w:rsidRPr="007445B3" w:rsidRDefault="008263A4" w:rsidP="00EB6E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vAlign w:val="bottom"/>
          </w:tcPr>
          <w:p w14:paraId="145FAB03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60063565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70" w:type="dxa"/>
            <w:vAlign w:val="bottom"/>
          </w:tcPr>
          <w:p w14:paraId="16658ECF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105C0EAB" w:rsidR="004D1439" w:rsidRPr="007445B3" w:rsidRDefault="008263A4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4,607</w:t>
            </w:r>
          </w:p>
        </w:tc>
        <w:tc>
          <w:tcPr>
            <w:tcW w:w="270" w:type="dxa"/>
          </w:tcPr>
          <w:p w14:paraId="7BBC940E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5CB49B51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31,100</w:t>
            </w:r>
          </w:p>
        </w:tc>
      </w:tr>
    </w:tbl>
    <w:p w14:paraId="6B828A18" w14:textId="208BDBDE" w:rsidR="004127C6" w:rsidRPr="009912B7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EB6E4C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EB6E4C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4D1439" w:rsidRPr="001C10D9" w14:paraId="0BFD4DD6" w14:textId="77777777" w:rsidTr="00EB6E4C">
        <w:trPr>
          <w:cantSplit/>
        </w:trPr>
        <w:tc>
          <w:tcPr>
            <w:tcW w:w="3690" w:type="dxa"/>
          </w:tcPr>
          <w:p w14:paraId="21005826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19A15C07" w:rsidR="004D1439" w:rsidRPr="001C10D9" w:rsidRDefault="00D873A5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FE89EE7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247853FA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5EFE43EB" w:rsidR="004D1439" w:rsidRPr="001C10D9" w:rsidRDefault="00D873A5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C5C1C2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1C6AC258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D1439" w:rsidRPr="001C10D9" w14:paraId="66DC3562" w14:textId="77777777" w:rsidTr="00EB6E4C">
        <w:trPr>
          <w:cantSplit/>
        </w:trPr>
        <w:tc>
          <w:tcPr>
            <w:tcW w:w="3690" w:type="dxa"/>
          </w:tcPr>
          <w:p w14:paraId="0F9FB9CD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21BAA684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33DD74C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6EF21CD5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33B3F6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60156F2C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8E27302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6C645ACF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1C10D9" w14:paraId="62CCD832" w14:textId="77777777" w:rsidTr="00EB6E4C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2AFE2653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21FCE" w:rsidRPr="007445B3" w14:paraId="286B15FF" w14:textId="77777777" w:rsidTr="007B47A5">
        <w:trPr>
          <w:cantSplit/>
        </w:trPr>
        <w:tc>
          <w:tcPr>
            <w:tcW w:w="3690" w:type="dxa"/>
          </w:tcPr>
          <w:p w14:paraId="35EE2F8D" w14:textId="77777777" w:rsidR="00421FCE" w:rsidRPr="007445B3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DA30EAA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764C73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5FB690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EB8388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1F4B6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B5D125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2548EA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FCE" w:rsidRPr="007445B3" w14:paraId="438B79E2" w14:textId="77777777" w:rsidTr="007B47A5">
        <w:trPr>
          <w:cantSplit/>
        </w:trPr>
        <w:tc>
          <w:tcPr>
            <w:tcW w:w="3690" w:type="dxa"/>
          </w:tcPr>
          <w:p w14:paraId="2F379B13" w14:textId="77777777" w:rsidR="00421FCE" w:rsidRPr="00421FCE" w:rsidRDefault="00421FCE" w:rsidP="007B47A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421FCE"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344EDAA" w14:textId="4850D4D7" w:rsidR="00421FCE" w:rsidRPr="007445B3" w:rsidRDefault="008263A4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  <w:vAlign w:val="bottom"/>
          </w:tcPr>
          <w:p w14:paraId="065E4A5C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57565B" w14:textId="08F1E036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98D4F7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2ED236" w14:textId="62E004B3" w:rsidR="00421FCE" w:rsidRPr="007445B3" w:rsidRDefault="008263A4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6,970</w:t>
            </w:r>
          </w:p>
        </w:tc>
        <w:tc>
          <w:tcPr>
            <w:tcW w:w="270" w:type="dxa"/>
          </w:tcPr>
          <w:p w14:paraId="64432A39" w14:textId="77777777" w:rsidR="00421FCE" w:rsidRPr="007445B3" w:rsidRDefault="00421FCE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FB7A6EB" w14:textId="42333043" w:rsidR="00421FCE" w:rsidRPr="007445B3" w:rsidRDefault="00E85D38" w:rsidP="007B47A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FCE" w:rsidRPr="001C10D9" w14:paraId="22BC785B" w14:textId="77777777" w:rsidTr="00EB6E4C">
        <w:trPr>
          <w:cantSplit/>
        </w:trPr>
        <w:tc>
          <w:tcPr>
            <w:tcW w:w="3690" w:type="dxa"/>
          </w:tcPr>
          <w:p w14:paraId="6D108EEB" w14:textId="77777777" w:rsidR="00421FCE" w:rsidRPr="009912B7" w:rsidRDefault="00421FCE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47C6E8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7DBB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326BC3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5D095B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CC905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F879F1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AE412" w14:textId="77777777" w:rsidR="00421FCE" w:rsidRPr="009912B7" w:rsidRDefault="00421FCE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4CC3" w:rsidRPr="001C10D9" w14:paraId="291F4E2E" w14:textId="77777777" w:rsidTr="00EB6E4C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505" w:rsidRPr="001C10D9" w14:paraId="235C234D" w14:textId="77777777" w:rsidTr="00EB6E4C">
        <w:trPr>
          <w:cantSplit/>
        </w:trPr>
        <w:tc>
          <w:tcPr>
            <w:tcW w:w="3690" w:type="dxa"/>
          </w:tcPr>
          <w:p w14:paraId="3107008C" w14:textId="77777777" w:rsidR="00D11505" w:rsidRPr="001C10D9" w:rsidRDefault="00D11505" w:rsidP="00D1150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7D7905CA" w:rsidR="00D11505" w:rsidRPr="001C10D9" w:rsidRDefault="008263A4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vAlign w:val="bottom"/>
          </w:tcPr>
          <w:p w14:paraId="215257C7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06B2E084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26C5F108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275C13FA" w:rsidR="00D11505" w:rsidRPr="001C10D9" w:rsidRDefault="008263A4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4,607</w:t>
            </w:r>
          </w:p>
        </w:tc>
        <w:tc>
          <w:tcPr>
            <w:tcW w:w="270" w:type="dxa"/>
          </w:tcPr>
          <w:p w14:paraId="677190EB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18807" w14:textId="3A25716C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14,447</w:t>
            </w:r>
          </w:p>
        </w:tc>
      </w:tr>
    </w:tbl>
    <w:p w14:paraId="20C301A3" w14:textId="77777777" w:rsidR="00DB4CC3" w:rsidRPr="009912B7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74229AAF" w14:textId="044ABF94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>ดังกล่าวจะทยอย</w:t>
      </w:r>
      <w:r w:rsidRPr="00F922A0">
        <w:rPr>
          <w:rFonts w:ascii="Angsana New" w:hAnsi="Angsana New" w:hint="cs"/>
          <w:spacing w:val="-6"/>
          <w:sz w:val="30"/>
          <w:szCs w:val="30"/>
          <w:cs/>
        </w:rPr>
        <w:t>ครบกำหนด</w:t>
      </w:r>
      <w:r w:rsidRPr="00233A72">
        <w:rPr>
          <w:rFonts w:ascii="Angsana New" w:hAnsi="Angsana New" w:hint="cs"/>
          <w:spacing w:val="-6"/>
          <w:sz w:val="30"/>
          <w:szCs w:val="30"/>
          <w:cs/>
        </w:rPr>
        <w:t>ภายในเดือน</w:t>
      </w:r>
      <w:r w:rsidR="008263A4" w:rsidRPr="00233A72">
        <w:rPr>
          <w:rFonts w:ascii="Angsana New" w:hAnsi="Angsana New" w:hint="cs"/>
          <w:spacing w:val="-6"/>
          <w:sz w:val="30"/>
          <w:szCs w:val="30"/>
          <w:cs/>
        </w:rPr>
        <w:t>กุมภาพันธ์</w:t>
      </w:r>
      <w:r w:rsidRPr="00233A7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33A72">
        <w:rPr>
          <w:rFonts w:ascii="Angsana New" w:hAnsi="Angsana New" w:hint="cs"/>
          <w:spacing w:val="-6"/>
          <w:sz w:val="30"/>
          <w:szCs w:val="30"/>
        </w:rPr>
        <w:t>256</w:t>
      </w:r>
      <w:r w:rsidR="00233A72" w:rsidRPr="00233A72">
        <w:rPr>
          <w:rFonts w:ascii="Angsana New" w:hAnsi="Angsana New"/>
          <w:spacing w:val="-6"/>
          <w:sz w:val="30"/>
          <w:szCs w:val="30"/>
        </w:rPr>
        <w:t>5</w:t>
      </w:r>
      <w:r w:rsidRPr="00233A72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3A72">
        <w:rPr>
          <w:rFonts w:ascii="Angsana New" w:hAnsi="Angsana New" w:hint="cs"/>
          <w:i/>
          <w:iCs/>
          <w:spacing w:val="-6"/>
          <w:sz w:val="30"/>
          <w:szCs w:val="30"/>
        </w:rPr>
        <w:t>(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</w:rPr>
        <w:t xml:space="preserve">31 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  <w:cs/>
        </w:rPr>
        <w:t>ธันวาคม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7E53B413" w14:textId="6C304951" w:rsidR="00583009" w:rsidRPr="003E6B6F" w:rsidRDefault="00840F2F" w:rsidP="0084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</w:rPr>
      </w:pPr>
      <w:r>
        <w:rPr>
          <w:rFonts w:ascii="Angsana New" w:hAnsi="Angsana New"/>
          <w:spacing w:val="-6"/>
        </w:rPr>
        <w:br w:type="page"/>
      </w:r>
    </w:p>
    <w:p w14:paraId="70273622" w14:textId="42FDD006" w:rsidR="0089682B" w:rsidRPr="001B19DF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1B19DF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1B19DF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1B19DF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744DCD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59AE8F8D" w:rsidR="00243CA3" w:rsidRPr="00092909" w:rsidRDefault="00B0088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8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008DF92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7CBAC870" w:rsidR="00243CA3" w:rsidRPr="00092909" w:rsidRDefault="00B0088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8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</w:tcPr>
          <w:p w14:paraId="36DD2C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499D9205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B10E154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0608B648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3B92D90E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480F59CD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3EE6427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63C6CF2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2909" w:rsidRPr="006A35D3" w14:paraId="6D1D6F5B" w14:textId="77777777" w:rsidTr="00E34F2A">
        <w:tc>
          <w:tcPr>
            <w:tcW w:w="2040" w:type="pct"/>
          </w:tcPr>
          <w:p w14:paraId="56CABB93" w14:textId="77777777" w:rsidR="00980954" w:rsidRDefault="00092909" w:rsidP="00FA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 w:rsidR="0098095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 w:rsidR="0098095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98095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092909" w:rsidRPr="00092909" w:rsidRDefault="00092909" w:rsidP="0098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1821FC52" w:rsidR="00092909" w:rsidRPr="001B19DF" w:rsidRDefault="001B19DF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19DF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233A72" w:rsidRPr="001B19D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B19DF">
              <w:rPr>
                <w:rFonts w:ascii="Angsana New" w:hAnsi="Angsana New"/>
                <w:sz w:val="30"/>
                <w:szCs w:val="30"/>
                <w:lang w:val="en-US" w:eastAsia="en-US"/>
              </w:rPr>
              <w:t>009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8C5C" w14:textId="340A5DEA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1438AA75" w:rsidR="00092909" w:rsidRPr="00E34F2A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1,890</w:t>
            </w:r>
          </w:p>
        </w:tc>
        <w:tc>
          <w:tcPr>
            <w:tcW w:w="135" w:type="pct"/>
            <w:vAlign w:val="bottom"/>
          </w:tcPr>
          <w:p w14:paraId="1854CCE7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6EC4742D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</w:tr>
      <w:tr w:rsidR="00092909" w:rsidRPr="006A35D3" w14:paraId="20845E9D" w14:textId="77777777" w:rsidTr="00E34F2A">
        <w:tc>
          <w:tcPr>
            <w:tcW w:w="2040" w:type="pct"/>
          </w:tcPr>
          <w:p w14:paraId="1D45F8D0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3D144FE4" w:rsidR="00092909" w:rsidRPr="001B19DF" w:rsidRDefault="001B19DF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B19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</w:t>
            </w:r>
            <w:r w:rsidR="00233A72" w:rsidRPr="001B19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B19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009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173B2" w14:textId="0CC19D26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34F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092909" w:rsidRPr="00E34F2A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7F771F81" w:rsidR="00092909" w:rsidRPr="00E34F2A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1,890</w:t>
            </w:r>
          </w:p>
        </w:tc>
        <w:tc>
          <w:tcPr>
            <w:tcW w:w="135" w:type="pct"/>
            <w:vAlign w:val="bottom"/>
          </w:tcPr>
          <w:p w14:paraId="55B54CF2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01A9D9CA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</w:tr>
      <w:tr w:rsidR="00901C88" w:rsidRPr="006A35D3" w14:paraId="6CCF6D79" w14:textId="77777777" w:rsidTr="00FA3013">
        <w:tc>
          <w:tcPr>
            <w:tcW w:w="2040" w:type="pct"/>
          </w:tcPr>
          <w:p w14:paraId="112E695B" w14:textId="77777777" w:rsidR="00901C88" w:rsidRPr="00A957E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A957E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A957E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A957E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A957E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A957E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A957E8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A957E8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4018" w:rsidRPr="006A35D3" w14:paraId="3B64B65E" w14:textId="77777777" w:rsidTr="008847DF">
        <w:tc>
          <w:tcPr>
            <w:tcW w:w="2040" w:type="pct"/>
          </w:tcPr>
          <w:p w14:paraId="6CA7A308" w14:textId="295BF6FF" w:rsidR="001D4018" w:rsidRPr="00092909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DD7D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909" w:rsidRPr="006A35D3" w14:paraId="60A30EE5" w14:textId="77777777" w:rsidTr="008847DF">
        <w:tc>
          <w:tcPr>
            <w:tcW w:w="2040" w:type="pct"/>
          </w:tcPr>
          <w:p w14:paraId="21B5115D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7023683" w14:textId="77777777" w:rsidR="00F14112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5A106D7B" w:rsidR="00233A72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11,089</w:t>
            </w:r>
          </w:p>
        </w:tc>
        <w:tc>
          <w:tcPr>
            <w:tcW w:w="146" w:type="pct"/>
          </w:tcPr>
          <w:p w14:paraId="699542AA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61BFB4F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1A84C63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21,325</w:t>
            </w:r>
          </w:p>
        </w:tc>
        <w:tc>
          <w:tcPr>
            <w:tcW w:w="146" w:type="pct"/>
          </w:tcPr>
          <w:p w14:paraId="14F5BCE8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3C07B83" w14:textId="77777777" w:rsidR="00F14112" w:rsidRDefault="00F1411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0EAAFA70" w:rsidR="00233A72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9,805</w:t>
            </w:r>
          </w:p>
        </w:tc>
        <w:tc>
          <w:tcPr>
            <w:tcW w:w="135" w:type="pct"/>
          </w:tcPr>
          <w:p w14:paraId="5FCF8EC0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1F461F25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60258C0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16,713</w:t>
            </w:r>
          </w:p>
        </w:tc>
      </w:tr>
      <w:tr w:rsidR="00092909" w:rsidRPr="006A35D3" w14:paraId="3C8E27F8" w14:textId="77777777" w:rsidTr="008847DF">
        <w:tc>
          <w:tcPr>
            <w:tcW w:w="2040" w:type="pct"/>
          </w:tcPr>
          <w:p w14:paraId="6A7F3FC1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19DB6C86" w:rsidR="00092909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410C7C04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2B50584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2,006</w:t>
            </w:r>
          </w:p>
        </w:tc>
        <w:tc>
          <w:tcPr>
            <w:tcW w:w="146" w:type="pct"/>
          </w:tcPr>
          <w:p w14:paraId="39B450F5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51C1F14A" w:rsidR="00092909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35" w:type="pct"/>
          </w:tcPr>
          <w:p w14:paraId="73DE1F66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B79F496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</w:tr>
      <w:tr w:rsidR="00092909" w:rsidRPr="006A35D3" w14:paraId="36CA7754" w14:textId="77777777" w:rsidTr="008847DF">
        <w:tc>
          <w:tcPr>
            <w:tcW w:w="2040" w:type="pct"/>
          </w:tcPr>
          <w:p w14:paraId="34A0215F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5D49619C" w:rsidR="00092909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13,025</w:t>
            </w:r>
          </w:p>
        </w:tc>
        <w:tc>
          <w:tcPr>
            <w:tcW w:w="146" w:type="pct"/>
          </w:tcPr>
          <w:p w14:paraId="21C7FB5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62155005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331</w:t>
            </w:r>
          </w:p>
        </w:tc>
        <w:tc>
          <w:tcPr>
            <w:tcW w:w="146" w:type="pct"/>
          </w:tcPr>
          <w:p w14:paraId="17A48309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5CDC2708" w:rsidR="00092909" w:rsidRPr="00092909" w:rsidRDefault="00233A72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10,941</w:t>
            </w:r>
          </w:p>
        </w:tc>
        <w:tc>
          <w:tcPr>
            <w:tcW w:w="135" w:type="pct"/>
          </w:tcPr>
          <w:p w14:paraId="4618F1A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29CBC9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141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919</w:t>
            </w:r>
          </w:p>
        </w:tc>
      </w:tr>
    </w:tbl>
    <w:p w14:paraId="102FEAB5" w14:textId="1CA7C8E7" w:rsidR="00870EEC" w:rsidRPr="00744DCD" w:rsidRDefault="0087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eastAsia="x-none"/>
        </w:rPr>
      </w:pPr>
    </w:p>
    <w:p w14:paraId="442D7697" w14:textId="15D39220" w:rsidR="00CC645D" w:rsidRPr="00AE1D9E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E1D9E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</w:t>
      </w:r>
      <w:r w:rsidR="006F2DA6" w:rsidRPr="00AE1D9E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AE1D9E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5EE54816" w14:textId="1D0B65A9" w:rsidR="000B2338" w:rsidRPr="00744DCD" w:rsidRDefault="000B2338" w:rsidP="004C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09BEFDEC" w14:textId="5394FC62" w:rsidR="00C81439" w:rsidRPr="00C81439" w:rsidRDefault="00C81439" w:rsidP="00C81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ในเดือนตุลาคม </w:t>
      </w:r>
      <w:r w:rsidRPr="00C81439">
        <w:rPr>
          <w:rFonts w:asciiTheme="majorBidi" w:hAnsiTheme="majorBidi"/>
          <w:sz w:val="30"/>
          <w:szCs w:val="30"/>
          <w:lang w:eastAsia="x-none"/>
        </w:rPr>
        <w:t>2564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 บริษัท สหพัฒนาอินเตอร์โฮลดิ้ง จำกัด (มหาชน) ได้ทำรายการซื้อหุ้นของบริษัทจำนวน 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C81439">
        <w:rPr>
          <w:rFonts w:asciiTheme="majorBidi" w:hAnsiTheme="majorBidi"/>
          <w:spacing w:val="-4"/>
          <w:sz w:val="30"/>
          <w:szCs w:val="30"/>
          <w:lang w:eastAsia="x-none"/>
        </w:rPr>
        <w:t>46</w:t>
      </w:r>
      <w:r w:rsidRPr="00C81439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ล้านหุ้น ทำให้โครงสร้างการถือหุ้นของผู้ถือหุ้นรายใหญ่</w:t>
      </w:r>
      <w:r w:rsidRPr="00C8143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ของบริษัท</w:t>
      </w:r>
      <w:r w:rsidRPr="00C81439">
        <w:rPr>
          <w:rFonts w:asciiTheme="majorBidi" w:hAnsiTheme="majorBidi"/>
          <w:spacing w:val="-4"/>
          <w:sz w:val="30"/>
          <w:szCs w:val="30"/>
          <w:cs/>
          <w:lang w:eastAsia="x-none"/>
        </w:rPr>
        <w:t>เปลี่ยนแปลงไปเป็นดังนี้ นายณรงค์ สุวัฒนพิมพ์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 ถือหุ้นร้อยละ </w:t>
      </w:r>
      <w:r w:rsidRPr="00C81439">
        <w:rPr>
          <w:rFonts w:asciiTheme="majorBidi" w:hAnsiTheme="majorBidi"/>
          <w:sz w:val="30"/>
          <w:szCs w:val="30"/>
          <w:lang w:eastAsia="x-none"/>
        </w:rPr>
        <w:t>27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81439">
        <w:rPr>
          <w:rFonts w:asciiTheme="majorBidi" w:hAnsiTheme="majorBidi"/>
          <w:sz w:val="30"/>
          <w:szCs w:val="30"/>
          <w:lang w:eastAsia="x-none"/>
        </w:rPr>
        <w:t>83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 นายเอก สุวัฒนพิมพ์ ถือหุ้นร้อยละ </w:t>
      </w:r>
      <w:r w:rsidRPr="00C81439">
        <w:rPr>
          <w:rFonts w:asciiTheme="majorBidi" w:hAnsiTheme="majorBidi"/>
          <w:sz w:val="30"/>
          <w:szCs w:val="30"/>
          <w:lang w:eastAsia="x-none"/>
        </w:rPr>
        <w:t>20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81439">
        <w:rPr>
          <w:rFonts w:asciiTheme="majorBidi" w:hAnsiTheme="majorBidi"/>
          <w:sz w:val="30"/>
          <w:szCs w:val="30"/>
          <w:lang w:eastAsia="x-none"/>
        </w:rPr>
        <w:t>01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44DCD">
        <w:rPr>
          <w:rFonts w:asciiTheme="majorBidi" w:hAnsiTheme="majorBidi" w:hint="cs"/>
          <w:sz w:val="30"/>
          <w:szCs w:val="30"/>
          <w:cs/>
          <w:lang w:eastAsia="x-none"/>
        </w:rPr>
        <w:t>โดย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>บุคคลทั้งสองเป็นกรรมการของบริษัท และ</w:t>
      </w:r>
      <w:r w:rsidR="00744DCD">
        <w:rPr>
          <w:rFonts w:asciiTheme="majorBidi" w:hAnsiTheme="majorBidi"/>
          <w:sz w:val="30"/>
          <w:szCs w:val="30"/>
          <w:cs/>
          <w:lang w:eastAsia="x-none"/>
        </w:rPr>
        <w:br/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สหพัฒนาอินเตอร์โฮลดิ้ง จำกัด (มหาชน) ถือหุ้นร้อยละ </w:t>
      </w:r>
      <w:r w:rsidRPr="00C81439">
        <w:rPr>
          <w:rFonts w:asciiTheme="majorBidi" w:hAnsiTheme="majorBidi"/>
          <w:sz w:val="30"/>
          <w:szCs w:val="30"/>
          <w:lang w:eastAsia="x-none"/>
        </w:rPr>
        <w:t>10</w:t>
      </w:r>
      <w:r w:rsidRPr="00C81439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81439">
        <w:rPr>
          <w:rFonts w:asciiTheme="majorBidi" w:hAnsiTheme="majorBidi"/>
          <w:sz w:val="30"/>
          <w:szCs w:val="30"/>
          <w:lang w:eastAsia="x-none"/>
        </w:rPr>
        <w:t>0437</w:t>
      </w:r>
    </w:p>
    <w:p w14:paraId="05DE2408" w14:textId="77777777" w:rsidR="00C81439" w:rsidRPr="00744DCD" w:rsidRDefault="00C81439" w:rsidP="00C814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bookmarkStart w:id="3" w:name="_GoBack"/>
      <w:bookmarkEnd w:id="3"/>
    </w:p>
    <w:p w14:paraId="608A0A1C" w14:textId="315837BB" w:rsidR="00744DCD" w:rsidRDefault="00744DCD" w:rsidP="00744DC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8743F6">
        <w:rPr>
          <w:rFonts w:asciiTheme="majorBidi" w:hAnsiTheme="majorBidi" w:cstheme="majorBidi"/>
          <w:sz w:val="30"/>
          <w:szCs w:val="30"/>
          <w:lang w:eastAsia="x-none"/>
        </w:rPr>
        <w:t>2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บริษัทได้ทำสัญญา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ขายหุ้นสามัญทั้งหมดของ 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>PMC Label Materials Pte. Ltd.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ซึ่งเป็นบริษัทย่อยของบริษัท จำนวน 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2 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>หุ้น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เป็นเงินจำนวน 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="00264912">
        <w:rPr>
          <w:rFonts w:asciiTheme="majorBidi" w:hAnsiTheme="majorBidi" w:cstheme="majorBidi"/>
          <w:sz w:val="30"/>
          <w:szCs w:val="30"/>
          <w:lang w:eastAsia="x-none"/>
        </w:rPr>
        <w:t>4.98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ให้กับบริษัท พีเอ็มซี เลเบิล แมททีเรียลส์ จำกัด ซึ่งเป็นบริษัทย่อยอีกแห่งหนึ่งของบริษัท</w:t>
      </w:r>
      <w:r w:rsidR="006800D9"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800D9" w:rsidRPr="00744DCD">
        <w:rPr>
          <w:rFonts w:asciiTheme="majorBidi" w:hAnsiTheme="majorBidi" w:cstheme="majorBidi"/>
          <w:sz w:val="30"/>
          <w:szCs w:val="30"/>
          <w:cs/>
        </w:rPr>
        <w:t>โดยมีวัตถุประสงค์เพื่อปรับโครงสร้างกลุ่มธุรกิจฉลากที่มีกาวในตัวภายในกลุ่มบริษัท</w:t>
      </w:r>
      <w:r w:rsidR="006800D9" w:rsidRPr="00744DC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296E1455" w14:textId="77777777" w:rsidR="00744DCD" w:rsidRPr="00744DCD" w:rsidRDefault="00744DCD" w:rsidP="00744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74DF34E1" w14:textId="5F17A91C" w:rsidR="006E7A72" w:rsidRDefault="003916A9" w:rsidP="00744DC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E7A72">
        <w:rPr>
          <w:rFonts w:asciiTheme="majorBidi" w:hAnsiTheme="majorBidi"/>
          <w:spacing w:val="-2"/>
          <w:sz w:val="30"/>
          <w:szCs w:val="30"/>
          <w:cs/>
          <w:lang w:eastAsia="x-none"/>
        </w:rPr>
        <w:t>บริษัท พีเอ็มซี เลเบิล แมททีเรียลส์ จำกัด ซึ่งเป็นบริษัทย่อยของบริษัท</w:t>
      </w:r>
      <w:r w:rsidRPr="006E7A72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Pr="006E7A72">
        <w:rPr>
          <w:rFonts w:asciiTheme="majorBidi" w:hAnsiTheme="majorBidi"/>
          <w:spacing w:val="-2"/>
          <w:sz w:val="30"/>
          <w:szCs w:val="30"/>
          <w:cs/>
          <w:lang w:eastAsia="x-none"/>
        </w:rPr>
        <w:t>เรียกชำระคืนเงินกู้ยืม</w:t>
      </w:r>
      <w:r w:rsidR="006E7A72" w:rsidRPr="006E7A72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จากบริษัท</w:t>
      </w:r>
      <w:r w:rsidR="006E7A72" w:rsidRPr="006E7A72">
        <w:rPr>
          <w:rFonts w:asciiTheme="majorBidi" w:hAnsiTheme="majorBidi"/>
          <w:spacing w:val="-2"/>
          <w:sz w:val="30"/>
          <w:szCs w:val="30"/>
          <w:cs/>
          <w:lang w:eastAsia="x-none"/>
        </w:rPr>
        <w:t>เป็นจำนวน</w:t>
      </w:r>
      <w:r w:rsidR="006E7A72" w:rsidRPr="006E7A72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เงิน</w:t>
      </w:r>
      <w:r w:rsidR="006E7A72" w:rsidRPr="006E7A72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0E0F44">
        <w:rPr>
          <w:rFonts w:asciiTheme="majorBidi" w:hAnsiTheme="majorBidi"/>
          <w:sz w:val="30"/>
          <w:szCs w:val="30"/>
          <w:lang w:eastAsia="x-none"/>
        </w:rPr>
        <w:t xml:space="preserve">4.05 </w:t>
      </w:r>
      <w:r w:rsidR="000E0F44"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ล้านบาท และ </w:t>
      </w:r>
      <w:r w:rsidR="006E7A72" w:rsidRPr="006E7A72">
        <w:rPr>
          <w:rFonts w:asciiTheme="majorBidi" w:hAnsiTheme="majorBidi"/>
          <w:sz w:val="30"/>
          <w:szCs w:val="30"/>
          <w:lang w:eastAsia="x-none"/>
        </w:rPr>
        <w:t>2</w:t>
      </w:r>
      <w:r w:rsidR="000E0F44">
        <w:rPr>
          <w:rFonts w:asciiTheme="majorBidi" w:hAnsiTheme="majorBidi"/>
          <w:sz w:val="30"/>
          <w:szCs w:val="30"/>
          <w:lang w:eastAsia="x-none"/>
        </w:rPr>
        <w:t>72.98</w:t>
      </w:r>
      <w:r w:rsidR="006E7A72" w:rsidRPr="006E7A72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  <w:r w:rsidR="006E7A72">
        <w:rPr>
          <w:rFonts w:asciiTheme="majorBidi" w:hAnsiTheme="majorBidi" w:hint="cs"/>
          <w:sz w:val="30"/>
          <w:szCs w:val="30"/>
          <w:cs/>
          <w:lang w:eastAsia="x-none"/>
        </w:rPr>
        <w:t xml:space="preserve"> (ดู</w:t>
      </w:r>
      <w:r w:rsidRPr="00744DCD">
        <w:rPr>
          <w:rFonts w:asciiTheme="majorBidi" w:hAnsiTheme="majorBidi"/>
          <w:sz w:val="30"/>
          <w:szCs w:val="30"/>
          <w:cs/>
          <w:lang w:eastAsia="x-none"/>
        </w:rPr>
        <w:t xml:space="preserve">หมายเหตุข้อ </w:t>
      </w:r>
      <w:r w:rsidRPr="00744DCD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6E7A72">
        <w:rPr>
          <w:rFonts w:asciiTheme="majorBidi" w:hAnsiTheme="majorBidi" w:cstheme="majorBidi" w:hint="cs"/>
          <w:sz w:val="30"/>
          <w:szCs w:val="30"/>
          <w:cs/>
          <w:lang w:eastAsia="x-none"/>
        </w:rPr>
        <w:t>)</w:t>
      </w:r>
      <w:r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744DCD">
        <w:rPr>
          <w:rFonts w:asciiTheme="majorBidi" w:hAnsiTheme="majorBidi" w:hint="cs"/>
          <w:sz w:val="30"/>
          <w:szCs w:val="30"/>
          <w:cs/>
          <w:lang w:eastAsia="x-none"/>
        </w:rPr>
        <w:t>โดย</w:t>
      </w:r>
      <w:r w:rsidRPr="00744DCD">
        <w:rPr>
          <w:rFonts w:asciiTheme="majorBidi" w:hAnsiTheme="majorBidi"/>
          <w:sz w:val="30"/>
          <w:szCs w:val="30"/>
          <w:cs/>
          <w:lang w:eastAsia="x-none"/>
        </w:rPr>
        <w:t>บริษัทได้ชำระเงินดังกล่าวเมื่อวันที่</w:t>
      </w:r>
      <w:r w:rsidR="000E0F44">
        <w:rPr>
          <w:rFonts w:asciiTheme="majorBidi" w:hAnsiTheme="majorBidi"/>
          <w:sz w:val="30"/>
          <w:szCs w:val="30"/>
          <w:lang w:eastAsia="x-none"/>
        </w:rPr>
        <w:t xml:space="preserve"> 1 </w:t>
      </w:r>
      <w:r w:rsidR="000E0F44">
        <w:rPr>
          <w:rFonts w:asciiTheme="majorBidi" w:hAnsiTheme="majorBidi" w:hint="cs"/>
          <w:sz w:val="30"/>
          <w:szCs w:val="30"/>
          <w:cs/>
          <w:lang w:eastAsia="x-none"/>
        </w:rPr>
        <w:t xml:space="preserve">ตุลาคม </w:t>
      </w:r>
      <w:r w:rsidR="000E0F44">
        <w:rPr>
          <w:rFonts w:asciiTheme="majorBidi" w:hAnsiTheme="majorBidi"/>
          <w:sz w:val="30"/>
          <w:szCs w:val="30"/>
          <w:lang w:eastAsia="x-none"/>
        </w:rPr>
        <w:t xml:space="preserve">2564 </w:t>
      </w:r>
      <w:r w:rsidR="000E0F44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744DC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744DCD">
        <w:rPr>
          <w:rFonts w:asciiTheme="majorBidi" w:hAnsiTheme="majorBidi" w:cstheme="majorBidi"/>
          <w:sz w:val="30"/>
          <w:szCs w:val="30"/>
          <w:lang w:eastAsia="x-none"/>
        </w:rPr>
        <w:t xml:space="preserve">12 </w:t>
      </w:r>
      <w:r w:rsidRPr="00744DCD">
        <w:rPr>
          <w:rFonts w:asciiTheme="majorBidi" w:hAnsiTheme="majorBidi" w:hint="cs"/>
          <w:sz w:val="30"/>
          <w:szCs w:val="30"/>
          <w:cs/>
          <w:lang w:eastAsia="x-none"/>
        </w:rPr>
        <w:t>พฤศจิกายน</w:t>
      </w:r>
      <w:r w:rsidRPr="00744DC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744DCD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="000E0F4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ตามลำดับ</w:t>
      </w:r>
    </w:p>
    <w:p w14:paraId="4ED27A2C" w14:textId="6991FFFC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01040E7E" w:rsidR="009F50EE" w:rsidRPr="00F97125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97125">
        <w:rPr>
          <w:rFonts w:asciiTheme="majorBidi" w:hAnsiTheme="majorBidi"/>
          <w:sz w:val="30"/>
          <w:szCs w:val="30"/>
          <w:cs/>
          <w:lang w:eastAsia="x-none"/>
        </w:rPr>
        <w:t xml:space="preserve">รายการบางรายการในงบแสดงฐานะการเงิน ณ วันที่ </w:t>
      </w:r>
      <w:r w:rsidR="00471974" w:rsidRPr="00F97125">
        <w:rPr>
          <w:rFonts w:asciiTheme="majorBidi" w:hAnsiTheme="majorBidi"/>
          <w:sz w:val="30"/>
          <w:szCs w:val="30"/>
          <w:lang w:eastAsia="x-none"/>
        </w:rPr>
        <w:t>31</w:t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 xml:space="preserve"> ธันวาคม </w:t>
      </w:r>
      <w:r w:rsidR="00471974" w:rsidRPr="00E34F2A">
        <w:rPr>
          <w:rFonts w:asciiTheme="majorBidi" w:hAnsiTheme="majorBidi"/>
          <w:sz w:val="30"/>
          <w:szCs w:val="30"/>
          <w:lang w:eastAsia="x-none"/>
        </w:rPr>
        <w:t>2563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>และงบกำไรขาดทุนสำหรับงวดสามเดือนและ</w:t>
      </w:r>
      <w:r w:rsidR="005871E5">
        <w:rPr>
          <w:rFonts w:asciiTheme="majorBidi" w:hAnsiTheme="majorBidi" w:hint="cs"/>
          <w:sz w:val="30"/>
          <w:szCs w:val="30"/>
          <w:cs/>
          <w:lang w:eastAsia="x-none"/>
        </w:rPr>
        <w:t>เ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>ก</w:t>
      </w:r>
      <w:r w:rsidR="005871E5">
        <w:rPr>
          <w:rFonts w:asciiTheme="majorBidi" w:hAnsiTheme="majorBidi" w:hint="cs"/>
          <w:sz w:val="30"/>
          <w:szCs w:val="30"/>
          <w:cs/>
          <w:lang w:eastAsia="x-none"/>
        </w:rPr>
        <w:t>้า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เดือนสิ้นสุดวันที่ 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="005871E5">
        <w:rPr>
          <w:rFonts w:asciiTheme="majorBidi" w:hAnsiTheme="majorBidi" w:hint="cs"/>
          <w:sz w:val="30"/>
          <w:szCs w:val="30"/>
          <w:cs/>
          <w:lang w:eastAsia="x-none"/>
        </w:rPr>
        <w:t>กันย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 xml:space="preserve">ายน 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>2563</w:t>
      </w:r>
      <w:r w:rsidRPr="00E34F2A">
        <w:rPr>
          <w:rFonts w:asciiTheme="majorBidi" w:hAnsiTheme="majorBidi"/>
          <w:sz w:val="30"/>
          <w:szCs w:val="30"/>
          <w:cs/>
          <w:lang w:eastAsia="x-none"/>
        </w:rPr>
        <w:t xml:space="preserve"> ซึ่งรวมอยู่ในงบการเงินระหว่างกาลนี้ เพื่อวัตถุประสงค์</w:t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>ใน</w:t>
      </w:r>
      <w:r w:rsidR="00F97125">
        <w:rPr>
          <w:rFonts w:asciiTheme="majorBidi" w:hAnsiTheme="majorBidi"/>
          <w:sz w:val="30"/>
          <w:szCs w:val="30"/>
          <w:lang w:eastAsia="x-none"/>
        </w:rPr>
        <w:br/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>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9F50EE" w:rsidRPr="00DE3911" w14:paraId="1DD2927D" w14:textId="77777777" w:rsidTr="00F31E61">
        <w:trPr>
          <w:tblHeader/>
        </w:trPr>
        <w:tc>
          <w:tcPr>
            <w:tcW w:w="2430" w:type="dxa"/>
          </w:tcPr>
          <w:p w14:paraId="1FA9FA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F31E61">
        <w:trPr>
          <w:tblHeader/>
        </w:trPr>
        <w:tc>
          <w:tcPr>
            <w:tcW w:w="2430" w:type="dxa"/>
          </w:tcPr>
          <w:p w14:paraId="324A983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2BE0F1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0556CB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2CDEB4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C6FA7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84CAD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66080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E4F96D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599D54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F56B5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4823E1EA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90A1C7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F2ACFD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FE342BE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47540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092E667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9DC233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3014F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A20E7F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1C69CC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994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24699A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F31E61">
        <w:trPr>
          <w:tblHeader/>
        </w:trPr>
        <w:tc>
          <w:tcPr>
            <w:tcW w:w="2430" w:type="dxa"/>
          </w:tcPr>
          <w:p w14:paraId="3DFD57E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B21DB3C" w14:textId="77777777" w:rsidR="009F50EE" w:rsidRPr="00B52827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50EE" w:rsidRPr="00DE3911" w14:paraId="47954185" w14:textId="77777777" w:rsidTr="00F31E61">
        <w:tc>
          <w:tcPr>
            <w:tcW w:w="2430" w:type="dxa"/>
            <w:hideMark/>
          </w:tcPr>
          <w:p w14:paraId="025C003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E810324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248A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8A37F1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890C30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49709BC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D467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61769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CBD23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109EB8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5A96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607C82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7A2" w:rsidRPr="00DE3911" w14:paraId="340D6CF3" w14:textId="77777777" w:rsidTr="00F31E61">
        <w:trPr>
          <w:cantSplit/>
        </w:trPr>
        <w:tc>
          <w:tcPr>
            <w:tcW w:w="2430" w:type="dxa"/>
          </w:tcPr>
          <w:p w14:paraId="76706D0B" w14:textId="4C3B953A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52142C9E" w14:textId="6D1628E5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007958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3C1DE8" w14:textId="062BB84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9540759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AAD8C5" w14:textId="3C2CC66D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4AC5B9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9020FA" w14:textId="01A50485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11,805</w:t>
            </w:r>
          </w:p>
        </w:tc>
        <w:tc>
          <w:tcPr>
            <w:tcW w:w="270" w:type="dxa"/>
          </w:tcPr>
          <w:p w14:paraId="474DD755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4AC0C8" w14:textId="0EE39631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(1,938)</w:t>
            </w:r>
          </w:p>
        </w:tc>
        <w:tc>
          <w:tcPr>
            <w:tcW w:w="270" w:type="dxa"/>
          </w:tcPr>
          <w:p w14:paraId="1ED27786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40125F" w14:textId="2B2DC739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9,867</w:t>
            </w:r>
          </w:p>
        </w:tc>
      </w:tr>
      <w:tr w:rsidR="009F50EE" w:rsidRPr="00DE3911" w14:paraId="39212C1D" w14:textId="77777777" w:rsidTr="00671FCA">
        <w:trPr>
          <w:cantSplit/>
        </w:trPr>
        <w:tc>
          <w:tcPr>
            <w:tcW w:w="2430" w:type="dxa"/>
          </w:tcPr>
          <w:p w14:paraId="43FF714B" w14:textId="0730324B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39AA2C41" w14:textId="679744D1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303,689</w:t>
            </w:r>
          </w:p>
        </w:tc>
        <w:tc>
          <w:tcPr>
            <w:tcW w:w="270" w:type="dxa"/>
          </w:tcPr>
          <w:p w14:paraId="50708391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4363C" w14:textId="42F20D56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(785)</w:t>
            </w:r>
          </w:p>
        </w:tc>
        <w:tc>
          <w:tcPr>
            <w:tcW w:w="268" w:type="dxa"/>
          </w:tcPr>
          <w:p w14:paraId="10514622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8FC51E2" w14:textId="3A2F7E50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302,904</w:t>
            </w:r>
          </w:p>
        </w:tc>
        <w:tc>
          <w:tcPr>
            <w:tcW w:w="270" w:type="dxa"/>
          </w:tcPr>
          <w:p w14:paraId="22DE022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63F3B" w14:textId="1378DE20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B48DD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B1DE39" w14:textId="3006D425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A7133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9DF87" w14:textId="697FD19B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47A2" w:rsidRPr="00DE3911" w14:paraId="23CB00B1" w14:textId="77777777" w:rsidTr="00671FCA">
        <w:trPr>
          <w:cantSplit/>
        </w:trPr>
        <w:tc>
          <w:tcPr>
            <w:tcW w:w="2430" w:type="dxa"/>
          </w:tcPr>
          <w:p w14:paraId="42B8215F" w14:textId="72C1731E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2CE501D2" w14:textId="4B6203F0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8393A1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C36620" w14:textId="0A3DFE6F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5319CE9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5D74D4" w14:textId="07569F8D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57CF37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B567E4" w14:textId="32AB17F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5F79DC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2B347" w14:textId="7B6EAC6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70" w:type="dxa"/>
          </w:tcPr>
          <w:p w14:paraId="27349A23" w14:textId="77777777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0A0769" w14:textId="0CAC6910" w:rsidR="006447A2" w:rsidRPr="00B52827" w:rsidRDefault="006447A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</w:tr>
      <w:tr w:rsidR="009F50EE" w:rsidRPr="00DE3911" w14:paraId="54E7FD5E" w14:textId="77777777" w:rsidTr="00671FCA">
        <w:trPr>
          <w:cantSplit/>
        </w:trPr>
        <w:tc>
          <w:tcPr>
            <w:tcW w:w="2430" w:type="dxa"/>
          </w:tcPr>
          <w:p w14:paraId="48A627DB" w14:textId="35308823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953D5CD" w14:textId="44046BF6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333,391</w:t>
            </w:r>
          </w:p>
        </w:tc>
        <w:tc>
          <w:tcPr>
            <w:tcW w:w="270" w:type="dxa"/>
          </w:tcPr>
          <w:p w14:paraId="103DD9C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D7E1D6" w14:textId="4F2D24EE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68" w:type="dxa"/>
          </w:tcPr>
          <w:p w14:paraId="07FF99F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3C2A704" w14:textId="4E23E971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334,176</w:t>
            </w:r>
          </w:p>
        </w:tc>
        <w:tc>
          <w:tcPr>
            <w:tcW w:w="270" w:type="dxa"/>
          </w:tcPr>
          <w:p w14:paraId="0D8E4230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8DD71F" w14:textId="1EEE1E22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829621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C64FF9" w14:textId="11056876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F6D11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FF35C" w14:textId="679917C6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50EE" w:rsidRPr="00DE3911" w14:paraId="2B0D6329" w14:textId="77777777" w:rsidTr="00F31E61">
        <w:tc>
          <w:tcPr>
            <w:tcW w:w="2430" w:type="dxa"/>
          </w:tcPr>
          <w:p w14:paraId="01FB7CF1" w14:textId="77777777" w:rsidR="009F50EE" w:rsidRPr="00E222F1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4EA37" w14:textId="77777777" w:rsidR="009F50EE" w:rsidRPr="00E222F1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A107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62621" w14:textId="11EE9BD3" w:rsidR="009F50EE" w:rsidRPr="00B52827" w:rsidRDefault="0061571B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351A0B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D8F9FCA" w14:textId="77777777" w:rsidR="009F50EE" w:rsidRPr="00B52827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1E64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1BAF6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496B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719AA" w14:textId="17852241" w:rsidR="009F50EE" w:rsidRPr="00B52827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606A8C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E443E5" w14:textId="142C9D90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0F5" w:rsidRPr="00DE3911" w14:paraId="73AD597D" w14:textId="77777777" w:rsidTr="00F31E61">
        <w:tc>
          <w:tcPr>
            <w:tcW w:w="2430" w:type="dxa"/>
          </w:tcPr>
          <w:p w14:paraId="2DFC8274" w14:textId="0266B6C1" w:rsidR="008430F5" w:rsidRPr="00E222F1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255CBA" w14:textId="77777777" w:rsidR="008430F5" w:rsidRPr="00E222F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3633B6F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0EC18CB" w14:textId="77777777" w:rsidR="008430F5" w:rsidRPr="00E222F1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14:paraId="3C800D2C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7861A44" w14:textId="77777777" w:rsidR="008430F5" w:rsidRPr="00E222F1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AA6EE9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6D89B5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48ACE8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31E3D6A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A26CC2B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738476" w14:textId="77777777" w:rsidR="008430F5" w:rsidRPr="00E222F1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430F5" w:rsidRPr="00DE3911" w14:paraId="4F805ACE" w14:textId="77777777" w:rsidTr="00F31E61">
        <w:tc>
          <w:tcPr>
            <w:tcW w:w="2430" w:type="dxa"/>
          </w:tcPr>
          <w:p w14:paraId="597FC296" w14:textId="397DCB74" w:rsidR="008430F5" w:rsidRPr="00E34F2A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1558D6E0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815D0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A97625" w14:textId="77777777" w:rsidR="008430F5" w:rsidRPr="00E34F2A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266261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98DD29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93107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8AD028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0569D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E794D6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459A60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403D67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171" w:rsidRPr="00DE3911" w14:paraId="4A03779F" w14:textId="77777777" w:rsidTr="00F31E61">
        <w:tc>
          <w:tcPr>
            <w:tcW w:w="2430" w:type="dxa"/>
          </w:tcPr>
          <w:p w14:paraId="0FEE123F" w14:textId="3167BEAA" w:rsidR="00957171" w:rsidRPr="00E34F2A" w:rsidRDefault="00957171" w:rsidP="0095717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31E61"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00" w:type="dxa"/>
          </w:tcPr>
          <w:p w14:paraId="3B3EBCD3" w14:textId="77777777" w:rsidR="00957171" w:rsidRPr="00E34F2A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EBE7F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3EF1CB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5CEC2B4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8103194" w14:textId="77777777" w:rsidR="00957171" w:rsidRPr="00E34F2A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AF1D3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2C1D8B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63AEF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BFA9B4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DE5826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88A03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171" w:rsidRPr="00DE3911" w14:paraId="30B3EA3D" w14:textId="77777777" w:rsidTr="00F31E61">
        <w:tc>
          <w:tcPr>
            <w:tcW w:w="2430" w:type="dxa"/>
          </w:tcPr>
          <w:p w14:paraId="00823347" w14:textId="6AF02993" w:rsidR="00957171" w:rsidRPr="00E34F2A" w:rsidRDefault="00957171" w:rsidP="0095717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34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871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Pr="00E34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1DF5D654" w14:textId="77777777" w:rsidR="00957171" w:rsidRPr="00E34F2A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C1C72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4C3524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49F81B8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64028F0" w14:textId="77777777" w:rsidR="00957171" w:rsidRPr="00E34F2A" w:rsidRDefault="00957171" w:rsidP="00957171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F68C3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2D80F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77B69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63B50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E79E8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7766E9" w14:textId="77777777" w:rsidR="00957171" w:rsidRPr="00E34F2A" w:rsidRDefault="00957171" w:rsidP="00957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171" w:rsidRPr="00DE3911" w14:paraId="0FADE23C" w14:textId="77777777" w:rsidTr="00F31E61">
        <w:tc>
          <w:tcPr>
            <w:tcW w:w="2430" w:type="dxa"/>
          </w:tcPr>
          <w:p w14:paraId="5D3488E1" w14:textId="284D6692" w:rsidR="00957171" w:rsidRPr="00E34F2A" w:rsidRDefault="00F31E61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37412C1" w14:textId="27300669" w:rsidR="00957171" w:rsidRPr="00233A72" w:rsidRDefault="005C7B98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33A72" w:rsidRPr="00233A7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F31E61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3A72" w:rsidRPr="00233A72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70048FC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CC157" w14:textId="2A07CD1D" w:rsidR="00957171" w:rsidRPr="00233A72" w:rsidRDefault="00233A72" w:rsidP="00E3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68" w:type="dxa"/>
          </w:tcPr>
          <w:p w14:paraId="3B91FF9F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084882" w14:textId="50D91970" w:rsidR="00957171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71779C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D28396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EDBC0" w14:textId="041A4E69" w:rsidR="00957171" w:rsidRPr="00233A72" w:rsidRDefault="005C7B98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31E61" w:rsidRPr="00233A7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31E61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F110874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7E0A5B" w14:textId="2E65E314" w:rsidR="00957171" w:rsidRPr="00233A72" w:rsidRDefault="00233A7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6D601215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A2A558" w14:textId="3FA70C36" w:rsidR="00957171" w:rsidRPr="00233A72" w:rsidRDefault="005C7B98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1779C" w:rsidRPr="00233A7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1779C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3A72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57171" w:rsidRPr="00DE3911" w14:paraId="7CFEA241" w14:textId="77777777" w:rsidTr="00F31E61">
        <w:tc>
          <w:tcPr>
            <w:tcW w:w="2430" w:type="dxa"/>
          </w:tcPr>
          <w:p w14:paraId="1CCCD34B" w14:textId="6EE95F56" w:rsidR="00957171" w:rsidRPr="00E34F2A" w:rsidRDefault="00F31E61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ผลกำไรและกลับรายการ</w:t>
            </w:r>
          </w:p>
        </w:tc>
        <w:tc>
          <w:tcPr>
            <w:tcW w:w="900" w:type="dxa"/>
          </w:tcPr>
          <w:p w14:paraId="78D2A043" w14:textId="25CF3F34" w:rsidR="00957171" w:rsidRPr="00233A72" w:rsidRDefault="0095717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B1723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9369AB" w14:textId="77777777" w:rsidR="00957171" w:rsidRPr="00233A72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A497154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E8D83CD" w14:textId="77777777" w:rsidR="00957171" w:rsidRPr="00233A72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6129C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4BAEC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3B7D1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2F9CBA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9C5035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DC36B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171" w:rsidRPr="00DE3911" w14:paraId="53DED6FA" w14:textId="77777777" w:rsidTr="00F31E61">
        <w:tc>
          <w:tcPr>
            <w:tcW w:w="2430" w:type="dxa"/>
          </w:tcPr>
          <w:p w14:paraId="56F0F14F" w14:textId="15E90CAF" w:rsidR="00957171" w:rsidRPr="00E34F2A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7466457A" w14:textId="77777777" w:rsidR="00957171" w:rsidRPr="00233A72" w:rsidRDefault="0095717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5B19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A798A2" w14:textId="77777777" w:rsidR="00957171" w:rsidRPr="00233A72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A9774CB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F683F9F" w14:textId="77777777" w:rsidR="00957171" w:rsidRPr="00233A72" w:rsidRDefault="0095717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DB997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A58F06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CC9B8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83914F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6A21BF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9D7003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E61" w:rsidRPr="00DE3911" w14:paraId="07BBE975" w14:textId="77777777" w:rsidTr="00F31E61">
        <w:tc>
          <w:tcPr>
            <w:tcW w:w="2430" w:type="dxa"/>
          </w:tcPr>
          <w:p w14:paraId="66505478" w14:textId="6C083F5C" w:rsidR="00F31E61" w:rsidRPr="00E34F2A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(ขาดทุนจากการด้อยค่า) </w:t>
            </w:r>
          </w:p>
        </w:tc>
        <w:tc>
          <w:tcPr>
            <w:tcW w:w="900" w:type="dxa"/>
          </w:tcPr>
          <w:p w14:paraId="32C56739" w14:textId="77777777" w:rsidR="00F31E61" w:rsidRPr="00233A72" w:rsidRDefault="00F31E6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5C834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E4C35" w14:textId="77777777" w:rsidR="00F31E61" w:rsidRPr="00233A72" w:rsidRDefault="00F31E6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AE5484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ECF576" w14:textId="77777777" w:rsidR="00F31E61" w:rsidRPr="00233A72" w:rsidRDefault="00F31E61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1A1D5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FA4CDC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35DA6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0C9F51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8C390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833CB0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171" w:rsidRPr="00DE3911" w14:paraId="1BB293E0" w14:textId="77777777" w:rsidTr="00F31E61">
        <w:tc>
          <w:tcPr>
            <w:tcW w:w="2430" w:type="dxa"/>
          </w:tcPr>
          <w:p w14:paraId="6867A7EE" w14:textId="0A1A203B" w:rsidR="00957171" w:rsidRPr="00E34F2A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ซึ่งเป็นไปตาม </w:t>
            </w:r>
            <w:r w:rsidRPr="00E34F2A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A957E8" w:rsidRPr="00A957E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900" w:type="dxa"/>
          </w:tcPr>
          <w:p w14:paraId="6BA24759" w14:textId="6ABE6901" w:rsidR="00957171" w:rsidRPr="00233A72" w:rsidRDefault="00F31E61" w:rsidP="00F31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982521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6D5504F" w14:textId="02C3A0AA" w:rsidR="00957171" w:rsidRPr="00233A72" w:rsidRDefault="00233A72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6076C110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6D95EE6" w14:textId="19162299" w:rsidR="00957171" w:rsidRPr="00233A72" w:rsidRDefault="00233A72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C1A8076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BEFFB7" w14:textId="334E5AB9" w:rsidR="0095717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64E8F3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349611C" w14:textId="7272D234" w:rsidR="00957171" w:rsidRPr="00233A72" w:rsidRDefault="00233A7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(85)</w:t>
            </w:r>
          </w:p>
        </w:tc>
        <w:tc>
          <w:tcPr>
            <w:tcW w:w="270" w:type="dxa"/>
          </w:tcPr>
          <w:p w14:paraId="711F36CD" w14:textId="77777777" w:rsidR="00957171" w:rsidRPr="00233A72" w:rsidRDefault="0095717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864930" w14:textId="00655FBF" w:rsidR="00957171" w:rsidRPr="00233A72" w:rsidRDefault="00233A7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(85)</w:t>
            </w:r>
          </w:p>
        </w:tc>
      </w:tr>
      <w:tr w:rsidR="00F31E61" w:rsidRPr="00DE3911" w14:paraId="2B9136F8" w14:textId="77777777" w:rsidTr="00F31E61">
        <w:tc>
          <w:tcPr>
            <w:tcW w:w="2430" w:type="dxa"/>
          </w:tcPr>
          <w:p w14:paraId="18B599F5" w14:textId="77777777" w:rsidR="00F31E61" w:rsidRPr="00E34F2A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E01DAE" w14:textId="77777777" w:rsidR="00F31E61" w:rsidRPr="00233A72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F4F3C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FA563" w14:textId="62B0BB9A" w:rsidR="00F31E61" w:rsidRPr="00233A72" w:rsidRDefault="0071779C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EA892B8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41168D1" w14:textId="77777777" w:rsidR="00F31E61" w:rsidRPr="00233A72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EF212C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86995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72F60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16333" w14:textId="3119DC90" w:rsidR="00F31E61" w:rsidRPr="00233A72" w:rsidRDefault="0071779C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074F86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82CA21" w14:textId="77777777" w:rsidR="00F31E61" w:rsidRPr="00233A72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E61" w:rsidRPr="00DE3911" w14:paraId="4CE67D56" w14:textId="77777777" w:rsidTr="00F31E61">
        <w:tc>
          <w:tcPr>
            <w:tcW w:w="2430" w:type="dxa"/>
          </w:tcPr>
          <w:p w14:paraId="54AF97A1" w14:textId="77777777" w:rsidR="00F31E61" w:rsidRPr="00F31E61" w:rsidRDefault="00F31E61" w:rsidP="00F31E61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58DADF" w14:textId="77777777" w:rsidR="00F31E61" w:rsidRPr="00F31E61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ED17F9E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619ABBD" w14:textId="77777777" w:rsidR="00F31E61" w:rsidRPr="00F31E61" w:rsidRDefault="00F31E6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68" w:type="dxa"/>
          </w:tcPr>
          <w:p w14:paraId="21DE353F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2" w:type="dxa"/>
          </w:tcPr>
          <w:p w14:paraId="64AD8594" w14:textId="77777777" w:rsidR="00F31E61" w:rsidRPr="00F31E61" w:rsidRDefault="00F31E61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FEA7AD8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177A8E2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69695AF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9F91B2A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493E3C2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689590F2" w14:textId="77777777" w:rsidR="00F31E61" w:rsidRPr="00F31E61" w:rsidRDefault="00F31E6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</w:tr>
      <w:tr w:rsidR="00744DCD" w:rsidRPr="00DE3911" w14:paraId="686E510D" w14:textId="77777777" w:rsidTr="00F31E61">
        <w:tc>
          <w:tcPr>
            <w:tcW w:w="2430" w:type="dxa"/>
          </w:tcPr>
          <w:p w14:paraId="673ACC18" w14:textId="77777777" w:rsidR="00744DCD" w:rsidRPr="00E34F2A" w:rsidRDefault="00744DCD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5B4AC61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5E227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01AEA4" w14:textId="77777777" w:rsidR="00744DCD" w:rsidRPr="00E34F2A" w:rsidRDefault="00744DCD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6956D18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D870F4F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2F828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D6E1B0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CD787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557E4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09BDC9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C2C0E1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DCD" w:rsidRPr="00DE3911" w14:paraId="30436297" w14:textId="77777777" w:rsidTr="00F31E61">
        <w:tc>
          <w:tcPr>
            <w:tcW w:w="2430" w:type="dxa"/>
          </w:tcPr>
          <w:p w14:paraId="6B284D57" w14:textId="77777777" w:rsidR="00744DCD" w:rsidRPr="00E34F2A" w:rsidRDefault="00744DCD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2BF8D9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239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5750AE" w14:textId="77777777" w:rsidR="00744DCD" w:rsidRPr="00E34F2A" w:rsidRDefault="00744DCD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7BF2A74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BCC9F18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05EC4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407991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CF6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2098AE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8E007B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B57482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DCD" w:rsidRPr="00DE3911" w14:paraId="53A2B886" w14:textId="77777777" w:rsidTr="00F31E61">
        <w:tc>
          <w:tcPr>
            <w:tcW w:w="2430" w:type="dxa"/>
          </w:tcPr>
          <w:p w14:paraId="2429F9A6" w14:textId="77777777" w:rsidR="00744DCD" w:rsidRPr="00E34F2A" w:rsidRDefault="00744DCD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5B1105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8E41A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4399E1" w14:textId="77777777" w:rsidR="00744DCD" w:rsidRPr="00E34F2A" w:rsidRDefault="00744DCD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B731DCF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A4B7C91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6B5DE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ABF4C4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EB6E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29A7D6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8A484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C4BC0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DCD" w:rsidRPr="00DE3911" w14:paraId="6E6DB941" w14:textId="77777777" w:rsidTr="00F31E61">
        <w:tc>
          <w:tcPr>
            <w:tcW w:w="2430" w:type="dxa"/>
          </w:tcPr>
          <w:p w14:paraId="248DDA3A" w14:textId="77777777" w:rsidR="00744DCD" w:rsidRPr="00E34F2A" w:rsidRDefault="00744DCD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F9ABF9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7658C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0F6987" w14:textId="77777777" w:rsidR="00744DCD" w:rsidRPr="00E34F2A" w:rsidRDefault="00744DCD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D502653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6DB2687" w14:textId="77777777" w:rsidR="00744DCD" w:rsidRPr="00E34F2A" w:rsidRDefault="00744DCD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1E3DC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6F2818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1EAE7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7D5B0A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1A4E2C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35C906" w14:textId="77777777" w:rsidR="00744DCD" w:rsidRPr="00E34F2A" w:rsidRDefault="00744DCD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0F5" w:rsidRPr="00DE3911" w14:paraId="452C4A47" w14:textId="77777777" w:rsidTr="00F31E61">
        <w:tc>
          <w:tcPr>
            <w:tcW w:w="2430" w:type="dxa"/>
          </w:tcPr>
          <w:p w14:paraId="6F435742" w14:textId="00DAC0F2" w:rsidR="008430F5" w:rsidRPr="00E34F2A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5871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871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00" w:type="dxa"/>
          </w:tcPr>
          <w:p w14:paraId="0577828E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83390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3EFB13" w14:textId="77777777" w:rsidR="008430F5" w:rsidRPr="00E34F2A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C32C09F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21480DC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03D62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F9AB1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E33B8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D2F542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17AF88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B5C3FB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0F5" w:rsidRPr="00DE3911" w14:paraId="50B06656" w14:textId="77777777" w:rsidTr="00F31E61">
        <w:tc>
          <w:tcPr>
            <w:tcW w:w="2430" w:type="dxa"/>
          </w:tcPr>
          <w:p w14:paraId="1ED43763" w14:textId="42268AAD" w:rsidR="008430F5" w:rsidRPr="00E34F2A" w:rsidRDefault="008430F5" w:rsidP="008430F5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34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871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Pr="00E34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4E5D98F8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25149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B54CA3" w14:textId="77777777" w:rsidR="008430F5" w:rsidRPr="00E34F2A" w:rsidRDefault="008430F5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A49F170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1C04901" w14:textId="77777777" w:rsidR="008430F5" w:rsidRPr="00E34F2A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D73BF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0E2BB2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F262D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58765F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1F52D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E790F1" w14:textId="77777777" w:rsidR="008430F5" w:rsidRPr="00E34F2A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0F5" w:rsidRPr="00DE3911" w14:paraId="5FFAC705" w14:textId="77777777" w:rsidTr="00F31E61">
        <w:tc>
          <w:tcPr>
            <w:tcW w:w="2430" w:type="dxa"/>
          </w:tcPr>
          <w:p w14:paraId="6E3BF328" w14:textId="051FB3D9" w:rsidR="008430F5" w:rsidRPr="00E34F2A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CEC3B9F" w14:textId="23E0FD1C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8006D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F5423E" w14:textId="095ACE20" w:rsidR="008430F5" w:rsidRPr="00233A72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9FB2CE6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3F64E71" w14:textId="7BA268E1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C2B8D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8FACA4" w14:textId="33EDDB63" w:rsidR="008430F5" w:rsidRPr="00233A72" w:rsidRDefault="00E222F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F096A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78E879" w14:textId="56121DEC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46,680</w:t>
            </w:r>
          </w:p>
        </w:tc>
        <w:tc>
          <w:tcPr>
            <w:tcW w:w="270" w:type="dxa"/>
          </w:tcPr>
          <w:p w14:paraId="4E7B2FF1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EAFD0D" w14:textId="16F13A57" w:rsidR="008430F5" w:rsidRPr="00233A72" w:rsidRDefault="00E222F1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46,680</w:t>
            </w:r>
          </w:p>
        </w:tc>
      </w:tr>
      <w:tr w:rsidR="008430F5" w:rsidRPr="00DE3911" w14:paraId="5ABC4845" w14:textId="77777777" w:rsidTr="00F31E61">
        <w:tc>
          <w:tcPr>
            <w:tcW w:w="2430" w:type="dxa"/>
          </w:tcPr>
          <w:p w14:paraId="1BFDC52A" w14:textId="4D3A96A0" w:rsidR="008430F5" w:rsidRPr="00E34F2A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181A037" w14:textId="7A20C392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EC5485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733394" w14:textId="7AB22BFC" w:rsidR="008430F5" w:rsidRPr="00233A72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38E969F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0353424" w14:textId="209E75FA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1E35E0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05A253" w14:textId="2BC1F9A5" w:rsidR="008430F5" w:rsidRPr="00233A72" w:rsidRDefault="00321A42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E222F1" w:rsidRPr="00233A72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31311CB9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27C57D" w14:textId="571F0B50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(46,680)</w:t>
            </w:r>
          </w:p>
        </w:tc>
        <w:tc>
          <w:tcPr>
            <w:tcW w:w="270" w:type="dxa"/>
          </w:tcPr>
          <w:p w14:paraId="44D035E9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B0FBE6" w14:textId="5EDF7DF7" w:rsidR="008430F5" w:rsidRPr="00233A72" w:rsidRDefault="00321A42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E222F1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</w:tr>
      <w:tr w:rsidR="0071779C" w:rsidRPr="00DE3911" w14:paraId="78E18C15" w14:textId="77777777" w:rsidTr="00F31E61">
        <w:tc>
          <w:tcPr>
            <w:tcW w:w="2430" w:type="dxa"/>
          </w:tcPr>
          <w:p w14:paraId="43BBABC8" w14:textId="6AB7ED12" w:rsidR="0071779C" w:rsidRPr="00E34F2A" w:rsidRDefault="0071779C" w:rsidP="0071779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1B9F64B" w14:textId="03C5C379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71779C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62A5E89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796597" w14:textId="554A1BAB" w:rsidR="0071779C" w:rsidRPr="00233A72" w:rsidRDefault="00321A42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68" w:type="dxa"/>
          </w:tcPr>
          <w:p w14:paraId="463B380F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8E267FF" w14:textId="7BF3EAEB" w:rsidR="0071779C" w:rsidRPr="00233A72" w:rsidRDefault="005C7B98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DA3B1E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0BC8597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5DD788" w14:textId="59DF161E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71779C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A2268E8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1F405B" w14:textId="18950400" w:rsidR="0071779C" w:rsidRPr="00233A72" w:rsidRDefault="00321A42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7AF4C61C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612552" w14:textId="3FB458D0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DA3B1E" w:rsidRPr="00233A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779C" w:rsidRPr="00DE3911" w14:paraId="1932CFE6" w14:textId="77777777" w:rsidTr="00F31E61">
        <w:tc>
          <w:tcPr>
            <w:tcW w:w="2430" w:type="dxa"/>
          </w:tcPr>
          <w:p w14:paraId="0507CE96" w14:textId="2D0EB0B2" w:rsidR="0071779C" w:rsidRPr="00E34F2A" w:rsidRDefault="0071779C" w:rsidP="0071779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ผลกำไรและกลับรายการ</w:t>
            </w:r>
          </w:p>
        </w:tc>
        <w:tc>
          <w:tcPr>
            <w:tcW w:w="900" w:type="dxa"/>
          </w:tcPr>
          <w:p w14:paraId="178D0E16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62214F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499D5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AE5AD2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0DEE6FB" w14:textId="77777777" w:rsidR="0071779C" w:rsidRPr="00233A72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5009F9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9B4051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F395F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48B219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E558F4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924376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779C" w:rsidRPr="00DE3911" w14:paraId="1132A50E" w14:textId="77777777" w:rsidTr="00F31E61">
        <w:tc>
          <w:tcPr>
            <w:tcW w:w="2430" w:type="dxa"/>
          </w:tcPr>
          <w:p w14:paraId="63A7D1E9" w14:textId="279D5862" w:rsidR="0071779C" w:rsidRPr="00E34F2A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382CD646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51439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858B8C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6476695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C372B1C" w14:textId="77777777" w:rsidR="0071779C" w:rsidRPr="00233A72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7DA7DE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9DA932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0A9D2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2FC224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37CBA6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C80B7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779C" w:rsidRPr="00DE3911" w14:paraId="5F2925BD" w14:textId="77777777" w:rsidTr="00F31E61">
        <w:tc>
          <w:tcPr>
            <w:tcW w:w="2430" w:type="dxa"/>
          </w:tcPr>
          <w:p w14:paraId="4A05C595" w14:textId="5A547886" w:rsidR="0071779C" w:rsidRPr="00E34F2A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(ขาดทุนจากการด้อยค่า) </w:t>
            </w:r>
          </w:p>
        </w:tc>
        <w:tc>
          <w:tcPr>
            <w:tcW w:w="900" w:type="dxa"/>
          </w:tcPr>
          <w:p w14:paraId="5A79C2A3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2CDB6F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EADA3D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FC31061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58383F" w14:textId="77777777" w:rsidR="0071779C" w:rsidRPr="00233A72" w:rsidRDefault="0071779C" w:rsidP="00DA3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72AF04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B0F608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B78FB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BD1A7D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DF711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EC0FDB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779C" w:rsidRPr="00DE3911" w14:paraId="15B92590" w14:textId="77777777" w:rsidTr="0071779C">
        <w:tc>
          <w:tcPr>
            <w:tcW w:w="2430" w:type="dxa"/>
          </w:tcPr>
          <w:p w14:paraId="2AC002D8" w14:textId="3A93F5FC" w:rsidR="0071779C" w:rsidRPr="00E34F2A" w:rsidRDefault="0071779C" w:rsidP="0071779C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ซึ่งเป็นไปตาม </w:t>
            </w:r>
            <w:r w:rsidRPr="00E34F2A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A957E8" w:rsidRPr="00A957E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900" w:type="dxa"/>
          </w:tcPr>
          <w:p w14:paraId="2339E01A" w14:textId="6533CF94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711CB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D529C78" w14:textId="26718C76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5498E06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1DA3B58" w14:textId="52D82647" w:rsidR="0071779C" w:rsidRPr="00233A72" w:rsidRDefault="005C7B98" w:rsidP="00321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237D87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9386BA" w14:textId="2F971585" w:rsidR="0071779C" w:rsidRPr="00233A72" w:rsidRDefault="00DA3B1E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44997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FA7EC4A" w14:textId="36631335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20A2D5" w14:textId="77777777" w:rsidR="0071779C" w:rsidRPr="00233A72" w:rsidRDefault="0071779C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1397F4" w14:textId="3D151068" w:rsidR="0071779C" w:rsidRPr="00233A72" w:rsidRDefault="005C7B98" w:rsidP="007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1A42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233A7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430F5" w:rsidRPr="00DE3911" w14:paraId="4E632486" w14:textId="77777777" w:rsidTr="0071779C">
        <w:tc>
          <w:tcPr>
            <w:tcW w:w="2430" w:type="dxa"/>
          </w:tcPr>
          <w:p w14:paraId="045BC7DC" w14:textId="77777777" w:rsidR="008430F5" w:rsidRPr="00E34F2A" w:rsidRDefault="008430F5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0EF1FA" w14:textId="77777777" w:rsidR="008430F5" w:rsidRPr="00233A72" w:rsidRDefault="008430F5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5E05B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CE96A" w14:textId="204E509F" w:rsidR="008430F5" w:rsidRPr="00233A72" w:rsidRDefault="00E222F1" w:rsidP="00B5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2733FA1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A5CDF34" w14:textId="77777777" w:rsidR="008430F5" w:rsidRPr="00233A72" w:rsidRDefault="008430F5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B8DF5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1AF19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7034F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6D480" w14:textId="5D01D035" w:rsidR="008430F5" w:rsidRPr="00233A72" w:rsidRDefault="00E222F1" w:rsidP="00E22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F3146E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63A950" w14:textId="77777777" w:rsidR="008430F5" w:rsidRPr="00233A72" w:rsidRDefault="008430F5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2B32D02" w14:textId="77777777" w:rsidR="009F50EE" w:rsidRPr="009F50EE" w:rsidRDefault="009F50EE" w:rsidP="009F50EE">
      <w:pPr>
        <w:rPr>
          <w:lang w:eastAsia="x-none"/>
        </w:rPr>
      </w:pPr>
    </w:p>
    <w:p w14:paraId="2CA6EB0B" w14:textId="77777777" w:rsidR="009F50EE" w:rsidRPr="004855E1" w:rsidRDefault="009F50EE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9F50EE" w:rsidRPr="004855E1" w:rsidSect="00D83DE3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AFB98" w14:textId="77777777" w:rsidR="002C6171" w:rsidRDefault="002C6171">
      <w:r>
        <w:separator/>
      </w:r>
    </w:p>
  </w:endnote>
  <w:endnote w:type="continuationSeparator" w:id="0">
    <w:p w14:paraId="24E70F18" w14:textId="77777777" w:rsidR="002C6171" w:rsidRDefault="002C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2C6171" w:rsidRPr="003B35CB" w:rsidRDefault="002C617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836E66">
          <w:rPr>
            <w:rFonts w:ascii="Angsana New" w:hAnsi="Angsana New"/>
            <w:noProof/>
            <w:sz w:val="30"/>
            <w:szCs w:val="30"/>
          </w:rPr>
          <w:t>28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0A6CB" w14:textId="77777777" w:rsidR="002C6171" w:rsidRDefault="002C6171">
      <w:r>
        <w:separator/>
      </w:r>
    </w:p>
  </w:footnote>
  <w:footnote w:type="continuationSeparator" w:id="0">
    <w:p w14:paraId="006D51A2" w14:textId="77777777" w:rsidR="002C6171" w:rsidRDefault="002C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2C6171" w:rsidRDefault="002C6171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2C6171" w:rsidRPr="00A443A3" w:rsidRDefault="002C6171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0F50BE" w14:textId="2CD0B446" w:rsidR="002C6171" w:rsidRPr="007D68D9" w:rsidRDefault="002C6171" w:rsidP="000B233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</w:t>
    </w:r>
    <w:r w:rsidRPr="00276526">
      <w:rPr>
        <w:rFonts w:ascii="Angsana New" w:hAnsi="Angsana New" w:cs="Angsana New"/>
        <w:bCs/>
        <w:sz w:val="32"/>
        <w:szCs w:val="32"/>
        <w:cs/>
        <w:lang w:bidi="th-TH"/>
      </w:rPr>
      <w:t xml:space="preserve">เก้าเดือนสิ้นสุดวันที่ </w:t>
    </w:r>
    <w:r w:rsidRPr="00A957E8"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276526">
      <w:rPr>
        <w:rFonts w:ascii="Angsana New" w:hAnsi="Angsana New" w:cs="Angsana New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2C6171" w:rsidRPr="00241A98" w:rsidRDefault="002C617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2C6171" w:rsidRDefault="002C6171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2C6171" w:rsidRPr="00A443A3" w:rsidRDefault="002C6171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1CA848A6" w:rsidR="002C6171" w:rsidRPr="007D68D9" w:rsidRDefault="002C6171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2C6171" w:rsidRPr="00241A98" w:rsidRDefault="002C617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A2E9C" w14:textId="77777777" w:rsidR="002C6171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2C6171" w:rsidRPr="00A443A3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37EF8D" w14:textId="1248FE3D" w:rsidR="002C6171" w:rsidRPr="007D68D9" w:rsidRDefault="002C6171" w:rsidP="00EC0E89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5836359A" w14:textId="77777777" w:rsidR="002C6171" w:rsidRPr="00241A98" w:rsidRDefault="002C617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17B0E" w14:textId="77777777" w:rsidR="002C6171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hanging="9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A7484" w14:textId="77777777" w:rsidR="002C6171" w:rsidRPr="00A443A3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hanging="9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414E125" w14:textId="77777777" w:rsidR="002C6171" w:rsidRPr="007D68D9" w:rsidRDefault="002C6171" w:rsidP="00EC0E89">
    <w:pPr>
      <w:pStyle w:val="acctmainheading"/>
      <w:spacing w:after="0" w:line="240" w:lineRule="auto"/>
      <w:ind w:left="630" w:hanging="9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300DFF37" w14:textId="77777777" w:rsidR="002C6171" w:rsidRPr="00241A98" w:rsidRDefault="002C617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95CD8" w14:textId="77777777" w:rsidR="002C6171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BBAB81" w14:textId="77777777" w:rsidR="002C6171" w:rsidRPr="00A443A3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AF2FF4" w14:textId="77777777" w:rsidR="002C6171" w:rsidRPr="00EC0E89" w:rsidRDefault="002C6171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C0E89">
      <w:rPr>
        <w:rFonts w:ascii="Angsana New" w:hAnsi="Angsana New"/>
        <w:b/>
        <w:bCs/>
        <w:sz w:val="32"/>
        <w:szCs w:val="32"/>
        <w:cs/>
      </w:rPr>
      <w:t>สำหรับ</w:t>
    </w:r>
    <w:r w:rsidRPr="00EC0E89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Pr="00EC0E89">
      <w:rPr>
        <w:rFonts w:ascii="Angsana New" w:hAnsi="Angsana New"/>
        <w:b/>
        <w:bCs/>
        <w:sz w:val="32"/>
        <w:szCs w:val="32"/>
      </w:rPr>
      <w:t xml:space="preserve">30 </w:t>
    </w:r>
    <w:r w:rsidRPr="00EC0E89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EC0E89">
      <w:rPr>
        <w:rFonts w:ascii="Angsana New" w:hAnsi="Angsana New"/>
        <w:b/>
        <w:bCs/>
        <w:sz w:val="32"/>
        <w:szCs w:val="32"/>
      </w:rPr>
      <w:t>2564</w:t>
    </w:r>
    <w:r w:rsidRPr="00EC0E89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6CF9768" w14:textId="77777777" w:rsidR="002C6171" w:rsidRPr="00241A98" w:rsidRDefault="002C6171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5"/>
  </w:num>
  <w:num w:numId="7">
    <w:abstractNumId w:val="18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0"/>
  </w:num>
  <w:num w:numId="17">
    <w:abstractNumId w:val="1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1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6"/>
  </w:num>
  <w:num w:numId="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44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6EA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71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50E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65A"/>
    <w:rsid w:val="003158D9"/>
    <w:rsid w:val="00315B6B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1CF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A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E66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35F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1D9E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2E9FD-19B3-46DF-A942-3E3A758A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400</TotalTime>
  <Pages>15</Pages>
  <Words>2950</Words>
  <Characters>13777</Characters>
  <Application>Microsoft Office Word</Application>
  <DocSecurity>0</DocSecurity>
  <Lines>114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Wipawadee Poolphol</cp:lastModifiedBy>
  <cp:revision>38</cp:revision>
  <cp:lastPrinted>2021-10-28T04:17:00Z</cp:lastPrinted>
  <dcterms:created xsi:type="dcterms:W3CDTF">2021-10-28T03:38:00Z</dcterms:created>
  <dcterms:modified xsi:type="dcterms:W3CDTF">2021-11-12T12:25:00Z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