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9339096" w14:textId="294D9308" w:rsidR="00E56CB2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00E7253" w14:textId="65449A84" w:rsidR="00D307A0" w:rsidRDefault="00D307A0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3E894EB" w14:textId="7A862F70" w:rsidR="00D307A0" w:rsidRPr="00C653C2" w:rsidRDefault="00D307A0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8D6C963" w14:textId="0DF63CB0" w:rsidR="00C653C2" w:rsidRDefault="00C653C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A82DA52" w14:textId="77777777" w:rsidR="00C653C2" w:rsidRPr="00C653C2" w:rsidRDefault="00C653C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1DC67E7E" w14:textId="77777777" w:rsidR="00C653C2" w:rsidRPr="000A06B1" w:rsidRDefault="00C653C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/>
          <w:sz w:val="52"/>
          <w:szCs w:val="52"/>
          <w:cs/>
        </w:rPr>
        <w:t>๊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8DC6FD8" w14:textId="77777777" w:rsidR="00E56CB2" w:rsidRPr="007D2F33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985DF8" w14:textId="6EB367B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16886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7259E3EF" w14:textId="17DFDB8A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งวดสามเดือนและ</w:t>
      </w:r>
      <w:r w:rsidR="00CB34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เดือนสิ้นสุด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B34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ายน </w:t>
      </w:r>
      <w:r w:rsidR="00CE1AA2" w:rsidRPr="007D2F3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67559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D8A36CA" w14:textId="7777777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C930A86" w14:textId="77777777" w:rsidR="004D6A47" w:rsidRPr="007D2F33" w:rsidRDefault="004D6A47" w:rsidP="004D6A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D2F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8E866CB" w14:textId="77777777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2710BBCC" w:rsidR="00120581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80144B2" w14:textId="73B5345B" w:rsidR="00A75AA1" w:rsidRDefault="00A75AA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501F5FC" w14:textId="75893938" w:rsidR="00ED1E66" w:rsidRPr="000A06B1" w:rsidRDefault="00ED1E66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46A890C" w:rsidR="00E56CB2" w:rsidRPr="001B7F2B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666685E5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2B8A92" w14:textId="4E67C653" w:rsidR="00E56CB2" w:rsidRPr="007D2F33" w:rsidRDefault="00D65AD0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D2F3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ณ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วันที่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CB349A">
        <w:rPr>
          <w:rFonts w:ascii="Angsana New" w:hAnsi="Angsana New" w:hint="cs"/>
          <w:sz w:val="30"/>
          <w:szCs w:val="30"/>
          <w:cs/>
        </w:rPr>
        <w:t>กันย</w:t>
      </w:r>
      <w:r w:rsidR="007D2F33" w:rsidRPr="007D2F33">
        <w:rPr>
          <w:rFonts w:ascii="Angsana New" w:hAnsi="Angsana New" w:hint="cs"/>
          <w:sz w:val="30"/>
          <w:szCs w:val="30"/>
          <w:cs/>
        </w:rPr>
        <w:t>ายน</w:t>
      </w:r>
      <w:r w:rsidR="001B7F2B" w:rsidRPr="007D2F33">
        <w:rPr>
          <w:rFonts w:ascii="Angsana New" w:hAnsi="Angsana New"/>
          <w:sz w:val="30"/>
          <w:szCs w:val="30"/>
          <w:cs/>
        </w:rPr>
        <w:t xml:space="preserve"> </w:t>
      </w:r>
      <w:r w:rsidR="00CE1AA2" w:rsidRPr="007D2F33">
        <w:rPr>
          <w:rFonts w:ascii="Angsana New" w:hAnsi="Angsana New"/>
          <w:sz w:val="30"/>
          <w:szCs w:val="30"/>
        </w:rPr>
        <w:t>256</w:t>
      </w:r>
      <w:r w:rsidR="00F67559">
        <w:rPr>
          <w:rFonts w:ascii="Angsana New" w:hAnsi="Angsana New"/>
          <w:sz w:val="30"/>
          <w:szCs w:val="30"/>
        </w:rPr>
        <w:t>4</w:t>
      </w:r>
      <w:r w:rsidRPr="007D2F33">
        <w:rPr>
          <w:rFonts w:ascii="Angsana New" w:hAnsi="Angsana New"/>
          <w:sz w:val="30"/>
          <w:szCs w:val="30"/>
        </w:rPr>
        <w:br/>
      </w:r>
      <w:r w:rsidRPr="007D2F33">
        <w:rPr>
          <w:rFonts w:ascii="Angsana New" w:hAnsi="Angsana New"/>
          <w:sz w:val="30"/>
          <w:szCs w:val="30"/>
          <w:cs/>
        </w:rPr>
        <w:t>งบกำไร</w:t>
      </w:r>
      <w:r w:rsidRPr="007D2F33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1B7F2B" w:rsidRPr="007D2F33">
        <w:rPr>
          <w:rFonts w:ascii="Angsana New" w:hAnsi="Angsana New"/>
          <w:spacing w:val="2"/>
          <w:sz w:val="30"/>
          <w:szCs w:val="30"/>
        </w:rPr>
        <w:t xml:space="preserve">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>สำหรับงวดสามเดือน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และ</w:t>
      </w:r>
      <w:r w:rsidR="00CB349A">
        <w:rPr>
          <w:rFonts w:ascii="Angsana New" w:hAnsi="Angsana New" w:hint="cs"/>
          <w:spacing w:val="-5"/>
          <w:sz w:val="30"/>
          <w:szCs w:val="30"/>
          <w:cs/>
        </w:rPr>
        <w:t>เก้า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เดือน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br/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CB349A">
        <w:rPr>
          <w:rFonts w:ascii="Angsana New" w:hAnsi="Angsana New" w:hint="cs"/>
          <w:sz w:val="30"/>
          <w:szCs w:val="30"/>
          <w:cs/>
        </w:rPr>
        <w:t>กันย</w:t>
      </w:r>
      <w:r w:rsidR="007D2F33" w:rsidRPr="007D2F33">
        <w:rPr>
          <w:rFonts w:ascii="Angsana New" w:hAnsi="Angsana New" w:hint="cs"/>
          <w:sz w:val="30"/>
          <w:szCs w:val="30"/>
          <w:cs/>
        </w:rPr>
        <w:t>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</w:t>
      </w:r>
      <w:r w:rsidR="00F67559">
        <w:rPr>
          <w:rFonts w:ascii="Angsana New" w:hAnsi="Angsana New"/>
          <w:sz w:val="30"/>
          <w:szCs w:val="30"/>
        </w:rPr>
        <w:t>4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Pr="007D2F33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7D2F33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CB349A">
        <w:rPr>
          <w:rFonts w:ascii="Angsana New" w:hAnsi="Angsana New" w:hint="cs"/>
          <w:spacing w:val="-5"/>
          <w:sz w:val="30"/>
          <w:szCs w:val="30"/>
          <w:cs/>
        </w:rPr>
        <w:t>เก้า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เดือน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CB349A">
        <w:rPr>
          <w:rFonts w:ascii="Angsana New" w:hAnsi="Angsana New" w:hint="cs"/>
          <w:sz w:val="30"/>
          <w:szCs w:val="30"/>
          <w:cs/>
        </w:rPr>
        <w:t>กันย</w:t>
      </w:r>
      <w:r w:rsidR="007D2F33" w:rsidRPr="007D2F33">
        <w:rPr>
          <w:rFonts w:ascii="Angsana New" w:hAnsi="Angsana New" w:hint="cs"/>
          <w:sz w:val="30"/>
          <w:szCs w:val="30"/>
          <w:cs/>
        </w:rPr>
        <w:t>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</w:t>
      </w:r>
      <w:r w:rsidR="00F67559">
        <w:rPr>
          <w:rFonts w:ascii="Angsana New" w:hAnsi="Angsana New"/>
          <w:sz w:val="30"/>
          <w:szCs w:val="30"/>
        </w:rPr>
        <w:t>4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B1277F">
        <w:rPr>
          <w:rFonts w:ascii="Angsana New" w:hAnsi="Angsana New"/>
          <w:sz w:val="30"/>
          <w:szCs w:val="30"/>
          <w:cs/>
        </w:rPr>
        <w:br/>
      </w:r>
      <w:r w:rsidRPr="007D2F33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7D2F33">
        <w:rPr>
          <w:rFonts w:ascii="Angsana New" w:hAnsi="Angsana New"/>
          <w:sz w:val="30"/>
          <w:szCs w:val="30"/>
        </w:rPr>
        <w:t>(</w:t>
      </w:r>
      <w:r w:rsidRPr="007D2F33">
        <w:rPr>
          <w:rFonts w:ascii="Angsana New" w:hAnsi="Angsana New"/>
          <w:sz w:val="30"/>
          <w:szCs w:val="30"/>
          <w:cs/>
        </w:rPr>
        <w:t>ข้อมูลทางการเงินระหว่างกาล)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="001B7F2B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และ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บริษัทย่อยและของเฉพาะบริษัท ราช กรุ๊ป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จำกัด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(มหาชน) ตามลำดับ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E1AA2" w:rsidRPr="007D2F33">
        <w:rPr>
          <w:rFonts w:ascii="Angsana New" w:hAnsi="Angsana New"/>
          <w:sz w:val="30"/>
          <w:szCs w:val="30"/>
        </w:rPr>
        <w:t>34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เรื่อง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4F6FB77D" w14:textId="77777777" w:rsidR="00E56CB2" w:rsidRPr="007D2F33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DF15F2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59AF19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9EFED0" w14:textId="64CB49C2" w:rsidR="00E56CB2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CE1AA2" w:rsidRPr="00CE1AA2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6000F">
        <w:rPr>
          <w:rFonts w:ascii="Angsana New" w:hAnsi="Angsana New" w:hint="cs"/>
          <w:sz w:val="30"/>
          <w:szCs w:val="30"/>
          <w:cs/>
        </w:rPr>
        <w:t xml:space="preserve"> </w:t>
      </w:r>
      <w:r w:rsidR="0096000F">
        <w:rPr>
          <w:rFonts w:ascii="Angsana New" w:hAnsi="Angsana New"/>
          <w:sz w:val="30"/>
          <w:szCs w:val="30"/>
          <w:cs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D98CD0" w14:textId="77777777" w:rsidR="00CC20AB" w:rsidRPr="001B7F2B" w:rsidRDefault="00CC20AB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A25C4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BA42FE" w14:textId="77777777" w:rsidR="00E56CB2" w:rsidRPr="001B02E9" w:rsidRDefault="00E56CB2" w:rsidP="00E56CB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E56CB2" w:rsidRPr="001B02E9" w:rsidSect="00FD53C8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D38AA3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1E798E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1152E" w14:textId="1ECA0A98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BE26D8">
        <w:rPr>
          <w:rFonts w:ascii="Angsana New" w:hAnsi="Angsana New" w:hint="cs"/>
          <w:sz w:val="30"/>
          <w:szCs w:val="30"/>
          <w:cs/>
        </w:rPr>
        <w:t xml:space="preserve"> </w:t>
      </w:r>
      <w:r w:rsidR="00BE26D8">
        <w:rPr>
          <w:rFonts w:ascii="Angsana New" w:hAnsi="Angsana New"/>
          <w:sz w:val="30"/>
          <w:szCs w:val="30"/>
          <w:cs/>
        </w:rPr>
        <w:br/>
      </w:r>
      <w:r w:rsidRPr="001B02E9">
        <w:rPr>
          <w:rFonts w:ascii="Angsana New" w:hAnsi="Angsana New"/>
          <w:sz w:val="30"/>
          <w:szCs w:val="30"/>
          <w:cs/>
        </w:rPr>
        <w:t xml:space="preserve">ฉบับที่ </w:t>
      </w:r>
      <w:r w:rsidR="00CE1AA2" w:rsidRPr="00CE1AA2">
        <w:rPr>
          <w:rFonts w:ascii="Angsana New" w:hAnsi="Angsana New"/>
          <w:sz w:val="30"/>
          <w:szCs w:val="30"/>
        </w:rPr>
        <w:t>34</w:t>
      </w:r>
      <w:r w:rsidRPr="001B02E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/>
          <w:sz w:val="30"/>
          <w:szCs w:val="30"/>
        </w:rPr>
        <w:t xml:space="preserve"> </w:t>
      </w:r>
      <w:r w:rsidRPr="001B02E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1F661F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F24F79F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3C538D" w14:textId="77777777" w:rsidR="00E56CB2" w:rsidRPr="003C0F5A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975ED0A" w14:textId="77777777" w:rsidR="003D40BB" w:rsidRPr="001B02E9" w:rsidRDefault="003D40BB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</w:p>
    <w:p w14:paraId="68182482" w14:textId="71B936BD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013D8DA2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16F43BD" w14:textId="70179299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CE1AA2" w:rsidRPr="00CE1AA2">
        <w:rPr>
          <w:rFonts w:ascii="Angsana New" w:hAnsi="Angsana New" w:cs="Angsana New"/>
          <w:lang w:val="en-US"/>
        </w:rPr>
        <w:t>3565</w:t>
      </w:r>
    </w:p>
    <w:p w14:paraId="148672DF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4F17F63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B0B4CC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F201B0" w14:textId="2C1FA437" w:rsidR="001B7F2B" w:rsidRPr="00016040" w:rsidRDefault="008265EA" w:rsidP="001B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8265EA">
        <w:rPr>
          <w:rFonts w:ascii="Angsana New" w:hAnsi="Angsana New"/>
          <w:sz w:val="30"/>
          <w:szCs w:val="30"/>
        </w:rPr>
        <w:t xml:space="preserve">12 </w:t>
      </w:r>
      <w:r w:rsidR="00CB349A" w:rsidRPr="008265EA">
        <w:rPr>
          <w:rFonts w:ascii="Angsana New" w:hAnsi="Angsana New" w:hint="cs"/>
          <w:sz w:val="30"/>
          <w:szCs w:val="30"/>
          <w:cs/>
        </w:rPr>
        <w:t>พฤศจิกายน</w:t>
      </w:r>
      <w:r w:rsidR="001B7F2B" w:rsidRPr="008265EA">
        <w:rPr>
          <w:rFonts w:ascii="Angsana New" w:hAnsi="Angsana New"/>
          <w:sz w:val="30"/>
          <w:szCs w:val="30"/>
          <w:cs/>
        </w:rPr>
        <w:t xml:space="preserve"> </w:t>
      </w:r>
      <w:r w:rsidR="00CE1AA2" w:rsidRPr="008265EA">
        <w:rPr>
          <w:rFonts w:ascii="Angsana New" w:hAnsi="Angsana New"/>
          <w:sz w:val="30"/>
          <w:szCs w:val="30"/>
        </w:rPr>
        <w:t>256</w:t>
      </w:r>
      <w:r w:rsidR="00F67559" w:rsidRPr="008265EA">
        <w:rPr>
          <w:rFonts w:ascii="Angsana New" w:hAnsi="Angsana New"/>
          <w:sz w:val="30"/>
          <w:szCs w:val="30"/>
        </w:rPr>
        <w:t>4</w:t>
      </w:r>
    </w:p>
    <w:p w14:paraId="7949C04C" w14:textId="7CD22C14" w:rsidR="00A10036" w:rsidRPr="001B02E9" w:rsidRDefault="00A10036" w:rsidP="001B7F2B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sectPr w:rsidR="00A10036" w:rsidRPr="001B02E9" w:rsidSect="00881097"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7ED04" w14:textId="77777777" w:rsidR="00C43147" w:rsidRDefault="00C43147" w:rsidP="004956B4">
      <w:r>
        <w:separator/>
      </w:r>
    </w:p>
  </w:endnote>
  <w:endnote w:type="continuationSeparator" w:id="0">
    <w:p w14:paraId="7A4E06F6" w14:textId="77777777" w:rsidR="00C43147" w:rsidRDefault="00C4314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09196" w14:textId="0F885BEB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B45E0" w14:textId="5C61768D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375AFBFB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4B1051">
      <w:rPr>
        <w:rFonts w:ascii="Angsana New" w:hAnsi="Angsana New"/>
        <w:i/>
        <w:iCs/>
        <w:noProof/>
        <w:sz w:val="30"/>
        <w:szCs w:val="30"/>
      </w:rPr>
      <w:t>TH Q321 Sep-FSA-RATCH Group Pcl. -AUDITOR_REPORT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A5877" w14:textId="79735064" w:rsidR="00207EDA" w:rsidRDefault="00207ED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06E08EF2" w14:textId="77777777" w:rsidR="00207EDA" w:rsidRDefault="00207ED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CD336" w14:textId="76BEB23B" w:rsidR="00207EDA" w:rsidRPr="009702ED" w:rsidRDefault="00207ED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EFADBC" w14:textId="77777777" w:rsidR="00207EDA" w:rsidRPr="009702ED" w:rsidRDefault="00207ED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016F3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1016B954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E1AA2" w:rsidRPr="00CE1AA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7CBE2" w14:textId="77777777" w:rsidR="00C43147" w:rsidRDefault="00C43147" w:rsidP="004956B4">
      <w:r>
        <w:separator/>
      </w:r>
    </w:p>
  </w:footnote>
  <w:footnote w:type="continuationSeparator" w:id="0">
    <w:p w14:paraId="7656679A" w14:textId="77777777" w:rsidR="00C43147" w:rsidRDefault="00C4314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D57D5F" w14:textId="09243F24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9E6C1" w14:textId="77777777" w:rsidR="008265EA" w:rsidRDefault="008265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E78B0" w14:textId="77777777" w:rsidR="003D40BB" w:rsidRPr="003D40BB" w:rsidRDefault="003D40BB" w:rsidP="003D40BB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7C8D715C" w14:textId="0518C08C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  <w:p w14:paraId="219F6EB6" w14:textId="77777777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A1AB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70E977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5D5C603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1A3EC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AE6278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7A87A02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9" w15:restartNumberingAfterBreak="0">
    <w:nsid w:val="4EDF77EA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8"/>
  </w:num>
  <w:num w:numId="14">
    <w:abstractNumId w:val="21"/>
  </w:num>
  <w:num w:numId="15">
    <w:abstractNumId w:val="24"/>
  </w:num>
  <w:num w:numId="16">
    <w:abstractNumId w:val="42"/>
  </w:num>
  <w:num w:numId="17">
    <w:abstractNumId w:val="44"/>
  </w:num>
  <w:num w:numId="18">
    <w:abstractNumId w:val="26"/>
  </w:num>
  <w:num w:numId="19">
    <w:abstractNumId w:val="13"/>
  </w:num>
  <w:num w:numId="20">
    <w:abstractNumId w:val="10"/>
  </w:num>
  <w:num w:numId="21">
    <w:abstractNumId w:val="17"/>
  </w:num>
  <w:num w:numId="22">
    <w:abstractNumId w:val="41"/>
  </w:num>
  <w:num w:numId="23">
    <w:abstractNumId w:val="15"/>
  </w:num>
  <w:num w:numId="24">
    <w:abstractNumId w:val="37"/>
  </w:num>
  <w:num w:numId="25">
    <w:abstractNumId w:val="19"/>
  </w:num>
  <w:num w:numId="26">
    <w:abstractNumId w:val="25"/>
  </w:num>
  <w:num w:numId="27">
    <w:abstractNumId w:val="32"/>
  </w:num>
  <w:num w:numId="28">
    <w:abstractNumId w:val="39"/>
  </w:num>
  <w:num w:numId="29">
    <w:abstractNumId w:val="22"/>
  </w:num>
  <w:num w:numId="30">
    <w:abstractNumId w:val="35"/>
  </w:num>
  <w:num w:numId="31">
    <w:abstractNumId w:val="14"/>
  </w:num>
  <w:num w:numId="32">
    <w:abstractNumId w:val="12"/>
  </w:num>
  <w:num w:numId="33">
    <w:abstractNumId w:val="46"/>
  </w:num>
  <w:num w:numId="34">
    <w:abstractNumId w:val="31"/>
  </w:num>
  <w:num w:numId="35">
    <w:abstractNumId w:val="28"/>
  </w:num>
  <w:num w:numId="36">
    <w:abstractNumId w:val="27"/>
  </w:num>
  <w:num w:numId="37">
    <w:abstractNumId w:val="40"/>
  </w:num>
  <w:num w:numId="38">
    <w:abstractNumId w:val="30"/>
  </w:num>
  <w:num w:numId="39">
    <w:abstractNumId w:val="45"/>
  </w:num>
  <w:num w:numId="40">
    <w:abstractNumId w:val="36"/>
  </w:num>
  <w:num w:numId="41">
    <w:abstractNumId w:val="16"/>
  </w:num>
  <w:num w:numId="42">
    <w:abstractNumId w:val="18"/>
  </w:num>
  <w:num w:numId="43">
    <w:abstractNumId w:val="34"/>
  </w:num>
  <w:num w:numId="44">
    <w:abstractNumId w:val="43"/>
  </w:num>
  <w:num w:numId="45">
    <w:abstractNumId w:val="11"/>
  </w:num>
  <w:num w:numId="46">
    <w:abstractNumId w:val="21"/>
  </w:num>
  <w:num w:numId="47">
    <w:abstractNumId w:val="21"/>
  </w:num>
  <w:num w:numId="48">
    <w:abstractNumId w:val="21"/>
  </w:num>
  <w:num w:numId="49">
    <w:abstractNumId w:val="29"/>
  </w:num>
  <w:num w:numId="50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EC3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26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679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B7F2B"/>
    <w:rsid w:val="001C017F"/>
    <w:rsid w:val="001C01A2"/>
    <w:rsid w:val="001C054D"/>
    <w:rsid w:val="001C058A"/>
    <w:rsid w:val="001C075D"/>
    <w:rsid w:val="001C0764"/>
    <w:rsid w:val="001C07F6"/>
    <w:rsid w:val="001C15FF"/>
    <w:rsid w:val="001C1672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338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021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39A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3B7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0F5A"/>
    <w:rsid w:val="003C1061"/>
    <w:rsid w:val="003C10DE"/>
    <w:rsid w:val="003C12C9"/>
    <w:rsid w:val="003C1588"/>
    <w:rsid w:val="003C15ED"/>
    <w:rsid w:val="003C1D04"/>
    <w:rsid w:val="003C1E73"/>
    <w:rsid w:val="003C2300"/>
    <w:rsid w:val="003C2362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156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51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A47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3D1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2DC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2F33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5EA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7F5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37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01"/>
    <w:rsid w:val="008F07A2"/>
    <w:rsid w:val="008F0A06"/>
    <w:rsid w:val="008F0BAB"/>
    <w:rsid w:val="008F0C3F"/>
    <w:rsid w:val="008F1169"/>
    <w:rsid w:val="008F1461"/>
    <w:rsid w:val="008F150E"/>
    <w:rsid w:val="008F15D6"/>
    <w:rsid w:val="008F16A7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00F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AA1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323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77F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6D8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147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C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9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0A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1AA2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623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7A0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3B8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CE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57DEC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131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559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04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  <w15:docId w15:val="{0BB3C65F-07CB-4BFA-82B7-83EEBB99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338A-9309-4E72-9910-D4CCCBE1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239</TotalTime>
  <Pages>3</Pages>
  <Words>408</Words>
  <Characters>1598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Anongnuch, Tangthanawatskul</cp:lastModifiedBy>
  <cp:revision>15</cp:revision>
  <cp:lastPrinted>2021-11-07T16:29:00Z</cp:lastPrinted>
  <dcterms:created xsi:type="dcterms:W3CDTF">2021-07-14T13:23:00Z</dcterms:created>
  <dcterms:modified xsi:type="dcterms:W3CDTF">2021-11-07T16:29:00Z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