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5F93FB4" w14:textId="7864A9BB" w:rsidR="00677FA6" w:rsidRPr="0082412F" w:rsidRDefault="00677FA6" w:rsidP="005414B5">
      <w:pPr>
        <w:pStyle w:val="IndexHeading1"/>
        <w:tabs>
          <w:tab w:val="left" w:pos="3735"/>
        </w:tabs>
        <w:spacing w:after="0" w:line="240" w:lineRule="atLeast"/>
        <w:ind w:left="1080" w:hanging="1080"/>
        <w:outlineLvl w:val="0"/>
        <w:rPr>
          <w:rFonts w:ascii="Angsana New" w:hAnsi="Angsana New"/>
          <w:b w:val="0"/>
          <w:bCs/>
          <w:sz w:val="30"/>
          <w:szCs w:val="30"/>
          <w:cs/>
          <w:lang w:val="en-US" w:bidi="th-TH"/>
        </w:rPr>
      </w:pPr>
      <w:r w:rsidRPr="0082412F">
        <w:rPr>
          <w:rFonts w:ascii="Angsana New" w:hAnsi="Angsana New" w:hint="cs"/>
          <w:b w:val="0"/>
          <w:bCs/>
          <w:sz w:val="30"/>
          <w:szCs w:val="30"/>
          <w:cs/>
          <w:lang w:bidi="th-TH"/>
        </w:rPr>
        <w:t>หมายเหตุ</w:t>
      </w:r>
      <w:r w:rsidRPr="0082412F">
        <w:rPr>
          <w:rFonts w:ascii="Angsana New" w:hAnsi="Angsana New" w:hint="cs"/>
          <w:b w:val="0"/>
          <w:bCs/>
          <w:sz w:val="30"/>
          <w:szCs w:val="30"/>
        </w:rPr>
        <w:tab/>
      </w:r>
      <w:r w:rsidR="007E1687" w:rsidRPr="0082412F">
        <w:rPr>
          <w:rFonts w:ascii="Angsana New" w:hAnsi="Angsana New" w:hint="cs"/>
          <w:b w:val="0"/>
          <w:bCs/>
          <w:sz w:val="30"/>
          <w:szCs w:val="30"/>
          <w:cs/>
          <w:lang w:bidi="th-TH"/>
        </w:rPr>
        <w:t>สารบัญ</w:t>
      </w:r>
    </w:p>
    <w:p w14:paraId="560DCA62" w14:textId="77777777" w:rsidR="00677FA6" w:rsidRPr="0082412F" w:rsidRDefault="00677FA6" w:rsidP="005414B5">
      <w:pPr>
        <w:pStyle w:val="IndexHeading1"/>
        <w:tabs>
          <w:tab w:val="left" w:pos="3735"/>
        </w:tabs>
        <w:spacing w:after="0" w:line="240" w:lineRule="atLeast"/>
        <w:ind w:left="1080" w:hanging="1080"/>
        <w:outlineLvl w:val="0"/>
        <w:rPr>
          <w:rFonts w:ascii="Angsana New" w:hAnsi="Angsana New"/>
          <w:b w:val="0"/>
          <w:bCs/>
          <w:sz w:val="30"/>
          <w:szCs w:val="30"/>
          <w:lang w:bidi="th-TH"/>
        </w:rPr>
      </w:pPr>
    </w:p>
    <w:p w14:paraId="032474CA" w14:textId="77777777" w:rsidR="004F0871" w:rsidRPr="00DA01AE" w:rsidRDefault="004F0871" w:rsidP="009968F3">
      <w:pPr>
        <w:pStyle w:val="index"/>
        <w:numPr>
          <w:ilvl w:val="0"/>
          <w:numId w:val="19"/>
        </w:numPr>
        <w:tabs>
          <w:tab w:val="clear" w:pos="880"/>
          <w:tab w:val="num" w:pos="1080"/>
        </w:tabs>
        <w:spacing w:after="0" w:line="380" w:lineRule="exact"/>
        <w:ind w:left="1080" w:hanging="1080"/>
        <w:outlineLvl w:val="0"/>
        <w:rPr>
          <w:rFonts w:ascii="Angsana New" w:hAnsi="Angsana New"/>
          <w:sz w:val="30"/>
          <w:szCs w:val="30"/>
        </w:rPr>
      </w:pPr>
      <w:r w:rsidRPr="00DA01AE">
        <w:rPr>
          <w:rFonts w:ascii="Angsana New" w:hAnsi="Angsana New" w:hint="cs"/>
          <w:sz w:val="30"/>
          <w:szCs w:val="30"/>
          <w:cs/>
          <w:lang w:bidi="th-TH"/>
        </w:rPr>
        <w:t>เกณฑ์การจัดทำงบการเงินระหว่างกาล</w:t>
      </w:r>
    </w:p>
    <w:p w14:paraId="28A1294C" w14:textId="77777777" w:rsidR="004F0871" w:rsidRPr="00DA01AE" w:rsidRDefault="004F0871" w:rsidP="009968F3">
      <w:pPr>
        <w:pStyle w:val="index"/>
        <w:numPr>
          <w:ilvl w:val="0"/>
          <w:numId w:val="19"/>
        </w:numPr>
        <w:tabs>
          <w:tab w:val="clear" w:pos="880"/>
          <w:tab w:val="num" w:pos="1080"/>
        </w:tabs>
        <w:spacing w:after="0" w:line="380" w:lineRule="exact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DA01AE">
        <w:rPr>
          <w:rFonts w:ascii="Angsana New" w:hAnsi="Angsana New" w:hint="cs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49BA2021" w14:textId="6FE216DA" w:rsidR="00B54D34" w:rsidRPr="00DA01AE" w:rsidRDefault="00B54D34" w:rsidP="009968F3">
      <w:pPr>
        <w:pStyle w:val="index"/>
        <w:numPr>
          <w:ilvl w:val="0"/>
          <w:numId w:val="19"/>
        </w:numPr>
        <w:tabs>
          <w:tab w:val="clear" w:pos="880"/>
          <w:tab w:val="num" w:pos="1080"/>
        </w:tabs>
        <w:spacing w:after="0" w:line="380" w:lineRule="exact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DA01AE">
        <w:rPr>
          <w:rFonts w:ascii="Angsana New" w:hAnsi="Angsana New" w:hint="cs"/>
          <w:sz w:val="30"/>
          <w:szCs w:val="30"/>
          <w:cs/>
          <w:lang w:bidi="th-TH"/>
        </w:rPr>
        <w:t>ลูกหนี้การค้า</w:t>
      </w:r>
    </w:p>
    <w:p w14:paraId="469CFD4C" w14:textId="78BB28D6" w:rsidR="00782301" w:rsidRPr="00DA01AE" w:rsidRDefault="00782301" w:rsidP="00782301">
      <w:pPr>
        <w:pStyle w:val="index"/>
        <w:numPr>
          <w:ilvl w:val="0"/>
          <w:numId w:val="19"/>
        </w:numPr>
        <w:tabs>
          <w:tab w:val="clear" w:pos="880"/>
          <w:tab w:val="num" w:pos="1080"/>
        </w:tabs>
        <w:spacing w:after="0" w:line="380" w:lineRule="exact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DA01AE">
        <w:rPr>
          <w:rFonts w:ascii="Angsana New" w:hAnsi="Angsana New" w:hint="cs"/>
          <w:sz w:val="30"/>
          <w:szCs w:val="30"/>
          <w:cs/>
          <w:lang w:bidi="th-TH"/>
        </w:rPr>
        <w:t>เงินลงทุนในบริษัทร่วมและการร่วมค้า</w:t>
      </w:r>
    </w:p>
    <w:p w14:paraId="79E9F229" w14:textId="77777777" w:rsidR="00D97DC7" w:rsidRPr="00DA01AE" w:rsidRDefault="00D97DC7" w:rsidP="00D97DC7">
      <w:pPr>
        <w:pStyle w:val="index"/>
        <w:numPr>
          <w:ilvl w:val="0"/>
          <w:numId w:val="19"/>
        </w:numPr>
        <w:tabs>
          <w:tab w:val="clear" w:pos="880"/>
          <w:tab w:val="num" w:pos="1080"/>
        </w:tabs>
        <w:spacing w:after="0" w:line="380" w:lineRule="exact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DA01AE">
        <w:rPr>
          <w:rFonts w:ascii="Angsana New" w:hAnsi="Angsana New" w:hint="cs"/>
          <w:sz w:val="30"/>
          <w:szCs w:val="30"/>
          <w:cs/>
          <w:lang w:bidi="th-TH"/>
        </w:rPr>
        <w:t>เงินลงทุนในบริษัทย่อย</w:t>
      </w:r>
      <w:r w:rsidRPr="00DA01AE">
        <w:rPr>
          <w:rFonts w:ascii="Angsana New" w:hAnsi="Angsana New"/>
          <w:sz w:val="30"/>
          <w:szCs w:val="30"/>
          <w:lang w:bidi="th-TH"/>
        </w:rPr>
        <w:t xml:space="preserve"> </w:t>
      </w:r>
    </w:p>
    <w:p w14:paraId="2C10CD66" w14:textId="77777777" w:rsidR="004F0871" w:rsidRPr="00DA01AE" w:rsidRDefault="004F0871" w:rsidP="009968F3">
      <w:pPr>
        <w:pStyle w:val="index"/>
        <w:numPr>
          <w:ilvl w:val="0"/>
          <w:numId w:val="19"/>
        </w:numPr>
        <w:tabs>
          <w:tab w:val="clear" w:pos="880"/>
          <w:tab w:val="num" w:pos="1080"/>
        </w:tabs>
        <w:spacing w:after="0" w:line="380" w:lineRule="exact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DA01AE">
        <w:rPr>
          <w:rFonts w:ascii="Angsana New" w:hAnsi="Angsana New" w:hint="cs"/>
          <w:sz w:val="30"/>
          <w:szCs w:val="30"/>
          <w:cs/>
          <w:lang w:bidi="th-TH"/>
        </w:rPr>
        <w:t>ที่ดิน อาคารและอุปกรณ์</w:t>
      </w:r>
    </w:p>
    <w:p w14:paraId="1BA479A7" w14:textId="77777777" w:rsidR="004F0871" w:rsidRPr="00DA01AE" w:rsidRDefault="004F0871" w:rsidP="009968F3">
      <w:pPr>
        <w:pStyle w:val="index"/>
        <w:numPr>
          <w:ilvl w:val="0"/>
          <w:numId w:val="19"/>
        </w:numPr>
        <w:tabs>
          <w:tab w:val="clear" w:pos="880"/>
          <w:tab w:val="num" w:pos="1080"/>
        </w:tabs>
        <w:spacing w:after="0" w:line="380" w:lineRule="exact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DA01AE">
        <w:rPr>
          <w:rFonts w:ascii="Angsana New" w:hAnsi="Angsana New" w:hint="cs"/>
          <w:sz w:val="30"/>
          <w:szCs w:val="30"/>
          <w:cs/>
          <w:lang w:bidi="th-TH"/>
        </w:rPr>
        <w:t>หนี้สินที่มีภาระดอกเบี้ย</w:t>
      </w:r>
    </w:p>
    <w:p w14:paraId="0FDBCCF8" w14:textId="77777777" w:rsidR="00F855C2" w:rsidRPr="00DA01AE" w:rsidRDefault="00F855C2" w:rsidP="00F855C2">
      <w:pPr>
        <w:pStyle w:val="index"/>
        <w:numPr>
          <w:ilvl w:val="0"/>
          <w:numId w:val="19"/>
        </w:numPr>
        <w:tabs>
          <w:tab w:val="clear" w:pos="880"/>
          <w:tab w:val="num" w:pos="1080"/>
        </w:tabs>
        <w:spacing w:after="0" w:line="380" w:lineRule="exact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DA01AE">
        <w:rPr>
          <w:rFonts w:ascii="Angsana New" w:hAnsi="Angsana New" w:hint="cs"/>
          <w:sz w:val="30"/>
          <w:szCs w:val="30"/>
          <w:cs/>
          <w:lang w:bidi="th-TH"/>
        </w:rPr>
        <w:t>ส่วนงานดำเนินงานและการจำแนกรายได้</w:t>
      </w:r>
    </w:p>
    <w:p w14:paraId="7E52FCA3" w14:textId="1153DB64" w:rsidR="004F0871" w:rsidRDefault="004F0871" w:rsidP="009968F3">
      <w:pPr>
        <w:pStyle w:val="index"/>
        <w:numPr>
          <w:ilvl w:val="0"/>
          <w:numId w:val="19"/>
        </w:numPr>
        <w:tabs>
          <w:tab w:val="clear" w:pos="880"/>
          <w:tab w:val="num" w:pos="1080"/>
        </w:tabs>
        <w:spacing w:after="0" w:line="380" w:lineRule="exact"/>
        <w:ind w:left="1080" w:hanging="1080"/>
        <w:outlineLvl w:val="0"/>
        <w:rPr>
          <w:rFonts w:ascii="Angsana New" w:hAnsi="Angsana New"/>
          <w:sz w:val="30"/>
          <w:szCs w:val="30"/>
        </w:rPr>
      </w:pPr>
      <w:r w:rsidRPr="0082412F">
        <w:rPr>
          <w:rFonts w:ascii="Angsana New" w:hAnsi="Angsana New" w:hint="cs"/>
          <w:sz w:val="30"/>
          <w:szCs w:val="30"/>
          <w:cs/>
          <w:lang w:bidi="th-TH"/>
        </w:rPr>
        <w:t>ภาษีเงินได้</w:t>
      </w:r>
    </w:p>
    <w:p w14:paraId="59143D74" w14:textId="53488EBB" w:rsidR="00873E1D" w:rsidRPr="0082412F" w:rsidRDefault="00873E1D" w:rsidP="009968F3">
      <w:pPr>
        <w:pStyle w:val="index"/>
        <w:numPr>
          <w:ilvl w:val="0"/>
          <w:numId w:val="19"/>
        </w:numPr>
        <w:tabs>
          <w:tab w:val="clear" w:pos="880"/>
          <w:tab w:val="num" w:pos="1080"/>
        </w:tabs>
        <w:spacing w:after="0" w:line="380" w:lineRule="exact"/>
        <w:ind w:left="1080" w:hanging="1080"/>
        <w:outlineLvl w:val="0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  <w:lang w:bidi="th-TH"/>
        </w:rPr>
        <w:t>เงินปันผล</w:t>
      </w:r>
    </w:p>
    <w:p w14:paraId="50B30268" w14:textId="77777777" w:rsidR="009472D2" w:rsidRPr="0082412F" w:rsidRDefault="009472D2" w:rsidP="009968F3">
      <w:pPr>
        <w:pStyle w:val="index"/>
        <w:numPr>
          <w:ilvl w:val="0"/>
          <w:numId w:val="19"/>
        </w:numPr>
        <w:tabs>
          <w:tab w:val="clear" w:pos="880"/>
          <w:tab w:val="num" w:pos="1080"/>
        </w:tabs>
        <w:spacing w:after="0" w:line="380" w:lineRule="exact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82412F">
        <w:rPr>
          <w:rFonts w:ascii="Angsana New" w:hAnsi="Angsana New" w:hint="cs"/>
          <w:sz w:val="30"/>
          <w:szCs w:val="30"/>
          <w:cs/>
          <w:lang w:bidi="th-TH"/>
        </w:rPr>
        <w:t>เครื่องมือทางการเงิน</w:t>
      </w:r>
    </w:p>
    <w:p w14:paraId="7E704018" w14:textId="77777777" w:rsidR="007659F1" w:rsidRPr="0082412F" w:rsidRDefault="007659F1" w:rsidP="007659F1">
      <w:pPr>
        <w:pStyle w:val="index"/>
        <w:numPr>
          <w:ilvl w:val="0"/>
          <w:numId w:val="19"/>
        </w:numPr>
        <w:tabs>
          <w:tab w:val="clear" w:pos="880"/>
          <w:tab w:val="num" w:pos="1080"/>
        </w:tabs>
        <w:spacing w:after="0" w:line="380" w:lineRule="exact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82412F">
        <w:rPr>
          <w:rFonts w:ascii="Angsana New" w:hAnsi="Angsana New" w:hint="cs"/>
          <w:sz w:val="30"/>
          <w:szCs w:val="30"/>
          <w:cs/>
          <w:lang w:bidi="th-TH"/>
        </w:rPr>
        <w:t>ภาระผูกพันกับกิจการที่ไม่เกี่ยวข้องกัน</w:t>
      </w:r>
    </w:p>
    <w:p w14:paraId="3357E3A3" w14:textId="5199E9B2" w:rsidR="007659F1" w:rsidRDefault="00E34561" w:rsidP="007659F1">
      <w:pPr>
        <w:pStyle w:val="index"/>
        <w:numPr>
          <w:ilvl w:val="0"/>
          <w:numId w:val="19"/>
        </w:numPr>
        <w:tabs>
          <w:tab w:val="clear" w:pos="880"/>
          <w:tab w:val="num" w:pos="1080"/>
        </w:tabs>
        <w:spacing w:after="0" w:line="380" w:lineRule="exact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>
        <w:rPr>
          <w:rFonts w:ascii="Angsana New" w:hAnsi="Angsana New" w:hint="cs"/>
          <w:sz w:val="30"/>
          <w:szCs w:val="30"/>
          <w:cs/>
          <w:lang w:bidi="th-TH"/>
        </w:rPr>
        <w:t>เรื่องอื่นๆ</w:t>
      </w:r>
    </w:p>
    <w:p w14:paraId="4DC4B510" w14:textId="023C50ED" w:rsidR="0029029B" w:rsidRPr="00B71E92" w:rsidRDefault="00B71E92" w:rsidP="00B71E92">
      <w:pPr>
        <w:pStyle w:val="index"/>
        <w:numPr>
          <w:ilvl w:val="0"/>
          <w:numId w:val="19"/>
        </w:numPr>
        <w:tabs>
          <w:tab w:val="clear" w:pos="880"/>
          <w:tab w:val="num" w:pos="1080"/>
        </w:tabs>
        <w:spacing w:after="0" w:line="380" w:lineRule="exact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82412F">
        <w:rPr>
          <w:rFonts w:ascii="Angsana New" w:hAnsi="Angsana New" w:hint="cs"/>
          <w:sz w:val="30"/>
          <w:szCs w:val="30"/>
          <w:cs/>
          <w:lang w:bidi="th-TH"/>
        </w:rPr>
        <w:t>เหตุการณ์</w:t>
      </w:r>
      <w:r>
        <w:rPr>
          <w:rFonts w:ascii="Angsana New" w:hAnsi="Angsana New" w:hint="cs"/>
          <w:sz w:val="30"/>
          <w:szCs w:val="30"/>
          <w:cs/>
          <w:lang w:bidi="th-TH"/>
        </w:rPr>
        <w:t>ภายหลังรอบระยะเวลารายงาน</w:t>
      </w:r>
    </w:p>
    <w:p w14:paraId="0E630048" w14:textId="77777777" w:rsidR="004E58EC" w:rsidRPr="0082412F" w:rsidRDefault="004E58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 w:rsidRPr="0082412F">
        <w:rPr>
          <w:rFonts w:ascii="Angsana New" w:hAnsi="Angsana New" w:hint="cs"/>
          <w:sz w:val="30"/>
          <w:szCs w:val="30"/>
          <w:cs/>
        </w:rPr>
        <w:br w:type="page"/>
      </w:r>
    </w:p>
    <w:p w14:paraId="070E78FE" w14:textId="77777777" w:rsidR="00D77AAD" w:rsidRPr="0082412F" w:rsidRDefault="00D77AAD" w:rsidP="00D77A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82412F">
        <w:rPr>
          <w:rFonts w:ascii="Angsana New" w:hAnsi="Angsana New" w:hint="cs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5144498A" w14:textId="77777777" w:rsidR="00D77AAD" w:rsidRPr="0082412F" w:rsidRDefault="00D77AAD" w:rsidP="003014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43C625D9" w14:textId="68E73749" w:rsidR="00361980" w:rsidRPr="0082412F" w:rsidRDefault="00361980" w:rsidP="005F0E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82412F">
        <w:rPr>
          <w:rFonts w:ascii="Angsana New" w:hAnsi="Angsana New" w:hint="cs"/>
          <w:sz w:val="30"/>
          <w:szCs w:val="30"/>
          <w:cs/>
        </w:rPr>
        <w:t>งบการเงินระหว่างกาลนี้ได้รับอนุมัติให้ออกงบการเงินจากคณะกรรมการ</w:t>
      </w:r>
      <w:r w:rsidR="00940656" w:rsidRPr="0082412F">
        <w:rPr>
          <w:rFonts w:ascii="Angsana New" w:hAnsi="Angsana New" w:hint="cs"/>
          <w:sz w:val="30"/>
          <w:szCs w:val="30"/>
          <w:cs/>
        </w:rPr>
        <w:t>ตรวจสอบตามการมอบหมายจากคณะกรรมการบริษัท</w:t>
      </w:r>
      <w:r w:rsidR="00C25B82" w:rsidRPr="0082412F">
        <w:rPr>
          <w:rFonts w:ascii="Angsana New" w:hAnsi="Angsana New" w:hint="cs"/>
          <w:sz w:val="30"/>
          <w:szCs w:val="30"/>
          <w:cs/>
        </w:rPr>
        <w:t>เมื่อ</w:t>
      </w:r>
      <w:r w:rsidRPr="00B15135">
        <w:rPr>
          <w:rFonts w:ascii="Angsana New" w:hAnsi="Angsana New" w:hint="cs"/>
          <w:sz w:val="30"/>
          <w:szCs w:val="30"/>
          <w:cs/>
        </w:rPr>
        <w:t>วันที่</w:t>
      </w:r>
      <w:r w:rsidR="00531ED9" w:rsidRPr="00B15135">
        <w:rPr>
          <w:rFonts w:ascii="Angsana New" w:hAnsi="Angsana New" w:hint="cs"/>
          <w:sz w:val="30"/>
          <w:szCs w:val="30"/>
        </w:rPr>
        <w:t xml:space="preserve"> </w:t>
      </w:r>
      <w:r w:rsidR="00922CAB" w:rsidRPr="00922CAB">
        <w:rPr>
          <w:rFonts w:ascii="Angsana New" w:hAnsi="Angsana New" w:hint="cs"/>
          <w:sz w:val="30"/>
          <w:szCs w:val="30"/>
        </w:rPr>
        <w:t>12</w:t>
      </w:r>
      <w:r w:rsidR="00126C68" w:rsidRPr="00B15135">
        <w:rPr>
          <w:rFonts w:ascii="Angsana New" w:hAnsi="Angsana New" w:hint="cs"/>
          <w:sz w:val="30"/>
          <w:szCs w:val="30"/>
        </w:rPr>
        <w:t xml:space="preserve"> </w:t>
      </w:r>
      <w:r w:rsidR="005766B8" w:rsidRPr="00B15135">
        <w:rPr>
          <w:rFonts w:ascii="Angsana New" w:hAnsi="Angsana New" w:hint="cs"/>
          <w:sz w:val="30"/>
          <w:szCs w:val="30"/>
          <w:cs/>
        </w:rPr>
        <w:t>พฤศจิกายน</w:t>
      </w:r>
      <w:r w:rsidR="004E58EC" w:rsidRPr="005449E7">
        <w:rPr>
          <w:rFonts w:ascii="Angsana New" w:hAnsi="Angsana New" w:hint="cs"/>
          <w:sz w:val="30"/>
          <w:szCs w:val="30"/>
          <w:cs/>
        </w:rPr>
        <w:t xml:space="preserve"> </w:t>
      </w:r>
      <w:r w:rsidR="00CF0C3F" w:rsidRPr="005449E7">
        <w:rPr>
          <w:rFonts w:ascii="Angsana New" w:hAnsi="Angsana New" w:hint="cs"/>
          <w:sz w:val="30"/>
          <w:szCs w:val="30"/>
        </w:rPr>
        <w:t>256</w:t>
      </w:r>
      <w:r w:rsidR="00CF0C3F" w:rsidRPr="005449E7">
        <w:rPr>
          <w:rFonts w:ascii="Angsana New" w:hAnsi="Angsana New"/>
          <w:sz w:val="30"/>
          <w:szCs w:val="30"/>
        </w:rPr>
        <w:t>4</w:t>
      </w:r>
    </w:p>
    <w:p w14:paraId="23A6D332" w14:textId="77777777" w:rsidR="00E5413F" w:rsidRPr="0082412F" w:rsidRDefault="00E5413F" w:rsidP="003014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6F5B3788" w14:textId="635BE347" w:rsidR="00515797" w:rsidRPr="0082412F" w:rsidRDefault="00515797" w:rsidP="00B23654">
      <w:pPr>
        <w:numPr>
          <w:ilvl w:val="0"/>
          <w:numId w:val="18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82412F">
        <w:rPr>
          <w:rFonts w:ascii="Angsana New" w:hAnsi="Angsana New" w:hint="cs"/>
          <w:b/>
          <w:bCs/>
          <w:sz w:val="30"/>
          <w:szCs w:val="30"/>
          <w:cs/>
          <w:lang w:val="th-TH"/>
        </w:rPr>
        <w:t>เกณฑ์การจัดทำงบการเงินระหว่างกาล</w:t>
      </w:r>
    </w:p>
    <w:p w14:paraId="5E52A160" w14:textId="77777777" w:rsidR="00515797" w:rsidRPr="0082412F" w:rsidRDefault="00515797" w:rsidP="00846C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2305C973" w14:textId="3EF58BF2" w:rsidR="000E046F" w:rsidRDefault="000E046F" w:rsidP="006224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82412F">
        <w:rPr>
          <w:rFonts w:ascii="Angsana New" w:hAnsi="Angsana New" w:hint="cs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</w:t>
      </w:r>
      <w:r w:rsidR="00BC6A20">
        <w:rPr>
          <w:rFonts w:ascii="Angsana New" w:hAnsi="Angsana New"/>
          <w:sz w:val="30"/>
          <w:szCs w:val="30"/>
          <w:cs/>
        </w:rPr>
        <w:br/>
      </w:r>
      <w:r w:rsidRPr="0082412F">
        <w:rPr>
          <w:rFonts w:ascii="Angsana New" w:hAnsi="Angsana New" w:hint="cs"/>
          <w:sz w:val="30"/>
          <w:szCs w:val="30"/>
          <w:cs/>
        </w:rPr>
        <w:t xml:space="preserve">หมายเหตุประกอบงบการเงินระหว่างกาลในรูปแบบย่อ (“งบการเงินระหว่างกาล”) ตามมาตรฐานการบัญชี </w:t>
      </w:r>
      <w:r w:rsidR="00BC6A20">
        <w:rPr>
          <w:rFonts w:ascii="Angsana New" w:hAnsi="Angsana New"/>
          <w:sz w:val="30"/>
          <w:szCs w:val="30"/>
          <w:cs/>
        </w:rPr>
        <w:br/>
      </w:r>
      <w:r w:rsidRPr="0082412F">
        <w:rPr>
          <w:rFonts w:ascii="Angsana New" w:hAnsi="Angsana New" w:hint="cs"/>
          <w:sz w:val="30"/>
          <w:szCs w:val="30"/>
          <w:cs/>
        </w:rPr>
        <w:t xml:space="preserve">ฉบับที่ </w:t>
      </w:r>
      <w:r w:rsidR="00922CAB" w:rsidRPr="00922CAB">
        <w:rPr>
          <w:rFonts w:ascii="Angsana New" w:hAnsi="Angsana New" w:hint="cs"/>
          <w:sz w:val="30"/>
          <w:szCs w:val="30"/>
        </w:rPr>
        <w:t>34</w:t>
      </w:r>
      <w:r w:rsidRPr="0082412F">
        <w:rPr>
          <w:rFonts w:ascii="Angsana New" w:hAnsi="Angsana New" w:hint="cs"/>
          <w:sz w:val="30"/>
          <w:szCs w:val="30"/>
        </w:rPr>
        <w:t xml:space="preserve"> </w:t>
      </w:r>
      <w:r w:rsidRPr="0082412F">
        <w:rPr>
          <w:rFonts w:ascii="Angsana New" w:hAnsi="Angsana New" w:hint="cs"/>
          <w:sz w:val="30"/>
          <w:szCs w:val="30"/>
          <w:cs/>
        </w:rPr>
        <w:t xml:space="preserve">เรื่อง </w:t>
      </w:r>
      <w:r w:rsidRPr="0082412F">
        <w:rPr>
          <w:rFonts w:ascii="Angsana New" w:hAnsi="Angsana New" w:hint="cs"/>
          <w:i/>
          <w:iCs/>
          <w:sz w:val="30"/>
          <w:szCs w:val="30"/>
          <w:cs/>
        </w:rPr>
        <w:t>การรายงานทางการเงินระหว่างกาล</w:t>
      </w:r>
      <w:r w:rsidRPr="0082412F">
        <w:rPr>
          <w:rFonts w:ascii="Angsana New" w:hAnsi="Angsana New" w:hint="cs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  <w:r w:rsidR="005F0E1B">
        <w:rPr>
          <w:rFonts w:ascii="Angsana New" w:hAnsi="Angsana New"/>
          <w:sz w:val="30"/>
          <w:szCs w:val="30"/>
        </w:rPr>
        <w:t xml:space="preserve"> </w:t>
      </w:r>
      <w:r w:rsidR="005F0E1B" w:rsidRPr="005F0E1B">
        <w:rPr>
          <w:rFonts w:ascii="Angsana New" w:hAnsi="Angsana New" w:hint="cs"/>
          <w:sz w:val="30"/>
          <w:szCs w:val="30"/>
          <w:cs/>
        </w:rPr>
        <w:t>โดย</w:t>
      </w:r>
      <w:r w:rsidR="005F0E1B" w:rsidRPr="005F0E1B">
        <w:rPr>
          <w:rFonts w:ascii="Angsana New" w:hAnsi="Angsana New"/>
          <w:sz w:val="30"/>
          <w:szCs w:val="30"/>
          <w:cs/>
        </w:rPr>
        <w:t>งบการเงินระหว่างกาลนี้เน้นการให้ข้อมูลที่เกี่ยวกับกิจกรรม เหตุการณ์และสถานการณ์ใหม่</w:t>
      </w:r>
      <w:r w:rsidR="002B5404">
        <w:rPr>
          <w:rFonts w:ascii="Angsana New" w:hAnsi="Angsana New" w:hint="cs"/>
          <w:sz w:val="30"/>
          <w:szCs w:val="30"/>
          <w:cs/>
        </w:rPr>
        <w:t xml:space="preserve"> </w:t>
      </w:r>
      <w:r w:rsidR="005F0E1B" w:rsidRPr="005F0E1B">
        <w:rPr>
          <w:rFonts w:ascii="Angsana New" w:hAnsi="Angsana New"/>
          <w:sz w:val="30"/>
          <w:szCs w:val="30"/>
          <w:cs/>
        </w:rPr>
        <w:t>ๆ เพื่อไม่ให้ซ้ำซ้อนกับข้อมูลที่ได้นำเสนอไปแล้วในงบการเงินประจำปี</w:t>
      </w:r>
      <w:r w:rsidR="005F0E1B" w:rsidRPr="005F0E1B">
        <w:rPr>
          <w:rFonts w:ascii="Angsana New" w:hAnsi="Angsana New" w:hint="cs"/>
          <w:sz w:val="30"/>
          <w:szCs w:val="30"/>
          <w:cs/>
        </w:rPr>
        <w:t xml:space="preserve"> </w:t>
      </w:r>
      <w:r w:rsidR="005F0E1B" w:rsidRPr="005F0E1B">
        <w:rPr>
          <w:rFonts w:ascii="Angsana New" w:hAnsi="Angsana New"/>
          <w:sz w:val="30"/>
          <w:szCs w:val="30"/>
          <w:cs/>
        </w:rPr>
        <w:t>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="005F0E1B" w:rsidRPr="005F0E1B">
        <w:rPr>
          <w:rFonts w:ascii="Angsana New" w:hAnsi="Angsana New"/>
          <w:sz w:val="30"/>
          <w:szCs w:val="30"/>
        </w:rPr>
        <w:t xml:space="preserve"> 31 </w:t>
      </w:r>
      <w:r w:rsidR="005F0E1B" w:rsidRPr="005F0E1B">
        <w:rPr>
          <w:rFonts w:ascii="Angsana New" w:hAnsi="Angsana New"/>
          <w:sz w:val="30"/>
          <w:szCs w:val="30"/>
          <w:cs/>
        </w:rPr>
        <w:t>ธันวาคม</w:t>
      </w:r>
      <w:r w:rsidR="005F0E1B" w:rsidRPr="005F0E1B">
        <w:rPr>
          <w:rFonts w:ascii="Angsana New" w:hAnsi="Angsana New"/>
          <w:sz w:val="30"/>
          <w:szCs w:val="30"/>
        </w:rPr>
        <w:t xml:space="preserve"> 2563</w:t>
      </w:r>
    </w:p>
    <w:p w14:paraId="670C2F2F" w14:textId="77777777" w:rsidR="00DC7B27" w:rsidRPr="0082412F" w:rsidRDefault="00DC7B27" w:rsidP="00846C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597B046D" w14:textId="7167B21E" w:rsidR="004738CF" w:rsidRPr="0082412F" w:rsidRDefault="000F18D7" w:rsidP="000F18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82412F">
        <w:rPr>
          <w:rFonts w:ascii="Angsana New" w:hAnsi="Angsana New" w:hint="cs"/>
          <w:sz w:val="30"/>
          <w:szCs w:val="30"/>
          <w:cs/>
        </w:rPr>
        <w:t xml:space="preserve"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="00922CAB" w:rsidRPr="00922CAB">
        <w:rPr>
          <w:rFonts w:ascii="Angsana New" w:hAnsi="Angsana New" w:hint="cs"/>
          <w:sz w:val="30"/>
          <w:szCs w:val="30"/>
        </w:rPr>
        <w:t>31</w:t>
      </w:r>
      <w:r w:rsidRPr="0082412F">
        <w:rPr>
          <w:rFonts w:ascii="Angsana New" w:hAnsi="Angsana New" w:hint="cs"/>
          <w:sz w:val="30"/>
          <w:szCs w:val="30"/>
        </w:rPr>
        <w:t xml:space="preserve"> </w:t>
      </w:r>
      <w:r w:rsidRPr="0082412F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922CAB" w:rsidRPr="00922CAB">
        <w:rPr>
          <w:rFonts w:ascii="Angsana New" w:hAnsi="Angsana New" w:hint="cs"/>
          <w:sz w:val="30"/>
          <w:szCs w:val="30"/>
        </w:rPr>
        <w:t>256</w:t>
      </w:r>
      <w:r w:rsidR="00922CAB" w:rsidRPr="00922CAB">
        <w:rPr>
          <w:rFonts w:ascii="Angsana New" w:hAnsi="Angsana New"/>
          <w:sz w:val="30"/>
          <w:szCs w:val="30"/>
        </w:rPr>
        <w:t>3</w:t>
      </w:r>
    </w:p>
    <w:p w14:paraId="5F65A815" w14:textId="7AB8D7C9" w:rsidR="00E058B1" w:rsidRDefault="00E058B1" w:rsidP="000F18D7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</w:p>
    <w:p w14:paraId="59EE0957" w14:textId="77777777" w:rsidR="008B61AD" w:rsidRPr="00BC6A20" w:rsidRDefault="008B61AD" w:rsidP="00567286">
      <w:pPr>
        <w:numPr>
          <w:ilvl w:val="0"/>
          <w:numId w:val="18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BC6A20">
        <w:rPr>
          <w:rFonts w:ascii="Angsana New" w:hAnsi="Angsana New" w:hint="cs"/>
          <w:b/>
          <w:bCs/>
          <w:sz w:val="30"/>
          <w:szCs w:val="30"/>
          <w:cs/>
          <w:lang w:val="th-TH"/>
        </w:rPr>
        <w:t>บุคคลหรือกิจการที่เกี่ยวข้องกัน</w:t>
      </w:r>
    </w:p>
    <w:p w14:paraId="1BE93509" w14:textId="77777777" w:rsidR="00E13D18" w:rsidRPr="00D62919" w:rsidRDefault="00E13D18" w:rsidP="008E00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CA4595C" w14:textId="61A7024E" w:rsidR="00853DB6" w:rsidRPr="00351DC3" w:rsidRDefault="000F5F15" w:rsidP="00E755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CC0634">
        <w:rPr>
          <w:rFonts w:ascii="Angsana New" w:hAnsi="Angsana New" w:hint="cs"/>
          <w:sz w:val="30"/>
          <w:szCs w:val="30"/>
          <w:cs/>
        </w:rPr>
        <w:t>ความสัมพันธ์ที่มีกับบริษัทย่อย บริษัทร่วมและการร่วมค้า</w:t>
      </w:r>
      <w:r w:rsidR="005F0E1B" w:rsidRPr="00CC0634">
        <w:rPr>
          <w:rFonts w:ascii="Angsana New" w:hAnsi="Angsana New"/>
          <w:sz w:val="30"/>
          <w:szCs w:val="30"/>
          <w:cs/>
        </w:rPr>
        <w:t>ที่มีการเปลี่ยนแปลงอย่างมีสาระสำคัญ</w:t>
      </w:r>
      <w:r w:rsidRPr="00CC0634">
        <w:rPr>
          <w:rFonts w:ascii="Angsana New" w:hAnsi="Angsana New" w:hint="cs"/>
          <w:sz w:val="30"/>
          <w:szCs w:val="30"/>
          <w:cs/>
        </w:rPr>
        <w:t>ได้เปิดเผย</w:t>
      </w:r>
      <w:r w:rsidR="00E7559F" w:rsidRPr="00CC0634">
        <w:rPr>
          <w:rFonts w:ascii="Angsana New" w:hAnsi="Angsana New"/>
          <w:sz w:val="30"/>
          <w:szCs w:val="30"/>
        </w:rPr>
        <w:br/>
      </w:r>
      <w:r w:rsidRPr="00CC0634">
        <w:rPr>
          <w:rFonts w:ascii="Angsana New" w:hAnsi="Angsana New" w:hint="cs"/>
          <w:sz w:val="30"/>
          <w:szCs w:val="30"/>
          <w:cs/>
        </w:rPr>
        <w:t>ในหมายเหตุข้อ</w:t>
      </w:r>
      <w:r w:rsidRPr="00CC0634">
        <w:rPr>
          <w:rFonts w:ascii="Angsana New" w:hAnsi="Angsana New" w:hint="cs"/>
          <w:sz w:val="30"/>
          <w:szCs w:val="30"/>
        </w:rPr>
        <w:t xml:space="preserve"> </w:t>
      </w:r>
      <w:r w:rsidR="00B71995" w:rsidRPr="00CC0634">
        <w:rPr>
          <w:rFonts w:ascii="Angsana New" w:hAnsi="Angsana New"/>
          <w:sz w:val="30"/>
          <w:szCs w:val="30"/>
        </w:rPr>
        <w:t>4</w:t>
      </w:r>
      <w:r w:rsidR="0028090D" w:rsidRPr="00CC0634">
        <w:rPr>
          <w:rFonts w:ascii="Angsana New" w:hAnsi="Angsana New" w:hint="cs"/>
          <w:sz w:val="30"/>
          <w:szCs w:val="30"/>
          <w:cs/>
        </w:rPr>
        <w:t xml:space="preserve"> </w:t>
      </w:r>
      <w:r w:rsidR="00B71995" w:rsidRPr="00CC0634">
        <w:rPr>
          <w:rFonts w:ascii="Angsana New" w:hAnsi="Angsana New" w:hint="cs"/>
          <w:sz w:val="30"/>
          <w:szCs w:val="30"/>
          <w:cs/>
        </w:rPr>
        <w:t>และ</w:t>
      </w:r>
      <w:r w:rsidR="00881FA8" w:rsidRPr="00CC0634">
        <w:rPr>
          <w:rFonts w:ascii="Angsana New" w:hAnsi="Angsana New" w:hint="cs"/>
          <w:sz w:val="30"/>
          <w:szCs w:val="30"/>
          <w:cs/>
        </w:rPr>
        <w:t xml:space="preserve"> </w:t>
      </w:r>
      <w:r w:rsidR="00CF0C3F" w:rsidRPr="00CC0634">
        <w:rPr>
          <w:rFonts w:ascii="Angsana New" w:hAnsi="Angsana New"/>
          <w:sz w:val="30"/>
          <w:szCs w:val="30"/>
        </w:rPr>
        <w:t>5</w:t>
      </w:r>
      <w:r w:rsidRPr="0028090D">
        <w:rPr>
          <w:rFonts w:ascii="Angsana New" w:hAnsi="Angsana New" w:hint="cs"/>
          <w:sz w:val="30"/>
          <w:szCs w:val="30"/>
          <w:cs/>
        </w:rPr>
        <w:t xml:space="preserve"> </w:t>
      </w:r>
      <w:r w:rsidR="00AF5A01" w:rsidRPr="0028090D">
        <w:rPr>
          <w:rFonts w:ascii="Angsana New" w:hAnsi="Angsana New" w:hint="cs"/>
          <w:sz w:val="30"/>
          <w:szCs w:val="30"/>
          <w:cs/>
        </w:rPr>
        <w:t>สำหรับ</w:t>
      </w:r>
      <w:r w:rsidR="007D2653" w:rsidRPr="0028090D">
        <w:rPr>
          <w:rFonts w:ascii="Angsana New" w:hAnsi="Angsana New" w:hint="cs"/>
          <w:sz w:val="30"/>
          <w:szCs w:val="30"/>
          <w:cs/>
        </w:rPr>
        <w:t>บุคคลหรือกิจการ</w:t>
      </w:r>
      <w:r w:rsidR="00301E03" w:rsidRPr="0028090D">
        <w:rPr>
          <w:rFonts w:ascii="Angsana New" w:hAnsi="Angsana New" w:hint="cs"/>
          <w:sz w:val="30"/>
          <w:szCs w:val="30"/>
          <w:cs/>
        </w:rPr>
        <w:t>อื่น</w:t>
      </w:r>
      <w:r w:rsidR="007D2653" w:rsidRPr="0028090D">
        <w:rPr>
          <w:rFonts w:ascii="Angsana New" w:hAnsi="Angsana New" w:hint="cs"/>
          <w:sz w:val="30"/>
          <w:szCs w:val="30"/>
          <w:cs/>
        </w:rPr>
        <w:t>ที่</w:t>
      </w:r>
      <w:r w:rsidR="007D2653" w:rsidRPr="00351DC3">
        <w:rPr>
          <w:rFonts w:ascii="Angsana New" w:hAnsi="Angsana New" w:hint="cs"/>
          <w:sz w:val="30"/>
          <w:szCs w:val="30"/>
          <w:cs/>
        </w:rPr>
        <w:t>เกี่ยวข้องกัน</w:t>
      </w:r>
      <w:r w:rsidR="000271C5" w:rsidRPr="00351DC3">
        <w:rPr>
          <w:rFonts w:ascii="Angsana New" w:hAnsi="Angsana New" w:hint="cs"/>
          <w:sz w:val="30"/>
          <w:szCs w:val="30"/>
          <w:cs/>
        </w:rPr>
        <w:t>ไม่มีการเปลี่ยนแปลง</w:t>
      </w:r>
      <w:r w:rsidR="0028090D" w:rsidRPr="00351DC3">
        <w:rPr>
          <w:rFonts w:ascii="Angsana New" w:hAnsi="Angsana New" w:hint="cs"/>
          <w:sz w:val="30"/>
          <w:szCs w:val="30"/>
          <w:cs/>
        </w:rPr>
        <w:t>ความสัมพันธ์</w:t>
      </w:r>
      <w:r w:rsidR="000271C5" w:rsidRPr="00351DC3">
        <w:rPr>
          <w:rFonts w:ascii="Angsana New" w:hAnsi="Angsana New" w:hint="cs"/>
          <w:sz w:val="30"/>
          <w:szCs w:val="30"/>
          <w:cs/>
        </w:rPr>
        <w:t>อย่างมีสาระสำคัญในระหว่าง</w:t>
      </w:r>
      <w:r w:rsidR="00301E03" w:rsidRPr="00351DC3">
        <w:rPr>
          <w:rFonts w:ascii="Angsana New" w:hAnsi="Angsana New" w:hint="cs"/>
          <w:sz w:val="30"/>
          <w:szCs w:val="30"/>
          <w:cs/>
        </w:rPr>
        <w:t>งวด</w:t>
      </w:r>
    </w:p>
    <w:p w14:paraId="2804F604" w14:textId="77777777" w:rsidR="005A70CB" w:rsidRPr="00351DC3" w:rsidRDefault="005A70CB" w:rsidP="005F0E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615EB7E4" w14:textId="5B1C2FC2" w:rsidR="008B61AD" w:rsidRPr="00E7559F" w:rsidRDefault="00301E03" w:rsidP="00C62C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351DC3">
        <w:rPr>
          <w:rFonts w:ascii="Angsana New" w:hAnsi="Angsana New" w:hint="cs"/>
          <w:sz w:val="30"/>
          <w:szCs w:val="30"/>
          <w:cs/>
        </w:rPr>
        <w:t>น</w:t>
      </w:r>
      <w:r w:rsidR="00AF5A01" w:rsidRPr="00351DC3">
        <w:rPr>
          <w:rFonts w:ascii="Angsana New" w:hAnsi="Angsana New" w:hint="cs"/>
          <w:sz w:val="30"/>
          <w:szCs w:val="30"/>
          <w:cs/>
        </w:rPr>
        <w:t>โยบายการกำหนดราคา</w:t>
      </w:r>
      <w:r w:rsidR="00AB371E" w:rsidRPr="00351DC3">
        <w:rPr>
          <w:rFonts w:ascii="Angsana New" w:hAnsi="Angsana New" w:hint="cs"/>
          <w:sz w:val="30"/>
          <w:szCs w:val="30"/>
          <w:cs/>
        </w:rPr>
        <w:t>ไม่มีการเปลี่ยนแปลง</w:t>
      </w:r>
      <w:r w:rsidR="00553C0C" w:rsidRPr="00351DC3">
        <w:rPr>
          <w:rFonts w:ascii="Angsana New" w:hAnsi="Angsana New" w:hint="cs"/>
          <w:sz w:val="30"/>
          <w:szCs w:val="30"/>
          <w:cs/>
        </w:rPr>
        <w:t>อย่างมีสาระสำคัญ</w:t>
      </w:r>
      <w:r w:rsidR="00AB371E" w:rsidRPr="00351DC3">
        <w:rPr>
          <w:rFonts w:ascii="Angsana New" w:hAnsi="Angsana New" w:hint="cs"/>
          <w:sz w:val="30"/>
          <w:szCs w:val="30"/>
          <w:cs/>
        </w:rPr>
        <w:t>ในระหว่าง</w:t>
      </w:r>
      <w:r w:rsidR="000271C5" w:rsidRPr="00E7559F">
        <w:rPr>
          <w:rFonts w:ascii="Angsana New" w:hAnsi="Angsana New" w:hint="cs"/>
          <w:sz w:val="30"/>
          <w:szCs w:val="30"/>
          <w:cs/>
        </w:rPr>
        <w:t>งวด</w:t>
      </w:r>
      <w:r w:rsidR="005766B8">
        <w:rPr>
          <w:rFonts w:ascii="Angsana New" w:hAnsi="Angsana New" w:hint="cs"/>
          <w:sz w:val="30"/>
          <w:szCs w:val="30"/>
          <w:cs/>
        </w:rPr>
        <w:t>เก้า</w:t>
      </w:r>
      <w:r w:rsidR="001846EF" w:rsidRPr="00E7559F">
        <w:rPr>
          <w:rFonts w:ascii="Angsana New" w:hAnsi="Angsana New" w:hint="cs"/>
          <w:sz w:val="30"/>
          <w:szCs w:val="30"/>
          <w:cs/>
        </w:rPr>
        <w:t>เดือน</w:t>
      </w:r>
      <w:r w:rsidR="00AB371E" w:rsidRPr="00E7559F">
        <w:rPr>
          <w:rFonts w:ascii="Angsana New" w:hAnsi="Angsana New" w:hint="cs"/>
          <w:sz w:val="30"/>
          <w:szCs w:val="30"/>
          <w:cs/>
        </w:rPr>
        <w:t>สิ้นสุดวันที่</w:t>
      </w:r>
      <w:r w:rsidR="00C62CFD" w:rsidRPr="00E7559F">
        <w:rPr>
          <w:rFonts w:ascii="Angsana New" w:hAnsi="Angsana New" w:hint="cs"/>
          <w:sz w:val="30"/>
          <w:szCs w:val="30"/>
          <w:cs/>
        </w:rPr>
        <w:t xml:space="preserve"> </w:t>
      </w:r>
      <w:r w:rsidR="00CF0C3F" w:rsidRPr="00E7559F">
        <w:rPr>
          <w:rFonts w:ascii="Angsana New" w:hAnsi="Angsana New" w:hint="cs"/>
          <w:sz w:val="30"/>
          <w:szCs w:val="30"/>
        </w:rPr>
        <w:t>3</w:t>
      </w:r>
      <w:r w:rsidR="001846EF" w:rsidRPr="00E7559F">
        <w:rPr>
          <w:rFonts w:ascii="Angsana New" w:hAnsi="Angsana New"/>
          <w:sz w:val="30"/>
          <w:szCs w:val="30"/>
        </w:rPr>
        <w:t>0</w:t>
      </w:r>
      <w:r w:rsidR="00126C68" w:rsidRPr="00E7559F">
        <w:rPr>
          <w:rFonts w:ascii="Angsana New" w:hAnsi="Angsana New" w:hint="cs"/>
          <w:sz w:val="30"/>
          <w:szCs w:val="30"/>
        </w:rPr>
        <w:t xml:space="preserve"> </w:t>
      </w:r>
      <w:r w:rsidR="005766B8">
        <w:rPr>
          <w:rFonts w:ascii="Angsana New" w:hAnsi="Angsana New" w:hint="cs"/>
          <w:sz w:val="30"/>
          <w:szCs w:val="30"/>
          <w:cs/>
        </w:rPr>
        <w:t>กันยา</w:t>
      </w:r>
      <w:r w:rsidR="001846EF" w:rsidRPr="00E7559F">
        <w:rPr>
          <w:rFonts w:ascii="Angsana New" w:hAnsi="Angsana New" w:hint="cs"/>
          <w:sz w:val="30"/>
          <w:szCs w:val="30"/>
          <w:cs/>
        </w:rPr>
        <w:t>ยน</w:t>
      </w:r>
      <w:r w:rsidR="00126C68" w:rsidRPr="00E7559F">
        <w:rPr>
          <w:rFonts w:ascii="Angsana New" w:hAnsi="Angsana New" w:hint="cs"/>
          <w:sz w:val="30"/>
          <w:szCs w:val="30"/>
          <w:cs/>
        </w:rPr>
        <w:t xml:space="preserve"> </w:t>
      </w:r>
      <w:r w:rsidR="00CF0C3F" w:rsidRPr="00E7559F">
        <w:rPr>
          <w:rFonts w:ascii="Angsana New" w:hAnsi="Angsana New" w:hint="cs"/>
          <w:sz w:val="30"/>
          <w:szCs w:val="30"/>
        </w:rPr>
        <w:t>256</w:t>
      </w:r>
      <w:r w:rsidR="00CF0C3F" w:rsidRPr="00E7559F">
        <w:rPr>
          <w:rFonts w:ascii="Angsana New" w:hAnsi="Angsana New"/>
          <w:sz w:val="30"/>
          <w:szCs w:val="30"/>
        </w:rPr>
        <w:t>4</w:t>
      </w:r>
    </w:p>
    <w:p w14:paraId="09C187C3" w14:textId="77777777" w:rsidR="00007766" w:rsidRPr="00D62919" w:rsidRDefault="00007766" w:rsidP="008E00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078A45F" w14:textId="77777777" w:rsidR="00B14FD5" w:rsidRDefault="00B14F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tbl>
      <w:tblPr>
        <w:tblW w:w="95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59"/>
        <w:gridCol w:w="1240"/>
        <w:gridCol w:w="240"/>
        <w:gridCol w:w="1200"/>
        <w:gridCol w:w="246"/>
        <w:gridCol w:w="1193"/>
        <w:gridCol w:w="252"/>
        <w:gridCol w:w="8"/>
        <w:gridCol w:w="1202"/>
      </w:tblGrid>
      <w:tr w:rsidR="001846EF" w:rsidRPr="00BC6A20" w14:paraId="1EB6891A" w14:textId="77777777" w:rsidTr="00300661">
        <w:trPr>
          <w:tblHeader/>
        </w:trPr>
        <w:tc>
          <w:tcPr>
            <w:tcW w:w="2075" w:type="pct"/>
            <w:vAlign w:val="bottom"/>
          </w:tcPr>
          <w:p w14:paraId="50E0C5DF" w14:textId="77777777" w:rsidR="001846EF" w:rsidRPr="00D74B40" w:rsidRDefault="001846EF" w:rsidP="00A86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3" w:hanging="24"/>
              <w:rPr>
                <w:rFonts w:ascii="Angsana New" w:hAnsi="Angsana New"/>
                <w:bCs/>
                <w:i/>
                <w:iCs/>
                <w:spacing w:val="-8"/>
                <w:sz w:val="30"/>
                <w:szCs w:val="30"/>
              </w:rPr>
            </w:pPr>
            <w:r w:rsidRPr="00BC6A20">
              <w:rPr>
                <w:rFonts w:ascii="Angsana New" w:hAnsi="Angsana New" w:hint="cs"/>
                <w:b/>
                <w:spacing w:val="-6"/>
                <w:sz w:val="30"/>
                <w:szCs w:val="30"/>
              </w:rPr>
              <w:lastRenderedPageBreak/>
              <w:br w:type="page"/>
            </w:r>
            <w:r w:rsidRPr="00D74B40">
              <w:rPr>
                <w:rFonts w:ascii="Angsana New" w:hAnsi="Angsana New"/>
                <w:bCs/>
                <w:i/>
                <w:iCs/>
                <w:spacing w:val="-8"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1405" w:type="pct"/>
            <w:gridSpan w:val="3"/>
            <w:vAlign w:val="bottom"/>
          </w:tcPr>
          <w:p w14:paraId="5A13E1C3" w14:textId="77777777" w:rsidR="001846EF" w:rsidRPr="00BC6A20" w:rsidRDefault="001846EF" w:rsidP="00A861DB">
            <w:pPr>
              <w:pStyle w:val="BodyText"/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C6A2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9" w:type="pct"/>
            <w:vAlign w:val="bottom"/>
          </w:tcPr>
          <w:p w14:paraId="47C8E94E" w14:textId="77777777" w:rsidR="001846EF" w:rsidRPr="00BC6A20" w:rsidRDefault="001846EF" w:rsidP="00A861DB">
            <w:pPr>
              <w:pStyle w:val="BodyText"/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2" w:type="pct"/>
            <w:gridSpan w:val="4"/>
            <w:vAlign w:val="bottom"/>
          </w:tcPr>
          <w:p w14:paraId="01AB2BA8" w14:textId="77777777" w:rsidR="001846EF" w:rsidRPr="00BC6A20" w:rsidRDefault="001846EF" w:rsidP="00A861DB">
            <w:pPr>
              <w:pStyle w:val="BodyText"/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C6A2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846EF" w:rsidRPr="00BC6A20" w14:paraId="511EA64E" w14:textId="77777777" w:rsidTr="00300661">
        <w:trPr>
          <w:tblHeader/>
        </w:trPr>
        <w:tc>
          <w:tcPr>
            <w:tcW w:w="2075" w:type="pct"/>
            <w:vAlign w:val="bottom"/>
          </w:tcPr>
          <w:p w14:paraId="5BB65F58" w14:textId="4085F730" w:rsidR="001846EF" w:rsidRPr="00BC6A20" w:rsidRDefault="001846EF" w:rsidP="00A861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C6A2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5766B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BC6A2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="00922CAB" w:rsidRPr="00922CA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3</w:t>
            </w:r>
            <w:r w:rsidR="00E16B7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0</w:t>
            </w:r>
            <w:r w:rsidRPr="00BC6A2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5766B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</w:t>
            </w:r>
            <w:r w:rsidR="00E16B7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ายน</w:t>
            </w:r>
          </w:p>
        </w:tc>
        <w:tc>
          <w:tcPr>
            <w:tcW w:w="650" w:type="pct"/>
            <w:shd w:val="clear" w:color="auto" w:fill="auto"/>
            <w:vAlign w:val="bottom"/>
          </w:tcPr>
          <w:p w14:paraId="7E74ACF3" w14:textId="7125F016" w:rsidR="001846EF" w:rsidRPr="00BC6A20" w:rsidRDefault="00922CAB" w:rsidP="00A861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22CAB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922CAB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26" w:type="pct"/>
            <w:vAlign w:val="bottom"/>
          </w:tcPr>
          <w:p w14:paraId="5D1BDB64" w14:textId="77777777" w:rsidR="001846EF" w:rsidRPr="00BC6A20" w:rsidRDefault="001846EF" w:rsidP="00A861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  <w:shd w:val="clear" w:color="auto" w:fill="auto"/>
            <w:vAlign w:val="bottom"/>
          </w:tcPr>
          <w:p w14:paraId="10BC6193" w14:textId="443E7C1D" w:rsidR="001846EF" w:rsidRPr="00BC6A20" w:rsidRDefault="00922CAB" w:rsidP="00A861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22CAB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922CAB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29" w:type="pct"/>
            <w:vAlign w:val="bottom"/>
          </w:tcPr>
          <w:p w14:paraId="25F7FA81" w14:textId="77777777" w:rsidR="001846EF" w:rsidRPr="00BC6A20" w:rsidRDefault="001846EF" w:rsidP="00A861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  <w:shd w:val="clear" w:color="auto" w:fill="auto"/>
            <w:vAlign w:val="bottom"/>
          </w:tcPr>
          <w:p w14:paraId="3551DFE2" w14:textId="3B053C28" w:rsidR="001846EF" w:rsidRPr="00BC6A20" w:rsidRDefault="00922CAB" w:rsidP="00A861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22CAB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922CAB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36" w:type="pct"/>
            <w:gridSpan w:val="2"/>
            <w:vAlign w:val="bottom"/>
          </w:tcPr>
          <w:p w14:paraId="2106C3B6" w14:textId="77777777" w:rsidR="001846EF" w:rsidRPr="00BC6A20" w:rsidRDefault="001846EF" w:rsidP="00A861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  <w:vAlign w:val="bottom"/>
          </w:tcPr>
          <w:p w14:paraId="1B8ED218" w14:textId="33F31320" w:rsidR="001846EF" w:rsidRPr="00BC6A20" w:rsidRDefault="00922CAB" w:rsidP="00A861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22CAB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922CAB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1846EF" w:rsidRPr="00BC6A20" w14:paraId="396A962C" w14:textId="77777777" w:rsidTr="00300661">
        <w:trPr>
          <w:trHeight w:val="255"/>
          <w:tblHeader/>
        </w:trPr>
        <w:tc>
          <w:tcPr>
            <w:tcW w:w="2075" w:type="pct"/>
            <w:vAlign w:val="bottom"/>
          </w:tcPr>
          <w:p w14:paraId="1FDED208" w14:textId="77777777" w:rsidR="001846EF" w:rsidRPr="00BC6A20" w:rsidRDefault="001846EF" w:rsidP="00A861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70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25" w:type="pct"/>
            <w:gridSpan w:val="8"/>
            <w:vAlign w:val="bottom"/>
          </w:tcPr>
          <w:p w14:paraId="422C52A0" w14:textId="77777777" w:rsidR="001846EF" w:rsidRPr="00BC6A20" w:rsidRDefault="001846EF" w:rsidP="00A861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C6A2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846EF" w:rsidRPr="00BC6A20" w14:paraId="286C531F" w14:textId="77777777" w:rsidTr="00300661">
        <w:tc>
          <w:tcPr>
            <w:tcW w:w="2075" w:type="pct"/>
            <w:vAlign w:val="bottom"/>
          </w:tcPr>
          <w:p w14:paraId="490FEBDA" w14:textId="77777777" w:rsidR="001846EF" w:rsidRPr="00BC6A20" w:rsidRDefault="001846EF" w:rsidP="00A86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C6A2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ผู้ถือหุ้นรายใหญ่</w:t>
            </w:r>
          </w:p>
        </w:tc>
        <w:tc>
          <w:tcPr>
            <w:tcW w:w="650" w:type="pct"/>
            <w:vAlign w:val="bottom"/>
          </w:tcPr>
          <w:p w14:paraId="02D7EA2F" w14:textId="77777777" w:rsidR="001846EF" w:rsidRPr="00BC6A20" w:rsidRDefault="001846EF" w:rsidP="00846C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" w:type="pct"/>
            <w:vAlign w:val="bottom"/>
          </w:tcPr>
          <w:p w14:paraId="303FB457" w14:textId="77777777" w:rsidR="001846EF" w:rsidRPr="00BC6A20" w:rsidRDefault="001846EF" w:rsidP="00A861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  <w:vAlign w:val="bottom"/>
          </w:tcPr>
          <w:p w14:paraId="16F627FB" w14:textId="77777777" w:rsidR="001846EF" w:rsidRPr="00BC6A20" w:rsidRDefault="001846EF" w:rsidP="00846C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  <w:vAlign w:val="bottom"/>
          </w:tcPr>
          <w:p w14:paraId="7C687F67" w14:textId="77777777" w:rsidR="001846EF" w:rsidRPr="00BC6A20" w:rsidRDefault="001846EF" w:rsidP="00A861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  <w:vAlign w:val="bottom"/>
          </w:tcPr>
          <w:p w14:paraId="4FEC8D99" w14:textId="77777777" w:rsidR="001846EF" w:rsidRPr="00BC6A20" w:rsidRDefault="001846EF" w:rsidP="00846C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2" w:type="pct"/>
            <w:vAlign w:val="bottom"/>
          </w:tcPr>
          <w:p w14:paraId="41011819" w14:textId="77777777" w:rsidR="001846EF" w:rsidRPr="00BC6A20" w:rsidRDefault="001846EF" w:rsidP="00A861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4" w:type="pct"/>
            <w:gridSpan w:val="2"/>
            <w:vAlign w:val="bottom"/>
          </w:tcPr>
          <w:p w14:paraId="6206580A" w14:textId="77777777" w:rsidR="001846EF" w:rsidRPr="00BC6A20" w:rsidRDefault="001846EF" w:rsidP="00846C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99694A" w:rsidRPr="00BC6A20" w14:paraId="5C3E46F5" w14:textId="77777777" w:rsidTr="00300661">
        <w:tc>
          <w:tcPr>
            <w:tcW w:w="2075" w:type="pct"/>
            <w:vAlign w:val="bottom"/>
          </w:tcPr>
          <w:p w14:paraId="5EBD9DC8" w14:textId="77777777" w:rsidR="0099694A" w:rsidRPr="00BC6A20" w:rsidRDefault="0099694A" w:rsidP="00996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C6A20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รายได้จากการขายไฟฟ้า</w:t>
            </w:r>
          </w:p>
        </w:tc>
        <w:tc>
          <w:tcPr>
            <w:tcW w:w="650" w:type="pct"/>
            <w:shd w:val="clear" w:color="auto" w:fill="auto"/>
            <w:vAlign w:val="bottom"/>
          </w:tcPr>
          <w:p w14:paraId="2B5AF379" w14:textId="08DC4A2C" w:rsidR="0099694A" w:rsidRPr="00BC6A20" w:rsidRDefault="0099694A" w:rsidP="009969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20,367,702</w:t>
            </w:r>
          </w:p>
        </w:tc>
        <w:tc>
          <w:tcPr>
            <w:tcW w:w="126" w:type="pct"/>
            <w:shd w:val="clear" w:color="auto" w:fill="auto"/>
            <w:vAlign w:val="bottom"/>
          </w:tcPr>
          <w:p w14:paraId="5B3B3F6C" w14:textId="77777777" w:rsidR="0099694A" w:rsidRPr="00BC6A20" w:rsidRDefault="0099694A" w:rsidP="009969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  <w:shd w:val="clear" w:color="auto" w:fill="auto"/>
            <w:vAlign w:val="bottom"/>
          </w:tcPr>
          <w:p w14:paraId="0AFD039B" w14:textId="74E949C8" w:rsidR="0099694A" w:rsidRPr="00BC6A20" w:rsidRDefault="0099694A" w:rsidP="009969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A32E8">
              <w:rPr>
                <w:rFonts w:ascii="Angsana New" w:hAnsi="Angsana New" w:hint="cs"/>
                <w:sz w:val="30"/>
                <w:szCs w:val="30"/>
              </w:rPr>
              <w:t>22</w:t>
            </w:r>
            <w:r w:rsidRPr="006A6D30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AA32E8">
              <w:rPr>
                <w:rFonts w:ascii="Angsana New" w:hAnsi="Angsana New" w:hint="cs"/>
                <w:sz w:val="30"/>
                <w:szCs w:val="30"/>
              </w:rPr>
              <w:t>420</w:t>
            </w:r>
            <w:r w:rsidRPr="006A6D30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AA32E8">
              <w:rPr>
                <w:rFonts w:ascii="Angsana New" w:hAnsi="Angsana New" w:hint="cs"/>
                <w:sz w:val="30"/>
                <w:szCs w:val="30"/>
              </w:rPr>
              <w:t>922</w:t>
            </w:r>
          </w:p>
        </w:tc>
        <w:tc>
          <w:tcPr>
            <w:tcW w:w="129" w:type="pct"/>
            <w:vAlign w:val="bottom"/>
          </w:tcPr>
          <w:p w14:paraId="277FFDF8" w14:textId="77777777" w:rsidR="0099694A" w:rsidRPr="00BC6A20" w:rsidRDefault="0099694A" w:rsidP="009969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  <w:vAlign w:val="bottom"/>
          </w:tcPr>
          <w:p w14:paraId="743ED075" w14:textId="3029C769" w:rsidR="0099694A" w:rsidRPr="00BC6A20" w:rsidRDefault="0099694A" w:rsidP="009969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C6A20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32" w:type="pct"/>
            <w:vAlign w:val="bottom"/>
          </w:tcPr>
          <w:p w14:paraId="28D00FA4" w14:textId="77777777" w:rsidR="0099694A" w:rsidRPr="00BC6A20" w:rsidRDefault="0099694A" w:rsidP="009969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4" w:type="pct"/>
            <w:gridSpan w:val="2"/>
            <w:vAlign w:val="bottom"/>
          </w:tcPr>
          <w:p w14:paraId="50F4D939" w14:textId="77777777" w:rsidR="0099694A" w:rsidRPr="00BC6A20" w:rsidRDefault="0099694A" w:rsidP="009969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C6A20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99694A" w:rsidRPr="00BC6A20" w14:paraId="53C5CA0A" w14:textId="77777777" w:rsidTr="00300661">
        <w:tc>
          <w:tcPr>
            <w:tcW w:w="2075" w:type="pct"/>
            <w:vAlign w:val="bottom"/>
          </w:tcPr>
          <w:p w14:paraId="5C350A61" w14:textId="77777777" w:rsidR="0099694A" w:rsidRPr="00BC6A20" w:rsidRDefault="0099694A" w:rsidP="00996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C6A20">
              <w:rPr>
                <w:rFonts w:ascii="Angsana New" w:hAnsi="Angsana New" w:hint="cs"/>
                <w:sz w:val="30"/>
                <w:szCs w:val="30"/>
                <w:cs/>
              </w:rPr>
              <w:t>รายได้ค่าบริการเดินเครื่องและบำรุงรักษา</w:t>
            </w:r>
          </w:p>
        </w:tc>
        <w:tc>
          <w:tcPr>
            <w:tcW w:w="650" w:type="pct"/>
            <w:shd w:val="clear" w:color="auto" w:fill="auto"/>
            <w:vAlign w:val="bottom"/>
          </w:tcPr>
          <w:p w14:paraId="79DC2239" w14:textId="0025414B" w:rsidR="0099694A" w:rsidRPr="00BC6A20" w:rsidRDefault="0099694A" w:rsidP="009969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49,888</w:t>
            </w:r>
          </w:p>
        </w:tc>
        <w:tc>
          <w:tcPr>
            <w:tcW w:w="126" w:type="pct"/>
            <w:shd w:val="clear" w:color="auto" w:fill="auto"/>
            <w:vAlign w:val="bottom"/>
          </w:tcPr>
          <w:p w14:paraId="0D19CFA2" w14:textId="77777777" w:rsidR="0099694A" w:rsidRPr="00BC6A20" w:rsidRDefault="0099694A" w:rsidP="009969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  <w:tab w:val="decimal" w:pos="954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  <w:shd w:val="clear" w:color="auto" w:fill="auto"/>
            <w:vAlign w:val="bottom"/>
          </w:tcPr>
          <w:p w14:paraId="323F351F" w14:textId="5769F583" w:rsidR="0099694A" w:rsidRPr="00BC6A20" w:rsidRDefault="0099694A" w:rsidP="009969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A32E8">
              <w:rPr>
                <w:rFonts w:ascii="Angsana New" w:hAnsi="Angsana New" w:hint="cs"/>
                <w:sz w:val="30"/>
                <w:szCs w:val="30"/>
              </w:rPr>
              <w:t>44</w:t>
            </w:r>
            <w:r w:rsidRPr="006A6D30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AA32E8">
              <w:rPr>
                <w:rFonts w:ascii="Angsana New" w:hAnsi="Angsana New" w:hint="cs"/>
                <w:sz w:val="30"/>
                <w:szCs w:val="30"/>
              </w:rPr>
              <w:t>467</w:t>
            </w:r>
          </w:p>
        </w:tc>
        <w:tc>
          <w:tcPr>
            <w:tcW w:w="129" w:type="pct"/>
            <w:vAlign w:val="bottom"/>
          </w:tcPr>
          <w:p w14:paraId="3DE5B3BD" w14:textId="77777777" w:rsidR="0099694A" w:rsidRPr="00BC6A20" w:rsidRDefault="0099694A" w:rsidP="009969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  <w:vAlign w:val="bottom"/>
          </w:tcPr>
          <w:p w14:paraId="302D2C75" w14:textId="4DD3D931" w:rsidR="0099694A" w:rsidRPr="00BC6A20" w:rsidRDefault="0099694A" w:rsidP="009969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C6A20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32" w:type="pct"/>
            <w:vAlign w:val="bottom"/>
          </w:tcPr>
          <w:p w14:paraId="500F5354" w14:textId="77777777" w:rsidR="0099694A" w:rsidRPr="00BC6A20" w:rsidRDefault="0099694A" w:rsidP="009969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4" w:type="pct"/>
            <w:gridSpan w:val="2"/>
            <w:vAlign w:val="bottom"/>
          </w:tcPr>
          <w:p w14:paraId="76FC9AA6" w14:textId="77777777" w:rsidR="0099694A" w:rsidRPr="00BC6A20" w:rsidRDefault="0099694A" w:rsidP="009969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C6A20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99694A" w:rsidRPr="00BC6A20" w14:paraId="49CA283B" w14:textId="77777777" w:rsidTr="00300661">
        <w:tc>
          <w:tcPr>
            <w:tcW w:w="2075" w:type="pct"/>
            <w:vAlign w:val="bottom"/>
          </w:tcPr>
          <w:p w14:paraId="65E4C5A9" w14:textId="77777777" w:rsidR="0099694A" w:rsidRPr="00BC6A20" w:rsidRDefault="0099694A" w:rsidP="00996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C6A20">
              <w:rPr>
                <w:rFonts w:ascii="Angsana New" w:hAnsi="Angsana New" w:hint="cs"/>
                <w:sz w:val="30"/>
                <w:szCs w:val="30"/>
                <w:cs/>
              </w:rPr>
              <w:t>รายได้ตามสัญญาเช่า</w:t>
            </w:r>
          </w:p>
        </w:tc>
        <w:tc>
          <w:tcPr>
            <w:tcW w:w="650" w:type="pct"/>
            <w:shd w:val="clear" w:color="auto" w:fill="auto"/>
            <w:vAlign w:val="bottom"/>
          </w:tcPr>
          <w:p w14:paraId="147FD10B" w14:textId="2CEEAE11" w:rsidR="0099694A" w:rsidRPr="00BC6A20" w:rsidRDefault="0099694A" w:rsidP="009969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1,502,716</w:t>
            </w:r>
          </w:p>
        </w:tc>
        <w:tc>
          <w:tcPr>
            <w:tcW w:w="126" w:type="pct"/>
            <w:shd w:val="clear" w:color="auto" w:fill="auto"/>
            <w:vAlign w:val="bottom"/>
          </w:tcPr>
          <w:p w14:paraId="06835503" w14:textId="77777777" w:rsidR="0099694A" w:rsidRPr="00BC6A20" w:rsidRDefault="0099694A" w:rsidP="009969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  <w:shd w:val="clear" w:color="auto" w:fill="auto"/>
            <w:vAlign w:val="bottom"/>
          </w:tcPr>
          <w:p w14:paraId="77610889" w14:textId="724F1653" w:rsidR="0099694A" w:rsidRPr="00BC6A20" w:rsidRDefault="0099694A" w:rsidP="009969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A32E8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6A6D30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AA32E8">
              <w:rPr>
                <w:rFonts w:ascii="Angsana New" w:hAnsi="Angsana New" w:hint="cs"/>
                <w:sz w:val="30"/>
                <w:szCs w:val="30"/>
              </w:rPr>
              <w:t>995</w:t>
            </w:r>
            <w:r w:rsidRPr="006A6D30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AA32E8">
              <w:rPr>
                <w:rFonts w:ascii="Angsana New" w:hAnsi="Angsana New" w:hint="cs"/>
                <w:sz w:val="30"/>
                <w:szCs w:val="30"/>
              </w:rPr>
              <w:t>094</w:t>
            </w:r>
          </w:p>
        </w:tc>
        <w:tc>
          <w:tcPr>
            <w:tcW w:w="129" w:type="pct"/>
            <w:vAlign w:val="bottom"/>
          </w:tcPr>
          <w:p w14:paraId="609175AA" w14:textId="77777777" w:rsidR="0099694A" w:rsidRPr="00BC6A20" w:rsidRDefault="0099694A" w:rsidP="009969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  <w:vAlign w:val="bottom"/>
          </w:tcPr>
          <w:p w14:paraId="475BEB60" w14:textId="53400E2B" w:rsidR="0099694A" w:rsidRPr="00BC6A20" w:rsidRDefault="0099694A" w:rsidP="009969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C6A20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32" w:type="pct"/>
            <w:vAlign w:val="bottom"/>
          </w:tcPr>
          <w:p w14:paraId="2C619BF1" w14:textId="77777777" w:rsidR="0099694A" w:rsidRPr="00BC6A20" w:rsidRDefault="0099694A" w:rsidP="009969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4" w:type="pct"/>
            <w:gridSpan w:val="2"/>
            <w:vAlign w:val="bottom"/>
          </w:tcPr>
          <w:p w14:paraId="37A82CC4" w14:textId="77777777" w:rsidR="0099694A" w:rsidRPr="00BC6A20" w:rsidRDefault="0099694A" w:rsidP="009969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C6A20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99694A" w:rsidRPr="00BC6A20" w14:paraId="1748F8F6" w14:textId="77777777" w:rsidTr="00300661">
        <w:tc>
          <w:tcPr>
            <w:tcW w:w="2075" w:type="pct"/>
            <w:vAlign w:val="bottom"/>
          </w:tcPr>
          <w:p w14:paraId="356AF205" w14:textId="65BC898B" w:rsidR="0099694A" w:rsidRPr="00BC6A20" w:rsidRDefault="0099694A" w:rsidP="00996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ซื้อน้ำมันเชื้อเพลิง</w:t>
            </w:r>
          </w:p>
        </w:tc>
        <w:tc>
          <w:tcPr>
            <w:tcW w:w="650" w:type="pct"/>
            <w:shd w:val="clear" w:color="auto" w:fill="auto"/>
            <w:vAlign w:val="bottom"/>
          </w:tcPr>
          <w:p w14:paraId="62D387C6" w14:textId="73DD993F" w:rsidR="0099694A" w:rsidRDefault="0099694A" w:rsidP="009969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214,413</w:t>
            </w:r>
          </w:p>
        </w:tc>
        <w:tc>
          <w:tcPr>
            <w:tcW w:w="126" w:type="pct"/>
            <w:shd w:val="clear" w:color="auto" w:fill="auto"/>
            <w:vAlign w:val="bottom"/>
          </w:tcPr>
          <w:p w14:paraId="680CAE97" w14:textId="77777777" w:rsidR="0099694A" w:rsidRPr="00BC6A20" w:rsidRDefault="0099694A" w:rsidP="009969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  <w:shd w:val="clear" w:color="auto" w:fill="auto"/>
            <w:vAlign w:val="bottom"/>
          </w:tcPr>
          <w:p w14:paraId="4992B3C4" w14:textId="5410776D" w:rsidR="0099694A" w:rsidRPr="00631E6C" w:rsidRDefault="0099694A" w:rsidP="009969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2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9" w:type="pct"/>
            <w:vAlign w:val="bottom"/>
          </w:tcPr>
          <w:p w14:paraId="1C074909" w14:textId="77777777" w:rsidR="0099694A" w:rsidRPr="00BC6A20" w:rsidRDefault="0099694A" w:rsidP="009969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  <w:vAlign w:val="bottom"/>
          </w:tcPr>
          <w:p w14:paraId="5E89A826" w14:textId="5B6C7637" w:rsidR="0099694A" w:rsidRPr="00BC6A20" w:rsidRDefault="0099694A" w:rsidP="009969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2" w:type="pct"/>
            <w:vAlign w:val="bottom"/>
          </w:tcPr>
          <w:p w14:paraId="62049763" w14:textId="77777777" w:rsidR="0099694A" w:rsidRPr="00BC6A20" w:rsidRDefault="0099694A" w:rsidP="009969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4" w:type="pct"/>
            <w:gridSpan w:val="2"/>
            <w:vAlign w:val="bottom"/>
          </w:tcPr>
          <w:p w14:paraId="6530AC25" w14:textId="033A7C98" w:rsidR="0099694A" w:rsidRPr="00BC6A20" w:rsidRDefault="0099694A" w:rsidP="009969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9694A" w:rsidRPr="00B165D6" w14:paraId="4DB5FE44" w14:textId="77777777" w:rsidTr="00300661">
        <w:tc>
          <w:tcPr>
            <w:tcW w:w="2075" w:type="pct"/>
            <w:vAlign w:val="bottom"/>
          </w:tcPr>
          <w:p w14:paraId="6B762EC8" w14:textId="77777777" w:rsidR="0099694A" w:rsidRPr="0082412F" w:rsidRDefault="0099694A" w:rsidP="00996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2412F">
              <w:rPr>
                <w:rFonts w:ascii="Angsana New" w:hAnsi="Angsana New" w:hint="cs"/>
                <w:sz w:val="30"/>
                <w:szCs w:val="30"/>
                <w:cs/>
              </w:rPr>
              <w:t>ซื้อไฟฟ้า</w:t>
            </w:r>
          </w:p>
        </w:tc>
        <w:tc>
          <w:tcPr>
            <w:tcW w:w="650" w:type="pct"/>
            <w:shd w:val="clear" w:color="auto" w:fill="FFFFFF"/>
            <w:vAlign w:val="bottom"/>
          </w:tcPr>
          <w:p w14:paraId="2FED9635" w14:textId="294C75E9" w:rsidR="0099694A" w:rsidRPr="0082412F" w:rsidRDefault="0099694A" w:rsidP="009969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148,791</w:t>
            </w:r>
          </w:p>
        </w:tc>
        <w:tc>
          <w:tcPr>
            <w:tcW w:w="126" w:type="pct"/>
            <w:vAlign w:val="bottom"/>
          </w:tcPr>
          <w:p w14:paraId="48A84A4B" w14:textId="77777777" w:rsidR="0099694A" w:rsidRPr="0082412F" w:rsidRDefault="0099694A" w:rsidP="009969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  <w:tab w:val="decimal" w:pos="892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  <w:shd w:val="clear" w:color="auto" w:fill="FFFFFF"/>
            <w:vAlign w:val="bottom"/>
          </w:tcPr>
          <w:p w14:paraId="7B36ED51" w14:textId="073DC350" w:rsidR="0099694A" w:rsidRPr="0082412F" w:rsidRDefault="0099694A" w:rsidP="009969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A32E8">
              <w:rPr>
                <w:rFonts w:ascii="Angsana New" w:hAnsi="Angsana New" w:hint="cs"/>
                <w:sz w:val="30"/>
                <w:szCs w:val="30"/>
              </w:rPr>
              <w:t>102</w:t>
            </w:r>
            <w:r w:rsidRPr="006A6D30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AA32E8">
              <w:rPr>
                <w:rFonts w:ascii="Angsana New" w:hAnsi="Angsana New" w:hint="cs"/>
                <w:sz w:val="30"/>
                <w:szCs w:val="30"/>
              </w:rPr>
              <w:t>925</w:t>
            </w:r>
          </w:p>
        </w:tc>
        <w:tc>
          <w:tcPr>
            <w:tcW w:w="129" w:type="pct"/>
            <w:vAlign w:val="bottom"/>
          </w:tcPr>
          <w:p w14:paraId="053B46F9" w14:textId="77777777" w:rsidR="0099694A" w:rsidRPr="0082412F" w:rsidRDefault="0099694A" w:rsidP="009969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  <w:vAlign w:val="bottom"/>
          </w:tcPr>
          <w:p w14:paraId="4E1E6C63" w14:textId="6AFFF9B7" w:rsidR="0099694A" w:rsidRPr="0082412F" w:rsidRDefault="0099694A" w:rsidP="009969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2412F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32" w:type="pct"/>
            <w:vAlign w:val="bottom"/>
          </w:tcPr>
          <w:p w14:paraId="0030F912" w14:textId="77777777" w:rsidR="0099694A" w:rsidRPr="0082412F" w:rsidRDefault="0099694A" w:rsidP="009969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4" w:type="pct"/>
            <w:gridSpan w:val="2"/>
            <w:vAlign w:val="bottom"/>
          </w:tcPr>
          <w:p w14:paraId="71CFD89D" w14:textId="77777777" w:rsidR="0099694A" w:rsidRPr="0082412F" w:rsidRDefault="0099694A" w:rsidP="009969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2412F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99694A" w:rsidRPr="00B165D6" w14:paraId="1D6A2477" w14:textId="77777777" w:rsidTr="00300661">
        <w:tc>
          <w:tcPr>
            <w:tcW w:w="2075" w:type="pct"/>
            <w:vAlign w:val="bottom"/>
          </w:tcPr>
          <w:p w14:paraId="59E848E6" w14:textId="77777777" w:rsidR="0099694A" w:rsidRPr="0082412F" w:rsidRDefault="0099694A" w:rsidP="00996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2412F">
              <w:rPr>
                <w:rFonts w:ascii="Angsana New" w:hAnsi="Angsana New" w:hint="cs"/>
                <w:sz w:val="30"/>
                <w:szCs w:val="30"/>
                <w:cs/>
              </w:rPr>
              <w:t>ค่าปฏิบัติการและบำรุงรักษา</w:t>
            </w:r>
          </w:p>
        </w:tc>
        <w:tc>
          <w:tcPr>
            <w:tcW w:w="650" w:type="pct"/>
            <w:shd w:val="clear" w:color="auto" w:fill="FFFFFF"/>
            <w:vAlign w:val="bottom"/>
          </w:tcPr>
          <w:p w14:paraId="3F41835C" w14:textId="63ECB9EE" w:rsidR="0099694A" w:rsidRPr="0082412F" w:rsidRDefault="0099694A" w:rsidP="009969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882,397</w:t>
            </w:r>
          </w:p>
        </w:tc>
        <w:tc>
          <w:tcPr>
            <w:tcW w:w="126" w:type="pct"/>
            <w:vAlign w:val="bottom"/>
          </w:tcPr>
          <w:p w14:paraId="4F59382A" w14:textId="77777777" w:rsidR="0099694A" w:rsidRPr="0082412F" w:rsidRDefault="0099694A" w:rsidP="009969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  <w:shd w:val="clear" w:color="auto" w:fill="FFFFFF"/>
            <w:vAlign w:val="bottom"/>
          </w:tcPr>
          <w:p w14:paraId="2CCC71A2" w14:textId="65019008" w:rsidR="0099694A" w:rsidRPr="0082412F" w:rsidRDefault="0099694A" w:rsidP="009969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A32E8">
              <w:rPr>
                <w:rFonts w:ascii="Angsana New" w:hAnsi="Angsana New" w:hint="cs"/>
                <w:sz w:val="30"/>
                <w:szCs w:val="30"/>
              </w:rPr>
              <w:t>900</w:t>
            </w:r>
            <w:r w:rsidRPr="006A6D30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AA32E8">
              <w:rPr>
                <w:rFonts w:ascii="Angsana New" w:hAnsi="Angsana New" w:hint="cs"/>
                <w:sz w:val="30"/>
                <w:szCs w:val="30"/>
              </w:rPr>
              <w:t>111</w:t>
            </w:r>
          </w:p>
        </w:tc>
        <w:tc>
          <w:tcPr>
            <w:tcW w:w="129" w:type="pct"/>
            <w:vAlign w:val="bottom"/>
          </w:tcPr>
          <w:p w14:paraId="3A302D8B" w14:textId="77777777" w:rsidR="0099694A" w:rsidRPr="0082412F" w:rsidRDefault="0099694A" w:rsidP="009969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  <w:vAlign w:val="bottom"/>
          </w:tcPr>
          <w:p w14:paraId="654FF13B" w14:textId="791BC43C" w:rsidR="0099694A" w:rsidRPr="0082412F" w:rsidRDefault="0099694A" w:rsidP="009969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2412F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32" w:type="pct"/>
            <w:vAlign w:val="bottom"/>
          </w:tcPr>
          <w:p w14:paraId="46E64611" w14:textId="77777777" w:rsidR="0099694A" w:rsidRPr="0082412F" w:rsidRDefault="0099694A" w:rsidP="009969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4" w:type="pct"/>
            <w:gridSpan w:val="2"/>
            <w:vAlign w:val="bottom"/>
          </w:tcPr>
          <w:p w14:paraId="0B1AC7A8" w14:textId="77777777" w:rsidR="0099694A" w:rsidRPr="0082412F" w:rsidRDefault="0099694A" w:rsidP="009969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2412F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99694A" w:rsidRPr="00B165D6" w14:paraId="5C2BAE76" w14:textId="77777777" w:rsidTr="00300661">
        <w:tc>
          <w:tcPr>
            <w:tcW w:w="2075" w:type="pct"/>
            <w:vAlign w:val="bottom"/>
          </w:tcPr>
          <w:p w14:paraId="0C05B80F" w14:textId="77777777" w:rsidR="0099694A" w:rsidRPr="0082412F" w:rsidRDefault="0099694A" w:rsidP="00996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2412F">
              <w:rPr>
                <w:rFonts w:ascii="Angsana New" w:hAnsi="Angsana New" w:hint="cs"/>
                <w:sz w:val="30"/>
                <w:szCs w:val="30"/>
                <w:cs/>
              </w:rPr>
              <w:t>ค่าบริการจัดการเชื้อเพลิง</w:t>
            </w:r>
          </w:p>
        </w:tc>
        <w:tc>
          <w:tcPr>
            <w:tcW w:w="650" w:type="pct"/>
            <w:vAlign w:val="bottom"/>
          </w:tcPr>
          <w:p w14:paraId="5272CE39" w14:textId="46EFBAB7" w:rsidR="0099694A" w:rsidRPr="0082412F" w:rsidRDefault="0099694A" w:rsidP="009969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1,632</w:t>
            </w:r>
          </w:p>
        </w:tc>
        <w:tc>
          <w:tcPr>
            <w:tcW w:w="126" w:type="pct"/>
            <w:vAlign w:val="bottom"/>
          </w:tcPr>
          <w:p w14:paraId="195E3215" w14:textId="77777777" w:rsidR="0099694A" w:rsidRPr="0082412F" w:rsidRDefault="0099694A" w:rsidP="009969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  <w:vAlign w:val="bottom"/>
          </w:tcPr>
          <w:p w14:paraId="4DB40D25" w14:textId="6EE88B44" w:rsidR="0099694A" w:rsidRPr="0082412F" w:rsidRDefault="0099694A" w:rsidP="009969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A32E8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6A6D30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AA32E8">
              <w:rPr>
                <w:rFonts w:ascii="Angsana New" w:hAnsi="Angsana New" w:hint="cs"/>
                <w:sz w:val="30"/>
                <w:szCs w:val="30"/>
              </w:rPr>
              <w:t>629</w:t>
            </w:r>
          </w:p>
        </w:tc>
        <w:tc>
          <w:tcPr>
            <w:tcW w:w="129" w:type="pct"/>
            <w:vAlign w:val="bottom"/>
          </w:tcPr>
          <w:p w14:paraId="0F692327" w14:textId="77777777" w:rsidR="0099694A" w:rsidRPr="0082412F" w:rsidRDefault="0099694A" w:rsidP="009969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  <w:vAlign w:val="bottom"/>
          </w:tcPr>
          <w:p w14:paraId="4F76596C" w14:textId="39441B39" w:rsidR="0099694A" w:rsidRPr="0082412F" w:rsidRDefault="0099694A" w:rsidP="009969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2412F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32" w:type="pct"/>
            <w:vAlign w:val="bottom"/>
          </w:tcPr>
          <w:p w14:paraId="0A515E4D" w14:textId="77777777" w:rsidR="0099694A" w:rsidRPr="0082412F" w:rsidRDefault="0099694A" w:rsidP="009969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4" w:type="pct"/>
            <w:gridSpan w:val="2"/>
            <w:vAlign w:val="bottom"/>
          </w:tcPr>
          <w:p w14:paraId="6E9B702F" w14:textId="43D12CF3" w:rsidR="0099694A" w:rsidRPr="0082412F" w:rsidRDefault="0099694A" w:rsidP="009969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2412F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5766B8" w:rsidRPr="00B165D6" w14:paraId="4B8C9BF4" w14:textId="77777777" w:rsidTr="00300661">
        <w:tc>
          <w:tcPr>
            <w:tcW w:w="2075" w:type="pct"/>
            <w:vAlign w:val="bottom"/>
          </w:tcPr>
          <w:p w14:paraId="12D0DA95" w14:textId="77777777" w:rsidR="005766B8" w:rsidRPr="0082412F" w:rsidRDefault="005766B8" w:rsidP="00576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2412F">
              <w:rPr>
                <w:rFonts w:ascii="Angsana New" w:hAnsi="Angsana New" w:hint="cs"/>
                <w:sz w:val="30"/>
                <w:szCs w:val="30"/>
                <w:cs/>
              </w:rPr>
              <w:t>ค่าบริการอื่น</w:t>
            </w:r>
          </w:p>
        </w:tc>
        <w:tc>
          <w:tcPr>
            <w:tcW w:w="650" w:type="pct"/>
            <w:vAlign w:val="bottom"/>
          </w:tcPr>
          <w:p w14:paraId="715E4750" w14:textId="392BE2FD" w:rsidR="005766B8" w:rsidRPr="0082412F" w:rsidRDefault="00823DF9" w:rsidP="005766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1,746</w:t>
            </w:r>
          </w:p>
        </w:tc>
        <w:tc>
          <w:tcPr>
            <w:tcW w:w="126" w:type="pct"/>
            <w:vAlign w:val="bottom"/>
          </w:tcPr>
          <w:p w14:paraId="48E2C950" w14:textId="77777777" w:rsidR="005766B8" w:rsidRPr="0082412F" w:rsidRDefault="005766B8" w:rsidP="005766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  <w:vAlign w:val="bottom"/>
          </w:tcPr>
          <w:p w14:paraId="3F51E8A4" w14:textId="59D0E18B" w:rsidR="005766B8" w:rsidRPr="0082412F" w:rsidRDefault="005766B8" w:rsidP="005766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A32E8">
              <w:rPr>
                <w:rFonts w:ascii="Angsana New" w:hAnsi="Angsana New" w:hint="cs"/>
                <w:sz w:val="30"/>
                <w:szCs w:val="30"/>
              </w:rPr>
              <w:t>994</w:t>
            </w:r>
          </w:p>
        </w:tc>
        <w:tc>
          <w:tcPr>
            <w:tcW w:w="129" w:type="pct"/>
            <w:vAlign w:val="bottom"/>
          </w:tcPr>
          <w:p w14:paraId="4456A89B" w14:textId="77777777" w:rsidR="005766B8" w:rsidRPr="0082412F" w:rsidRDefault="005766B8" w:rsidP="005766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  <w:vAlign w:val="bottom"/>
          </w:tcPr>
          <w:p w14:paraId="4B8F11A8" w14:textId="6C386780" w:rsidR="005766B8" w:rsidRPr="00E35CB3" w:rsidRDefault="00823DF9" w:rsidP="005766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752</w:t>
            </w:r>
          </w:p>
        </w:tc>
        <w:tc>
          <w:tcPr>
            <w:tcW w:w="132" w:type="pct"/>
            <w:vAlign w:val="bottom"/>
          </w:tcPr>
          <w:p w14:paraId="4AA54195" w14:textId="77777777" w:rsidR="005766B8" w:rsidRPr="0082412F" w:rsidRDefault="005766B8" w:rsidP="005766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4" w:type="pct"/>
            <w:gridSpan w:val="2"/>
            <w:vAlign w:val="bottom"/>
          </w:tcPr>
          <w:p w14:paraId="40D1CC04" w14:textId="4C145897" w:rsidR="005766B8" w:rsidRPr="0082412F" w:rsidRDefault="005766B8" w:rsidP="005766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2412F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D62919" w:rsidRPr="00272EBB" w14:paraId="62CE43F2" w14:textId="77777777" w:rsidTr="00300661">
        <w:tc>
          <w:tcPr>
            <w:tcW w:w="2075" w:type="pct"/>
            <w:vAlign w:val="bottom"/>
          </w:tcPr>
          <w:p w14:paraId="05843FC3" w14:textId="77777777" w:rsidR="00D62919" w:rsidRPr="00272EBB" w:rsidRDefault="00D62919" w:rsidP="00184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50" w:type="pct"/>
            <w:vAlign w:val="bottom"/>
          </w:tcPr>
          <w:p w14:paraId="3D8ED503" w14:textId="77777777" w:rsidR="00D62919" w:rsidRPr="00272EBB" w:rsidRDefault="00D62919" w:rsidP="00846C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" w:type="pct"/>
            <w:vAlign w:val="bottom"/>
          </w:tcPr>
          <w:p w14:paraId="2B8E9E45" w14:textId="77777777" w:rsidR="00D62919" w:rsidRPr="00272EBB" w:rsidRDefault="00D62919" w:rsidP="001846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  <w:vAlign w:val="bottom"/>
          </w:tcPr>
          <w:p w14:paraId="195A902A" w14:textId="77777777" w:rsidR="00D62919" w:rsidRPr="00272EBB" w:rsidRDefault="00D62919" w:rsidP="00846C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  <w:vAlign w:val="bottom"/>
          </w:tcPr>
          <w:p w14:paraId="42595F98" w14:textId="77777777" w:rsidR="00D62919" w:rsidRPr="00272EBB" w:rsidRDefault="00D62919" w:rsidP="001846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  <w:vAlign w:val="bottom"/>
          </w:tcPr>
          <w:p w14:paraId="79B516DE" w14:textId="77777777" w:rsidR="00D62919" w:rsidRPr="00272EBB" w:rsidRDefault="00D62919" w:rsidP="00846C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" w:type="pct"/>
            <w:vAlign w:val="bottom"/>
          </w:tcPr>
          <w:p w14:paraId="333B3BE2" w14:textId="77777777" w:rsidR="00D62919" w:rsidRPr="00272EBB" w:rsidRDefault="00D62919" w:rsidP="001846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4" w:type="pct"/>
            <w:gridSpan w:val="2"/>
            <w:vAlign w:val="bottom"/>
          </w:tcPr>
          <w:p w14:paraId="0275230C" w14:textId="77777777" w:rsidR="00D62919" w:rsidRPr="00272EBB" w:rsidRDefault="00D62919" w:rsidP="00846C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846EF" w:rsidRPr="00B165D6" w14:paraId="54BA5E24" w14:textId="77777777" w:rsidTr="00300661">
        <w:tc>
          <w:tcPr>
            <w:tcW w:w="2075" w:type="pct"/>
            <w:vAlign w:val="bottom"/>
          </w:tcPr>
          <w:p w14:paraId="7EA7E34B" w14:textId="10B95AF8" w:rsidR="001846EF" w:rsidRPr="0082412F" w:rsidRDefault="001846EF" w:rsidP="00A86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2412F">
              <w:rPr>
                <w:rFonts w:ascii="Angsana New" w:hAnsi="Angsana New" w:hint="cs"/>
                <w:b/>
                <w:bCs/>
                <w:sz w:val="30"/>
                <w:szCs w:val="30"/>
              </w:rPr>
              <w:br w:type="page"/>
            </w:r>
            <w:r w:rsidRPr="0082412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50" w:type="pct"/>
            <w:vAlign w:val="bottom"/>
          </w:tcPr>
          <w:p w14:paraId="09C7A4B8" w14:textId="77777777" w:rsidR="001846EF" w:rsidRPr="0082412F" w:rsidRDefault="001846EF" w:rsidP="00846C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" w:type="pct"/>
            <w:vAlign w:val="bottom"/>
          </w:tcPr>
          <w:p w14:paraId="4B06CCAF" w14:textId="77777777" w:rsidR="001846EF" w:rsidRPr="0082412F" w:rsidRDefault="001846EF" w:rsidP="00A861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  <w:vAlign w:val="bottom"/>
          </w:tcPr>
          <w:p w14:paraId="5EE724FF" w14:textId="77777777" w:rsidR="001846EF" w:rsidRPr="0082412F" w:rsidRDefault="001846EF" w:rsidP="00846C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" w:type="pct"/>
            <w:vAlign w:val="bottom"/>
          </w:tcPr>
          <w:p w14:paraId="64833927" w14:textId="77777777" w:rsidR="001846EF" w:rsidRPr="0082412F" w:rsidRDefault="001846EF" w:rsidP="00A861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  <w:vAlign w:val="bottom"/>
          </w:tcPr>
          <w:p w14:paraId="19348A4D" w14:textId="77777777" w:rsidR="001846EF" w:rsidRPr="0082412F" w:rsidRDefault="001846EF" w:rsidP="00846C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2" w:type="pct"/>
            <w:vAlign w:val="bottom"/>
          </w:tcPr>
          <w:p w14:paraId="0FAA6C7D" w14:textId="77777777" w:rsidR="001846EF" w:rsidRPr="0082412F" w:rsidRDefault="001846EF" w:rsidP="00A861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4" w:type="pct"/>
            <w:gridSpan w:val="2"/>
            <w:vAlign w:val="bottom"/>
          </w:tcPr>
          <w:p w14:paraId="1810B9F3" w14:textId="77777777" w:rsidR="001846EF" w:rsidRPr="0082412F" w:rsidRDefault="001846EF" w:rsidP="00846C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823DF9" w:rsidRPr="00B165D6" w14:paraId="10C7BD2E" w14:textId="77777777" w:rsidTr="00300661">
        <w:tc>
          <w:tcPr>
            <w:tcW w:w="2075" w:type="pct"/>
            <w:vAlign w:val="bottom"/>
          </w:tcPr>
          <w:p w14:paraId="0CBA7422" w14:textId="77777777" w:rsidR="00823DF9" w:rsidRPr="0082412F" w:rsidRDefault="00823DF9" w:rsidP="0082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2412F">
              <w:rPr>
                <w:rFonts w:ascii="Angsana New" w:hAnsi="Angsana New" w:hint="cs"/>
                <w:sz w:val="30"/>
                <w:szCs w:val="30"/>
                <w:cs/>
              </w:rPr>
              <w:t>รายได้ค่าบริการการจัดการ</w:t>
            </w:r>
          </w:p>
        </w:tc>
        <w:tc>
          <w:tcPr>
            <w:tcW w:w="650" w:type="pct"/>
            <w:vAlign w:val="bottom"/>
          </w:tcPr>
          <w:p w14:paraId="6805E2CA" w14:textId="43FCA3DB" w:rsidR="00823DF9" w:rsidRPr="0082412F" w:rsidRDefault="00823DF9" w:rsidP="0082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2412F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26" w:type="pct"/>
            <w:vAlign w:val="bottom"/>
          </w:tcPr>
          <w:p w14:paraId="44DA4031" w14:textId="77777777" w:rsidR="00823DF9" w:rsidRPr="0082412F" w:rsidRDefault="00823DF9" w:rsidP="0082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6"/>
                <w:tab w:val="decimal" w:pos="807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  <w:vAlign w:val="bottom"/>
          </w:tcPr>
          <w:p w14:paraId="03DD655B" w14:textId="77777777" w:rsidR="00823DF9" w:rsidRPr="0082412F" w:rsidRDefault="00823DF9" w:rsidP="0082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2412F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29" w:type="pct"/>
            <w:vAlign w:val="bottom"/>
          </w:tcPr>
          <w:p w14:paraId="5F860775" w14:textId="77777777" w:rsidR="00823DF9" w:rsidRPr="0082412F" w:rsidRDefault="00823DF9" w:rsidP="0082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  <w:vAlign w:val="bottom"/>
          </w:tcPr>
          <w:p w14:paraId="33D90492" w14:textId="02485BB3" w:rsidR="00823DF9" w:rsidRPr="0082412F" w:rsidRDefault="00823DF9" w:rsidP="0082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120,158</w:t>
            </w:r>
          </w:p>
        </w:tc>
        <w:tc>
          <w:tcPr>
            <w:tcW w:w="132" w:type="pct"/>
            <w:vAlign w:val="bottom"/>
          </w:tcPr>
          <w:p w14:paraId="2791328D" w14:textId="77777777" w:rsidR="00823DF9" w:rsidRPr="0082412F" w:rsidRDefault="00823DF9" w:rsidP="0082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4" w:type="pct"/>
            <w:gridSpan w:val="2"/>
            <w:vAlign w:val="bottom"/>
          </w:tcPr>
          <w:p w14:paraId="084D1914" w14:textId="3EDCF144" w:rsidR="00823DF9" w:rsidRPr="0082412F" w:rsidRDefault="00823DF9" w:rsidP="0082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A32E8">
              <w:rPr>
                <w:rFonts w:ascii="Angsana New" w:hAnsi="Angsana New" w:hint="cs"/>
                <w:sz w:val="30"/>
                <w:szCs w:val="30"/>
              </w:rPr>
              <w:t>70</w:t>
            </w:r>
            <w:r w:rsidRPr="006A6D30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AA32E8">
              <w:rPr>
                <w:rFonts w:ascii="Angsana New" w:hAnsi="Angsana New" w:hint="cs"/>
                <w:sz w:val="30"/>
                <w:szCs w:val="30"/>
              </w:rPr>
              <w:t>341</w:t>
            </w:r>
          </w:p>
        </w:tc>
      </w:tr>
      <w:tr w:rsidR="00823DF9" w:rsidRPr="00B165D6" w14:paraId="6C9F9C3D" w14:textId="77777777" w:rsidTr="00300661">
        <w:tc>
          <w:tcPr>
            <w:tcW w:w="2075" w:type="pct"/>
            <w:vAlign w:val="bottom"/>
          </w:tcPr>
          <w:p w14:paraId="59B147EE" w14:textId="77777777" w:rsidR="00823DF9" w:rsidRPr="0082412F" w:rsidRDefault="00823DF9" w:rsidP="0082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2412F"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650" w:type="pct"/>
            <w:vAlign w:val="bottom"/>
          </w:tcPr>
          <w:p w14:paraId="01215479" w14:textId="4E26D163" w:rsidR="00823DF9" w:rsidRPr="0082412F" w:rsidRDefault="00823DF9" w:rsidP="0082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2412F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26" w:type="pct"/>
            <w:vAlign w:val="bottom"/>
          </w:tcPr>
          <w:p w14:paraId="76B265B8" w14:textId="77777777" w:rsidR="00823DF9" w:rsidRPr="0082412F" w:rsidRDefault="00823DF9" w:rsidP="0082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6"/>
                <w:tab w:val="decimal" w:pos="807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  <w:vAlign w:val="bottom"/>
          </w:tcPr>
          <w:p w14:paraId="34F533CA" w14:textId="77777777" w:rsidR="00823DF9" w:rsidRPr="0082412F" w:rsidRDefault="00823DF9" w:rsidP="0082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2412F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29" w:type="pct"/>
            <w:vAlign w:val="bottom"/>
          </w:tcPr>
          <w:p w14:paraId="3DD099A2" w14:textId="77777777" w:rsidR="00823DF9" w:rsidRPr="0082412F" w:rsidRDefault="00823DF9" w:rsidP="0082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  <w:vAlign w:val="bottom"/>
          </w:tcPr>
          <w:p w14:paraId="06A2C01C" w14:textId="64C3D11E" w:rsidR="00823DF9" w:rsidRPr="0082412F" w:rsidRDefault="00823DF9" w:rsidP="0082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44,520</w:t>
            </w:r>
          </w:p>
        </w:tc>
        <w:tc>
          <w:tcPr>
            <w:tcW w:w="132" w:type="pct"/>
            <w:vAlign w:val="bottom"/>
          </w:tcPr>
          <w:p w14:paraId="2CB0A6FF" w14:textId="77777777" w:rsidR="00823DF9" w:rsidRPr="0082412F" w:rsidRDefault="00823DF9" w:rsidP="0082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4" w:type="pct"/>
            <w:gridSpan w:val="2"/>
            <w:vAlign w:val="bottom"/>
          </w:tcPr>
          <w:p w14:paraId="100360A7" w14:textId="2798F334" w:rsidR="00823DF9" w:rsidRPr="0082412F" w:rsidRDefault="00823DF9" w:rsidP="0082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A32E8">
              <w:rPr>
                <w:rFonts w:ascii="Angsana New" w:hAnsi="Angsana New" w:hint="cs"/>
                <w:sz w:val="30"/>
                <w:szCs w:val="30"/>
              </w:rPr>
              <w:t>38</w:t>
            </w:r>
            <w:r w:rsidRPr="006A6D30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AA32E8">
              <w:rPr>
                <w:rFonts w:ascii="Angsana New" w:hAnsi="Angsana New" w:hint="cs"/>
                <w:sz w:val="30"/>
                <w:szCs w:val="30"/>
              </w:rPr>
              <w:t>803</w:t>
            </w:r>
          </w:p>
        </w:tc>
      </w:tr>
      <w:tr w:rsidR="00823DF9" w:rsidRPr="00B165D6" w14:paraId="761347E6" w14:textId="77777777" w:rsidTr="00300661">
        <w:tc>
          <w:tcPr>
            <w:tcW w:w="2075" w:type="pct"/>
            <w:vAlign w:val="bottom"/>
          </w:tcPr>
          <w:p w14:paraId="4239CB7E" w14:textId="77777777" w:rsidR="00823DF9" w:rsidRPr="0082412F" w:rsidRDefault="00823DF9" w:rsidP="0082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2412F">
              <w:rPr>
                <w:rFonts w:ascii="Angsana New" w:hAnsi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650" w:type="pct"/>
            <w:vAlign w:val="bottom"/>
          </w:tcPr>
          <w:p w14:paraId="3E407A03" w14:textId="423BB215" w:rsidR="00823DF9" w:rsidRPr="0082412F" w:rsidRDefault="00823DF9" w:rsidP="0082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2412F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26" w:type="pct"/>
            <w:vAlign w:val="bottom"/>
          </w:tcPr>
          <w:p w14:paraId="4A95ABBE" w14:textId="77777777" w:rsidR="00823DF9" w:rsidRPr="0082412F" w:rsidRDefault="00823DF9" w:rsidP="0082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6"/>
                <w:tab w:val="decimal" w:pos="807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  <w:vAlign w:val="bottom"/>
          </w:tcPr>
          <w:p w14:paraId="6AEA6C04" w14:textId="77777777" w:rsidR="00823DF9" w:rsidRPr="0082412F" w:rsidRDefault="00823DF9" w:rsidP="0082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2412F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29" w:type="pct"/>
            <w:vAlign w:val="bottom"/>
          </w:tcPr>
          <w:p w14:paraId="3E3EC70B" w14:textId="77777777" w:rsidR="00823DF9" w:rsidRPr="0082412F" w:rsidRDefault="00823DF9" w:rsidP="0082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  <w:vAlign w:val="bottom"/>
          </w:tcPr>
          <w:p w14:paraId="0966D8ED" w14:textId="1E610494" w:rsidR="00823DF9" w:rsidRPr="0082412F" w:rsidRDefault="00823DF9" w:rsidP="0082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2,864,066</w:t>
            </w:r>
          </w:p>
        </w:tc>
        <w:tc>
          <w:tcPr>
            <w:tcW w:w="132" w:type="pct"/>
            <w:vAlign w:val="bottom"/>
          </w:tcPr>
          <w:p w14:paraId="499CAD1A" w14:textId="77777777" w:rsidR="00823DF9" w:rsidRPr="0082412F" w:rsidRDefault="00823DF9" w:rsidP="0082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4" w:type="pct"/>
            <w:gridSpan w:val="2"/>
            <w:vAlign w:val="bottom"/>
          </w:tcPr>
          <w:p w14:paraId="1AA99058" w14:textId="4DF79F37" w:rsidR="00823DF9" w:rsidRPr="0082412F" w:rsidRDefault="00823DF9" w:rsidP="0082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A32E8">
              <w:rPr>
                <w:rFonts w:ascii="Angsana New" w:hAnsi="Angsana New" w:hint="cs"/>
                <w:sz w:val="30"/>
                <w:szCs w:val="30"/>
              </w:rPr>
              <w:t>2</w:t>
            </w:r>
            <w:r w:rsidRPr="006A6D30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AA32E8">
              <w:rPr>
                <w:rFonts w:ascii="Angsana New" w:hAnsi="Angsana New" w:hint="cs"/>
                <w:sz w:val="30"/>
                <w:szCs w:val="30"/>
              </w:rPr>
              <w:t>217</w:t>
            </w:r>
            <w:r w:rsidRPr="006A6D30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AA32E8">
              <w:rPr>
                <w:rFonts w:ascii="Angsana New" w:hAnsi="Angsana New" w:hint="cs"/>
                <w:sz w:val="30"/>
                <w:szCs w:val="30"/>
              </w:rPr>
              <w:t>555</w:t>
            </w:r>
          </w:p>
        </w:tc>
      </w:tr>
      <w:tr w:rsidR="00823DF9" w:rsidRPr="00B165D6" w14:paraId="02B163DE" w14:textId="77777777" w:rsidTr="00300661">
        <w:tc>
          <w:tcPr>
            <w:tcW w:w="2075" w:type="pct"/>
            <w:vAlign w:val="bottom"/>
          </w:tcPr>
          <w:p w14:paraId="5CBA2AC7" w14:textId="77777777" w:rsidR="00823DF9" w:rsidRPr="00840EA3" w:rsidRDefault="00823DF9" w:rsidP="0082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40EA3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650" w:type="pct"/>
            <w:vAlign w:val="bottom"/>
          </w:tcPr>
          <w:p w14:paraId="6D08079B" w14:textId="072BB7C8" w:rsidR="00823DF9" w:rsidRPr="00840EA3" w:rsidRDefault="00823DF9" w:rsidP="0082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40EA3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26" w:type="pct"/>
            <w:vAlign w:val="bottom"/>
          </w:tcPr>
          <w:p w14:paraId="6818B40D" w14:textId="77777777" w:rsidR="00823DF9" w:rsidRPr="00840EA3" w:rsidRDefault="00823DF9" w:rsidP="0082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6"/>
                <w:tab w:val="decimal" w:pos="807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  <w:vAlign w:val="bottom"/>
          </w:tcPr>
          <w:p w14:paraId="16C0428C" w14:textId="77777777" w:rsidR="00823DF9" w:rsidRPr="00840EA3" w:rsidRDefault="00823DF9" w:rsidP="0082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40EA3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29" w:type="pct"/>
            <w:vAlign w:val="bottom"/>
          </w:tcPr>
          <w:p w14:paraId="68C5B6F2" w14:textId="77777777" w:rsidR="00823DF9" w:rsidRPr="00840EA3" w:rsidRDefault="00823DF9" w:rsidP="0082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  <w:vAlign w:val="bottom"/>
          </w:tcPr>
          <w:p w14:paraId="040843B3" w14:textId="2FBA2137" w:rsidR="00823DF9" w:rsidRPr="00840EA3" w:rsidRDefault="00823DF9" w:rsidP="0082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30,631</w:t>
            </w:r>
          </w:p>
        </w:tc>
        <w:tc>
          <w:tcPr>
            <w:tcW w:w="132" w:type="pct"/>
            <w:vAlign w:val="bottom"/>
          </w:tcPr>
          <w:p w14:paraId="4C19DF13" w14:textId="77777777" w:rsidR="00823DF9" w:rsidRPr="00840EA3" w:rsidRDefault="00823DF9" w:rsidP="0082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4" w:type="pct"/>
            <w:gridSpan w:val="2"/>
            <w:vAlign w:val="bottom"/>
          </w:tcPr>
          <w:p w14:paraId="178FCCD2" w14:textId="3A708E96" w:rsidR="00823DF9" w:rsidRPr="00840EA3" w:rsidRDefault="00823DF9" w:rsidP="0082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A32E8">
              <w:rPr>
                <w:rFonts w:ascii="Angsana New" w:hAnsi="Angsana New" w:hint="cs"/>
                <w:sz w:val="30"/>
                <w:szCs w:val="30"/>
              </w:rPr>
              <w:t>641</w:t>
            </w:r>
          </w:p>
        </w:tc>
      </w:tr>
      <w:tr w:rsidR="001846EF" w:rsidRPr="00272EBB" w14:paraId="6E91B526" w14:textId="77777777" w:rsidTr="00300661">
        <w:tc>
          <w:tcPr>
            <w:tcW w:w="2075" w:type="pct"/>
            <w:vAlign w:val="bottom"/>
          </w:tcPr>
          <w:p w14:paraId="6A50EB60" w14:textId="77777777" w:rsidR="001846EF" w:rsidRPr="00272EBB" w:rsidRDefault="001846EF" w:rsidP="00A86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50" w:type="pct"/>
            <w:vAlign w:val="bottom"/>
          </w:tcPr>
          <w:p w14:paraId="3D62B6C4" w14:textId="77777777" w:rsidR="001846EF" w:rsidRPr="00272EBB" w:rsidRDefault="001846EF" w:rsidP="00846C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" w:type="pct"/>
            <w:vAlign w:val="bottom"/>
          </w:tcPr>
          <w:p w14:paraId="0F0A5579" w14:textId="77777777" w:rsidR="001846EF" w:rsidRPr="00272EBB" w:rsidRDefault="001846EF" w:rsidP="00A86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  <w:vAlign w:val="bottom"/>
          </w:tcPr>
          <w:p w14:paraId="1A7DB563" w14:textId="77777777" w:rsidR="001846EF" w:rsidRPr="00272EBB" w:rsidRDefault="001846EF" w:rsidP="00846C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  <w:vAlign w:val="bottom"/>
          </w:tcPr>
          <w:p w14:paraId="63A453CE" w14:textId="77777777" w:rsidR="001846EF" w:rsidRPr="00272EBB" w:rsidRDefault="001846EF" w:rsidP="00A86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  <w:vAlign w:val="bottom"/>
          </w:tcPr>
          <w:p w14:paraId="322FF28F" w14:textId="77777777" w:rsidR="001846EF" w:rsidRPr="00272EBB" w:rsidRDefault="001846EF" w:rsidP="00846C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" w:type="pct"/>
            <w:vAlign w:val="bottom"/>
          </w:tcPr>
          <w:p w14:paraId="747920ED" w14:textId="77777777" w:rsidR="001846EF" w:rsidRPr="00272EBB" w:rsidRDefault="001846EF" w:rsidP="00A86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4" w:type="pct"/>
            <w:gridSpan w:val="2"/>
            <w:vAlign w:val="bottom"/>
          </w:tcPr>
          <w:p w14:paraId="65F12127" w14:textId="77777777" w:rsidR="001846EF" w:rsidRPr="00272EBB" w:rsidRDefault="001846EF" w:rsidP="00846C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846EF" w:rsidRPr="00B165D6" w14:paraId="602777A2" w14:textId="77777777" w:rsidTr="00300661">
        <w:trPr>
          <w:trHeight w:val="173"/>
        </w:trPr>
        <w:tc>
          <w:tcPr>
            <w:tcW w:w="2075" w:type="pct"/>
            <w:vAlign w:val="bottom"/>
          </w:tcPr>
          <w:p w14:paraId="66DF66CB" w14:textId="77777777" w:rsidR="001846EF" w:rsidRPr="0082412F" w:rsidRDefault="001846EF" w:rsidP="00A86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2412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50" w:type="pct"/>
            <w:vAlign w:val="bottom"/>
          </w:tcPr>
          <w:p w14:paraId="23775A7B" w14:textId="77777777" w:rsidR="001846EF" w:rsidRPr="0082412F" w:rsidRDefault="001846EF" w:rsidP="00846C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" w:type="pct"/>
            <w:vAlign w:val="bottom"/>
          </w:tcPr>
          <w:p w14:paraId="34D6E744" w14:textId="77777777" w:rsidR="001846EF" w:rsidRPr="0082412F" w:rsidRDefault="001846EF" w:rsidP="00A861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  <w:vAlign w:val="bottom"/>
          </w:tcPr>
          <w:p w14:paraId="3372F997" w14:textId="77777777" w:rsidR="001846EF" w:rsidRPr="0082412F" w:rsidRDefault="001846EF" w:rsidP="00846C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  <w:vAlign w:val="bottom"/>
          </w:tcPr>
          <w:p w14:paraId="5CDDE02F" w14:textId="77777777" w:rsidR="001846EF" w:rsidRPr="0082412F" w:rsidRDefault="001846EF" w:rsidP="00A861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  <w:vAlign w:val="bottom"/>
          </w:tcPr>
          <w:p w14:paraId="46EE4C1B" w14:textId="77777777" w:rsidR="001846EF" w:rsidRPr="0082412F" w:rsidRDefault="001846EF" w:rsidP="00846C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" w:type="pct"/>
            <w:vAlign w:val="bottom"/>
          </w:tcPr>
          <w:p w14:paraId="3EEA8A44" w14:textId="77777777" w:rsidR="001846EF" w:rsidRPr="0082412F" w:rsidRDefault="001846EF" w:rsidP="00A861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4" w:type="pct"/>
            <w:gridSpan w:val="2"/>
            <w:vAlign w:val="bottom"/>
          </w:tcPr>
          <w:p w14:paraId="46C7201B" w14:textId="77777777" w:rsidR="001846EF" w:rsidRPr="0082412F" w:rsidRDefault="001846EF" w:rsidP="00846C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766B8" w:rsidRPr="00B165D6" w14:paraId="5B4B4220" w14:textId="77777777" w:rsidTr="00300661">
        <w:trPr>
          <w:trHeight w:val="191"/>
        </w:trPr>
        <w:tc>
          <w:tcPr>
            <w:tcW w:w="2075" w:type="pct"/>
            <w:vAlign w:val="bottom"/>
          </w:tcPr>
          <w:p w14:paraId="65257B29" w14:textId="77777777" w:rsidR="005766B8" w:rsidRPr="0082412F" w:rsidRDefault="005766B8" w:rsidP="00576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2412F">
              <w:rPr>
                <w:rFonts w:ascii="Angsana New" w:hAnsi="Angsana New" w:hint="cs"/>
                <w:sz w:val="30"/>
                <w:szCs w:val="30"/>
                <w:cs/>
              </w:rPr>
              <w:t>รายได้ค่าบริการการจัดการ</w:t>
            </w:r>
          </w:p>
        </w:tc>
        <w:tc>
          <w:tcPr>
            <w:tcW w:w="650" w:type="pct"/>
            <w:vAlign w:val="bottom"/>
          </w:tcPr>
          <w:p w14:paraId="69F2B0A7" w14:textId="4510A36F" w:rsidR="005766B8" w:rsidRPr="0082412F" w:rsidRDefault="00922CAB" w:rsidP="005766B8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96"/>
              <w:rPr>
                <w:rFonts w:ascii="Angsana New" w:hAnsi="Angsana New"/>
                <w:sz w:val="30"/>
                <w:szCs w:val="30"/>
              </w:rPr>
            </w:pPr>
            <w:r w:rsidRPr="00922CAB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823DF9">
              <w:rPr>
                <w:rFonts w:ascii="Angsana New" w:hAnsi="Angsana New"/>
                <w:sz w:val="30"/>
                <w:szCs w:val="30"/>
              </w:rPr>
              <w:t>,</w:t>
            </w:r>
            <w:r w:rsidRPr="00922CAB">
              <w:rPr>
                <w:rFonts w:ascii="Angsana New" w:hAnsi="Angsana New"/>
                <w:sz w:val="30"/>
                <w:szCs w:val="30"/>
                <w:lang w:val="en-US"/>
              </w:rPr>
              <w:t>707</w:t>
            </w:r>
          </w:p>
        </w:tc>
        <w:tc>
          <w:tcPr>
            <w:tcW w:w="126" w:type="pct"/>
            <w:vAlign w:val="bottom"/>
          </w:tcPr>
          <w:p w14:paraId="1E6FF1ED" w14:textId="77777777" w:rsidR="005766B8" w:rsidRPr="0082412F" w:rsidRDefault="005766B8" w:rsidP="005766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  <w:vAlign w:val="bottom"/>
          </w:tcPr>
          <w:p w14:paraId="47A0E338" w14:textId="7A43ABA9" w:rsidR="005766B8" w:rsidRPr="0082412F" w:rsidRDefault="005766B8" w:rsidP="005766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A32E8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6A6D30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AA32E8">
              <w:rPr>
                <w:rFonts w:ascii="Angsana New" w:hAnsi="Angsana New" w:hint="cs"/>
                <w:sz w:val="30"/>
                <w:szCs w:val="30"/>
              </w:rPr>
              <w:t>707</w:t>
            </w:r>
          </w:p>
        </w:tc>
        <w:tc>
          <w:tcPr>
            <w:tcW w:w="129" w:type="pct"/>
            <w:vAlign w:val="bottom"/>
          </w:tcPr>
          <w:p w14:paraId="0239B82F" w14:textId="77777777" w:rsidR="005766B8" w:rsidRPr="0082412F" w:rsidRDefault="005766B8" w:rsidP="005766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  <w:vAlign w:val="bottom"/>
          </w:tcPr>
          <w:p w14:paraId="7B5B9892" w14:textId="3D17E43B" w:rsidR="005766B8" w:rsidRPr="0082412F" w:rsidRDefault="00823DF9" w:rsidP="005766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1,707</w:t>
            </w:r>
          </w:p>
        </w:tc>
        <w:tc>
          <w:tcPr>
            <w:tcW w:w="132" w:type="pct"/>
            <w:vAlign w:val="bottom"/>
          </w:tcPr>
          <w:p w14:paraId="03F90D69" w14:textId="77777777" w:rsidR="005766B8" w:rsidRPr="0082412F" w:rsidRDefault="005766B8" w:rsidP="005766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4" w:type="pct"/>
            <w:gridSpan w:val="2"/>
            <w:vAlign w:val="bottom"/>
          </w:tcPr>
          <w:p w14:paraId="04841CA3" w14:textId="07DC612C" w:rsidR="005766B8" w:rsidRPr="0082412F" w:rsidRDefault="005766B8" w:rsidP="005766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A32E8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6A6D30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AA32E8">
              <w:rPr>
                <w:rFonts w:ascii="Angsana New" w:hAnsi="Angsana New" w:hint="cs"/>
                <w:sz w:val="30"/>
                <w:szCs w:val="30"/>
              </w:rPr>
              <w:t>707</w:t>
            </w:r>
          </w:p>
        </w:tc>
      </w:tr>
      <w:tr w:rsidR="005766B8" w:rsidRPr="00B165D6" w14:paraId="70B74037" w14:textId="77777777" w:rsidTr="00300661">
        <w:trPr>
          <w:trHeight w:val="191"/>
        </w:trPr>
        <w:tc>
          <w:tcPr>
            <w:tcW w:w="2075" w:type="pct"/>
            <w:vAlign w:val="bottom"/>
          </w:tcPr>
          <w:p w14:paraId="7134A634" w14:textId="77777777" w:rsidR="005766B8" w:rsidRPr="0082412F" w:rsidRDefault="005766B8" w:rsidP="00576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650" w:type="pct"/>
            <w:vAlign w:val="bottom"/>
          </w:tcPr>
          <w:p w14:paraId="0BD91E44" w14:textId="4A84A35D" w:rsidR="005766B8" w:rsidRPr="000000DA" w:rsidRDefault="00823DF9" w:rsidP="005766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" w:type="pct"/>
            <w:vAlign w:val="bottom"/>
          </w:tcPr>
          <w:p w14:paraId="236AD678" w14:textId="77777777" w:rsidR="005766B8" w:rsidRPr="0082412F" w:rsidRDefault="005766B8" w:rsidP="005766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  <w:vAlign w:val="bottom"/>
          </w:tcPr>
          <w:p w14:paraId="54B2832C" w14:textId="2E1353C0" w:rsidR="005766B8" w:rsidRPr="00846CBA" w:rsidRDefault="005766B8" w:rsidP="005766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A6D30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29" w:type="pct"/>
            <w:vAlign w:val="bottom"/>
          </w:tcPr>
          <w:p w14:paraId="5F5F170F" w14:textId="77777777" w:rsidR="005766B8" w:rsidRPr="0082412F" w:rsidRDefault="005766B8" w:rsidP="005766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  <w:vAlign w:val="bottom"/>
          </w:tcPr>
          <w:p w14:paraId="5E047FC0" w14:textId="2395F27E" w:rsidR="005766B8" w:rsidRPr="0082412F" w:rsidRDefault="00823DF9" w:rsidP="005766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17,400</w:t>
            </w:r>
          </w:p>
        </w:tc>
        <w:tc>
          <w:tcPr>
            <w:tcW w:w="132" w:type="pct"/>
            <w:vAlign w:val="bottom"/>
          </w:tcPr>
          <w:p w14:paraId="6DA5D8C4" w14:textId="77777777" w:rsidR="005766B8" w:rsidRPr="0082412F" w:rsidRDefault="005766B8" w:rsidP="005766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4" w:type="pct"/>
            <w:gridSpan w:val="2"/>
            <w:vAlign w:val="bottom"/>
          </w:tcPr>
          <w:p w14:paraId="0E79C640" w14:textId="0F8B6A27" w:rsidR="005766B8" w:rsidRPr="00CF0C3F" w:rsidRDefault="005766B8" w:rsidP="005766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AA32E8">
              <w:rPr>
                <w:rFonts w:ascii="Angsana New" w:hAnsi="Angsana New" w:hint="cs"/>
                <w:sz w:val="30"/>
                <w:szCs w:val="30"/>
              </w:rPr>
              <w:t>16</w:t>
            </w:r>
            <w:r w:rsidRPr="006A6D30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AA32E8">
              <w:rPr>
                <w:rFonts w:ascii="Angsana New" w:hAnsi="Angsana New" w:hint="cs"/>
                <w:sz w:val="30"/>
                <w:szCs w:val="30"/>
              </w:rPr>
              <w:t>200</w:t>
            </w:r>
          </w:p>
        </w:tc>
      </w:tr>
      <w:tr w:rsidR="001846EF" w:rsidRPr="00272EBB" w14:paraId="055D8842" w14:textId="77777777" w:rsidTr="00300661">
        <w:tc>
          <w:tcPr>
            <w:tcW w:w="2075" w:type="pct"/>
            <w:vAlign w:val="bottom"/>
          </w:tcPr>
          <w:p w14:paraId="41277C4F" w14:textId="77777777" w:rsidR="001846EF" w:rsidRPr="00272EBB" w:rsidRDefault="001846EF" w:rsidP="00A86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50" w:type="pct"/>
            <w:vAlign w:val="bottom"/>
          </w:tcPr>
          <w:p w14:paraId="22D8C622" w14:textId="77777777" w:rsidR="001846EF" w:rsidRPr="00272EBB" w:rsidRDefault="001846EF" w:rsidP="00846C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26" w:type="pct"/>
            <w:vAlign w:val="bottom"/>
          </w:tcPr>
          <w:p w14:paraId="7135BB40" w14:textId="77777777" w:rsidR="001846EF" w:rsidRPr="00272EBB" w:rsidRDefault="001846EF" w:rsidP="00A86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  <w:vAlign w:val="bottom"/>
          </w:tcPr>
          <w:p w14:paraId="355D693B" w14:textId="77777777" w:rsidR="001846EF" w:rsidRPr="00272EBB" w:rsidRDefault="001846EF" w:rsidP="00846C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29" w:type="pct"/>
            <w:vAlign w:val="bottom"/>
          </w:tcPr>
          <w:p w14:paraId="5B9AD453" w14:textId="77777777" w:rsidR="001846EF" w:rsidRPr="00272EBB" w:rsidRDefault="001846EF" w:rsidP="00A86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  <w:vAlign w:val="bottom"/>
          </w:tcPr>
          <w:p w14:paraId="5DD05076" w14:textId="77777777" w:rsidR="001846EF" w:rsidRPr="00272EBB" w:rsidRDefault="001846EF" w:rsidP="00846C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2" w:type="pct"/>
            <w:vAlign w:val="bottom"/>
          </w:tcPr>
          <w:p w14:paraId="1BABB6AE" w14:textId="77777777" w:rsidR="001846EF" w:rsidRPr="00272EBB" w:rsidRDefault="001846EF" w:rsidP="00A86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4" w:type="pct"/>
            <w:gridSpan w:val="2"/>
            <w:vAlign w:val="bottom"/>
          </w:tcPr>
          <w:p w14:paraId="258BF5B3" w14:textId="77777777" w:rsidR="001846EF" w:rsidRPr="00272EBB" w:rsidRDefault="001846EF" w:rsidP="00846C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1846EF" w:rsidRPr="00B165D6" w14:paraId="6333D392" w14:textId="77777777" w:rsidTr="00300661">
        <w:trPr>
          <w:trHeight w:val="137"/>
        </w:trPr>
        <w:tc>
          <w:tcPr>
            <w:tcW w:w="2075" w:type="pct"/>
            <w:vAlign w:val="bottom"/>
          </w:tcPr>
          <w:p w14:paraId="7040F03D" w14:textId="55402040" w:rsidR="001846EF" w:rsidRPr="0082412F" w:rsidRDefault="001846EF" w:rsidP="00A86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2412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การร่วมค้า</w:t>
            </w:r>
            <w:r w:rsidR="00363D6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และบริษัทย่อยของการร่วมค้า</w:t>
            </w:r>
          </w:p>
        </w:tc>
        <w:tc>
          <w:tcPr>
            <w:tcW w:w="650" w:type="pct"/>
            <w:vAlign w:val="bottom"/>
          </w:tcPr>
          <w:p w14:paraId="064D5112" w14:textId="77777777" w:rsidR="001846EF" w:rsidRPr="0082412F" w:rsidRDefault="001846EF" w:rsidP="00846C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26" w:type="pct"/>
            <w:vAlign w:val="bottom"/>
          </w:tcPr>
          <w:p w14:paraId="5F2BCB38" w14:textId="77777777" w:rsidR="001846EF" w:rsidRPr="0082412F" w:rsidRDefault="001846EF" w:rsidP="00A861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  <w:vAlign w:val="bottom"/>
          </w:tcPr>
          <w:p w14:paraId="2E201F94" w14:textId="77777777" w:rsidR="001846EF" w:rsidRPr="0082412F" w:rsidRDefault="001846EF" w:rsidP="00846C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29" w:type="pct"/>
            <w:vAlign w:val="bottom"/>
          </w:tcPr>
          <w:p w14:paraId="21682A63" w14:textId="77777777" w:rsidR="001846EF" w:rsidRPr="0082412F" w:rsidRDefault="001846EF" w:rsidP="00A861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  <w:vAlign w:val="bottom"/>
          </w:tcPr>
          <w:p w14:paraId="342EE597" w14:textId="77777777" w:rsidR="001846EF" w:rsidRPr="0082412F" w:rsidRDefault="001846EF" w:rsidP="00846C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2" w:type="pct"/>
            <w:vAlign w:val="bottom"/>
          </w:tcPr>
          <w:p w14:paraId="062AB297" w14:textId="77777777" w:rsidR="001846EF" w:rsidRPr="0082412F" w:rsidRDefault="001846EF" w:rsidP="00A861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4" w:type="pct"/>
            <w:gridSpan w:val="2"/>
            <w:vAlign w:val="bottom"/>
          </w:tcPr>
          <w:p w14:paraId="2F121170" w14:textId="77777777" w:rsidR="001846EF" w:rsidRPr="0082412F" w:rsidRDefault="001846EF" w:rsidP="00846C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5766B8" w:rsidRPr="00B165D6" w14:paraId="110CF345" w14:textId="77777777" w:rsidTr="00300661">
        <w:trPr>
          <w:trHeight w:val="137"/>
        </w:trPr>
        <w:tc>
          <w:tcPr>
            <w:tcW w:w="2075" w:type="pct"/>
            <w:vAlign w:val="bottom"/>
          </w:tcPr>
          <w:p w14:paraId="564878BB" w14:textId="77777777" w:rsidR="005766B8" w:rsidRPr="0082412F" w:rsidRDefault="005766B8" w:rsidP="00576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2412F">
              <w:rPr>
                <w:rFonts w:ascii="Angsana New" w:hAnsi="Angsana New" w:hint="cs"/>
                <w:sz w:val="30"/>
                <w:szCs w:val="30"/>
                <w:cs/>
              </w:rPr>
              <w:t>รายได้ค่าบริการเดินเครื่องและบำรุงรักษา</w:t>
            </w:r>
          </w:p>
        </w:tc>
        <w:tc>
          <w:tcPr>
            <w:tcW w:w="650" w:type="pct"/>
            <w:vAlign w:val="bottom"/>
          </w:tcPr>
          <w:p w14:paraId="354C7EF7" w14:textId="31FE68E0" w:rsidR="005766B8" w:rsidRPr="0082412F" w:rsidRDefault="00922CAB" w:rsidP="00823DF9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96"/>
              <w:rPr>
                <w:rFonts w:ascii="Angsana New" w:hAnsi="Angsana New"/>
                <w:sz w:val="30"/>
                <w:szCs w:val="30"/>
                <w:rtl/>
                <w:cs/>
                <w:lang w:val="en-US"/>
              </w:rPr>
            </w:pPr>
            <w:r w:rsidRPr="00922CAB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823DF9">
              <w:rPr>
                <w:rFonts w:ascii="Angsana New" w:hAnsi="Angsana New"/>
                <w:sz w:val="30"/>
                <w:szCs w:val="30"/>
              </w:rPr>
              <w:t>,</w:t>
            </w:r>
            <w:r w:rsidRPr="00922CAB">
              <w:rPr>
                <w:rFonts w:ascii="Angsana New" w:hAnsi="Angsana New"/>
                <w:sz w:val="30"/>
                <w:szCs w:val="30"/>
                <w:lang w:val="en-US"/>
              </w:rPr>
              <w:t>585</w:t>
            </w:r>
          </w:p>
        </w:tc>
        <w:tc>
          <w:tcPr>
            <w:tcW w:w="126" w:type="pct"/>
            <w:vAlign w:val="bottom"/>
          </w:tcPr>
          <w:p w14:paraId="52AFAC2F" w14:textId="77777777" w:rsidR="005766B8" w:rsidRPr="0082412F" w:rsidRDefault="005766B8" w:rsidP="005766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  <w:vAlign w:val="bottom"/>
          </w:tcPr>
          <w:p w14:paraId="386D7AD7" w14:textId="2EEFD638" w:rsidR="005766B8" w:rsidRPr="0082412F" w:rsidRDefault="005766B8" w:rsidP="005766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631E6C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,516</w:t>
            </w:r>
          </w:p>
        </w:tc>
        <w:tc>
          <w:tcPr>
            <w:tcW w:w="129" w:type="pct"/>
            <w:vAlign w:val="bottom"/>
          </w:tcPr>
          <w:p w14:paraId="5B0E55EE" w14:textId="77777777" w:rsidR="005766B8" w:rsidRPr="0082412F" w:rsidRDefault="005766B8" w:rsidP="005766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  <w:vAlign w:val="bottom"/>
          </w:tcPr>
          <w:p w14:paraId="500384C5" w14:textId="5D7C0D96" w:rsidR="005766B8" w:rsidRPr="0082412F" w:rsidRDefault="00823DF9" w:rsidP="005766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2" w:type="pct"/>
            <w:vAlign w:val="bottom"/>
          </w:tcPr>
          <w:p w14:paraId="32095654" w14:textId="77777777" w:rsidR="005766B8" w:rsidRPr="0082412F" w:rsidRDefault="005766B8" w:rsidP="005766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4" w:type="pct"/>
            <w:gridSpan w:val="2"/>
            <w:vAlign w:val="bottom"/>
          </w:tcPr>
          <w:p w14:paraId="2B41A969" w14:textId="73609C12" w:rsidR="005766B8" w:rsidRPr="0082412F" w:rsidRDefault="005766B8" w:rsidP="005766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A6D30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5766B8" w:rsidRPr="00B165D6" w14:paraId="6ADF3CC1" w14:textId="77777777" w:rsidTr="00300661">
        <w:tc>
          <w:tcPr>
            <w:tcW w:w="2075" w:type="pct"/>
            <w:vAlign w:val="bottom"/>
          </w:tcPr>
          <w:p w14:paraId="38DD548A" w14:textId="77777777" w:rsidR="005766B8" w:rsidRPr="0082412F" w:rsidRDefault="005766B8" w:rsidP="00576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2412F">
              <w:rPr>
                <w:rFonts w:ascii="Angsana New" w:hAnsi="Angsana New" w:hint="cs"/>
                <w:sz w:val="30"/>
                <w:szCs w:val="30"/>
                <w:cs/>
              </w:rPr>
              <w:t>รายได้ค่าบริการการจัดการ</w:t>
            </w:r>
          </w:p>
        </w:tc>
        <w:tc>
          <w:tcPr>
            <w:tcW w:w="650" w:type="pct"/>
            <w:vAlign w:val="bottom"/>
          </w:tcPr>
          <w:p w14:paraId="1E010DFF" w14:textId="33BB7B1F" w:rsidR="005766B8" w:rsidRPr="0082412F" w:rsidRDefault="00823DF9" w:rsidP="005766B8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96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163,699</w:t>
            </w:r>
          </w:p>
        </w:tc>
        <w:tc>
          <w:tcPr>
            <w:tcW w:w="126" w:type="pct"/>
            <w:tcBorders>
              <w:left w:val="nil"/>
            </w:tcBorders>
            <w:vAlign w:val="bottom"/>
          </w:tcPr>
          <w:p w14:paraId="2982BDA4" w14:textId="77777777" w:rsidR="005766B8" w:rsidRPr="0082412F" w:rsidRDefault="005766B8" w:rsidP="005766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after="0" w:line="240" w:lineRule="auto"/>
              <w:ind w:left="-108" w:right="7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  <w:vAlign w:val="bottom"/>
          </w:tcPr>
          <w:p w14:paraId="17B1F36E" w14:textId="6FDF9CD4" w:rsidR="005766B8" w:rsidRPr="009E5A73" w:rsidRDefault="005766B8" w:rsidP="005766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E5A73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95</w:t>
            </w:r>
            <w:r w:rsidRPr="009E5A73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355</w:t>
            </w:r>
          </w:p>
        </w:tc>
        <w:tc>
          <w:tcPr>
            <w:tcW w:w="129" w:type="pct"/>
            <w:vAlign w:val="bottom"/>
          </w:tcPr>
          <w:p w14:paraId="20D474F1" w14:textId="77777777" w:rsidR="005766B8" w:rsidRPr="009E5A73" w:rsidRDefault="005766B8" w:rsidP="005766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  <w:vAlign w:val="bottom"/>
          </w:tcPr>
          <w:p w14:paraId="1196FAF3" w14:textId="2AE4D264" w:rsidR="005766B8" w:rsidRPr="009E5A73" w:rsidRDefault="00823DF9" w:rsidP="005766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162,896</w:t>
            </w:r>
          </w:p>
        </w:tc>
        <w:tc>
          <w:tcPr>
            <w:tcW w:w="132" w:type="pct"/>
            <w:vAlign w:val="bottom"/>
          </w:tcPr>
          <w:p w14:paraId="6825F4FF" w14:textId="77777777" w:rsidR="005766B8" w:rsidRPr="009E5A73" w:rsidRDefault="005766B8" w:rsidP="005766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4" w:type="pct"/>
            <w:gridSpan w:val="2"/>
            <w:vAlign w:val="bottom"/>
          </w:tcPr>
          <w:p w14:paraId="1334C7BC" w14:textId="73D8D5D0" w:rsidR="005766B8" w:rsidRPr="009E5A73" w:rsidRDefault="005766B8" w:rsidP="005766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194</w:t>
            </w:r>
            <w:r w:rsidRPr="006A6D30">
              <w:rPr>
                <w:rFonts w:ascii="Angsana New" w:hAnsi="Angsana New" w:hint="cs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550</w:t>
            </w:r>
          </w:p>
        </w:tc>
      </w:tr>
      <w:tr w:rsidR="005766B8" w:rsidRPr="00B165D6" w14:paraId="01F33D32" w14:textId="77777777" w:rsidTr="00300661">
        <w:tc>
          <w:tcPr>
            <w:tcW w:w="2075" w:type="pct"/>
            <w:vAlign w:val="bottom"/>
          </w:tcPr>
          <w:p w14:paraId="112AA091" w14:textId="77777777" w:rsidR="005766B8" w:rsidRPr="0082412F" w:rsidRDefault="005766B8" w:rsidP="00576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2412F"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650" w:type="pct"/>
            <w:vAlign w:val="bottom"/>
          </w:tcPr>
          <w:p w14:paraId="2B5E963F" w14:textId="7B3F9EE4" w:rsidR="005766B8" w:rsidRPr="0082412F" w:rsidRDefault="00922CAB" w:rsidP="005766B8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96"/>
              <w:rPr>
                <w:rFonts w:ascii="Angsana New" w:hAnsi="Angsana New"/>
                <w:sz w:val="30"/>
                <w:szCs w:val="30"/>
              </w:rPr>
            </w:pPr>
            <w:r w:rsidRPr="00922CAB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="00823DF9">
              <w:rPr>
                <w:rFonts w:ascii="Angsana New" w:hAnsi="Angsana New"/>
                <w:sz w:val="30"/>
                <w:szCs w:val="30"/>
              </w:rPr>
              <w:t>,</w:t>
            </w:r>
            <w:r w:rsidRPr="00922CAB">
              <w:rPr>
                <w:rFonts w:ascii="Angsana New" w:hAnsi="Angsana New"/>
                <w:sz w:val="30"/>
                <w:szCs w:val="30"/>
                <w:lang w:val="en-US"/>
              </w:rPr>
              <w:t>260</w:t>
            </w:r>
          </w:p>
        </w:tc>
        <w:tc>
          <w:tcPr>
            <w:tcW w:w="126" w:type="pct"/>
            <w:tcBorders>
              <w:left w:val="nil"/>
            </w:tcBorders>
            <w:vAlign w:val="bottom"/>
          </w:tcPr>
          <w:p w14:paraId="66B6B1DF" w14:textId="77777777" w:rsidR="005766B8" w:rsidRPr="0082412F" w:rsidRDefault="005766B8" w:rsidP="005766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  <w:vAlign w:val="bottom"/>
          </w:tcPr>
          <w:p w14:paraId="09D2A0B1" w14:textId="60E474EE" w:rsidR="005766B8" w:rsidRPr="0082412F" w:rsidRDefault="005766B8" w:rsidP="005766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A32E8">
              <w:rPr>
                <w:rFonts w:ascii="Angsana New" w:hAnsi="Angsana New" w:hint="cs"/>
                <w:sz w:val="30"/>
                <w:szCs w:val="30"/>
              </w:rPr>
              <w:t>22</w:t>
            </w:r>
            <w:r w:rsidRPr="006A6D30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AA32E8">
              <w:rPr>
                <w:rFonts w:ascii="Angsana New" w:hAnsi="Angsana New" w:hint="cs"/>
                <w:sz w:val="30"/>
                <w:szCs w:val="30"/>
              </w:rPr>
              <w:t>476</w:t>
            </w:r>
          </w:p>
        </w:tc>
        <w:tc>
          <w:tcPr>
            <w:tcW w:w="129" w:type="pct"/>
            <w:vAlign w:val="bottom"/>
          </w:tcPr>
          <w:p w14:paraId="706B5042" w14:textId="77777777" w:rsidR="005766B8" w:rsidRPr="0082412F" w:rsidRDefault="005766B8" w:rsidP="005766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  <w:vAlign w:val="bottom"/>
          </w:tcPr>
          <w:p w14:paraId="5FF2E963" w14:textId="6A7058C4" w:rsidR="005766B8" w:rsidRPr="0082412F" w:rsidRDefault="00823DF9" w:rsidP="005766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25,260</w:t>
            </w:r>
          </w:p>
        </w:tc>
        <w:tc>
          <w:tcPr>
            <w:tcW w:w="132" w:type="pct"/>
            <w:vAlign w:val="bottom"/>
          </w:tcPr>
          <w:p w14:paraId="04F06D16" w14:textId="77777777" w:rsidR="005766B8" w:rsidRPr="0082412F" w:rsidRDefault="005766B8" w:rsidP="005766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4" w:type="pct"/>
            <w:gridSpan w:val="2"/>
            <w:vAlign w:val="bottom"/>
          </w:tcPr>
          <w:p w14:paraId="16958A9C" w14:textId="73C60101" w:rsidR="005766B8" w:rsidRPr="0082412F" w:rsidRDefault="005766B8" w:rsidP="005766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A32E8">
              <w:rPr>
                <w:rFonts w:ascii="Angsana New" w:hAnsi="Angsana New" w:hint="cs"/>
                <w:sz w:val="30"/>
                <w:szCs w:val="30"/>
              </w:rPr>
              <w:t>22</w:t>
            </w:r>
            <w:r w:rsidRPr="006A6D30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AA32E8">
              <w:rPr>
                <w:rFonts w:ascii="Angsana New" w:hAnsi="Angsana New" w:hint="cs"/>
                <w:sz w:val="30"/>
                <w:szCs w:val="30"/>
              </w:rPr>
              <w:t>476</w:t>
            </w:r>
          </w:p>
        </w:tc>
      </w:tr>
      <w:tr w:rsidR="005766B8" w:rsidRPr="00B165D6" w14:paraId="33F468C4" w14:textId="77777777" w:rsidTr="00300661">
        <w:tc>
          <w:tcPr>
            <w:tcW w:w="2075" w:type="pct"/>
            <w:vAlign w:val="bottom"/>
          </w:tcPr>
          <w:p w14:paraId="6B7F5551" w14:textId="77777777" w:rsidR="005766B8" w:rsidRPr="0082412F" w:rsidRDefault="005766B8" w:rsidP="00576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2412F">
              <w:rPr>
                <w:rFonts w:ascii="Angsana New" w:hAnsi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650" w:type="pct"/>
            <w:vAlign w:val="bottom"/>
          </w:tcPr>
          <w:p w14:paraId="0EF90070" w14:textId="4A538883" w:rsidR="005766B8" w:rsidRPr="0082412F" w:rsidRDefault="00823DF9" w:rsidP="005766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" w:type="pct"/>
            <w:tcBorders>
              <w:left w:val="nil"/>
            </w:tcBorders>
            <w:vAlign w:val="bottom"/>
          </w:tcPr>
          <w:p w14:paraId="01928469" w14:textId="77777777" w:rsidR="005766B8" w:rsidRPr="0082412F" w:rsidRDefault="005766B8" w:rsidP="005766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  <w:vAlign w:val="bottom"/>
          </w:tcPr>
          <w:p w14:paraId="6CEE5AB4" w14:textId="7AAC289D" w:rsidR="005766B8" w:rsidRPr="0082412F" w:rsidRDefault="005766B8" w:rsidP="005766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A6D30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29" w:type="pct"/>
            <w:vAlign w:val="bottom"/>
          </w:tcPr>
          <w:p w14:paraId="0F1A8BD4" w14:textId="77777777" w:rsidR="005766B8" w:rsidRPr="0082412F" w:rsidRDefault="005766B8" w:rsidP="005766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  <w:vAlign w:val="bottom"/>
          </w:tcPr>
          <w:p w14:paraId="0872FA58" w14:textId="2B85E29E" w:rsidR="005766B8" w:rsidRPr="0082412F" w:rsidRDefault="00823DF9" w:rsidP="005766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54,045</w:t>
            </w:r>
          </w:p>
        </w:tc>
        <w:tc>
          <w:tcPr>
            <w:tcW w:w="132" w:type="pct"/>
            <w:vAlign w:val="bottom"/>
          </w:tcPr>
          <w:p w14:paraId="3DFAA988" w14:textId="77777777" w:rsidR="005766B8" w:rsidRPr="0082412F" w:rsidRDefault="005766B8" w:rsidP="005766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4" w:type="pct"/>
            <w:gridSpan w:val="2"/>
            <w:vAlign w:val="bottom"/>
          </w:tcPr>
          <w:p w14:paraId="54469CA6" w14:textId="3725BEF9" w:rsidR="005766B8" w:rsidRPr="0082412F" w:rsidRDefault="005766B8" w:rsidP="005766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A32E8">
              <w:rPr>
                <w:rFonts w:ascii="Angsana New" w:hAnsi="Angsana New" w:hint="cs"/>
                <w:sz w:val="30"/>
                <w:szCs w:val="30"/>
              </w:rPr>
              <w:t>130</w:t>
            </w:r>
            <w:r w:rsidRPr="006A6D30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AA32E8">
              <w:rPr>
                <w:rFonts w:ascii="Angsana New" w:hAnsi="Angsana New" w:hint="cs"/>
                <w:sz w:val="30"/>
                <w:szCs w:val="30"/>
              </w:rPr>
              <w:t>113</w:t>
            </w:r>
          </w:p>
        </w:tc>
      </w:tr>
      <w:tr w:rsidR="00823DF9" w:rsidRPr="00B165D6" w14:paraId="4C7E2162" w14:textId="77777777" w:rsidTr="00300661">
        <w:tc>
          <w:tcPr>
            <w:tcW w:w="2075" w:type="pct"/>
            <w:vAlign w:val="bottom"/>
          </w:tcPr>
          <w:p w14:paraId="42640696" w14:textId="77777777" w:rsidR="00823DF9" w:rsidRPr="0082412F" w:rsidRDefault="00823DF9" w:rsidP="0082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รายได้ค่าเช่าพื้นที่</w:t>
            </w:r>
          </w:p>
        </w:tc>
        <w:tc>
          <w:tcPr>
            <w:tcW w:w="650" w:type="pct"/>
            <w:vAlign w:val="bottom"/>
          </w:tcPr>
          <w:p w14:paraId="125D8B1A" w14:textId="1E3CF63D" w:rsidR="00823DF9" w:rsidRPr="00D77DCA" w:rsidRDefault="00922CAB" w:rsidP="00823DF9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96"/>
              <w:rPr>
                <w:rFonts w:ascii="Angsana New" w:hAnsi="Angsana New"/>
                <w:sz w:val="30"/>
                <w:szCs w:val="30"/>
              </w:rPr>
            </w:pPr>
            <w:r w:rsidRPr="00922CAB">
              <w:rPr>
                <w:rFonts w:ascii="Angsana New" w:hAnsi="Angsana New"/>
                <w:sz w:val="30"/>
                <w:szCs w:val="30"/>
                <w:lang w:val="en-US"/>
              </w:rPr>
              <w:t>39</w:t>
            </w:r>
            <w:r w:rsidR="00823DF9">
              <w:rPr>
                <w:rFonts w:ascii="Angsana New" w:hAnsi="Angsana New"/>
                <w:sz w:val="30"/>
                <w:szCs w:val="30"/>
              </w:rPr>
              <w:t>,</w:t>
            </w:r>
            <w:r w:rsidRPr="00922CAB">
              <w:rPr>
                <w:rFonts w:ascii="Angsana New" w:hAnsi="Angsana New"/>
                <w:sz w:val="30"/>
                <w:szCs w:val="30"/>
                <w:lang w:val="en-US"/>
              </w:rPr>
              <w:t>181</w:t>
            </w:r>
          </w:p>
        </w:tc>
        <w:tc>
          <w:tcPr>
            <w:tcW w:w="126" w:type="pct"/>
            <w:tcBorders>
              <w:left w:val="nil"/>
            </w:tcBorders>
            <w:vAlign w:val="bottom"/>
          </w:tcPr>
          <w:p w14:paraId="29AE196C" w14:textId="77777777" w:rsidR="00823DF9" w:rsidRPr="00D77DCA" w:rsidRDefault="00823DF9" w:rsidP="0082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  <w:vAlign w:val="bottom"/>
          </w:tcPr>
          <w:p w14:paraId="171207D3" w14:textId="236F27A2" w:rsidR="00823DF9" w:rsidRPr="0082412F" w:rsidRDefault="00823DF9" w:rsidP="0082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A32E8">
              <w:rPr>
                <w:rFonts w:ascii="Angsana New" w:hAnsi="Angsana New" w:hint="cs"/>
                <w:sz w:val="30"/>
                <w:szCs w:val="30"/>
              </w:rPr>
              <w:t>9</w:t>
            </w:r>
            <w:r w:rsidRPr="006A6D30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AA32E8">
              <w:rPr>
                <w:rFonts w:ascii="Angsana New" w:hAnsi="Angsana New" w:hint="cs"/>
                <w:sz w:val="30"/>
                <w:szCs w:val="30"/>
              </w:rPr>
              <w:t>051</w:t>
            </w:r>
          </w:p>
        </w:tc>
        <w:tc>
          <w:tcPr>
            <w:tcW w:w="129" w:type="pct"/>
            <w:vAlign w:val="bottom"/>
          </w:tcPr>
          <w:p w14:paraId="29C2D6FC" w14:textId="77777777" w:rsidR="00823DF9" w:rsidRPr="0082412F" w:rsidRDefault="00823DF9" w:rsidP="0082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  <w:vAlign w:val="bottom"/>
          </w:tcPr>
          <w:p w14:paraId="32BE5744" w14:textId="0421BC7A" w:rsidR="00823DF9" w:rsidRPr="0082412F" w:rsidRDefault="00823DF9" w:rsidP="0082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A6D30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32" w:type="pct"/>
            <w:vAlign w:val="bottom"/>
          </w:tcPr>
          <w:p w14:paraId="4B269DC0" w14:textId="77777777" w:rsidR="00823DF9" w:rsidRPr="0082412F" w:rsidRDefault="00823DF9" w:rsidP="0082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4" w:type="pct"/>
            <w:gridSpan w:val="2"/>
            <w:vAlign w:val="bottom"/>
          </w:tcPr>
          <w:p w14:paraId="237EA49F" w14:textId="581CE04F" w:rsidR="00823DF9" w:rsidRPr="00846CBA" w:rsidRDefault="00823DF9" w:rsidP="0082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A6D30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823DF9" w:rsidRPr="00B165D6" w14:paraId="00EAC27D" w14:textId="77777777" w:rsidTr="00300661">
        <w:tc>
          <w:tcPr>
            <w:tcW w:w="2075" w:type="pct"/>
            <w:vAlign w:val="bottom"/>
          </w:tcPr>
          <w:p w14:paraId="1DD37A3B" w14:textId="77777777" w:rsidR="00823DF9" w:rsidRPr="00DC1820" w:rsidRDefault="00823DF9" w:rsidP="0082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C1820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650" w:type="pct"/>
            <w:vAlign w:val="bottom"/>
          </w:tcPr>
          <w:p w14:paraId="5504E3CD" w14:textId="33A8EBF7" w:rsidR="00823DF9" w:rsidRPr="00DC1820" w:rsidRDefault="00922CAB" w:rsidP="00823DF9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96"/>
              <w:rPr>
                <w:rFonts w:ascii="Angsana New" w:hAnsi="Angsana New"/>
                <w:sz w:val="30"/>
                <w:szCs w:val="30"/>
              </w:rPr>
            </w:pPr>
            <w:r w:rsidRPr="00922CAB">
              <w:rPr>
                <w:rFonts w:ascii="Angsana New" w:hAnsi="Angsana New"/>
                <w:sz w:val="30"/>
                <w:szCs w:val="30"/>
                <w:lang w:val="en-US"/>
              </w:rPr>
              <w:t>18</w:t>
            </w:r>
            <w:r w:rsidR="00823DF9">
              <w:rPr>
                <w:rFonts w:ascii="Angsana New" w:hAnsi="Angsana New"/>
                <w:sz w:val="30"/>
                <w:szCs w:val="30"/>
              </w:rPr>
              <w:t>,</w:t>
            </w:r>
            <w:r w:rsidRPr="00922CAB">
              <w:rPr>
                <w:rFonts w:ascii="Angsana New" w:hAnsi="Angsana New"/>
                <w:sz w:val="30"/>
                <w:szCs w:val="30"/>
                <w:lang w:val="en-US"/>
              </w:rPr>
              <w:t>358</w:t>
            </w:r>
          </w:p>
        </w:tc>
        <w:tc>
          <w:tcPr>
            <w:tcW w:w="126" w:type="pct"/>
            <w:tcBorders>
              <w:left w:val="nil"/>
            </w:tcBorders>
            <w:vAlign w:val="bottom"/>
          </w:tcPr>
          <w:p w14:paraId="37A41C6B" w14:textId="77777777" w:rsidR="00823DF9" w:rsidRPr="00DC1820" w:rsidRDefault="00823DF9" w:rsidP="0082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  <w:vAlign w:val="bottom"/>
          </w:tcPr>
          <w:p w14:paraId="2DE312C2" w14:textId="745DC384" w:rsidR="00823DF9" w:rsidRPr="00DC1820" w:rsidRDefault="00823DF9" w:rsidP="0082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A32E8">
              <w:rPr>
                <w:rFonts w:ascii="Angsana New" w:hAnsi="Angsana New" w:hint="cs"/>
                <w:sz w:val="30"/>
                <w:szCs w:val="30"/>
              </w:rPr>
              <w:t>17</w:t>
            </w:r>
            <w:r w:rsidRPr="006A6D30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AA32E8">
              <w:rPr>
                <w:rFonts w:ascii="Angsana New" w:hAnsi="Angsana New" w:hint="cs"/>
                <w:sz w:val="30"/>
                <w:szCs w:val="30"/>
              </w:rPr>
              <w:t>396</w:t>
            </w:r>
          </w:p>
        </w:tc>
        <w:tc>
          <w:tcPr>
            <w:tcW w:w="129" w:type="pct"/>
            <w:vAlign w:val="bottom"/>
          </w:tcPr>
          <w:p w14:paraId="7B5366CD" w14:textId="77777777" w:rsidR="00823DF9" w:rsidRPr="00DC1820" w:rsidRDefault="00823DF9" w:rsidP="0082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  <w:vAlign w:val="bottom"/>
          </w:tcPr>
          <w:p w14:paraId="499BCDDE" w14:textId="1D485A02" w:rsidR="00823DF9" w:rsidRPr="00DC1820" w:rsidRDefault="00823DF9" w:rsidP="0082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A6D30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32" w:type="pct"/>
            <w:vAlign w:val="bottom"/>
          </w:tcPr>
          <w:p w14:paraId="7935A02D" w14:textId="77777777" w:rsidR="00823DF9" w:rsidRPr="00DC1820" w:rsidRDefault="00823DF9" w:rsidP="0082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4" w:type="pct"/>
            <w:gridSpan w:val="2"/>
            <w:vAlign w:val="bottom"/>
          </w:tcPr>
          <w:p w14:paraId="194ED915" w14:textId="3FCC12B5" w:rsidR="00823DF9" w:rsidRPr="00DC1820" w:rsidRDefault="00823DF9" w:rsidP="00823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A6D30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2128E6" w:rsidRPr="00272EBB" w14:paraId="0107B6D5" w14:textId="77777777" w:rsidTr="00300661">
        <w:tc>
          <w:tcPr>
            <w:tcW w:w="2075" w:type="pct"/>
            <w:vAlign w:val="bottom"/>
          </w:tcPr>
          <w:p w14:paraId="01626FE2" w14:textId="77777777" w:rsidR="002128E6" w:rsidRPr="00272EBB" w:rsidRDefault="002128E6" w:rsidP="00704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50" w:type="pct"/>
            <w:vAlign w:val="bottom"/>
          </w:tcPr>
          <w:p w14:paraId="386ADE82" w14:textId="77777777" w:rsidR="002128E6" w:rsidRPr="00272EBB" w:rsidRDefault="002128E6" w:rsidP="00704FED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" w:type="pct"/>
            <w:tcBorders>
              <w:left w:val="nil"/>
            </w:tcBorders>
            <w:vAlign w:val="bottom"/>
          </w:tcPr>
          <w:p w14:paraId="76E6FDE9" w14:textId="77777777" w:rsidR="002128E6" w:rsidRPr="00272EBB" w:rsidRDefault="002128E6" w:rsidP="00704F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  <w:vAlign w:val="bottom"/>
          </w:tcPr>
          <w:p w14:paraId="16A7D366" w14:textId="77777777" w:rsidR="002128E6" w:rsidRPr="00272EBB" w:rsidRDefault="002128E6" w:rsidP="00704F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  <w:vAlign w:val="bottom"/>
          </w:tcPr>
          <w:p w14:paraId="3F65BE5B" w14:textId="77777777" w:rsidR="002128E6" w:rsidRPr="00272EBB" w:rsidRDefault="002128E6" w:rsidP="00704F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  <w:vAlign w:val="bottom"/>
          </w:tcPr>
          <w:p w14:paraId="3D447BC8" w14:textId="77777777" w:rsidR="002128E6" w:rsidRPr="00272EBB" w:rsidRDefault="002128E6" w:rsidP="00846C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" w:type="pct"/>
            <w:vAlign w:val="bottom"/>
          </w:tcPr>
          <w:p w14:paraId="074D6F84" w14:textId="77777777" w:rsidR="002128E6" w:rsidRPr="00272EBB" w:rsidRDefault="002128E6" w:rsidP="00704F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4" w:type="pct"/>
            <w:gridSpan w:val="2"/>
            <w:vAlign w:val="bottom"/>
          </w:tcPr>
          <w:p w14:paraId="40BBD5D9" w14:textId="77777777" w:rsidR="002128E6" w:rsidRPr="00272EBB" w:rsidRDefault="002128E6" w:rsidP="00846C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861DB" w:rsidRPr="00B165D6" w14:paraId="661B7CB6" w14:textId="77777777" w:rsidTr="00300661">
        <w:tc>
          <w:tcPr>
            <w:tcW w:w="2075" w:type="pct"/>
            <w:vAlign w:val="bottom"/>
          </w:tcPr>
          <w:p w14:paraId="148ADDF4" w14:textId="35CFCB10" w:rsidR="00A861DB" w:rsidRPr="009C7411" w:rsidRDefault="00A861DB" w:rsidP="00A86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A767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lastRenderedPageBreak/>
              <w:t>กิจการอื่นที่เกี่ยวข้องกัน</w:t>
            </w:r>
          </w:p>
        </w:tc>
        <w:tc>
          <w:tcPr>
            <w:tcW w:w="650" w:type="pct"/>
            <w:vAlign w:val="bottom"/>
          </w:tcPr>
          <w:p w14:paraId="2E71912A" w14:textId="77777777" w:rsidR="00A861DB" w:rsidRPr="00846CBA" w:rsidRDefault="00A861DB" w:rsidP="00846C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26" w:type="pct"/>
            <w:vAlign w:val="bottom"/>
          </w:tcPr>
          <w:p w14:paraId="55DAC296" w14:textId="77777777" w:rsidR="00A861DB" w:rsidRPr="000B2485" w:rsidRDefault="00A861DB" w:rsidP="00A86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trike/>
                <w:sz w:val="30"/>
                <w:szCs w:val="30"/>
              </w:rPr>
            </w:pPr>
          </w:p>
        </w:tc>
        <w:tc>
          <w:tcPr>
            <w:tcW w:w="629" w:type="pct"/>
            <w:vAlign w:val="bottom"/>
          </w:tcPr>
          <w:p w14:paraId="4467D586" w14:textId="77777777" w:rsidR="00A861DB" w:rsidRPr="001D30B0" w:rsidRDefault="00A861DB" w:rsidP="00846C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  <w:vAlign w:val="bottom"/>
          </w:tcPr>
          <w:p w14:paraId="5E775822" w14:textId="77777777" w:rsidR="00A861DB" w:rsidRPr="001D30B0" w:rsidRDefault="00A861DB" w:rsidP="00A86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  <w:vAlign w:val="bottom"/>
          </w:tcPr>
          <w:p w14:paraId="237D041E" w14:textId="77777777" w:rsidR="00A861DB" w:rsidRPr="001D30B0" w:rsidRDefault="00A861DB" w:rsidP="00846C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2" w:type="pct"/>
            <w:vAlign w:val="bottom"/>
          </w:tcPr>
          <w:p w14:paraId="0E13BEBB" w14:textId="77777777" w:rsidR="00A861DB" w:rsidRPr="001D30B0" w:rsidRDefault="00A861DB" w:rsidP="00A86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4" w:type="pct"/>
            <w:gridSpan w:val="2"/>
            <w:vAlign w:val="bottom"/>
          </w:tcPr>
          <w:p w14:paraId="2688B885" w14:textId="77777777" w:rsidR="00A861DB" w:rsidRPr="001D30B0" w:rsidRDefault="00A861DB" w:rsidP="00846C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861DB" w:rsidRPr="00B165D6" w14:paraId="12821F94" w14:textId="77777777" w:rsidTr="00300661">
        <w:tc>
          <w:tcPr>
            <w:tcW w:w="2075" w:type="pct"/>
            <w:vAlign w:val="bottom"/>
          </w:tcPr>
          <w:p w14:paraId="63DD488D" w14:textId="7FADF954" w:rsidR="00A861DB" w:rsidRPr="009C7411" w:rsidRDefault="00A861DB" w:rsidP="00A86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A7678">
              <w:rPr>
                <w:rFonts w:ascii="Angsana New" w:hAnsi="Angsana New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650" w:type="pct"/>
            <w:vAlign w:val="bottom"/>
          </w:tcPr>
          <w:p w14:paraId="3B35435B" w14:textId="71C98442" w:rsidR="00A861DB" w:rsidRPr="00416765" w:rsidRDefault="00922CAB" w:rsidP="00A861DB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96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922CAB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416765" w:rsidRPr="00416765">
              <w:rPr>
                <w:rFonts w:ascii="Angsana New" w:hAnsi="Angsana New"/>
                <w:sz w:val="30"/>
                <w:szCs w:val="30"/>
              </w:rPr>
              <w:t>,</w:t>
            </w:r>
            <w:r w:rsidRPr="00922CAB">
              <w:rPr>
                <w:rFonts w:ascii="Angsana New" w:hAnsi="Angsana New"/>
                <w:sz w:val="30"/>
                <w:szCs w:val="30"/>
                <w:lang w:val="en-US"/>
              </w:rPr>
              <w:t>507</w:t>
            </w:r>
          </w:p>
        </w:tc>
        <w:tc>
          <w:tcPr>
            <w:tcW w:w="126" w:type="pct"/>
            <w:vAlign w:val="bottom"/>
          </w:tcPr>
          <w:p w14:paraId="0565D6C0" w14:textId="77777777" w:rsidR="00A861DB" w:rsidRPr="000B2485" w:rsidRDefault="00A861DB" w:rsidP="00A86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trike/>
                <w:sz w:val="30"/>
                <w:szCs w:val="30"/>
              </w:rPr>
            </w:pPr>
          </w:p>
        </w:tc>
        <w:tc>
          <w:tcPr>
            <w:tcW w:w="629" w:type="pct"/>
            <w:vAlign w:val="bottom"/>
          </w:tcPr>
          <w:p w14:paraId="2EEC2B50" w14:textId="03B4D7F7" w:rsidR="00A861DB" w:rsidRPr="001D30B0" w:rsidRDefault="00A861DB" w:rsidP="00A861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31E6C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631E6C">
              <w:rPr>
                <w:rFonts w:ascii="Angsana New" w:hAnsi="Angsana New"/>
                <w:sz w:val="30"/>
                <w:szCs w:val="30"/>
              </w:rPr>
              <w:t>012</w:t>
            </w:r>
          </w:p>
        </w:tc>
        <w:tc>
          <w:tcPr>
            <w:tcW w:w="129" w:type="pct"/>
            <w:vAlign w:val="bottom"/>
          </w:tcPr>
          <w:p w14:paraId="3546724E" w14:textId="77777777" w:rsidR="00A861DB" w:rsidRPr="001D30B0" w:rsidRDefault="00A861DB" w:rsidP="00A86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  <w:vAlign w:val="bottom"/>
          </w:tcPr>
          <w:p w14:paraId="6A9BF6CC" w14:textId="49747AAE" w:rsidR="00A861DB" w:rsidRPr="001D30B0" w:rsidRDefault="00416765" w:rsidP="00D77D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2,507</w:t>
            </w:r>
          </w:p>
        </w:tc>
        <w:tc>
          <w:tcPr>
            <w:tcW w:w="132" w:type="pct"/>
            <w:vAlign w:val="bottom"/>
          </w:tcPr>
          <w:p w14:paraId="7C57CF7D" w14:textId="77777777" w:rsidR="00A861DB" w:rsidRPr="001D30B0" w:rsidRDefault="00A861DB" w:rsidP="00A86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4" w:type="pct"/>
            <w:gridSpan w:val="2"/>
            <w:vAlign w:val="bottom"/>
          </w:tcPr>
          <w:p w14:paraId="4FBFF761" w14:textId="01EA9EF5" w:rsidR="00A861DB" w:rsidRPr="001D30B0" w:rsidRDefault="00A861DB" w:rsidP="00A861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31E6C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631E6C">
              <w:rPr>
                <w:rFonts w:ascii="Angsana New" w:hAnsi="Angsana New"/>
                <w:sz w:val="30"/>
                <w:szCs w:val="30"/>
              </w:rPr>
              <w:t>012</w:t>
            </w:r>
          </w:p>
        </w:tc>
      </w:tr>
      <w:tr w:rsidR="0086331E" w:rsidRPr="00B165D6" w14:paraId="302E161A" w14:textId="77777777" w:rsidTr="00300661">
        <w:tc>
          <w:tcPr>
            <w:tcW w:w="2075" w:type="pct"/>
            <w:vAlign w:val="bottom"/>
          </w:tcPr>
          <w:p w14:paraId="26D918E4" w14:textId="67DB035F" w:rsidR="0086331E" w:rsidRPr="006A052D" w:rsidRDefault="0086331E" w:rsidP="00A86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A052D">
              <w:rPr>
                <w:rFonts w:ascii="Angsana New" w:hAnsi="Angsana New" w:hint="cs"/>
                <w:sz w:val="30"/>
                <w:szCs w:val="30"/>
                <w:cs/>
              </w:rPr>
              <w:t>ค่าบริการอื่น</w:t>
            </w:r>
          </w:p>
        </w:tc>
        <w:tc>
          <w:tcPr>
            <w:tcW w:w="650" w:type="pct"/>
            <w:vAlign w:val="bottom"/>
          </w:tcPr>
          <w:p w14:paraId="719CA968" w14:textId="79DAA4FD" w:rsidR="0086331E" w:rsidRPr="006A052D" w:rsidRDefault="00922CAB" w:rsidP="00A861DB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96"/>
              <w:rPr>
                <w:rFonts w:ascii="Angsana New" w:hAnsi="Angsana New"/>
                <w:sz w:val="30"/>
                <w:szCs w:val="30"/>
              </w:rPr>
            </w:pPr>
            <w:r w:rsidRPr="00922CAB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  <w:r w:rsidR="001B393D">
              <w:rPr>
                <w:rFonts w:ascii="Angsana New" w:hAnsi="Angsana New"/>
                <w:sz w:val="30"/>
                <w:szCs w:val="30"/>
              </w:rPr>
              <w:t>,</w:t>
            </w:r>
            <w:r w:rsidRPr="00922CAB">
              <w:rPr>
                <w:rFonts w:ascii="Angsana New" w:hAnsi="Angsana New"/>
                <w:sz w:val="30"/>
                <w:szCs w:val="30"/>
                <w:lang w:val="en-US"/>
              </w:rPr>
              <w:t>164</w:t>
            </w:r>
          </w:p>
        </w:tc>
        <w:tc>
          <w:tcPr>
            <w:tcW w:w="126" w:type="pct"/>
            <w:vAlign w:val="bottom"/>
          </w:tcPr>
          <w:p w14:paraId="221BFF08" w14:textId="77777777" w:rsidR="0086331E" w:rsidRPr="006A052D" w:rsidRDefault="0086331E" w:rsidP="00A86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trike/>
                <w:sz w:val="30"/>
                <w:szCs w:val="30"/>
              </w:rPr>
            </w:pPr>
          </w:p>
        </w:tc>
        <w:tc>
          <w:tcPr>
            <w:tcW w:w="629" w:type="pct"/>
            <w:vAlign w:val="bottom"/>
          </w:tcPr>
          <w:p w14:paraId="2713A050" w14:textId="73479D05" w:rsidR="0086331E" w:rsidRPr="006A052D" w:rsidRDefault="0086331E" w:rsidP="008633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A052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9" w:type="pct"/>
            <w:vAlign w:val="bottom"/>
          </w:tcPr>
          <w:p w14:paraId="36F9DEB3" w14:textId="77777777" w:rsidR="0086331E" w:rsidRPr="006A052D" w:rsidRDefault="0086331E" w:rsidP="00A86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  <w:vAlign w:val="bottom"/>
          </w:tcPr>
          <w:p w14:paraId="2AE1575D" w14:textId="26AC3957" w:rsidR="0086331E" w:rsidRPr="006A052D" w:rsidRDefault="00AA76C9" w:rsidP="00D77D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8</w:t>
            </w:r>
            <w:r w:rsidR="001B393D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164</w:t>
            </w:r>
          </w:p>
        </w:tc>
        <w:tc>
          <w:tcPr>
            <w:tcW w:w="132" w:type="pct"/>
            <w:vAlign w:val="bottom"/>
          </w:tcPr>
          <w:p w14:paraId="21E15890" w14:textId="77777777" w:rsidR="0086331E" w:rsidRPr="006A052D" w:rsidRDefault="0086331E" w:rsidP="00A86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4" w:type="pct"/>
            <w:gridSpan w:val="2"/>
            <w:vAlign w:val="bottom"/>
          </w:tcPr>
          <w:p w14:paraId="5D0F549E" w14:textId="581D3358" w:rsidR="0086331E" w:rsidRPr="006A052D" w:rsidRDefault="0086331E" w:rsidP="008633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A052D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861DB" w:rsidRPr="00D62919" w14:paraId="454E3622" w14:textId="77777777" w:rsidTr="00300661">
        <w:tc>
          <w:tcPr>
            <w:tcW w:w="2075" w:type="pct"/>
            <w:vAlign w:val="bottom"/>
          </w:tcPr>
          <w:p w14:paraId="7DA016A6" w14:textId="77777777" w:rsidR="00A861DB" w:rsidRPr="00D62919" w:rsidRDefault="00A861DB" w:rsidP="00A86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50" w:type="pct"/>
            <w:vAlign w:val="bottom"/>
          </w:tcPr>
          <w:p w14:paraId="0191C6AF" w14:textId="77777777" w:rsidR="00A861DB" w:rsidRPr="00846CBA" w:rsidRDefault="00A861DB" w:rsidP="00846C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26" w:type="pct"/>
            <w:vAlign w:val="bottom"/>
          </w:tcPr>
          <w:p w14:paraId="507FDC19" w14:textId="77777777" w:rsidR="00A861DB" w:rsidRPr="00D62919" w:rsidRDefault="00A861DB" w:rsidP="00A86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trike/>
                <w:sz w:val="30"/>
                <w:szCs w:val="30"/>
              </w:rPr>
            </w:pPr>
          </w:p>
        </w:tc>
        <w:tc>
          <w:tcPr>
            <w:tcW w:w="629" w:type="pct"/>
            <w:vAlign w:val="bottom"/>
          </w:tcPr>
          <w:p w14:paraId="542B9196" w14:textId="77777777" w:rsidR="00A861DB" w:rsidRPr="00D62919" w:rsidRDefault="00A861DB" w:rsidP="00846C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  <w:vAlign w:val="bottom"/>
          </w:tcPr>
          <w:p w14:paraId="267CF904" w14:textId="77777777" w:rsidR="00A861DB" w:rsidRPr="00D62919" w:rsidRDefault="00A861DB" w:rsidP="00A86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  <w:vAlign w:val="bottom"/>
          </w:tcPr>
          <w:p w14:paraId="2369D9E8" w14:textId="77777777" w:rsidR="00A861DB" w:rsidRPr="00D62919" w:rsidRDefault="00A861DB" w:rsidP="00846C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2" w:type="pct"/>
            <w:vAlign w:val="bottom"/>
          </w:tcPr>
          <w:p w14:paraId="2ED96FC0" w14:textId="77777777" w:rsidR="00A861DB" w:rsidRPr="00D62919" w:rsidRDefault="00A861DB" w:rsidP="00A86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4" w:type="pct"/>
            <w:gridSpan w:val="2"/>
            <w:vAlign w:val="bottom"/>
          </w:tcPr>
          <w:p w14:paraId="66A0E3C0" w14:textId="77777777" w:rsidR="00A861DB" w:rsidRPr="00D62919" w:rsidRDefault="00A861DB" w:rsidP="00846C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846EF" w:rsidRPr="00B165D6" w14:paraId="5BB2327F" w14:textId="77777777" w:rsidTr="00300661">
        <w:tc>
          <w:tcPr>
            <w:tcW w:w="2075" w:type="pct"/>
            <w:vAlign w:val="bottom"/>
          </w:tcPr>
          <w:p w14:paraId="0D5AE09E" w14:textId="77777777" w:rsidR="001846EF" w:rsidRPr="0082412F" w:rsidRDefault="001846EF" w:rsidP="00A86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2412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650" w:type="pct"/>
            <w:vAlign w:val="bottom"/>
          </w:tcPr>
          <w:p w14:paraId="7267C764" w14:textId="77777777" w:rsidR="001846EF" w:rsidRPr="0082412F" w:rsidRDefault="001846EF" w:rsidP="00846C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26" w:type="pct"/>
            <w:tcBorders>
              <w:left w:val="nil"/>
            </w:tcBorders>
            <w:vAlign w:val="bottom"/>
          </w:tcPr>
          <w:p w14:paraId="125937CC" w14:textId="77777777" w:rsidR="001846EF" w:rsidRPr="0082412F" w:rsidRDefault="001846EF" w:rsidP="00A861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  <w:vAlign w:val="bottom"/>
          </w:tcPr>
          <w:p w14:paraId="03BE5951" w14:textId="77777777" w:rsidR="001846EF" w:rsidRPr="0082412F" w:rsidRDefault="001846EF" w:rsidP="00846C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29" w:type="pct"/>
            <w:vAlign w:val="bottom"/>
          </w:tcPr>
          <w:p w14:paraId="3875217D" w14:textId="77777777" w:rsidR="001846EF" w:rsidRPr="0082412F" w:rsidRDefault="001846EF" w:rsidP="00A861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  <w:vAlign w:val="bottom"/>
          </w:tcPr>
          <w:p w14:paraId="00928092" w14:textId="77777777" w:rsidR="001846EF" w:rsidRPr="0082412F" w:rsidRDefault="001846EF" w:rsidP="00846C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" w:type="pct"/>
            <w:vAlign w:val="bottom"/>
          </w:tcPr>
          <w:p w14:paraId="0F5B1172" w14:textId="77777777" w:rsidR="001846EF" w:rsidRPr="0082412F" w:rsidRDefault="001846EF" w:rsidP="00A861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4" w:type="pct"/>
            <w:gridSpan w:val="2"/>
            <w:vAlign w:val="bottom"/>
          </w:tcPr>
          <w:p w14:paraId="33B902EE" w14:textId="77777777" w:rsidR="001846EF" w:rsidRPr="0082412F" w:rsidRDefault="001846EF" w:rsidP="00846C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766B8" w:rsidRPr="00B165D6" w14:paraId="6E4D520F" w14:textId="77777777" w:rsidTr="00300661">
        <w:tc>
          <w:tcPr>
            <w:tcW w:w="2075" w:type="pct"/>
            <w:vAlign w:val="bottom"/>
          </w:tcPr>
          <w:p w14:paraId="5E482603" w14:textId="77777777" w:rsidR="005766B8" w:rsidRPr="0082412F" w:rsidRDefault="005766B8" w:rsidP="00576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2412F">
              <w:rPr>
                <w:rFonts w:ascii="Angsana New" w:hAnsi="Angsana New" w:hint="cs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650" w:type="pct"/>
            <w:vAlign w:val="bottom"/>
          </w:tcPr>
          <w:p w14:paraId="10E72A98" w14:textId="4CEE513A" w:rsidR="005766B8" w:rsidRPr="0082412F" w:rsidRDefault="00922CAB" w:rsidP="005766B8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922CAB">
              <w:rPr>
                <w:rFonts w:ascii="Angsana New" w:hAnsi="Angsana New"/>
                <w:sz w:val="30"/>
                <w:szCs w:val="30"/>
                <w:lang w:val="en-US"/>
              </w:rPr>
              <w:t>115</w:t>
            </w:r>
            <w:r w:rsidR="00C737AE">
              <w:rPr>
                <w:rFonts w:ascii="Angsana New" w:hAnsi="Angsana New"/>
                <w:sz w:val="30"/>
                <w:szCs w:val="30"/>
              </w:rPr>
              <w:t>,</w:t>
            </w:r>
            <w:r w:rsidRPr="00922CAB">
              <w:rPr>
                <w:rFonts w:ascii="Angsana New" w:hAnsi="Angsana New"/>
                <w:sz w:val="30"/>
                <w:szCs w:val="30"/>
                <w:lang w:val="en-US"/>
              </w:rPr>
              <w:t>343</w:t>
            </w:r>
          </w:p>
        </w:tc>
        <w:tc>
          <w:tcPr>
            <w:tcW w:w="126" w:type="pct"/>
            <w:tcBorders>
              <w:left w:val="nil"/>
            </w:tcBorders>
            <w:vAlign w:val="bottom"/>
          </w:tcPr>
          <w:p w14:paraId="0F59B31B" w14:textId="77777777" w:rsidR="005766B8" w:rsidRPr="0082412F" w:rsidRDefault="005766B8" w:rsidP="005766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-8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  <w:shd w:val="clear" w:color="auto" w:fill="auto"/>
            <w:vAlign w:val="bottom"/>
          </w:tcPr>
          <w:p w14:paraId="7F38DAE3" w14:textId="54BFF962" w:rsidR="005766B8" w:rsidRPr="0082412F" w:rsidRDefault="005766B8" w:rsidP="005766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A32E8">
              <w:rPr>
                <w:rFonts w:ascii="Angsana New" w:hAnsi="Angsana New" w:hint="cs"/>
                <w:sz w:val="30"/>
                <w:szCs w:val="30"/>
              </w:rPr>
              <w:t>108</w:t>
            </w:r>
            <w:r w:rsidRPr="006A6D30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AA32E8">
              <w:rPr>
                <w:rFonts w:ascii="Angsana New" w:hAnsi="Angsana New" w:hint="cs"/>
                <w:sz w:val="30"/>
                <w:szCs w:val="30"/>
              </w:rPr>
              <w:t>242</w:t>
            </w:r>
          </w:p>
        </w:tc>
        <w:tc>
          <w:tcPr>
            <w:tcW w:w="129" w:type="pct"/>
            <w:vAlign w:val="bottom"/>
          </w:tcPr>
          <w:p w14:paraId="43322CA0" w14:textId="77777777" w:rsidR="005766B8" w:rsidRPr="0082412F" w:rsidRDefault="005766B8" w:rsidP="005766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-8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  <w:vAlign w:val="bottom"/>
          </w:tcPr>
          <w:p w14:paraId="76E6E132" w14:textId="40399F4D" w:rsidR="005766B8" w:rsidRPr="0082412F" w:rsidRDefault="00C737AE" w:rsidP="005766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53,90</w:t>
            </w:r>
            <w:r w:rsidR="001B393D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32" w:type="pct"/>
            <w:vAlign w:val="bottom"/>
          </w:tcPr>
          <w:p w14:paraId="125A2AA9" w14:textId="77777777" w:rsidR="005766B8" w:rsidRPr="0082412F" w:rsidRDefault="005766B8" w:rsidP="005766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4" w:type="pct"/>
            <w:gridSpan w:val="2"/>
            <w:vAlign w:val="bottom"/>
          </w:tcPr>
          <w:p w14:paraId="282353A9" w14:textId="32757D3D" w:rsidR="005766B8" w:rsidRPr="0082412F" w:rsidRDefault="005766B8" w:rsidP="005766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A32E8">
              <w:rPr>
                <w:rFonts w:ascii="Angsana New" w:hAnsi="Angsana New" w:hint="cs"/>
                <w:sz w:val="30"/>
                <w:szCs w:val="30"/>
              </w:rPr>
              <w:t>52</w:t>
            </w:r>
            <w:r w:rsidRPr="006A6D30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AA32E8">
              <w:rPr>
                <w:rFonts w:ascii="Angsana New" w:hAnsi="Angsana New" w:hint="cs"/>
                <w:sz w:val="30"/>
                <w:szCs w:val="30"/>
              </w:rPr>
              <w:t>624</w:t>
            </w:r>
          </w:p>
        </w:tc>
      </w:tr>
      <w:tr w:rsidR="005766B8" w:rsidRPr="00B165D6" w14:paraId="56A1991C" w14:textId="77777777" w:rsidTr="00300661">
        <w:tc>
          <w:tcPr>
            <w:tcW w:w="2075" w:type="pct"/>
            <w:vAlign w:val="bottom"/>
          </w:tcPr>
          <w:p w14:paraId="2751F739" w14:textId="77777777" w:rsidR="005766B8" w:rsidRPr="001E7807" w:rsidRDefault="005766B8" w:rsidP="00576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E7807">
              <w:rPr>
                <w:rFonts w:asciiTheme="majorBidi" w:hAnsiTheme="majorBidi" w:cstheme="majorBidi" w:hint="cs"/>
                <w:sz w:val="30"/>
                <w:szCs w:val="30"/>
                <w:cs/>
              </w:rPr>
              <w:t>โครงการสมทบเงินที่กำหนดไว้</w:t>
            </w:r>
          </w:p>
        </w:tc>
        <w:tc>
          <w:tcPr>
            <w:tcW w:w="650" w:type="pct"/>
            <w:vAlign w:val="bottom"/>
          </w:tcPr>
          <w:p w14:paraId="0E85FD3B" w14:textId="6ABD2A95" w:rsidR="005766B8" w:rsidRPr="0082412F" w:rsidRDefault="00922CAB" w:rsidP="005766B8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922CAB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="00C737AE">
              <w:rPr>
                <w:rFonts w:ascii="Angsana New" w:hAnsi="Angsana New"/>
                <w:sz w:val="30"/>
                <w:szCs w:val="30"/>
              </w:rPr>
              <w:t>,</w:t>
            </w:r>
            <w:r w:rsidRPr="00922CAB">
              <w:rPr>
                <w:rFonts w:ascii="Angsana New" w:hAnsi="Angsana New"/>
                <w:sz w:val="30"/>
                <w:szCs w:val="30"/>
                <w:lang w:val="en-US"/>
              </w:rPr>
              <w:t>320</w:t>
            </w:r>
          </w:p>
        </w:tc>
        <w:tc>
          <w:tcPr>
            <w:tcW w:w="126" w:type="pct"/>
            <w:tcBorders>
              <w:left w:val="nil"/>
            </w:tcBorders>
            <w:vAlign w:val="bottom"/>
          </w:tcPr>
          <w:p w14:paraId="45508AC3" w14:textId="77777777" w:rsidR="005766B8" w:rsidRPr="0082412F" w:rsidRDefault="005766B8" w:rsidP="005766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-8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  <w:shd w:val="clear" w:color="auto" w:fill="auto"/>
            <w:vAlign w:val="bottom"/>
          </w:tcPr>
          <w:p w14:paraId="3DE83BDF" w14:textId="1A933DBB" w:rsidR="005766B8" w:rsidRPr="0082412F" w:rsidRDefault="005766B8" w:rsidP="005766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A32E8">
              <w:rPr>
                <w:rFonts w:ascii="Angsana New" w:hAnsi="Angsana New" w:hint="cs"/>
                <w:sz w:val="30"/>
                <w:szCs w:val="30"/>
              </w:rPr>
              <w:t>5</w:t>
            </w:r>
            <w:r w:rsidRPr="006A6D30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AA32E8">
              <w:rPr>
                <w:rFonts w:ascii="Angsana New" w:hAnsi="Angsana New" w:hint="cs"/>
                <w:sz w:val="30"/>
                <w:szCs w:val="30"/>
              </w:rPr>
              <w:t>234</w:t>
            </w:r>
          </w:p>
        </w:tc>
        <w:tc>
          <w:tcPr>
            <w:tcW w:w="129" w:type="pct"/>
            <w:vAlign w:val="bottom"/>
          </w:tcPr>
          <w:p w14:paraId="114DBC78" w14:textId="77777777" w:rsidR="005766B8" w:rsidRPr="0082412F" w:rsidRDefault="005766B8" w:rsidP="005766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-8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  <w:vAlign w:val="bottom"/>
          </w:tcPr>
          <w:p w14:paraId="6E4414FE" w14:textId="71150A00" w:rsidR="005766B8" w:rsidRPr="0082412F" w:rsidRDefault="00C737AE" w:rsidP="005766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1,523</w:t>
            </w:r>
          </w:p>
        </w:tc>
        <w:tc>
          <w:tcPr>
            <w:tcW w:w="132" w:type="pct"/>
            <w:vAlign w:val="bottom"/>
          </w:tcPr>
          <w:p w14:paraId="44E64677" w14:textId="77777777" w:rsidR="005766B8" w:rsidRPr="0082412F" w:rsidRDefault="005766B8" w:rsidP="005766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4" w:type="pct"/>
            <w:gridSpan w:val="2"/>
            <w:vAlign w:val="bottom"/>
          </w:tcPr>
          <w:p w14:paraId="512A162D" w14:textId="5540516B" w:rsidR="005766B8" w:rsidRPr="0082412F" w:rsidRDefault="005766B8" w:rsidP="005766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A32E8">
              <w:rPr>
                <w:rFonts w:ascii="Angsana New" w:hAnsi="Angsana New" w:hint="cs"/>
                <w:sz w:val="30"/>
                <w:szCs w:val="30"/>
              </w:rPr>
              <w:t>2</w:t>
            </w:r>
            <w:r w:rsidRPr="006A6D30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AA32E8">
              <w:rPr>
                <w:rFonts w:ascii="Angsana New" w:hAnsi="Angsana New" w:hint="cs"/>
                <w:sz w:val="30"/>
                <w:szCs w:val="30"/>
              </w:rPr>
              <w:t>093</w:t>
            </w:r>
          </w:p>
        </w:tc>
      </w:tr>
      <w:tr w:rsidR="005766B8" w:rsidRPr="00B165D6" w14:paraId="7323938F" w14:textId="77777777" w:rsidTr="00300661">
        <w:tc>
          <w:tcPr>
            <w:tcW w:w="2075" w:type="pct"/>
            <w:vAlign w:val="bottom"/>
          </w:tcPr>
          <w:p w14:paraId="107B9C12" w14:textId="77777777" w:rsidR="005766B8" w:rsidRPr="001E7807" w:rsidRDefault="005766B8" w:rsidP="00576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E7807">
              <w:rPr>
                <w:rFonts w:asciiTheme="majorBidi" w:hAnsiTheme="majorBidi" w:cstheme="majorBidi" w:hint="cs"/>
                <w:sz w:val="30"/>
                <w:szCs w:val="30"/>
                <w:cs/>
              </w:rPr>
              <w:t>โครงการผลประโยชน์ที่กำหนดไว้</w:t>
            </w:r>
          </w:p>
        </w:tc>
        <w:tc>
          <w:tcPr>
            <w:tcW w:w="650" w:type="pct"/>
            <w:tcBorders>
              <w:bottom w:val="single" w:sz="4" w:space="0" w:color="auto"/>
            </w:tcBorders>
            <w:vAlign w:val="bottom"/>
          </w:tcPr>
          <w:p w14:paraId="711F0A4B" w14:textId="710338CD" w:rsidR="005766B8" w:rsidRPr="0082412F" w:rsidRDefault="00922CAB" w:rsidP="005766B8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922CAB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C737AE">
              <w:rPr>
                <w:rFonts w:ascii="Angsana New" w:hAnsi="Angsana New"/>
                <w:sz w:val="30"/>
                <w:szCs w:val="30"/>
              </w:rPr>
              <w:t>,</w:t>
            </w:r>
            <w:r w:rsidRPr="00922CAB">
              <w:rPr>
                <w:rFonts w:ascii="Angsana New" w:hAnsi="Angsana New"/>
                <w:sz w:val="30"/>
                <w:szCs w:val="30"/>
                <w:lang w:val="en-US"/>
              </w:rPr>
              <w:t>370</w:t>
            </w:r>
          </w:p>
        </w:tc>
        <w:tc>
          <w:tcPr>
            <w:tcW w:w="126" w:type="pct"/>
            <w:tcBorders>
              <w:left w:val="nil"/>
            </w:tcBorders>
            <w:vAlign w:val="bottom"/>
          </w:tcPr>
          <w:p w14:paraId="4EDAE272" w14:textId="77777777" w:rsidR="005766B8" w:rsidRPr="0082412F" w:rsidRDefault="005766B8" w:rsidP="005766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-8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  <w:shd w:val="clear" w:color="auto" w:fill="auto"/>
            <w:vAlign w:val="bottom"/>
          </w:tcPr>
          <w:p w14:paraId="3E2E0B5A" w14:textId="18A2CC16" w:rsidR="005766B8" w:rsidRPr="0082412F" w:rsidRDefault="005766B8" w:rsidP="005766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A32E8">
              <w:rPr>
                <w:rFonts w:ascii="Angsana New" w:hAnsi="Angsana New" w:hint="cs"/>
                <w:sz w:val="30"/>
                <w:szCs w:val="30"/>
              </w:rPr>
              <w:t>2</w:t>
            </w:r>
            <w:r w:rsidRPr="006A6D30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AA32E8">
              <w:rPr>
                <w:rFonts w:ascii="Angsana New" w:hAnsi="Angsana New" w:hint="cs"/>
                <w:sz w:val="30"/>
                <w:szCs w:val="30"/>
              </w:rPr>
              <w:t>011</w:t>
            </w:r>
          </w:p>
        </w:tc>
        <w:tc>
          <w:tcPr>
            <w:tcW w:w="129" w:type="pct"/>
            <w:vAlign w:val="bottom"/>
          </w:tcPr>
          <w:p w14:paraId="077650AB" w14:textId="77777777" w:rsidR="005766B8" w:rsidRPr="0082412F" w:rsidRDefault="005766B8" w:rsidP="005766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-8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  <w:tcBorders>
              <w:bottom w:val="single" w:sz="4" w:space="0" w:color="auto"/>
            </w:tcBorders>
            <w:vAlign w:val="bottom"/>
          </w:tcPr>
          <w:p w14:paraId="610162D9" w14:textId="20C3E81A" w:rsidR="005766B8" w:rsidRPr="0082412F" w:rsidRDefault="00C737AE" w:rsidP="005766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505</w:t>
            </w:r>
          </w:p>
        </w:tc>
        <w:tc>
          <w:tcPr>
            <w:tcW w:w="132" w:type="pct"/>
            <w:vAlign w:val="bottom"/>
          </w:tcPr>
          <w:p w14:paraId="0D39F78D" w14:textId="77777777" w:rsidR="005766B8" w:rsidRPr="0082412F" w:rsidRDefault="005766B8" w:rsidP="005766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4" w:type="pct"/>
            <w:gridSpan w:val="2"/>
            <w:tcBorders>
              <w:bottom w:val="single" w:sz="4" w:space="0" w:color="auto"/>
            </w:tcBorders>
            <w:vAlign w:val="bottom"/>
          </w:tcPr>
          <w:p w14:paraId="03DA921A" w14:textId="1C30803E" w:rsidR="005766B8" w:rsidRPr="0082412F" w:rsidRDefault="005766B8" w:rsidP="005766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A32E8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6A6D30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AA32E8">
              <w:rPr>
                <w:rFonts w:ascii="Angsana New" w:hAnsi="Angsana New" w:hint="cs"/>
                <w:sz w:val="30"/>
                <w:szCs w:val="30"/>
              </w:rPr>
              <w:t>540</w:t>
            </w:r>
          </w:p>
        </w:tc>
      </w:tr>
      <w:tr w:rsidR="005766B8" w:rsidRPr="00B165D6" w14:paraId="6071F15F" w14:textId="77777777" w:rsidTr="00300661">
        <w:tc>
          <w:tcPr>
            <w:tcW w:w="2075" w:type="pct"/>
            <w:vAlign w:val="bottom"/>
          </w:tcPr>
          <w:p w14:paraId="36E0C3EB" w14:textId="77777777" w:rsidR="005766B8" w:rsidRPr="0082412F" w:rsidRDefault="005766B8" w:rsidP="00576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2412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65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C8E8A8" w14:textId="38958C84" w:rsidR="005766B8" w:rsidRPr="0082412F" w:rsidRDefault="00922CAB" w:rsidP="005766B8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22CA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123</w:t>
            </w:r>
            <w:r w:rsidR="00C737A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922CA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033</w:t>
            </w:r>
          </w:p>
        </w:tc>
        <w:tc>
          <w:tcPr>
            <w:tcW w:w="126" w:type="pct"/>
            <w:tcBorders>
              <w:left w:val="nil"/>
            </w:tcBorders>
            <w:vAlign w:val="bottom"/>
          </w:tcPr>
          <w:p w14:paraId="21927084" w14:textId="77777777" w:rsidR="005766B8" w:rsidRPr="0082412F" w:rsidRDefault="005766B8" w:rsidP="005766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F3389F" w14:textId="0F4758F7" w:rsidR="005766B8" w:rsidRPr="0082412F" w:rsidRDefault="005766B8" w:rsidP="005766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after="0"/>
              <w:ind w:right="-19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A32E8">
              <w:rPr>
                <w:rFonts w:ascii="Angsana New" w:hAnsi="Angsana New" w:hint="cs"/>
                <w:b/>
                <w:bCs/>
                <w:sz w:val="30"/>
                <w:szCs w:val="30"/>
              </w:rPr>
              <w:t>115</w:t>
            </w:r>
            <w:r w:rsidRPr="006A6D30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Pr="00AA32E8">
              <w:rPr>
                <w:rFonts w:ascii="Angsana New" w:hAnsi="Angsana New" w:hint="cs"/>
                <w:b/>
                <w:bCs/>
                <w:sz w:val="30"/>
                <w:szCs w:val="30"/>
              </w:rPr>
              <w:t>487</w:t>
            </w:r>
          </w:p>
        </w:tc>
        <w:tc>
          <w:tcPr>
            <w:tcW w:w="129" w:type="pct"/>
            <w:vAlign w:val="bottom"/>
          </w:tcPr>
          <w:p w14:paraId="52CFD5DF" w14:textId="77777777" w:rsidR="005766B8" w:rsidRPr="0082412F" w:rsidRDefault="005766B8" w:rsidP="005766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A4CA900" w14:textId="2B82DDEA" w:rsidR="005766B8" w:rsidRPr="0082412F" w:rsidRDefault="00C737AE" w:rsidP="005766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after="0"/>
              <w:ind w:right="-19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55,93</w:t>
            </w:r>
            <w:r w:rsidR="001B393D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132" w:type="pct"/>
            <w:vAlign w:val="bottom"/>
          </w:tcPr>
          <w:p w14:paraId="39FC2870" w14:textId="77777777" w:rsidR="005766B8" w:rsidRPr="0082412F" w:rsidRDefault="005766B8" w:rsidP="005766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4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9A81673" w14:textId="2A0A0CDE" w:rsidR="005766B8" w:rsidRPr="0082412F" w:rsidRDefault="005766B8" w:rsidP="005766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after="0"/>
              <w:ind w:right="-19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A32E8">
              <w:rPr>
                <w:rFonts w:ascii="Angsana New" w:hAnsi="Angsana New" w:hint="cs"/>
                <w:b/>
                <w:bCs/>
                <w:sz w:val="30"/>
                <w:szCs w:val="30"/>
              </w:rPr>
              <w:t>56</w:t>
            </w:r>
            <w:r w:rsidRPr="006A6D30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Pr="00AA32E8">
              <w:rPr>
                <w:rFonts w:ascii="Angsana New" w:hAnsi="Angsana New" w:hint="cs"/>
                <w:b/>
                <w:bCs/>
                <w:sz w:val="30"/>
                <w:szCs w:val="30"/>
              </w:rPr>
              <w:t>257</w:t>
            </w:r>
          </w:p>
        </w:tc>
      </w:tr>
    </w:tbl>
    <w:p w14:paraId="49174EE3" w14:textId="77777777" w:rsidR="00D62919" w:rsidRDefault="00D62919" w:rsidP="008F302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620F5C99" w14:textId="44BF5CC9" w:rsidR="00F02D07" w:rsidRPr="0082412F" w:rsidRDefault="00246D7B" w:rsidP="008F302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82412F">
        <w:rPr>
          <w:rFonts w:ascii="Angsana New" w:hAnsi="Angsana New" w:hint="cs"/>
          <w:sz w:val="30"/>
          <w:szCs w:val="30"/>
          <w:cs/>
        </w:rPr>
        <w:t xml:space="preserve">ยอดคงเหลือกับกิจการที่เกี่ยวข้องกัน ณ วันที่ </w:t>
      </w:r>
      <w:r w:rsidR="00922CAB" w:rsidRPr="00922CAB">
        <w:rPr>
          <w:rFonts w:ascii="Angsana New" w:hAnsi="Angsana New" w:hint="cs"/>
          <w:spacing w:val="-2"/>
          <w:sz w:val="30"/>
          <w:szCs w:val="30"/>
        </w:rPr>
        <w:t>3</w:t>
      </w:r>
      <w:r w:rsidR="00922CAB" w:rsidRPr="00922CAB">
        <w:rPr>
          <w:rFonts w:ascii="Angsana New" w:hAnsi="Angsana New"/>
          <w:spacing w:val="-2"/>
          <w:sz w:val="30"/>
          <w:szCs w:val="30"/>
        </w:rPr>
        <w:t>0</w:t>
      </w:r>
      <w:r w:rsidR="00126C68" w:rsidRPr="0082412F">
        <w:rPr>
          <w:rFonts w:ascii="Angsana New" w:hAnsi="Angsana New" w:hint="cs"/>
          <w:spacing w:val="-2"/>
          <w:sz w:val="30"/>
          <w:szCs w:val="30"/>
        </w:rPr>
        <w:t xml:space="preserve"> </w:t>
      </w:r>
      <w:r w:rsidR="005766B8">
        <w:rPr>
          <w:rFonts w:ascii="Angsana New" w:hAnsi="Angsana New" w:hint="cs"/>
          <w:spacing w:val="-2"/>
          <w:sz w:val="30"/>
          <w:szCs w:val="30"/>
          <w:cs/>
        </w:rPr>
        <w:t>กันย</w:t>
      </w:r>
      <w:r w:rsidR="00AE0ACA">
        <w:rPr>
          <w:rFonts w:ascii="Angsana New" w:hAnsi="Angsana New" w:hint="cs"/>
          <w:spacing w:val="-2"/>
          <w:sz w:val="30"/>
          <w:szCs w:val="30"/>
          <w:cs/>
        </w:rPr>
        <w:t>ายน</w:t>
      </w:r>
      <w:r w:rsidR="00126C68" w:rsidRPr="0082412F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922CAB" w:rsidRPr="00922CAB">
        <w:rPr>
          <w:rFonts w:ascii="Angsana New" w:hAnsi="Angsana New" w:hint="cs"/>
          <w:spacing w:val="-2"/>
          <w:sz w:val="30"/>
          <w:szCs w:val="30"/>
        </w:rPr>
        <w:t>256</w:t>
      </w:r>
      <w:r w:rsidR="00922CAB" w:rsidRPr="00922CAB">
        <w:rPr>
          <w:rFonts w:ascii="Angsana New" w:hAnsi="Angsana New"/>
          <w:spacing w:val="-2"/>
          <w:sz w:val="30"/>
          <w:szCs w:val="30"/>
        </w:rPr>
        <w:t>4</w:t>
      </w:r>
      <w:r w:rsidR="00DB28F4" w:rsidRPr="0082412F">
        <w:rPr>
          <w:rFonts w:ascii="Angsana New" w:hAnsi="Angsana New" w:hint="cs"/>
          <w:sz w:val="30"/>
          <w:szCs w:val="30"/>
          <w:cs/>
        </w:rPr>
        <w:t xml:space="preserve"> และ </w:t>
      </w:r>
      <w:r w:rsidR="00922CAB" w:rsidRPr="00922CAB">
        <w:rPr>
          <w:rFonts w:ascii="Angsana New" w:hAnsi="Angsana New" w:hint="cs"/>
          <w:sz w:val="30"/>
          <w:szCs w:val="30"/>
        </w:rPr>
        <w:t>31</w:t>
      </w:r>
      <w:r w:rsidR="00DB28F4" w:rsidRPr="0082412F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="00922CAB" w:rsidRPr="00922CAB">
        <w:rPr>
          <w:rFonts w:ascii="Angsana New" w:hAnsi="Angsana New" w:hint="cs"/>
          <w:sz w:val="30"/>
          <w:szCs w:val="30"/>
        </w:rPr>
        <w:t>256</w:t>
      </w:r>
      <w:r w:rsidR="00922CAB" w:rsidRPr="00922CAB">
        <w:rPr>
          <w:rFonts w:ascii="Angsana New" w:hAnsi="Angsana New"/>
          <w:sz w:val="30"/>
          <w:szCs w:val="30"/>
        </w:rPr>
        <w:t>3</w:t>
      </w:r>
      <w:r w:rsidRPr="0082412F">
        <w:rPr>
          <w:rFonts w:ascii="Angsana New" w:hAnsi="Angsana New" w:hint="cs"/>
          <w:sz w:val="30"/>
          <w:szCs w:val="30"/>
          <w:cs/>
        </w:rPr>
        <w:t xml:space="preserve"> </w:t>
      </w:r>
      <w:r w:rsidR="00DB28F4" w:rsidRPr="0082412F">
        <w:rPr>
          <w:rFonts w:ascii="Angsana New" w:hAnsi="Angsana New" w:hint="cs"/>
          <w:sz w:val="30"/>
          <w:szCs w:val="30"/>
          <w:cs/>
        </w:rPr>
        <w:t>มีดังนี้</w:t>
      </w:r>
    </w:p>
    <w:p w14:paraId="02604D6D" w14:textId="77777777" w:rsidR="00F02D07" w:rsidRPr="00AE0ACA" w:rsidRDefault="00F02D07" w:rsidP="00567EA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tbl>
      <w:tblPr>
        <w:tblW w:w="954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263"/>
        <w:gridCol w:w="269"/>
        <w:gridCol w:w="1170"/>
        <w:gridCol w:w="263"/>
        <w:gridCol w:w="1166"/>
        <w:gridCol w:w="275"/>
        <w:gridCol w:w="1176"/>
      </w:tblGrid>
      <w:tr w:rsidR="000271C5" w:rsidRPr="00B165D6" w14:paraId="76A48D08" w14:textId="77777777" w:rsidTr="003E1959">
        <w:trPr>
          <w:trHeight w:val="405"/>
        </w:trPr>
        <w:tc>
          <w:tcPr>
            <w:tcW w:w="2075" w:type="pct"/>
            <w:vAlign w:val="bottom"/>
          </w:tcPr>
          <w:p w14:paraId="4386FB08" w14:textId="77777777" w:rsidR="000271C5" w:rsidRPr="0082412F" w:rsidRDefault="000271C5" w:rsidP="00BC5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16" w:type="pct"/>
            <w:gridSpan w:val="3"/>
            <w:shd w:val="clear" w:color="auto" w:fill="auto"/>
            <w:vAlign w:val="bottom"/>
          </w:tcPr>
          <w:p w14:paraId="2C5930BC" w14:textId="77777777" w:rsidR="000271C5" w:rsidRPr="0082412F" w:rsidRDefault="000271C5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6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2412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8" w:type="pct"/>
            <w:shd w:val="clear" w:color="auto" w:fill="auto"/>
            <w:vAlign w:val="bottom"/>
          </w:tcPr>
          <w:p w14:paraId="74AF6A12" w14:textId="77777777" w:rsidR="000271C5" w:rsidRPr="0082412F" w:rsidRDefault="000271C5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1" w:type="pct"/>
            <w:gridSpan w:val="3"/>
            <w:shd w:val="clear" w:color="auto" w:fill="auto"/>
            <w:vAlign w:val="bottom"/>
          </w:tcPr>
          <w:p w14:paraId="08852336" w14:textId="77777777" w:rsidR="000271C5" w:rsidRPr="0082412F" w:rsidRDefault="000271C5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2412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271C5" w:rsidRPr="00B165D6" w14:paraId="3E12B7CE" w14:textId="77777777" w:rsidTr="003E1959">
        <w:trPr>
          <w:trHeight w:val="405"/>
        </w:trPr>
        <w:tc>
          <w:tcPr>
            <w:tcW w:w="2075" w:type="pct"/>
            <w:vAlign w:val="bottom"/>
          </w:tcPr>
          <w:p w14:paraId="21C35183" w14:textId="77777777" w:rsidR="000271C5" w:rsidRPr="0082412F" w:rsidRDefault="000271C5" w:rsidP="00BC5D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70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2" w:type="pct"/>
            <w:shd w:val="clear" w:color="auto" w:fill="auto"/>
            <w:vAlign w:val="bottom"/>
          </w:tcPr>
          <w:p w14:paraId="5D1ACDC1" w14:textId="171B81A6" w:rsidR="000271C5" w:rsidRPr="0082412F" w:rsidRDefault="00922CAB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22CAB">
              <w:rPr>
                <w:rFonts w:ascii="Angsana New" w:hAnsi="Angsana New" w:hint="cs"/>
                <w:spacing w:val="-2"/>
                <w:sz w:val="30"/>
                <w:szCs w:val="30"/>
              </w:rPr>
              <w:t>3</w:t>
            </w:r>
            <w:r w:rsidR="00AE0ACA">
              <w:rPr>
                <w:rFonts w:ascii="Angsana New" w:hAnsi="Angsana New"/>
                <w:spacing w:val="-2"/>
                <w:sz w:val="30"/>
                <w:szCs w:val="30"/>
              </w:rPr>
              <w:t>0</w:t>
            </w:r>
            <w:r w:rsidR="000271C5" w:rsidRPr="0082412F">
              <w:rPr>
                <w:rFonts w:ascii="Angsana New" w:hAnsi="Angsana New" w:hint="cs"/>
                <w:spacing w:val="-2"/>
                <w:sz w:val="30"/>
                <w:szCs w:val="30"/>
              </w:rPr>
              <w:t xml:space="preserve"> </w:t>
            </w:r>
            <w:r w:rsidR="005766B8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กันยา</w:t>
            </w:r>
            <w:r w:rsidR="00AE0ACA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ยน</w:t>
            </w:r>
          </w:p>
        </w:tc>
        <w:tc>
          <w:tcPr>
            <w:tcW w:w="141" w:type="pct"/>
            <w:shd w:val="clear" w:color="auto" w:fill="auto"/>
            <w:vAlign w:val="bottom"/>
          </w:tcPr>
          <w:p w14:paraId="685443AC" w14:textId="77777777" w:rsidR="000271C5" w:rsidRPr="0082412F" w:rsidRDefault="000271C5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  <w:shd w:val="clear" w:color="auto" w:fill="auto"/>
            <w:vAlign w:val="bottom"/>
          </w:tcPr>
          <w:p w14:paraId="03B5002B" w14:textId="3CAC6383" w:rsidR="000271C5" w:rsidRPr="0082412F" w:rsidRDefault="00922CAB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22CAB">
              <w:rPr>
                <w:rFonts w:ascii="Angsana New" w:hAnsi="Angsana New" w:hint="cs"/>
                <w:sz w:val="30"/>
                <w:szCs w:val="30"/>
              </w:rPr>
              <w:t>31</w:t>
            </w:r>
            <w:r w:rsidR="000271C5" w:rsidRPr="0082412F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0271C5" w:rsidRPr="0082412F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38" w:type="pct"/>
            <w:shd w:val="clear" w:color="auto" w:fill="auto"/>
            <w:vAlign w:val="bottom"/>
          </w:tcPr>
          <w:p w14:paraId="51D42D90" w14:textId="77777777" w:rsidR="000271C5" w:rsidRPr="0082412F" w:rsidRDefault="000271C5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14:paraId="53E4D324" w14:textId="0B66711D" w:rsidR="000271C5" w:rsidRPr="0082412F" w:rsidRDefault="00922CAB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4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22CAB">
              <w:rPr>
                <w:rFonts w:ascii="Angsana New" w:hAnsi="Angsana New" w:hint="cs"/>
                <w:spacing w:val="-2"/>
                <w:sz w:val="30"/>
                <w:szCs w:val="30"/>
              </w:rPr>
              <w:t>3</w:t>
            </w:r>
            <w:r w:rsidRPr="00922CAB">
              <w:rPr>
                <w:rFonts w:ascii="Angsana New" w:hAnsi="Angsana New"/>
                <w:spacing w:val="-2"/>
                <w:sz w:val="30"/>
                <w:szCs w:val="30"/>
              </w:rPr>
              <w:t>0</w:t>
            </w:r>
            <w:r w:rsidR="000271C5" w:rsidRPr="0082412F">
              <w:rPr>
                <w:rFonts w:ascii="Angsana New" w:hAnsi="Angsana New" w:hint="cs"/>
                <w:spacing w:val="-2"/>
                <w:sz w:val="30"/>
                <w:szCs w:val="30"/>
              </w:rPr>
              <w:t xml:space="preserve"> </w:t>
            </w:r>
            <w:r w:rsidR="005766B8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กันย</w:t>
            </w:r>
            <w:r w:rsidR="00AE0ACA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ายน</w:t>
            </w:r>
          </w:p>
        </w:tc>
        <w:tc>
          <w:tcPr>
            <w:tcW w:w="144" w:type="pct"/>
            <w:shd w:val="clear" w:color="auto" w:fill="auto"/>
            <w:vAlign w:val="bottom"/>
          </w:tcPr>
          <w:p w14:paraId="0C84E027" w14:textId="77777777" w:rsidR="000271C5" w:rsidRPr="0082412F" w:rsidRDefault="000271C5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6" w:type="pct"/>
            <w:shd w:val="clear" w:color="auto" w:fill="auto"/>
            <w:vAlign w:val="bottom"/>
          </w:tcPr>
          <w:p w14:paraId="6097E400" w14:textId="5CBFAFCD" w:rsidR="000271C5" w:rsidRPr="0082412F" w:rsidRDefault="00922CAB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22CAB">
              <w:rPr>
                <w:rFonts w:ascii="Angsana New" w:hAnsi="Angsana New" w:hint="cs"/>
                <w:sz w:val="30"/>
                <w:szCs w:val="30"/>
              </w:rPr>
              <w:t>31</w:t>
            </w:r>
            <w:r w:rsidR="000271C5" w:rsidRPr="0082412F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0271C5" w:rsidRPr="0082412F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243502" w:rsidRPr="00B165D6" w14:paraId="644C9A31" w14:textId="77777777" w:rsidTr="003E1959">
        <w:trPr>
          <w:trHeight w:val="405"/>
        </w:trPr>
        <w:tc>
          <w:tcPr>
            <w:tcW w:w="2075" w:type="pct"/>
            <w:vAlign w:val="bottom"/>
          </w:tcPr>
          <w:p w14:paraId="6F223193" w14:textId="5D848801" w:rsidR="00243502" w:rsidRPr="0082412F" w:rsidRDefault="00243502" w:rsidP="00B236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2" w:type="pct"/>
            <w:shd w:val="clear" w:color="auto" w:fill="auto"/>
            <w:vAlign w:val="bottom"/>
          </w:tcPr>
          <w:p w14:paraId="0DD4C925" w14:textId="3DB15585" w:rsidR="00243502" w:rsidRPr="0082412F" w:rsidRDefault="00922CAB" w:rsidP="00243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22CAB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922CAB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41" w:type="pct"/>
            <w:shd w:val="clear" w:color="auto" w:fill="auto"/>
            <w:vAlign w:val="bottom"/>
          </w:tcPr>
          <w:p w14:paraId="373543EB" w14:textId="77777777" w:rsidR="00243502" w:rsidRPr="0082412F" w:rsidRDefault="00243502" w:rsidP="00243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  <w:shd w:val="clear" w:color="auto" w:fill="auto"/>
            <w:vAlign w:val="bottom"/>
          </w:tcPr>
          <w:p w14:paraId="117B600C" w14:textId="19DEFE42" w:rsidR="00243502" w:rsidRPr="0082412F" w:rsidRDefault="00922CAB" w:rsidP="00243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22CAB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922CAB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38" w:type="pct"/>
            <w:shd w:val="clear" w:color="auto" w:fill="auto"/>
            <w:vAlign w:val="bottom"/>
          </w:tcPr>
          <w:p w14:paraId="45205F63" w14:textId="77777777" w:rsidR="00243502" w:rsidRPr="0082412F" w:rsidRDefault="00243502" w:rsidP="00243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14:paraId="05F82732" w14:textId="4343DB30" w:rsidR="00243502" w:rsidRPr="0082412F" w:rsidRDefault="00922CAB" w:rsidP="00243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4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22CAB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922CAB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44" w:type="pct"/>
            <w:shd w:val="clear" w:color="auto" w:fill="auto"/>
            <w:vAlign w:val="bottom"/>
          </w:tcPr>
          <w:p w14:paraId="1C044E8E" w14:textId="77777777" w:rsidR="00243502" w:rsidRPr="0082412F" w:rsidRDefault="00243502" w:rsidP="00243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6" w:type="pct"/>
            <w:shd w:val="clear" w:color="auto" w:fill="auto"/>
            <w:vAlign w:val="bottom"/>
          </w:tcPr>
          <w:p w14:paraId="6C466990" w14:textId="394DA396" w:rsidR="00243502" w:rsidRPr="0082412F" w:rsidRDefault="00922CAB" w:rsidP="00243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22CAB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922CAB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0271C5" w:rsidRPr="00B165D6" w14:paraId="60137050" w14:textId="77777777" w:rsidTr="003E1959">
        <w:trPr>
          <w:trHeight w:val="405"/>
        </w:trPr>
        <w:tc>
          <w:tcPr>
            <w:tcW w:w="2075" w:type="pct"/>
            <w:vAlign w:val="bottom"/>
          </w:tcPr>
          <w:p w14:paraId="69C444C2" w14:textId="77777777" w:rsidR="000271C5" w:rsidRPr="0082412F" w:rsidRDefault="000271C5" w:rsidP="00BC5D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70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25" w:type="pct"/>
            <w:gridSpan w:val="7"/>
            <w:vAlign w:val="bottom"/>
          </w:tcPr>
          <w:p w14:paraId="298EA317" w14:textId="77777777" w:rsidR="000271C5" w:rsidRPr="0082412F" w:rsidRDefault="000271C5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2412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274AA" w:rsidRPr="00B165D6" w14:paraId="340EF7DA" w14:textId="77777777" w:rsidTr="003E1959">
        <w:trPr>
          <w:trHeight w:val="389"/>
        </w:trPr>
        <w:tc>
          <w:tcPr>
            <w:tcW w:w="2075" w:type="pct"/>
            <w:vAlign w:val="bottom"/>
          </w:tcPr>
          <w:p w14:paraId="46424C5E" w14:textId="40627551" w:rsidR="005274AA" w:rsidRPr="00E62768" w:rsidRDefault="005274AA" w:rsidP="00B23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412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662" w:type="pct"/>
            <w:vAlign w:val="bottom"/>
          </w:tcPr>
          <w:p w14:paraId="78789427" w14:textId="77777777" w:rsidR="005274AA" w:rsidRPr="0082412F" w:rsidRDefault="005274AA" w:rsidP="00080577">
            <w:pPr>
              <w:pStyle w:val="acctfourfigures"/>
              <w:tabs>
                <w:tab w:val="clear" w:pos="765"/>
                <w:tab w:val="decimal" w:pos="94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1" w:type="pct"/>
            <w:vAlign w:val="bottom"/>
          </w:tcPr>
          <w:p w14:paraId="44D88C7C" w14:textId="77777777" w:rsidR="005274AA" w:rsidRPr="0082412F" w:rsidRDefault="005274AA" w:rsidP="000271C5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  <w:vAlign w:val="bottom"/>
          </w:tcPr>
          <w:p w14:paraId="429255AD" w14:textId="77777777" w:rsidR="005274AA" w:rsidRPr="00CF0C3F" w:rsidRDefault="005274AA" w:rsidP="008A0631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" w:type="pct"/>
            <w:vAlign w:val="bottom"/>
          </w:tcPr>
          <w:p w14:paraId="02EDA585" w14:textId="77777777" w:rsidR="005274AA" w:rsidRPr="0082412F" w:rsidRDefault="005274AA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1" w:type="pct"/>
            <w:vAlign w:val="bottom"/>
          </w:tcPr>
          <w:p w14:paraId="71F3805B" w14:textId="77777777" w:rsidR="005274AA" w:rsidRPr="0082412F" w:rsidRDefault="005274AA" w:rsidP="005047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" w:type="pct"/>
            <w:vAlign w:val="bottom"/>
          </w:tcPr>
          <w:p w14:paraId="2590273D" w14:textId="77777777" w:rsidR="005274AA" w:rsidRPr="0082412F" w:rsidRDefault="005274AA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6" w:type="pct"/>
            <w:vAlign w:val="bottom"/>
          </w:tcPr>
          <w:p w14:paraId="263E033D" w14:textId="77777777" w:rsidR="005274AA" w:rsidRPr="0082412F" w:rsidRDefault="005274AA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3500D" w:rsidRPr="00B165D6" w14:paraId="0BD3CC5D" w14:textId="77777777" w:rsidTr="003E1959">
        <w:trPr>
          <w:trHeight w:val="389"/>
        </w:trPr>
        <w:tc>
          <w:tcPr>
            <w:tcW w:w="2075" w:type="pct"/>
            <w:vAlign w:val="bottom"/>
          </w:tcPr>
          <w:p w14:paraId="64C8876D" w14:textId="77777777" w:rsidR="0023500D" w:rsidRPr="0082412F" w:rsidRDefault="0023500D" w:rsidP="00235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62768">
              <w:rPr>
                <w:rFonts w:asciiTheme="majorBidi" w:hAnsiTheme="majorBidi" w:cstheme="majorBidi"/>
                <w:sz w:val="30"/>
                <w:szCs w:val="30"/>
                <w:cs/>
              </w:rPr>
              <w:t>ผู้ถือหุ้นรายใหญ่</w:t>
            </w:r>
          </w:p>
        </w:tc>
        <w:tc>
          <w:tcPr>
            <w:tcW w:w="662" w:type="pct"/>
            <w:vAlign w:val="bottom"/>
          </w:tcPr>
          <w:p w14:paraId="7C003CAE" w14:textId="70AFD2E1" w:rsidR="0023500D" w:rsidRPr="0082412F" w:rsidRDefault="0023500D" w:rsidP="0023500D">
            <w:pPr>
              <w:pStyle w:val="acctfourfigures"/>
              <w:tabs>
                <w:tab w:val="clear" w:pos="765"/>
                <w:tab w:val="decimal" w:pos="94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6,562,880</w:t>
            </w:r>
          </w:p>
        </w:tc>
        <w:tc>
          <w:tcPr>
            <w:tcW w:w="141" w:type="pct"/>
            <w:vAlign w:val="bottom"/>
          </w:tcPr>
          <w:p w14:paraId="3024E87B" w14:textId="77777777" w:rsidR="0023500D" w:rsidRPr="0082412F" w:rsidRDefault="0023500D" w:rsidP="0023500D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  <w:vAlign w:val="bottom"/>
          </w:tcPr>
          <w:p w14:paraId="12F78789" w14:textId="7B95E792" w:rsidR="0023500D" w:rsidRPr="0082412F" w:rsidRDefault="00922CAB" w:rsidP="0023500D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22CAB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="0023500D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922CAB">
              <w:rPr>
                <w:rFonts w:ascii="Angsana New" w:hAnsi="Angsana New"/>
                <w:sz w:val="30"/>
                <w:szCs w:val="30"/>
                <w:lang w:val="en-US"/>
              </w:rPr>
              <w:t>982</w:t>
            </w:r>
            <w:r w:rsidR="0023500D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922CAB">
              <w:rPr>
                <w:rFonts w:ascii="Angsana New" w:hAnsi="Angsana New"/>
                <w:sz w:val="30"/>
                <w:szCs w:val="30"/>
                <w:lang w:val="en-US"/>
              </w:rPr>
              <w:t>071</w:t>
            </w:r>
          </w:p>
        </w:tc>
        <w:tc>
          <w:tcPr>
            <w:tcW w:w="138" w:type="pct"/>
            <w:vAlign w:val="bottom"/>
          </w:tcPr>
          <w:p w14:paraId="3D1745DF" w14:textId="77777777" w:rsidR="0023500D" w:rsidRPr="0082412F" w:rsidRDefault="0023500D" w:rsidP="002350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1" w:type="pct"/>
            <w:vAlign w:val="bottom"/>
          </w:tcPr>
          <w:p w14:paraId="40E05135" w14:textId="2E2DF8CA" w:rsidR="0023500D" w:rsidRPr="0082412F" w:rsidRDefault="0023500D" w:rsidP="002350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2412F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44" w:type="pct"/>
            <w:vAlign w:val="bottom"/>
          </w:tcPr>
          <w:p w14:paraId="789825E2" w14:textId="77777777" w:rsidR="0023500D" w:rsidRPr="0082412F" w:rsidRDefault="0023500D" w:rsidP="002350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6" w:type="pct"/>
            <w:vAlign w:val="bottom"/>
          </w:tcPr>
          <w:p w14:paraId="7FF241D0" w14:textId="77777777" w:rsidR="0023500D" w:rsidRPr="0082412F" w:rsidRDefault="0023500D" w:rsidP="002350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2412F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23500D" w:rsidRPr="00B165D6" w14:paraId="5CBAF8FF" w14:textId="77777777" w:rsidTr="003E1959">
        <w:trPr>
          <w:trHeight w:val="389"/>
        </w:trPr>
        <w:tc>
          <w:tcPr>
            <w:tcW w:w="2075" w:type="pct"/>
            <w:vAlign w:val="bottom"/>
          </w:tcPr>
          <w:p w14:paraId="5753D2BE" w14:textId="77777777" w:rsidR="0023500D" w:rsidRPr="0082412F" w:rsidRDefault="0023500D" w:rsidP="00235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62768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การร่วมค้าทางอ้อม</w:t>
            </w:r>
          </w:p>
        </w:tc>
        <w:tc>
          <w:tcPr>
            <w:tcW w:w="662" w:type="pct"/>
            <w:tcBorders>
              <w:bottom w:val="single" w:sz="4" w:space="0" w:color="auto"/>
            </w:tcBorders>
            <w:vAlign w:val="bottom"/>
          </w:tcPr>
          <w:p w14:paraId="45C89D63" w14:textId="51EDDD35" w:rsidR="0023500D" w:rsidRPr="0082412F" w:rsidRDefault="00922CAB" w:rsidP="0023500D">
            <w:pPr>
              <w:pStyle w:val="acctfourfigures"/>
              <w:tabs>
                <w:tab w:val="clear" w:pos="765"/>
                <w:tab w:val="decimal" w:pos="94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922CAB">
              <w:rPr>
                <w:rFonts w:ascii="Angsana New" w:hAnsi="Angsana New"/>
                <w:sz w:val="30"/>
                <w:szCs w:val="30"/>
                <w:lang w:val="en-US"/>
              </w:rPr>
              <w:t>199</w:t>
            </w:r>
          </w:p>
        </w:tc>
        <w:tc>
          <w:tcPr>
            <w:tcW w:w="141" w:type="pct"/>
            <w:vAlign w:val="bottom"/>
          </w:tcPr>
          <w:p w14:paraId="3C4ABB0D" w14:textId="77777777" w:rsidR="0023500D" w:rsidRPr="0082412F" w:rsidRDefault="0023500D" w:rsidP="002350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  <w:tcBorders>
              <w:bottom w:val="single" w:sz="4" w:space="0" w:color="auto"/>
            </w:tcBorders>
            <w:vAlign w:val="bottom"/>
          </w:tcPr>
          <w:p w14:paraId="19F6C4A1" w14:textId="3589A23A" w:rsidR="0023500D" w:rsidRPr="0082412F" w:rsidRDefault="00922CAB" w:rsidP="0023500D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22CAB">
              <w:rPr>
                <w:rFonts w:ascii="Angsana New" w:hAnsi="Angsana New"/>
                <w:sz w:val="30"/>
                <w:szCs w:val="30"/>
                <w:lang w:val="en-US"/>
              </w:rPr>
              <w:t>175</w:t>
            </w:r>
          </w:p>
        </w:tc>
        <w:tc>
          <w:tcPr>
            <w:tcW w:w="138" w:type="pct"/>
            <w:vAlign w:val="bottom"/>
          </w:tcPr>
          <w:p w14:paraId="2AE22556" w14:textId="77777777" w:rsidR="0023500D" w:rsidRPr="0082412F" w:rsidRDefault="0023500D" w:rsidP="002350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1" w:type="pct"/>
            <w:tcBorders>
              <w:bottom w:val="single" w:sz="4" w:space="0" w:color="auto"/>
            </w:tcBorders>
            <w:vAlign w:val="bottom"/>
          </w:tcPr>
          <w:p w14:paraId="40BF2DB5" w14:textId="34AE2145" w:rsidR="0023500D" w:rsidRPr="0082412F" w:rsidRDefault="0023500D" w:rsidP="002350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2412F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44" w:type="pct"/>
            <w:vAlign w:val="bottom"/>
          </w:tcPr>
          <w:p w14:paraId="01494DF4" w14:textId="77777777" w:rsidR="0023500D" w:rsidRPr="0082412F" w:rsidRDefault="0023500D" w:rsidP="002350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6" w:type="pct"/>
            <w:tcBorders>
              <w:bottom w:val="single" w:sz="4" w:space="0" w:color="auto"/>
            </w:tcBorders>
            <w:vAlign w:val="bottom"/>
          </w:tcPr>
          <w:p w14:paraId="74402AE8" w14:textId="77777777" w:rsidR="0023500D" w:rsidRPr="0082412F" w:rsidRDefault="0023500D" w:rsidP="002350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2412F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23500D" w:rsidRPr="00B165D6" w14:paraId="13B7BF39" w14:textId="77777777" w:rsidTr="003E1959">
        <w:trPr>
          <w:trHeight w:val="389"/>
        </w:trPr>
        <w:tc>
          <w:tcPr>
            <w:tcW w:w="2075" w:type="pct"/>
            <w:vAlign w:val="bottom"/>
          </w:tcPr>
          <w:p w14:paraId="0BEF379D" w14:textId="77777777" w:rsidR="0023500D" w:rsidRPr="008A36B8" w:rsidRDefault="0023500D" w:rsidP="00235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62" w:type="pct"/>
            <w:tcBorders>
              <w:top w:val="single" w:sz="4" w:space="0" w:color="auto"/>
            </w:tcBorders>
            <w:vAlign w:val="bottom"/>
          </w:tcPr>
          <w:p w14:paraId="733547DE" w14:textId="5CD0B5B0" w:rsidR="0023500D" w:rsidRPr="0082412F" w:rsidRDefault="00922CAB" w:rsidP="0023500D">
            <w:pPr>
              <w:pStyle w:val="acctfourfigures"/>
              <w:tabs>
                <w:tab w:val="clear" w:pos="765"/>
                <w:tab w:val="decimal" w:pos="94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922CAB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="0023500D">
              <w:rPr>
                <w:rFonts w:ascii="Angsana New" w:hAnsi="Angsana New"/>
                <w:sz w:val="30"/>
                <w:szCs w:val="30"/>
              </w:rPr>
              <w:t>,</w:t>
            </w:r>
            <w:r w:rsidRPr="00922CAB">
              <w:rPr>
                <w:rFonts w:ascii="Angsana New" w:hAnsi="Angsana New"/>
                <w:sz w:val="30"/>
                <w:szCs w:val="30"/>
                <w:lang w:val="en-US"/>
              </w:rPr>
              <w:t>563</w:t>
            </w:r>
            <w:r w:rsidR="0023500D">
              <w:rPr>
                <w:rFonts w:ascii="Angsana New" w:hAnsi="Angsana New"/>
                <w:sz w:val="30"/>
                <w:szCs w:val="30"/>
              </w:rPr>
              <w:t>,</w:t>
            </w:r>
            <w:r w:rsidRPr="00922CAB">
              <w:rPr>
                <w:rFonts w:ascii="Angsana New" w:hAnsi="Angsana New"/>
                <w:sz w:val="30"/>
                <w:szCs w:val="30"/>
                <w:lang w:val="en-US"/>
              </w:rPr>
              <w:t>079</w:t>
            </w:r>
          </w:p>
        </w:tc>
        <w:tc>
          <w:tcPr>
            <w:tcW w:w="141" w:type="pct"/>
            <w:vAlign w:val="bottom"/>
          </w:tcPr>
          <w:p w14:paraId="5E12F493" w14:textId="77777777" w:rsidR="0023500D" w:rsidRPr="0082412F" w:rsidRDefault="0023500D" w:rsidP="002350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  <w:tcBorders>
              <w:top w:val="single" w:sz="4" w:space="0" w:color="auto"/>
            </w:tcBorders>
            <w:vAlign w:val="bottom"/>
          </w:tcPr>
          <w:p w14:paraId="183D9F05" w14:textId="4E1436CC" w:rsidR="0023500D" w:rsidRPr="0082412F" w:rsidRDefault="00922CAB" w:rsidP="0023500D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22CAB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="0023500D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922CAB">
              <w:rPr>
                <w:rFonts w:ascii="Angsana New" w:hAnsi="Angsana New"/>
                <w:sz w:val="30"/>
                <w:szCs w:val="30"/>
                <w:lang w:val="en-US"/>
              </w:rPr>
              <w:t>982</w:t>
            </w:r>
            <w:r w:rsidR="0023500D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922CAB">
              <w:rPr>
                <w:rFonts w:ascii="Angsana New" w:hAnsi="Angsana New"/>
                <w:sz w:val="30"/>
                <w:szCs w:val="30"/>
                <w:lang w:val="en-US"/>
              </w:rPr>
              <w:t>246</w:t>
            </w:r>
          </w:p>
        </w:tc>
        <w:tc>
          <w:tcPr>
            <w:tcW w:w="138" w:type="pct"/>
            <w:vAlign w:val="bottom"/>
          </w:tcPr>
          <w:p w14:paraId="0F0A40B6" w14:textId="77777777" w:rsidR="0023500D" w:rsidRPr="0082412F" w:rsidRDefault="0023500D" w:rsidP="002350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1" w:type="pct"/>
            <w:tcBorders>
              <w:top w:val="single" w:sz="4" w:space="0" w:color="auto"/>
            </w:tcBorders>
            <w:vAlign w:val="bottom"/>
          </w:tcPr>
          <w:p w14:paraId="17613AF2" w14:textId="173F1D46" w:rsidR="0023500D" w:rsidRPr="0082412F" w:rsidRDefault="0023500D" w:rsidP="002350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  <w:cs/>
              </w:rPr>
            </w:pPr>
            <w:r w:rsidRPr="0082412F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44" w:type="pct"/>
            <w:vAlign w:val="bottom"/>
          </w:tcPr>
          <w:p w14:paraId="081F0B91" w14:textId="77777777" w:rsidR="0023500D" w:rsidRPr="0082412F" w:rsidRDefault="0023500D" w:rsidP="002350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6" w:type="pct"/>
            <w:tcBorders>
              <w:top w:val="single" w:sz="4" w:space="0" w:color="auto"/>
            </w:tcBorders>
            <w:vAlign w:val="bottom"/>
          </w:tcPr>
          <w:p w14:paraId="2A0B6F40" w14:textId="77777777" w:rsidR="0023500D" w:rsidRPr="0082412F" w:rsidRDefault="0023500D" w:rsidP="002350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  <w:cs/>
              </w:rPr>
            </w:pPr>
            <w:r w:rsidRPr="0082412F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23500D" w:rsidRPr="00B165D6" w14:paraId="6DB4D101" w14:textId="77777777" w:rsidTr="003E1959">
        <w:trPr>
          <w:trHeight w:val="389"/>
        </w:trPr>
        <w:tc>
          <w:tcPr>
            <w:tcW w:w="2075" w:type="pct"/>
            <w:vAlign w:val="bottom"/>
          </w:tcPr>
          <w:p w14:paraId="0B2FA070" w14:textId="77777777" w:rsidR="0023500D" w:rsidRPr="0082412F" w:rsidRDefault="0023500D" w:rsidP="00235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0"/>
              </w:tabs>
              <w:spacing w:line="240" w:lineRule="auto"/>
              <w:ind w:right="70"/>
              <w:rPr>
                <w:rFonts w:ascii="Angsana New" w:hAnsi="Angsana New"/>
                <w:i/>
                <w:iCs/>
                <w:sz w:val="30"/>
                <w:szCs w:val="30"/>
                <w:highlight w:val="cyan"/>
              </w:rPr>
            </w:pPr>
            <w:r w:rsidRPr="0082412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82412F">
              <w:rPr>
                <w:rFonts w:ascii="Angsana New" w:hAnsi="Angsana New" w:hint="cs"/>
                <w:sz w:val="30"/>
                <w:szCs w:val="30"/>
                <w:cs/>
              </w:rPr>
              <w:t xml:space="preserve"> ค่าเผื่อ</w:t>
            </w:r>
            <w:r w:rsidRPr="00B7277B">
              <w:rPr>
                <w:rFonts w:ascii="Angsana New" w:hAnsi="Angsana New"/>
                <w:sz w:val="30"/>
                <w:szCs w:val="30"/>
                <w:cs/>
              </w:rPr>
              <w:t>ผลขาดทุนด้านเครดิตที่คาดว่า</w:t>
            </w:r>
            <w:r>
              <w:rPr>
                <w:rFonts w:ascii="Angsana New" w:hAnsi="Angsana New"/>
                <w:sz w:val="30"/>
                <w:szCs w:val="30"/>
              </w:rPr>
              <w:br/>
              <w:t xml:space="preserve">   </w:t>
            </w:r>
            <w:r w:rsidRPr="00B7277B">
              <w:rPr>
                <w:rFonts w:ascii="Angsana New" w:hAnsi="Angsana New"/>
                <w:sz w:val="30"/>
                <w:szCs w:val="30"/>
                <w:cs/>
              </w:rPr>
              <w:t>จะเกิดขึ้น</w:t>
            </w:r>
          </w:p>
        </w:tc>
        <w:tc>
          <w:tcPr>
            <w:tcW w:w="662" w:type="pct"/>
            <w:tcBorders>
              <w:bottom w:val="single" w:sz="4" w:space="0" w:color="auto"/>
            </w:tcBorders>
            <w:vAlign w:val="bottom"/>
          </w:tcPr>
          <w:p w14:paraId="3D2A9B0A" w14:textId="761F0D6E" w:rsidR="0023500D" w:rsidRPr="0082412F" w:rsidRDefault="0023500D" w:rsidP="0023500D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rtl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1" w:type="pct"/>
            <w:vAlign w:val="bottom"/>
          </w:tcPr>
          <w:p w14:paraId="268AAADF" w14:textId="77777777" w:rsidR="0023500D" w:rsidRPr="0082412F" w:rsidRDefault="0023500D" w:rsidP="002350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  <w:tcBorders>
              <w:bottom w:val="single" w:sz="4" w:space="0" w:color="auto"/>
            </w:tcBorders>
            <w:vAlign w:val="bottom"/>
          </w:tcPr>
          <w:p w14:paraId="30C9F77E" w14:textId="77777777" w:rsidR="0023500D" w:rsidRPr="0082412F" w:rsidRDefault="0023500D" w:rsidP="0023500D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right="-93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82412F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38" w:type="pct"/>
            <w:vAlign w:val="bottom"/>
          </w:tcPr>
          <w:p w14:paraId="4F286561" w14:textId="77777777" w:rsidR="0023500D" w:rsidRPr="0082412F" w:rsidRDefault="0023500D" w:rsidP="002350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1" w:type="pct"/>
            <w:tcBorders>
              <w:bottom w:val="single" w:sz="4" w:space="0" w:color="auto"/>
            </w:tcBorders>
            <w:vAlign w:val="bottom"/>
          </w:tcPr>
          <w:p w14:paraId="5BC61473" w14:textId="6B52CBA9" w:rsidR="0023500D" w:rsidRPr="0082412F" w:rsidRDefault="0023500D" w:rsidP="002350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2412F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44" w:type="pct"/>
            <w:vAlign w:val="bottom"/>
          </w:tcPr>
          <w:p w14:paraId="590B744A" w14:textId="77777777" w:rsidR="0023500D" w:rsidRPr="0082412F" w:rsidRDefault="0023500D" w:rsidP="002350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6" w:type="pct"/>
            <w:tcBorders>
              <w:bottom w:val="single" w:sz="4" w:space="0" w:color="auto"/>
            </w:tcBorders>
            <w:vAlign w:val="bottom"/>
          </w:tcPr>
          <w:p w14:paraId="27792608" w14:textId="77777777" w:rsidR="0023500D" w:rsidRPr="0082412F" w:rsidRDefault="0023500D" w:rsidP="002350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2412F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23500D" w:rsidRPr="00B165D6" w14:paraId="78F23BF2" w14:textId="77777777" w:rsidTr="003E1959">
        <w:trPr>
          <w:trHeight w:val="405"/>
        </w:trPr>
        <w:tc>
          <w:tcPr>
            <w:tcW w:w="2075" w:type="pct"/>
            <w:vAlign w:val="bottom"/>
          </w:tcPr>
          <w:p w14:paraId="4CC2F3DF" w14:textId="77777777" w:rsidR="0023500D" w:rsidRPr="0082412F" w:rsidRDefault="0023500D" w:rsidP="00235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2412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66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E128A0D" w14:textId="752B6BB8" w:rsidR="0023500D" w:rsidRPr="0082412F" w:rsidRDefault="0023500D" w:rsidP="0023500D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6,563,079</w:t>
            </w:r>
          </w:p>
        </w:tc>
        <w:tc>
          <w:tcPr>
            <w:tcW w:w="141" w:type="pct"/>
            <w:vAlign w:val="bottom"/>
          </w:tcPr>
          <w:p w14:paraId="5846FEF8" w14:textId="77777777" w:rsidR="0023500D" w:rsidRPr="0082412F" w:rsidRDefault="0023500D" w:rsidP="0023500D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6B05FD0" w14:textId="70281A5A" w:rsidR="0023500D" w:rsidRPr="0082412F" w:rsidRDefault="00922CAB" w:rsidP="0023500D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22CA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</w:t>
            </w:r>
            <w:r w:rsidR="0023500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922CA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982</w:t>
            </w:r>
            <w:r w:rsidR="0023500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922CA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246</w:t>
            </w:r>
          </w:p>
        </w:tc>
        <w:tc>
          <w:tcPr>
            <w:tcW w:w="138" w:type="pct"/>
            <w:vAlign w:val="bottom"/>
          </w:tcPr>
          <w:p w14:paraId="275881BC" w14:textId="77777777" w:rsidR="0023500D" w:rsidRPr="0082412F" w:rsidRDefault="0023500D" w:rsidP="002350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61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75D49A" w14:textId="625C0C4D" w:rsidR="0023500D" w:rsidRPr="0082412F" w:rsidRDefault="0023500D" w:rsidP="002350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after="0" w:line="240" w:lineRule="auto"/>
              <w:ind w:left="-108" w:right="-9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2412F">
              <w:rPr>
                <w:rFonts w:ascii="Angsana New" w:hAnsi="Angsana New" w:hint="cs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4" w:type="pct"/>
            <w:vAlign w:val="bottom"/>
          </w:tcPr>
          <w:p w14:paraId="0869E07B" w14:textId="77777777" w:rsidR="0023500D" w:rsidRPr="0082412F" w:rsidRDefault="0023500D" w:rsidP="002350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0D57B90" w14:textId="77777777" w:rsidR="0023500D" w:rsidRPr="0082412F" w:rsidRDefault="0023500D" w:rsidP="002350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after="0" w:line="240" w:lineRule="auto"/>
              <w:ind w:left="-108" w:right="-9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2412F">
              <w:rPr>
                <w:rFonts w:ascii="Angsana New" w:hAnsi="Angsana New" w:hint="cs"/>
                <w:b/>
                <w:bCs/>
                <w:sz w:val="30"/>
                <w:szCs w:val="30"/>
              </w:rPr>
              <w:t>-</w:t>
            </w:r>
          </w:p>
        </w:tc>
      </w:tr>
    </w:tbl>
    <w:p w14:paraId="5C659AAA" w14:textId="77777777" w:rsidR="00D62919" w:rsidRPr="00E20525" w:rsidRDefault="00D62919" w:rsidP="00D74B4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6F95EB58" w14:textId="33E4BA56" w:rsidR="00AE0ACA" w:rsidRPr="005C3470" w:rsidRDefault="00D62919" w:rsidP="00B06DD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="Angsana New" w:hAnsi="Angsana New"/>
          <w:sz w:val="24"/>
          <w:szCs w:val="24"/>
        </w:rPr>
      </w:pPr>
      <w:r>
        <w:rPr>
          <w:rFonts w:ascii="Angsana New" w:hAnsi="Angsana New"/>
          <w:sz w:val="30"/>
          <w:szCs w:val="30"/>
        </w:rPr>
        <w:br w:type="page"/>
      </w:r>
    </w:p>
    <w:tbl>
      <w:tblPr>
        <w:tblW w:w="95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4"/>
        <w:gridCol w:w="1258"/>
        <w:gridCol w:w="7"/>
        <w:gridCol w:w="265"/>
        <w:gridCol w:w="10"/>
        <w:gridCol w:w="1162"/>
        <w:gridCol w:w="16"/>
        <w:gridCol w:w="223"/>
        <w:gridCol w:w="50"/>
        <w:gridCol w:w="1151"/>
        <w:gridCol w:w="279"/>
        <w:gridCol w:w="1147"/>
        <w:gridCol w:w="8"/>
      </w:tblGrid>
      <w:tr w:rsidR="002F35C8" w:rsidRPr="0082412F" w14:paraId="01D297B3" w14:textId="77777777" w:rsidTr="00FB3122">
        <w:trPr>
          <w:tblHeader/>
        </w:trPr>
        <w:tc>
          <w:tcPr>
            <w:tcW w:w="2078" w:type="pct"/>
            <w:vAlign w:val="bottom"/>
          </w:tcPr>
          <w:p w14:paraId="02AEC5B8" w14:textId="77777777" w:rsidR="002F35C8" w:rsidRPr="002F35C8" w:rsidRDefault="002F35C8" w:rsidP="002F35C8">
            <w:pPr>
              <w:ind w:firstLine="7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17" w:type="pct"/>
            <w:gridSpan w:val="5"/>
            <w:shd w:val="clear" w:color="auto" w:fill="auto"/>
            <w:vAlign w:val="bottom"/>
          </w:tcPr>
          <w:p w14:paraId="05E3E15D" w14:textId="77777777" w:rsidR="002F35C8" w:rsidRPr="002F35C8" w:rsidRDefault="002F35C8" w:rsidP="002F35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2412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5" w:type="pct"/>
            <w:gridSpan w:val="2"/>
            <w:shd w:val="clear" w:color="auto" w:fill="auto"/>
            <w:vAlign w:val="bottom"/>
          </w:tcPr>
          <w:p w14:paraId="12496523" w14:textId="77777777" w:rsidR="002F35C8" w:rsidRPr="0082412F" w:rsidRDefault="002F35C8" w:rsidP="005047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1" w:type="pct"/>
            <w:gridSpan w:val="5"/>
            <w:shd w:val="clear" w:color="auto" w:fill="auto"/>
            <w:vAlign w:val="bottom"/>
          </w:tcPr>
          <w:p w14:paraId="24B9AA9A" w14:textId="77777777" w:rsidR="002F35C8" w:rsidRPr="002F35C8" w:rsidRDefault="002F35C8" w:rsidP="002F35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2412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E0ACA" w:rsidRPr="0082412F" w14:paraId="7AC3D6CF" w14:textId="77777777" w:rsidTr="00FB3122">
        <w:trPr>
          <w:trHeight w:val="405"/>
        </w:trPr>
        <w:tc>
          <w:tcPr>
            <w:tcW w:w="2078" w:type="pct"/>
            <w:vAlign w:val="bottom"/>
          </w:tcPr>
          <w:p w14:paraId="07125D46" w14:textId="46028CF9" w:rsidR="00AE0ACA" w:rsidRPr="0082412F" w:rsidRDefault="00AE0ACA" w:rsidP="00AE0A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60" w:type="pct"/>
            <w:vAlign w:val="bottom"/>
          </w:tcPr>
          <w:p w14:paraId="6690FAD8" w14:textId="4C6780AC" w:rsidR="00AE0ACA" w:rsidRPr="0082412F" w:rsidRDefault="00922CAB" w:rsidP="00AE0A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22CAB">
              <w:rPr>
                <w:rFonts w:ascii="Angsana New" w:hAnsi="Angsana New" w:hint="cs"/>
                <w:spacing w:val="-2"/>
                <w:sz w:val="30"/>
                <w:szCs w:val="30"/>
              </w:rPr>
              <w:t>3</w:t>
            </w:r>
            <w:r w:rsidR="00AE0ACA">
              <w:rPr>
                <w:rFonts w:ascii="Angsana New" w:hAnsi="Angsana New"/>
                <w:spacing w:val="-2"/>
                <w:sz w:val="30"/>
                <w:szCs w:val="30"/>
              </w:rPr>
              <w:t>0</w:t>
            </w:r>
            <w:r w:rsidR="00AE0ACA" w:rsidRPr="0082412F">
              <w:rPr>
                <w:rFonts w:ascii="Angsana New" w:hAnsi="Angsana New" w:hint="cs"/>
                <w:spacing w:val="-2"/>
                <w:sz w:val="30"/>
                <w:szCs w:val="30"/>
              </w:rPr>
              <w:t xml:space="preserve"> </w:t>
            </w:r>
            <w:r w:rsidR="005766B8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กันย</w:t>
            </w:r>
            <w:r w:rsidR="00AE0ACA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ายน</w:t>
            </w:r>
          </w:p>
        </w:tc>
        <w:tc>
          <w:tcPr>
            <w:tcW w:w="143" w:type="pct"/>
            <w:gridSpan w:val="2"/>
            <w:vAlign w:val="bottom"/>
          </w:tcPr>
          <w:p w14:paraId="62F41054" w14:textId="77777777" w:rsidR="00AE0ACA" w:rsidRPr="0082412F" w:rsidRDefault="00AE0ACA" w:rsidP="00AE0A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  <w:gridSpan w:val="2"/>
            <w:vAlign w:val="bottom"/>
          </w:tcPr>
          <w:p w14:paraId="482353FC" w14:textId="1865FBB1" w:rsidR="00AE0ACA" w:rsidRPr="0082412F" w:rsidRDefault="00922CAB" w:rsidP="00AE0A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22CAB">
              <w:rPr>
                <w:rFonts w:ascii="Angsana New" w:hAnsi="Angsana New" w:hint="cs"/>
                <w:sz w:val="30"/>
                <w:szCs w:val="30"/>
              </w:rPr>
              <w:t>31</w:t>
            </w:r>
            <w:r w:rsidR="00AE0ACA" w:rsidRPr="0082412F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AE0ACA" w:rsidRPr="0082412F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5" w:type="pct"/>
            <w:gridSpan w:val="2"/>
            <w:vAlign w:val="bottom"/>
          </w:tcPr>
          <w:p w14:paraId="0E59D2DA" w14:textId="77777777" w:rsidR="00AE0ACA" w:rsidRPr="0082412F" w:rsidRDefault="00AE0ACA" w:rsidP="00AE0A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  <w:vAlign w:val="bottom"/>
          </w:tcPr>
          <w:p w14:paraId="26FAA2AE" w14:textId="04F90CAC" w:rsidR="00AE0ACA" w:rsidRPr="0082412F" w:rsidRDefault="00922CAB" w:rsidP="00AE0A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22CAB">
              <w:rPr>
                <w:rFonts w:ascii="Angsana New" w:hAnsi="Angsana New" w:hint="cs"/>
                <w:spacing w:val="-2"/>
                <w:sz w:val="30"/>
                <w:szCs w:val="30"/>
              </w:rPr>
              <w:t>3</w:t>
            </w:r>
            <w:r w:rsidR="00AE0ACA">
              <w:rPr>
                <w:rFonts w:ascii="Angsana New" w:hAnsi="Angsana New"/>
                <w:spacing w:val="-2"/>
                <w:sz w:val="30"/>
                <w:szCs w:val="30"/>
              </w:rPr>
              <w:t>0</w:t>
            </w:r>
            <w:r w:rsidR="00AE0ACA" w:rsidRPr="0082412F">
              <w:rPr>
                <w:rFonts w:ascii="Angsana New" w:hAnsi="Angsana New" w:hint="cs"/>
                <w:spacing w:val="-2"/>
                <w:sz w:val="30"/>
                <w:szCs w:val="30"/>
              </w:rPr>
              <w:t xml:space="preserve"> </w:t>
            </w:r>
            <w:r w:rsidR="005766B8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กันย</w:t>
            </w:r>
            <w:r w:rsidR="00AE0ACA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ายน</w:t>
            </w:r>
          </w:p>
        </w:tc>
        <w:tc>
          <w:tcPr>
            <w:tcW w:w="146" w:type="pct"/>
            <w:vAlign w:val="bottom"/>
          </w:tcPr>
          <w:p w14:paraId="783FAA80" w14:textId="77777777" w:rsidR="00AE0ACA" w:rsidRPr="0082412F" w:rsidRDefault="00AE0ACA" w:rsidP="00AE0A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5" w:type="pct"/>
            <w:gridSpan w:val="2"/>
            <w:vAlign w:val="bottom"/>
          </w:tcPr>
          <w:p w14:paraId="3D7CE0AB" w14:textId="677C908E" w:rsidR="00AE0ACA" w:rsidRPr="0082412F" w:rsidRDefault="00922CAB" w:rsidP="00AE0A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22CAB">
              <w:rPr>
                <w:rFonts w:ascii="Angsana New" w:hAnsi="Angsana New" w:hint="cs"/>
                <w:sz w:val="30"/>
                <w:szCs w:val="30"/>
              </w:rPr>
              <w:t>31</w:t>
            </w:r>
            <w:r w:rsidR="00AE0ACA" w:rsidRPr="0082412F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AE0ACA" w:rsidRPr="0082412F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C742FB" w:rsidRPr="0082412F" w14:paraId="696912CB" w14:textId="77777777" w:rsidTr="00FB3122">
        <w:trPr>
          <w:trHeight w:val="405"/>
        </w:trPr>
        <w:tc>
          <w:tcPr>
            <w:tcW w:w="2078" w:type="pct"/>
            <w:vAlign w:val="bottom"/>
          </w:tcPr>
          <w:p w14:paraId="164D761C" w14:textId="6E3A9CD2" w:rsidR="00C742FB" w:rsidRDefault="00C742FB" w:rsidP="00C742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60" w:type="pct"/>
            <w:vAlign w:val="bottom"/>
          </w:tcPr>
          <w:p w14:paraId="34B8CE97" w14:textId="768055F9" w:rsidR="00C742FB" w:rsidRPr="00CF0C3F" w:rsidRDefault="00922CAB" w:rsidP="00C742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922CAB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922CAB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43" w:type="pct"/>
            <w:gridSpan w:val="2"/>
            <w:vAlign w:val="bottom"/>
          </w:tcPr>
          <w:p w14:paraId="30DA3619" w14:textId="77777777" w:rsidR="00C742FB" w:rsidRPr="0082412F" w:rsidRDefault="00C742FB" w:rsidP="00C742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  <w:gridSpan w:val="2"/>
            <w:vAlign w:val="bottom"/>
          </w:tcPr>
          <w:p w14:paraId="3E5A1C3F" w14:textId="28F37097" w:rsidR="00C742FB" w:rsidRPr="00CF0C3F" w:rsidRDefault="00922CAB" w:rsidP="00C742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922CAB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922CAB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25" w:type="pct"/>
            <w:gridSpan w:val="2"/>
            <w:vAlign w:val="bottom"/>
          </w:tcPr>
          <w:p w14:paraId="21FA7B73" w14:textId="77777777" w:rsidR="00C742FB" w:rsidRPr="0082412F" w:rsidRDefault="00C742FB" w:rsidP="00C742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  <w:vAlign w:val="bottom"/>
          </w:tcPr>
          <w:p w14:paraId="215EA719" w14:textId="2B4A683A" w:rsidR="00C742FB" w:rsidRPr="00CF0C3F" w:rsidRDefault="00922CAB" w:rsidP="00C742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922CAB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922CAB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46" w:type="pct"/>
            <w:vAlign w:val="bottom"/>
          </w:tcPr>
          <w:p w14:paraId="473D2606" w14:textId="77777777" w:rsidR="00C742FB" w:rsidRPr="0082412F" w:rsidRDefault="00C742FB" w:rsidP="00C742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5" w:type="pct"/>
            <w:gridSpan w:val="2"/>
            <w:vAlign w:val="bottom"/>
          </w:tcPr>
          <w:p w14:paraId="0FE89A03" w14:textId="260F04B6" w:rsidR="00C742FB" w:rsidRPr="00CF0C3F" w:rsidRDefault="00922CAB" w:rsidP="00C742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922CAB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922CAB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C742FB" w:rsidRPr="0082412F" w14:paraId="618584E3" w14:textId="77777777" w:rsidTr="00FB3122">
        <w:trPr>
          <w:trHeight w:val="405"/>
        </w:trPr>
        <w:tc>
          <w:tcPr>
            <w:tcW w:w="2078" w:type="pct"/>
            <w:vAlign w:val="bottom"/>
          </w:tcPr>
          <w:p w14:paraId="4614C978" w14:textId="77777777" w:rsidR="00C742FB" w:rsidRPr="0082412F" w:rsidRDefault="00C742FB" w:rsidP="00C742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70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22" w:type="pct"/>
            <w:gridSpan w:val="12"/>
            <w:vAlign w:val="bottom"/>
          </w:tcPr>
          <w:p w14:paraId="2681ED9E" w14:textId="77777777" w:rsidR="00C742FB" w:rsidRPr="0082412F" w:rsidRDefault="00C742FB" w:rsidP="00C742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2412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B2043" w:rsidRPr="00310E87" w14:paraId="61496EA6" w14:textId="77777777" w:rsidTr="00501647">
        <w:trPr>
          <w:gridAfter w:val="1"/>
          <w:wAfter w:w="4" w:type="pct"/>
        </w:trPr>
        <w:tc>
          <w:tcPr>
            <w:tcW w:w="2078" w:type="pct"/>
            <w:vAlign w:val="bottom"/>
          </w:tcPr>
          <w:p w14:paraId="7466F874" w14:textId="27BB4CA6" w:rsidR="009B2043" w:rsidRPr="0082412F" w:rsidRDefault="009B2043" w:rsidP="00B236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เงินปันผลค้างรับ</w:t>
            </w:r>
          </w:p>
        </w:tc>
        <w:tc>
          <w:tcPr>
            <w:tcW w:w="664" w:type="pct"/>
            <w:gridSpan w:val="2"/>
            <w:vAlign w:val="bottom"/>
          </w:tcPr>
          <w:p w14:paraId="2D567865" w14:textId="77777777" w:rsidR="009B2043" w:rsidRPr="003733F8" w:rsidRDefault="009B2043" w:rsidP="00470F7D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4" w:type="pct"/>
            <w:gridSpan w:val="2"/>
            <w:vAlign w:val="bottom"/>
          </w:tcPr>
          <w:p w14:paraId="69559713" w14:textId="77777777" w:rsidR="009B2043" w:rsidRPr="003733F8" w:rsidRDefault="009B2043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  <w:gridSpan w:val="2"/>
            <w:vAlign w:val="bottom"/>
          </w:tcPr>
          <w:p w14:paraId="1391B2AF" w14:textId="77777777" w:rsidR="009B2043" w:rsidRPr="00CF0C3F" w:rsidRDefault="009B2043" w:rsidP="00183770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  <w:gridSpan w:val="2"/>
            <w:vAlign w:val="bottom"/>
          </w:tcPr>
          <w:p w14:paraId="5780A3F0" w14:textId="77777777" w:rsidR="009B2043" w:rsidRPr="003733F8" w:rsidRDefault="009B2043" w:rsidP="000271C5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603" w:type="pct"/>
            <w:vAlign w:val="bottom"/>
          </w:tcPr>
          <w:p w14:paraId="7D1E0926" w14:textId="77777777" w:rsidR="009B2043" w:rsidRPr="003733F8" w:rsidRDefault="009B2043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  <w:vAlign w:val="bottom"/>
          </w:tcPr>
          <w:p w14:paraId="0451E447" w14:textId="77777777" w:rsidR="009B2043" w:rsidRPr="003733F8" w:rsidRDefault="009B2043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040"/>
              </w:tabs>
              <w:spacing w:after="0"/>
              <w:ind w:right="-10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1" w:type="pct"/>
            <w:vAlign w:val="bottom"/>
          </w:tcPr>
          <w:p w14:paraId="54AF39CE" w14:textId="77777777" w:rsidR="009B2043" w:rsidRPr="003733F8" w:rsidRDefault="009B2043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B2043" w:rsidRPr="00310E87" w14:paraId="192D8849" w14:textId="77777777" w:rsidTr="00501647">
        <w:trPr>
          <w:gridAfter w:val="1"/>
          <w:wAfter w:w="4" w:type="pct"/>
        </w:trPr>
        <w:tc>
          <w:tcPr>
            <w:tcW w:w="2078" w:type="pct"/>
            <w:vAlign w:val="bottom"/>
          </w:tcPr>
          <w:p w14:paraId="5926B5D6" w14:textId="3693B08D" w:rsidR="009B2043" w:rsidRPr="009B2043" w:rsidRDefault="009B2043" w:rsidP="00B236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B2043">
              <w:rPr>
                <w:rFonts w:ascii="Angsana New" w:hAnsi="Angsana New" w:hint="cs"/>
                <w:sz w:val="30"/>
                <w:szCs w:val="30"/>
                <w:cs/>
              </w:rPr>
              <w:t>บริษัทร่วมทางตรง</w:t>
            </w:r>
          </w:p>
        </w:tc>
        <w:tc>
          <w:tcPr>
            <w:tcW w:w="664" w:type="pct"/>
            <w:gridSpan w:val="2"/>
            <w:vAlign w:val="bottom"/>
          </w:tcPr>
          <w:p w14:paraId="3D1AC349" w14:textId="68774FCD" w:rsidR="009B2043" w:rsidRPr="00501647" w:rsidRDefault="009B2043" w:rsidP="009B2043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01647">
              <w:rPr>
                <w:rFonts w:ascii="Angsana New" w:hAnsi="Angsana New"/>
                <w:sz w:val="30"/>
                <w:szCs w:val="30"/>
                <w:lang w:val="en-US" w:bidi="th-TH"/>
              </w:rPr>
              <w:t>30,000</w:t>
            </w:r>
          </w:p>
        </w:tc>
        <w:tc>
          <w:tcPr>
            <w:tcW w:w="144" w:type="pct"/>
            <w:gridSpan w:val="2"/>
            <w:vAlign w:val="bottom"/>
          </w:tcPr>
          <w:p w14:paraId="46C29A9D" w14:textId="77777777" w:rsidR="009B2043" w:rsidRPr="00501647" w:rsidRDefault="009B2043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  <w:gridSpan w:val="2"/>
            <w:vAlign w:val="bottom"/>
          </w:tcPr>
          <w:p w14:paraId="32B263BC" w14:textId="40BC3483" w:rsidR="009B2043" w:rsidRPr="00501647" w:rsidRDefault="009B2043" w:rsidP="00921EF4">
            <w:pPr>
              <w:pStyle w:val="acctfourfigures"/>
              <w:tabs>
                <w:tab w:val="clear" w:pos="765"/>
                <w:tab w:val="decimal" w:pos="690"/>
              </w:tabs>
              <w:spacing w:line="240" w:lineRule="auto"/>
              <w:ind w:right="-93"/>
              <w:rPr>
                <w:rFonts w:ascii="Angsana New" w:hAnsi="Angsana New"/>
                <w:sz w:val="30"/>
                <w:szCs w:val="30"/>
              </w:rPr>
            </w:pPr>
            <w:r w:rsidRPr="0050164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  <w:gridSpan w:val="2"/>
            <w:vAlign w:val="bottom"/>
          </w:tcPr>
          <w:p w14:paraId="00A8EFF4" w14:textId="77777777" w:rsidR="009B2043" w:rsidRPr="00501647" w:rsidRDefault="009B2043" w:rsidP="000271C5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603" w:type="pct"/>
            <w:vAlign w:val="bottom"/>
          </w:tcPr>
          <w:p w14:paraId="6C0A1025" w14:textId="5620DBC8" w:rsidR="009B2043" w:rsidRPr="00501647" w:rsidRDefault="009B2043" w:rsidP="00BD5C7E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501647">
              <w:rPr>
                <w:rFonts w:ascii="Angsana New" w:hAnsi="Angsana New"/>
                <w:sz w:val="30"/>
                <w:szCs w:val="30"/>
                <w:lang w:val="en-US" w:bidi="th-TH"/>
              </w:rPr>
              <w:t>30</w:t>
            </w:r>
            <w:r w:rsidRPr="00501647">
              <w:rPr>
                <w:rFonts w:ascii="Angsana New" w:hAnsi="Angsana New"/>
                <w:sz w:val="30"/>
                <w:szCs w:val="30"/>
              </w:rPr>
              <w:t>,</w:t>
            </w:r>
            <w:r w:rsidR="00922CAB" w:rsidRPr="00922CAB">
              <w:rPr>
                <w:rFonts w:ascii="Angsana New" w:hAnsi="Angsana New"/>
                <w:sz w:val="30"/>
                <w:szCs w:val="30"/>
                <w:lang w:val="en-US"/>
              </w:rPr>
              <w:t>000</w:t>
            </w:r>
          </w:p>
        </w:tc>
        <w:tc>
          <w:tcPr>
            <w:tcW w:w="146" w:type="pct"/>
            <w:vAlign w:val="bottom"/>
          </w:tcPr>
          <w:p w14:paraId="591A5799" w14:textId="77777777" w:rsidR="009B2043" w:rsidRPr="00501647" w:rsidRDefault="009B2043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040"/>
              </w:tabs>
              <w:spacing w:after="0"/>
              <w:ind w:right="-10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1" w:type="pct"/>
            <w:vAlign w:val="bottom"/>
          </w:tcPr>
          <w:p w14:paraId="629F6D35" w14:textId="0F375158" w:rsidR="009B2043" w:rsidRPr="00501647" w:rsidRDefault="009B2043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01647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01647" w:rsidRPr="00310E87" w14:paraId="3112A652" w14:textId="77777777" w:rsidTr="00501647">
        <w:trPr>
          <w:gridAfter w:val="1"/>
          <w:wAfter w:w="4" w:type="pct"/>
        </w:trPr>
        <w:tc>
          <w:tcPr>
            <w:tcW w:w="2078" w:type="pct"/>
            <w:vAlign w:val="bottom"/>
          </w:tcPr>
          <w:p w14:paraId="01ABCF23" w14:textId="16DF7793" w:rsidR="00501647" w:rsidRPr="009B2043" w:rsidRDefault="00501647" w:rsidP="00B236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การร่วมค้าทางอ้อม</w:t>
            </w:r>
          </w:p>
        </w:tc>
        <w:tc>
          <w:tcPr>
            <w:tcW w:w="664" w:type="pct"/>
            <w:gridSpan w:val="2"/>
            <w:tcBorders>
              <w:bottom w:val="single" w:sz="4" w:space="0" w:color="auto"/>
            </w:tcBorders>
            <w:vAlign w:val="bottom"/>
          </w:tcPr>
          <w:p w14:paraId="37362B69" w14:textId="39F87DD9" w:rsidR="00501647" w:rsidRPr="00501647" w:rsidRDefault="00501647" w:rsidP="009B2043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34,939</w:t>
            </w:r>
          </w:p>
        </w:tc>
        <w:tc>
          <w:tcPr>
            <w:tcW w:w="144" w:type="pct"/>
            <w:gridSpan w:val="2"/>
            <w:vAlign w:val="bottom"/>
          </w:tcPr>
          <w:p w14:paraId="342C2FBE" w14:textId="77777777" w:rsidR="00501647" w:rsidRPr="00501647" w:rsidRDefault="00501647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  <w:gridSpan w:val="2"/>
            <w:tcBorders>
              <w:bottom w:val="single" w:sz="4" w:space="0" w:color="auto"/>
            </w:tcBorders>
            <w:vAlign w:val="bottom"/>
          </w:tcPr>
          <w:p w14:paraId="1E305947" w14:textId="0D00B7F1" w:rsidR="00501647" w:rsidRPr="00501647" w:rsidRDefault="00501647" w:rsidP="00921EF4">
            <w:pPr>
              <w:pStyle w:val="acctfourfigures"/>
              <w:tabs>
                <w:tab w:val="clear" w:pos="765"/>
                <w:tab w:val="decimal" w:pos="690"/>
              </w:tabs>
              <w:spacing w:line="240" w:lineRule="auto"/>
              <w:ind w:right="-9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  <w:gridSpan w:val="2"/>
            <w:vAlign w:val="bottom"/>
          </w:tcPr>
          <w:p w14:paraId="3FDDB6AF" w14:textId="77777777" w:rsidR="00501647" w:rsidRPr="00501647" w:rsidRDefault="00501647" w:rsidP="000271C5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603" w:type="pct"/>
            <w:tcBorders>
              <w:bottom w:val="single" w:sz="4" w:space="0" w:color="auto"/>
            </w:tcBorders>
            <w:vAlign w:val="bottom"/>
          </w:tcPr>
          <w:p w14:paraId="37B632C3" w14:textId="135E0BEB" w:rsidR="00501647" w:rsidRPr="00501647" w:rsidRDefault="00B44A8E" w:rsidP="00BD5C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  <w:vAlign w:val="bottom"/>
          </w:tcPr>
          <w:p w14:paraId="63C63EDA" w14:textId="77777777" w:rsidR="00501647" w:rsidRPr="00501647" w:rsidRDefault="00501647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040"/>
              </w:tabs>
              <w:spacing w:after="0"/>
              <w:ind w:right="-10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1" w:type="pct"/>
            <w:tcBorders>
              <w:bottom w:val="single" w:sz="4" w:space="0" w:color="auto"/>
            </w:tcBorders>
            <w:vAlign w:val="bottom"/>
          </w:tcPr>
          <w:p w14:paraId="47660D22" w14:textId="6F9D3E50" w:rsidR="00501647" w:rsidRPr="00501647" w:rsidRDefault="00501647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01647" w:rsidRPr="00310E87" w14:paraId="72A8102B" w14:textId="77777777" w:rsidTr="00501647">
        <w:trPr>
          <w:gridAfter w:val="1"/>
          <w:wAfter w:w="4" w:type="pct"/>
        </w:trPr>
        <w:tc>
          <w:tcPr>
            <w:tcW w:w="2078" w:type="pct"/>
            <w:vAlign w:val="bottom"/>
          </w:tcPr>
          <w:p w14:paraId="19851F71" w14:textId="0FA2F52D" w:rsidR="00501647" w:rsidRPr="00501647" w:rsidRDefault="00501647" w:rsidP="00B236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0164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64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313E8E6" w14:textId="466C0346" w:rsidR="00501647" w:rsidRPr="009B2043" w:rsidRDefault="00501647" w:rsidP="009B2043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64,939</w:t>
            </w:r>
          </w:p>
        </w:tc>
        <w:tc>
          <w:tcPr>
            <w:tcW w:w="144" w:type="pct"/>
            <w:gridSpan w:val="2"/>
            <w:vAlign w:val="bottom"/>
          </w:tcPr>
          <w:p w14:paraId="4DDA97E5" w14:textId="77777777" w:rsidR="00501647" w:rsidRPr="009B2043" w:rsidRDefault="00501647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7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020BF3" w14:textId="38C67CBB" w:rsidR="00501647" w:rsidRDefault="00501647" w:rsidP="00921E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3" w:type="pct"/>
            <w:gridSpan w:val="2"/>
            <w:vAlign w:val="bottom"/>
          </w:tcPr>
          <w:p w14:paraId="2791485D" w14:textId="77777777" w:rsidR="00501647" w:rsidRPr="009B2043" w:rsidRDefault="00501647" w:rsidP="000271C5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60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91DE85" w14:textId="6499E9E0" w:rsidR="00501647" w:rsidRPr="009B2043" w:rsidRDefault="00B44A8E" w:rsidP="00BD5C7E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30</w:t>
            </w:r>
            <w:r w:rsidR="0050164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146" w:type="pct"/>
            <w:vAlign w:val="bottom"/>
          </w:tcPr>
          <w:p w14:paraId="761259C6" w14:textId="77777777" w:rsidR="00501647" w:rsidRPr="009B2043" w:rsidRDefault="00501647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040"/>
              </w:tabs>
              <w:spacing w:after="0"/>
              <w:ind w:right="-10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0AE961" w14:textId="31ABE5C8" w:rsidR="00501647" w:rsidRDefault="00501647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9B2043" w:rsidRPr="00310E87" w14:paraId="1E137A4C" w14:textId="77777777" w:rsidTr="00FB3122">
        <w:trPr>
          <w:gridAfter w:val="1"/>
          <w:wAfter w:w="4" w:type="pct"/>
        </w:trPr>
        <w:tc>
          <w:tcPr>
            <w:tcW w:w="2078" w:type="pct"/>
            <w:vAlign w:val="bottom"/>
          </w:tcPr>
          <w:p w14:paraId="02D21FEE" w14:textId="77777777" w:rsidR="009B2043" w:rsidRPr="0082412F" w:rsidRDefault="009B2043" w:rsidP="00B236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64" w:type="pct"/>
            <w:gridSpan w:val="2"/>
            <w:tcBorders>
              <w:top w:val="double" w:sz="4" w:space="0" w:color="auto"/>
            </w:tcBorders>
            <w:vAlign w:val="bottom"/>
          </w:tcPr>
          <w:p w14:paraId="521FA4E8" w14:textId="77777777" w:rsidR="009B2043" w:rsidRPr="003733F8" w:rsidRDefault="009B2043" w:rsidP="00470F7D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4" w:type="pct"/>
            <w:gridSpan w:val="2"/>
            <w:vAlign w:val="bottom"/>
          </w:tcPr>
          <w:p w14:paraId="23064202" w14:textId="77777777" w:rsidR="009B2043" w:rsidRPr="003733F8" w:rsidRDefault="009B2043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  <w:gridSpan w:val="2"/>
            <w:tcBorders>
              <w:top w:val="double" w:sz="4" w:space="0" w:color="auto"/>
            </w:tcBorders>
            <w:vAlign w:val="bottom"/>
          </w:tcPr>
          <w:p w14:paraId="421F1C85" w14:textId="77777777" w:rsidR="009B2043" w:rsidRPr="00CF0C3F" w:rsidRDefault="009B2043" w:rsidP="00183770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  <w:gridSpan w:val="2"/>
            <w:vAlign w:val="bottom"/>
          </w:tcPr>
          <w:p w14:paraId="3E95F355" w14:textId="77777777" w:rsidR="009B2043" w:rsidRPr="003733F8" w:rsidRDefault="009B2043" w:rsidP="000271C5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603" w:type="pct"/>
            <w:tcBorders>
              <w:top w:val="double" w:sz="4" w:space="0" w:color="auto"/>
            </w:tcBorders>
            <w:vAlign w:val="bottom"/>
          </w:tcPr>
          <w:p w14:paraId="19A4D5A1" w14:textId="77777777" w:rsidR="009B2043" w:rsidRPr="003733F8" w:rsidRDefault="009B2043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  <w:vAlign w:val="bottom"/>
          </w:tcPr>
          <w:p w14:paraId="63A43B7B" w14:textId="77777777" w:rsidR="009B2043" w:rsidRPr="003733F8" w:rsidRDefault="009B2043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040"/>
              </w:tabs>
              <w:spacing w:after="0"/>
              <w:ind w:right="-10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1" w:type="pct"/>
            <w:tcBorders>
              <w:top w:val="double" w:sz="4" w:space="0" w:color="auto"/>
            </w:tcBorders>
            <w:vAlign w:val="bottom"/>
          </w:tcPr>
          <w:p w14:paraId="2E8ACE27" w14:textId="77777777" w:rsidR="009B2043" w:rsidRPr="003733F8" w:rsidRDefault="009B2043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274AA" w:rsidRPr="00310E87" w14:paraId="067ECD52" w14:textId="77777777" w:rsidTr="00FB3122">
        <w:trPr>
          <w:gridAfter w:val="1"/>
          <w:wAfter w:w="4" w:type="pct"/>
        </w:trPr>
        <w:tc>
          <w:tcPr>
            <w:tcW w:w="2078" w:type="pct"/>
            <w:vAlign w:val="bottom"/>
          </w:tcPr>
          <w:p w14:paraId="7E9B17CF" w14:textId="08E4E1FB" w:rsidR="005274AA" w:rsidRPr="003733F8" w:rsidRDefault="005274AA" w:rsidP="00B236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412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เงินจ่ายล่วงหน้าและลูกหนี้หมุนเวียนอื่น</w:t>
            </w:r>
          </w:p>
        </w:tc>
        <w:tc>
          <w:tcPr>
            <w:tcW w:w="664" w:type="pct"/>
            <w:gridSpan w:val="2"/>
            <w:vAlign w:val="bottom"/>
          </w:tcPr>
          <w:p w14:paraId="1EED613A" w14:textId="77777777" w:rsidR="005274AA" w:rsidRPr="003733F8" w:rsidRDefault="005274AA" w:rsidP="00470F7D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4" w:type="pct"/>
            <w:gridSpan w:val="2"/>
            <w:vAlign w:val="bottom"/>
          </w:tcPr>
          <w:p w14:paraId="13B7BFD2" w14:textId="77777777" w:rsidR="005274AA" w:rsidRPr="003733F8" w:rsidRDefault="005274AA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  <w:gridSpan w:val="2"/>
            <w:vAlign w:val="bottom"/>
          </w:tcPr>
          <w:p w14:paraId="0B469549" w14:textId="77777777" w:rsidR="005274AA" w:rsidRPr="00CF0C3F" w:rsidRDefault="005274AA" w:rsidP="00183770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  <w:gridSpan w:val="2"/>
            <w:vAlign w:val="bottom"/>
          </w:tcPr>
          <w:p w14:paraId="2DD9DBA0" w14:textId="77777777" w:rsidR="005274AA" w:rsidRPr="003733F8" w:rsidRDefault="005274AA" w:rsidP="000271C5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603" w:type="pct"/>
            <w:vAlign w:val="bottom"/>
          </w:tcPr>
          <w:p w14:paraId="19CB5541" w14:textId="77777777" w:rsidR="005274AA" w:rsidRPr="003733F8" w:rsidRDefault="005274AA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  <w:vAlign w:val="bottom"/>
          </w:tcPr>
          <w:p w14:paraId="28926712" w14:textId="77777777" w:rsidR="005274AA" w:rsidRPr="003733F8" w:rsidRDefault="005274AA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040"/>
              </w:tabs>
              <w:spacing w:after="0"/>
              <w:ind w:right="-10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1" w:type="pct"/>
            <w:vAlign w:val="bottom"/>
          </w:tcPr>
          <w:p w14:paraId="1388E9D2" w14:textId="77777777" w:rsidR="005274AA" w:rsidRPr="003733F8" w:rsidRDefault="005274AA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E1959" w:rsidRPr="00310E87" w14:paraId="7800F5BA" w14:textId="77777777" w:rsidTr="00FB3122">
        <w:trPr>
          <w:gridAfter w:val="1"/>
          <w:wAfter w:w="4" w:type="pct"/>
        </w:trPr>
        <w:tc>
          <w:tcPr>
            <w:tcW w:w="2078" w:type="pct"/>
            <w:vAlign w:val="bottom"/>
          </w:tcPr>
          <w:p w14:paraId="1A27CC1D" w14:textId="77777777" w:rsidR="000271C5" w:rsidRPr="003733F8" w:rsidRDefault="00310E87" w:rsidP="00B236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733F8">
              <w:rPr>
                <w:rFonts w:asciiTheme="majorBidi" w:hAnsiTheme="majorBidi" w:cstheme="majorBidi"/>
                <w:sz w:val="30"/>
                <w:szCs w:val="30"/>
                <w:cs/>
              </w:rPr>
              <w:t>ผู้ถือหุ้นรายใหญ่</w:t>
            </w:r>
          </w:p>
        </w:tc>
        <w:tc>
          <w:tcPr>
            <w:tcW w:w="664" w:type="pct"/>
            <w:gridSpan w:val="2"/>
            <w:vAlign w:val="bottom"/>
          </w:tcPr>
          <w:p w14:paraId="03CE2FBC" w14:textId="5C0D9314" w:rsidR="000271C5" w:rsidRPr="009B2043" w:rsidRDefault="00922CAB" w:rsidP="009B2043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922CAB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730080">
              <w:rPr>
                <w:rFonts w:ascii="Angsana New" w:hAnsi="Angsana New"/>
                <w:sz w:val="30"/>
                <w:szCs w:val="30"/>
              </w:rPr>
              <w:t>,</w:t>
            </w:r>
            <w:r w:rsidRPr="00922CAB">
              <w:rPr>
                <w:rFonts w:ascii="Angsana New" w:hAnsi="Angsana New"/>
                <w:sz w:val="30"/>
                <w:szCs w:val="30"/>
                <w:lang w:val="en-US"/>
              </w:rPr>
              <w:t>037</w:t>
            </w:r>
          </w:p>
        </w:tc>
        <w:tc>
          <w:tcPr>
            <w:tcW w:w="144" w:type="pct"/>
            <w:gridSpan w:val="2"/>
            <w:vAlign w:val="bottom"/>
          </w:tcPr>
          <w:p w14:paraId="1809DF72" w14:textId="77777777" w:rsidR="000271C5" w:rsidRPr="003733F8" w:rsidRDefault="000271C5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  <w:gridSpan w:val="2"/>
            <w:vAlign w:val="bottom"/>
          </w:tcPr>
          <w:p w14:paraId="4DCDC8F8" w14:textId="3C797362" w:rsidR="000271C5" w:rsidRPr="003733F8" w:rsidRDefault="00922CAB" w:rsidP="00183770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22CAB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3B13E9" w:rsidRPr="003733F8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922CAB">
              <w:rPr>
                <w:rFonts w:ascii="Angsana New" w:hAnsi="Angsana New"/>
                <w:sz w:val="30"/>
                <w:szCs w:val="30"/>
                <w:lang w:val="en-US"/>
              </w:rPr>
              <w:t>215</w:t>
            </w:r>
          </w:p>
        </w:tc>
        <w:tc>
          <w:tcPr>
            <w:tcW w:w="143" w:type="pct"/>
            <w:gridSpan w:val="2"/>
            <w:vAlign w:val="bottom"/>
          </w:tcPr>
          <w:p w14:paraId="6AA3A08B" w14:textId="77777777" w:rsidR="000271C5" w:rsidRPr="003733F8" w:rsidRDefault="000271C5" w:rsidP="000271C5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603" w:type="pct"/>
            <w:vAlign w:val="bottom"/>
          </w:tcPr>
          <w:p w14:paraId="2252D528" w14:textId="56BF275E" w:rsidR="000271C5" w:rsidRPr="003733F8" w:rsidRDefault="00730080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  <w:vAlign w:val="bottom"/>
          </w:tcPr>
          <w:p w14:paraId="5EC81F25" w14:textId="77777777" w:rsidR="000271C5" w:rsidRPr="003733F8" w:rsidRDefault="000271C5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040"/>
              </w:tabs>
              <w:spacing w:after="0"/>
              <w:ind w:right="-10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1" w:type="pct"/>
            <w:vAlign w:val="bottom"/>
          </w:tcPr>
          <w:p w14:paraId="3E5FB073" w14:textId="77777777" w:rsidR="000271C5" w:rsidRPr="003733F8" w:rsidRDefault="000271C5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733F8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3E1959" w:rsidRPr="00310E87" w14:paraId="6857E7E2" w14:textId="77777777" w:rsidTr="00FB3122">
        <w:trPr>
          <w:gridAfter w:val="1"/>
          <w:wAfter w:w="4" w:type="pct"/>
        </w:trPr>
        <w:tc>
          <w:tcPr>
            <w:tcW w:w="2078" w:type="pct"/>
            <w:vAlign w:val="bottom"/>
          </w:tcPr>
          <w:p w14:paraId="57DFEB7C" w14:textId="77777777" w:rsidR="003733F8" w:rsidRPr="003733F8" w:rsidRDefault="003733F8" w:rsidP="00B236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733F8">
              <w:rPr>
                <w:rFonts w:asciiTheme="majorBidi" w:hAnsiTheme="majorBidi"/>
                <w:sz w:val="30"/>
                <w:szCs w:val="30"/>
                <w:cs/>
              </w:rPr>
              <w:t>บริษัทย่อยทางตรง</w:t>
            </w:r>
          </w:p>
        </w:tc>
        <w:tc>
          <w:tcPr>
            <w:tcW w:w="664" w:type="pct"/>
            <w:gridSpan w:val="2"/>
          </w:tcPr>
          <w:p w14:paraId="4459EB42" w14:textId="1947AEE8" w:rsidR="003733F8" w:rsidRPr="009B2043" w:rsidRDefault="00730080" w:rsidP="00921EF4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  <w:gridSpan w:val="2"/>
            <w:vAlign w:val="bottom"/>
          </w:tcPr>
          <w:p w14:paraId="48A31C71" w14:textId="77777777" w:rsidR="003733F8" w:rsidRPr="003733F8" w:rsidRDefault="003733F8" w:rsidP="000271C5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  <w:gridSpan w:val="2"/>
          </w:tcPr>
          <w:p w14:paraId="3486F03F" w14:textId="77777777" w:rsidR="003733F8" w:rsidRPr="003733F8" w:rsidRDefault="003733F8" w:rsidP="00ED05DB">
            <w:pPr>
              <w:pStyle w:val="acctfourfigures"/>
              <w:tabs>
                <w:tab w:val="clear" w:pos="765"/>
                <w:tab w:val="decimal" w:pos="690"/>
              </w:tabs>
              <w:spacing w:line="240" w:lineRule="auto"/>
              <w:ind w:right="-9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733F8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43" w:type="pct"/>
            <w:gridSpan w:val="2"/>
            <w:vAlign w:val="bottom"/>
          </w:tcPr>
          <w:p w14:paraId="37BB6885" w14:textId="77777777" w:rsidR="003733F8" w:rsidRPr="003733F8" w:rsidRDefault="003733F8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3" w:type="pct"/>
            <w:vAlign w:val="bottom"/>
          </w:tcPr>
          <w:p w14:paraId="2BA582AB" w14:textId="23C85BFF" w:rsidR="003733F8" w:rsidRPr="003733F8" w:rsidRDefault="00922CAB" w:rsidP="009B2C59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922CAB">
              <w:rPr>
                <w:rFonts w:ascii="Angsana New" w:hAnsi="Angsana New"/>
                <w:sz w:val="30"/>
                <w:szCs w:val="30"/>
                <w:lang w:val="en-US"/>
              </w:rPr>
              <w:t>13</w:t>
            </w:r>
            <w:r w:rsidR="00730080">
              <w:rPr>
                <w:rFonts w:ascii="Angsana New" w:hAnsi="Angsana New"/>
                <w:sz w:val="30"/>
                <w:szCs w:val="30"/>
              </w:rPr>
              <w:t>,</w:t>
            </w:r>
            <w:r w:rsidRPr="00922CAB">
              <w:rPr>
                <w:rFonts w:ascii="Angsana New" w:hAnsi="Angsana New"/>
                <w:sz w:val="30"/>
                <w:szCs w:val="30"/>
                <w:lang w:val="en-US"/>
              </w:rPr>
              <w:t>241</w:t>
            </w:r>
          </w:p>
        </w:tc>
        <w:tc>
          <w:tcPr>
            <w:tcW w:w="146" w:type="pct"/>
            <w:vAlign w:val="bottom"/>
          </w:tcPr>
          <w:p w14:paraId="0792B77C" w14:textId="77777777" w:rsidR="003733F8" w:rsidRPr="003733F8" w:rsidRDefault="003733F8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1" w:type="pct"/>
            <w:vAlign w:val="bottom"/>
          </w:tcPr>
          <w:p w14:paraId="2295CFF6" w14:textId="5A03C7C3" w:rsidR="003733F8" w:rsidRPr="003733F8" w:rsidRDefault="00922CAB" w:rsidP="000271C5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922CA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</w:t>
            </w:r>
            <w:r w:rsidR="003733F8" w:rsidRPr="003733F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22CA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827</w:t>
            </w:r>
          </w:p>
        </w:tc>
      </w:tr>
      <w:tr w:rsidR="003E1959" w:rsidRPr="00310E87" w14:paraId="018465D2" w14:textId="77777777" w:rsidTr="00FB3122">
        <w:trPr>
          <w:gridAfter w:val="1"/>
          <w:wAfter w:w="4" w:type="pct"/>
        </w:trPr>
        <w:tc>
          <w:tcPr>
            <w:tcW w:w="2078" w:type="pct"/>
            <w:vAlign w:val="bottom"/>
          </w:tcPr>
          <w:p w14:paraId="0F67A8F0" w14:textId="77777777" w:rsidR="003733F8" w:rsidRPr="003733F8" w:rsidRDefault="003733F8" w:rsidP="00B236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733F8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บริษัทย่อยทางอ้อม</w:t>
            </w:r>
          </w:p>
        </w:tc>
        <w:tc>
          <w:tcPr>
            <w:tcW w:w="664" w:type="pct"/>
            <w:gridSpan w:val="2"/>
          </w:tcPr>
          <w:p w14:paraId="16C8BEE1" w14:textId="693BEC12" w:rsidR="003733F8" w:rsidRPr="009B2043" w:rsidRDefault="00730080" w:rsidP="00921EF4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  <w:gridSpan w:val="2"/>
            <w:vAlign w:val="bottom"/>
          </w:tcPr>
          <w:p w14:paraId="2E4F805A" w14:textId="77777777" w:rsidR="003733F8" w:rsidRPr="003733F8" w:rsidRDefault="003733F8" w:rsidP="00310E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  <w:gridSpan w:val="2"/>
          </w:tcPr>
          <w:p w14:paraId="3AFBC287" w14:textId="77777777" w:rsidR="003733F8" w:rsidRPr="003733F8" w:rsidRDefault="003733F8" w:rsidP="00ED05DB">
            <w:pPr>
              <w:pStyle w:val="acctfourfigures"/>
              <w:tabs>
                <w:tab w:val="clear" w:pos="765"/>
                <w:tab w:val="decimal" w:pos="690"/>
              </w:tabs>
              <w:spacing w:line="240" w:lineRule="auto"/>
              <w:ind w:right="-9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733F8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43" w:type="pct"/>
            <w:gridSpan w:val="2"/>
            <w:vAlign w:val="bottom"/>
          </w:tcPr>
          <w:p w14:paraId="676299F8" w14:textId="77777777" w:rsidR="003733F8" w:rsidRPr="003733F8" w:rsidRDefault="003733F8" w:rsidP="00310E87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603" w:type="pct"/>
            <w:vAlign w:val="bottom"/>
          </w:tcPr>
          <w:p w14:paraId="4CB9B2A2" w14:textId="148E60E5" w:rsidR="003733F8" w:rsidRPr="003733F8" w:rsidRDefault="00922CAB" w:rsidP="003733F8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922CAB">
              <w:rPr>
                <w:rFonts w:ascii="Angsana New" w:hAnsi="Angsana New"/>
                <w:sz w:val="30"/>
                <w:szCs w:val="30"/>
                <w:lang w:val="en-US"/>
              </w:rPr>
              <w:t>17</w:t>
            </w:r>
            <w:r w:rsidR="00730080">
              <w:rPr>
                <w:rFonts w:ascii="Angsana New" w:hAnsi="Angsana New"/>
                <w:sz w:val="30"/>
                <w:szCs w:val="30"/>
              </w:rPr>
              <w:t>,</w:t>
            </w:r>
            <w:r w:rsidRPr="00922CAB">
              <w:rPr>
                <w:rFonts w:ascii="Angsana New" w:hAnsi="Angsana New"/>
                <w:sz w:val="30"/>
                <w:szCs w:val="30"/>
                <w:lang w:val="en-US"/>
              </w:rPr>
              <w:t>173</w:t>
            </w:r>
          </w:p>
        </w:tc>
        <w:tc>
          <w:tcPr>
            <w:tcW w:w="146" w:type="pct"/>
            <w:vAlign w:val="bottom"/>
          </w:tcPr>
          <w:p w14:paraId="0B06CE24" w14:textId="77777777" w:rsidR="003733F8" w:rsidRPr="003733F8" w:rsidRDefault="003733F8" w:rsidP="00310E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040"/>
              </w:tabs>
              <w:spacing w:after="0"/>
              <w:ind w:right="-10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1" w:type="pct"/>
            <w:vAlign w:val="bottom"/>
          </w:tcPr>
          <w:p w14:paraId="1F1EF407" w14:textId="70161FA1" w:rsidR="003733F8" w:rsidRPr="003733F8" w:rsidRDefault="00922CAB" w:rsidP="00310E87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922CA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71</w:t>
            </w:r>
            <w:r w:rsidR="003733F8" w:rsidRPr="003733F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22CA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297</w:t>
            </w:r>
          </w:p>
        </w:tc>
      </w:tr>
      <w:tr w:rsidR="003E1959" w:rsidRPr="00310E87" w14:paraId="3CABF9F1" w14:textId="77777777" w:rsidTr="00FB3122">
        <w:trPr>
          <w:gridAfter w:val="1"/>
          <w:wAfter w:w="4" w:type="pct"/>
        </w:trPr>
        <w:tc>
          <w:tcPr>
            <w:tcW w:w="2078" w:type="pct"/>
            <w:vAlign w:val="bottom"/>
          </w:tcPr>
          <w:p w14:paraId="4F42E262" w14:textId="77777777" w:rsidR="00310E87" w:rsidRPr="003733F8" w:rsidRDefault="00310E87" w:rsidP="00B236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733F8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บริษัทร่วมทางตรง</w:t>
            </w:r>
          </w:p>
        </w:tc>
        <w:tc>
          <w:tcPr>
            <w:tcW w:w="664" w:type="pct"/>
            <w:gridSpan w:val="2"/>
            <w:vAlign w:val="bottom"/>
          </w:tcPr>
          <w:p w14:paraId="53F3B32D" w14:textId="6B628CC4" w:rsidR="00310E87" w:rsidRPr="009B2043" w:rsidRDefault="00922CAB" w:rsidP="00310E87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922CAB">
              <w:rPr>
                <w:rFonts w:ascii="Angsana New" w:hAnsi="Angsana New"/>
                <w:sz w:val="30"/>
                <w:szCs w:val="30"/>
                <w:lang w:val="en-US"/>
              </w:rPr>
              <w:t>202</w:t>
            </w:r>
          </w:p>
        </w:tc>
        <w:tc>
          <w:tcPr>
            <w:tcW w:w="144" w:type="pct"/>
            <w:gridSpan w:val="2"/>
            <w:vAlign w:val="bottom"/>
          </w:tcPr>
          <w:p w14:paraId="472DA807" w14:textId="77777777" w:rsidR="00310E87" w:rsidRPr="003733F8" w:rsidRDefault="00310E87" w:rsidP="00310E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  <w:gridSpan w:val="2"/>
            <w:vAlign w:val="bottom"/>
          </w:tcPr>
          <w:p w14:paraId="3D93F6D9" w14:textId="71ACF2E8" w:rsidR="00310E87" w:rsidRPr="003733F8" w:rsidRDefault="00922CAB" w:rsidP="00310E87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22CA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202</w:t>
            </w:r>
          </w:p>
        </w:tc>
        <w:tc>
          <w:tcPr>
            <w:tcW w:w="143" w:type="pct"/>
            <w:gridSpan w:val="2"/>
            <w:vAlign w:val="bottom"/>
          </w:tcPr>
          <w:p w14:paraId="7071C8A8" w14:textId="77777777" w:rsidR="00310E87" w:rsidRPr="003733F8" w:rsidRDefault="00310E87" w:rsidP="00310E87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603" w:type="pct"/>
            <w:vAlign w:val="bottom"/>
          </w:tcPr>
          <w:p w14:paraId="582BCF77" w14:textId="7B98CD73" w:rsidR="00310E87" w:rsidRPr="003733F8" w:rsidRDefault="00730080" w:rsidP="00310E87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202</w:t>
            </w:r>
          </w:p>
        </w:tc>
        <w:tc>
          <w:tcPr>
            <w:tcW w:w="146" w:type="pct"/>
            <w:vAlign w:val="bottom"/>
          </w:tcPr>
          <w:p w14:paraId="23C2DA94" w14:textId="77777777" w:rsidR="00310E87" w:rsidRPr="003733F8" w:rsidRDefault="00310E87" w:rsidP="00310E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040"/>
              </w:tabs>
              <w:spacing w:after="0"/>
              <w:ind w:right="-10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1" w:type="pct"/>
            <w:vAlign w:val="bottom"/>
          </w:tcPr>
          <w:p w14:paraId="05482B26" w14:textId="179C07CC" w:rsidR="00310E87" w:rsidRPr="003733F8" w:rsidRDefault="00922CAB" w:rsidP="00310E87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922CA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202</w:t>
            </w:r>
          </w:p>
        </w:tc>
      </w:tr>
      <w:tr w:rsidR="003E1959" w:rsidRPr="00310E87" w14:paraId="0942F23B" w14:textId="77777777" w:rsidTr="00FB3122">
        <w:trPr>
          <w:gridAfter w:val="1"/>
          <w:wAfter w:w="4" w:type="pct"/>
        </w:trPr>
        <w:tc>
          <w:tcPr>
            <w:tcW w:w="2078" w:type="pct"/>
            <w:vAlign w:val="bottom"/>
          </w:tcPr>
          <w:p w14:paraId="2CA061AD" w14:textId="77777777" w:rsidR="00310E87" w:rsidRPr="003733F8" w:rsidRDefault="00310E87" w:rsidP="00B236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733F8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การร่วมค้าทางตรง</w:t>
            </w:r>
          </w:p>
        </w:tc>
        <w:tc>
          <w:tcPr>
            <w:tcW w:w="664" w:type="pct"/>
            <w:gridSpan w:val="2"/>
            <w:vAlign w:val="bottom"/>
          </w:tcPr>
          <w:p w14:paraId="1FCFFC7F" w14:textId="6AA6BB2F" w:rsidR="00310E87" w:rsidRPr="009B2043" w:rsidRDefault="00922CAB" w:rsidP="00310E87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922CAB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 w:rsidR="00730080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922CAB">
              <w:rPr>
                <w:rFonts w:ascii="Angsana New" w:hAnsi="Angsana New"/>
                <w:sz w:val="30"/>
                <w:szCs w:val="30"/>
                <w:lang w:val="en-US" w:bidi="th-TH"/>
              </w:rPr>
              <w:t>288</w:t>
            </w:r>
          </w:p>
        </w:tc>
        <w:tc>
          <w:tcPr>
            <w:tcW w:w="144" w:type="pct"/>
            <w:gridSpan w:val="2"/>
            <w:vAlign w:val="bottom"/>
          </w:tcPr>
          <w:p w14:paraId="09165507" w14:textId="77777777" w:rsidR="00310E87" w:rsidRPr="003733F8" w:rsidRDefault="00310E87" w:rsidP="00310E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  <w:gridSpan w:val="2"/>
            <w:vAlign w:val="bottom"/>
          </w:tcPr>
          <w:p w14:paraId="38C8AC8F" w14:textId="6E07FE9C" w:rsidR="00310E87" w:rsidRPr="003733F8" w:rsidRDefault="00922CAB" w:rsidP="00310E87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22CA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310E87" w:rsidRPr="003733F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922CA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232</w:t>
            </w:r>
          </w:p>
        </w:tc>
        <w:tc>
          <w:tcPr>
            <w:tcW w:w="143" w:type="pct"/>
            <w:gridSpan w:val="2"/>
            <w:vAlign w:val="bottom"/>
          </w:tcPr>
          <w:p w14:paraId="0590BA93" w14:textId="77777777" w:rsidR="00310E87" w:rsidRPr="003733F8" w:rsidRDefault="00310E87" w:rsidP="00310E87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603" w:type="pct"/>
            <w:vAlign w:val="bottom"/>
          </w:tcPr>
          <w:p w14:paraId="1C525DF7" w14:textId="5B71F73B" w:rsidR="00310E87" w:rsidRPr="003733F8" w:rsidRDefault="00730080" w:rsidP="00310E87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3,288</w:t>
            </w:r>
          </w:p>
        </w:tc>
        <w:tc>
          <w:tcPr>
            <w:tcW w:w="146" w:type="pct"/>
            <w:vAlign w:val="bottom"/>
          </w:tcPr>
          <w:p w14:paraId="1EEB87ED" w14:textId="77777777" w:rsidR="00310E87" w:rsidRPr="003733F8" w:rsidRDefault="00310E87" w:rsidP="00310E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040"/>
              </w:tabs>
              <w:spacing w:after="0"/>
              <w:ind w:right="-10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1" w:type="pct"/>
            <w:vAlign w:val="bottom"/>
          </w:tcPr>
          <w:p w14:paraId="4CCA559B" w14:textId="041B1BA1" w:rsidR="00310E87" w:rsidRPr="003733F8" w:rsidRDefault="00922CAB" w:rsidP="00310E87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922CA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310E87" w:rsidRPr="003733F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922CA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232</w:t>
            </w:r>
          </w:p>
        </w:tc>
      </w:tr>
      <w:tr w:rsidR="003E1959" w:rsidRPr="00310E87" w14:paraId="5A0471B0" w14:textId="77777777" w:rsidTr="00FB3122">
        <w:trPr>
          <w:gridAfter w:val="1"/>
          <w:wAfter w:w="4" w:type="pct"/>
        </w:trPr>
        <w:tc>
          <w:tcPr>
            <w:tcW w:w="2078" w:type="pct"/>
            <w:vAlign w:val="bottom"/>
          </w:tcPr>
          <w:p w14:paraId="68536985" w14:textId="77777777" w:rsidR="00310E87" w:rsidRPr="003733F8" w:rsidRDefault="00310E87" w:rsidP="00B236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733F8">
              <w:rPr>
                <w:rFonts w:asciiTheme="majorBidi" w:hAnsiTheme="majorBidi"/>
                <w:sz w:val="30"/>
                <w:szCs w:val="30"/>
                <w:cs/>
              </w:rPr>
              <w:t>การร่วมค้าทางอ้อม</w:t>
            </w:r>
          </w:p>
        </w:tc>
        <w:tc>
          <w:tcPr>
            <w:tcW w:w="664" w:type="pct"/>
            <w:gridSpan w:val="2"/>
            <w:vAlign w:val="bottom"/>
          </w:tcPr>
          <w:p w14:paraId="6303F3F9" w14:textId="71CAAD4A" w:rsidR="00310E87" w:rsidRPr="009B2043" w:rsidRDefault="00922CAB" w:rsidP="00310E87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922CAB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  <w:r w:rsidR="00730080">
              <w:rPr>
                <w:rFonts w:ascii="Angsana New" w:hAnsi="Angsana New"/>
                <w:sz w:val="30"/>
                <w:szCs w:val="30"/>
              </w:rPr>
              <w:t>,</w:t>
            </w:r>
            <w:r w:rsidRPr="00922CAB">
              <w:rPr>
                <w:rFonts w:ascii="Angsana New" w:hAnsi="Angsana New"/>
                <w:sz w:val="30"/>
                <w:szCs w:val="30"/>
                <w:lang w:val="en-US"/>
              </w:rPr>
              <w:t>876</w:t>
            </w:r>
          </w:p>
        </w:tc>
        <w:tc>
          <w:tcPr>
            <w:tcW w:w="144" w:type="pct"/>
            <w:gridSpan w:val="2"/>
            <w:vAlign w:val="bottom"/>
          </w:tcPr>
          <w:p w14:paraId="29B37D70" w14:textId="77777777" w:rsidR="00310E87" w:rsidRPr="003733F8" w:rsidRDefault="00310E87" w:rsidP="00310E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  <w:gridSpan w:val="2"/>
            <w:vAlign w:val="bottom"/>
          </w:tcPr>
          <w:p w14:paraId="65DFED54" w14:textId="7C22756E" w:rsidR="00310E87" w:rsidRPr="003733F8" w:rsidRDefault="00922CAB" w:rsidP="00310E87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22CA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</w:t>
            </w:r>
            <w:r w:rsidR="00310E87" w:rsidRPr="003733F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922CA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969</w:t>
            </w:r>
          </w:p>
        </w:tc>
        <w:tc>
          <w:tcPr>
            <w:tcW w:w="143" w:type="pct"/>
            <w:gridSpan w:val="2"/>
            <w:vAlign w:val="bottom"/>
          </w:tcPr>
          <w:p w14:paraId="5AA09FD5" w14:textId="77777777" w:rsidR="00310E87" w:rsidRPr="003733F8" w:rsidRDefault="00310E87" w:rsidP="00310E87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603" w:type="pct"/>
            <w:vAlign w:val="bottom"/>
          </w:tcPr>
          <w:p w14:paraId="5F2092EE" w14:textId="61CDF58E" w:rsidR="00310E87" w:rsidRPr="003733F8" w:rsidRDefault="00730080" w:rsidP="00310E87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2,810</w:t>
            </w:r>
          </w:p>
        </w:tc>
        <w:tc>
          <w:tcPr>
            <w:tcW w:w="146" w:type="pct"/>
            <w:vAlign w:val="bottom"/>
          </w:tcPr>
          <w:p w14:paraId="7FB1AB85" w14:textId="77777777" w:rsidR="00310E87" w:rsidRPr="003733F8" w:rsidRDefault="00310E87" w:rsidP="00310E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040"/>
              </w:tabs>
              <w:spacing w:after="0"/>
              <w:ind w:right="-10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1" w:type="pct"/>
            <w:vAlign w:val="bottom"/>
          </w:tcPr>
          <w:p w14:paraId="5E0DFF35" w14:textId="06B170AB" w:rsidR="00310E87" w:rsidRPr="003733F8" w:rsidRDefault="00922CAB" w:rsidP="00310E87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22CA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="00310E87" w:rsidRPr="003733F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922CA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209</w:t>
            </w:r>
          </w:p>
        </w:tc>
      </w:tr>
      <w:tr w:rsidR="003E1959" w:rsidRPr="00B165D6" w14:paraId="1CFC4D3E" w14:textId="77777777" w:rsidTr="00FB3122">
        <w:trPr>
          <w:gridAfter w:val="1"/>
          <w:wAfter w:w="4" w:type="pct"/>
        </w:trPr>
        <w:tc>
          <w:tcPr>
            <w:tcW w:w="2078" w:type="pct"/>
            <w:vAlign w:val="bottom"/>
          </w:tcPr>
          <w:p w14:paraId="778A5A2E" w14:textId="77777777" w:rsidR="003733F8" w:rsidRPr="003733F8" w:rsidRDefault="003733F8" w:rsidP="00B236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733F8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บริษัทย่อยของการร่วมค้าทางตรง</w:t>
            </w:r>
          </w:p>
        </w:tc>
        <w:tc>
          <w:tcPr>
            <w:tcW w:w="664" w:type="pct"/>
            <w:gridSpan w:val="2"/>
            <w:vAlign w:val="bottom"/>
          </w:tcPr>
          <w:p w14:paraId="11B29079" w14:textId="347A6F4D" w:rsidR="003733F8" w:rsidRPr="009B2043" w:rsidRDefault="00922CAB" w:rsidP="0050471D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922CAB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  <w:r w:rsidR="00730080">
              <w:rPr>
                <w:rFonts w:ascii="Angsana New" w:hAnsi="Angsana New"/>
                <w:sz w:val="30"/>
                <w:szCs w:val="30"/>
              </w:rPr>
              <w:t>,</w:t>
            </w:r>
            <w:r w:rsidRPr="00922CAB">
              <w:rPr>
                <w:rFonts w:ascii="Angsana New" w:hAnsi="Angsana New"/>
                <w:sz w:val="30"/>
                <w:szCs w:val="30"/>
                <w:lang w:val="en-US"/>
              </w:rPr>
              <w:t>204</w:t>
            </w:r>
          </w:p>
        </w:tc>
        <w:tc>
          <w:tcPr>
            <w:tcW w:w="144" w:type="pct"/>
            <w:gridSpan w:val="2"/>
            <w:vAlign w:val="bottom"/>
          </w:tcPr>
          <w:p w14:paraId="0A5D2BE1" w14:textId="77777777" w:rsidR="003733F8" w:rsidRPr="003733F8" w:rsidRDefault="003733F8" w:rsidP="005047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  <w:gridSpan w:val="2"/>
            <w:vAlign w:val="bottom"/>
          </w:tcPr>
          <w:p w14:paraId="336919E0" w14:textId="78D5FC96" w:rsidR="003733F8" w:rsidRPr="004A40C4" w:rsidRDefault="00922CAB" w:rsidP="0050471D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22CA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40</w:t>
            </w:r>
            <w:r w:rsidR="003733F8" w:rsidRPr="004A40C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922CA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894</w:t>
            </w:r>
          </w:p>
        </w:tc>
        <w:tc>
          <w:tcPr>
            <w:tcW w:w="143" w:type="pct"/>
            <w:gridSpan w:val="2"/>
            <w:vAlign w:val="bottom"/>
          </w:tcPr>
          <w:p w14:paraId="6212769F" w14:textId="77777777" w:rsidR="003733F8" w:rsidRPr="004A40C4" w:rsidRDefault="003733F8" w:rsidP="0050471D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603" w:type="pct"/>
            <w:vAlign w:val="bottom"/>
          </w:tcPr>
          <w:p w14:paraId="795DA034" w14:textId="7EA78247" w:rsidR="003733F8" w:rsidRPr="004A40C4" w:rsidRDefault="00730080" w:rsidP="0050471D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8,204</w:t>
            </w:r>
          </w:p>
        </w:tc>
        <w:tc>
          <w:tcPr>
            <w:tcW w:w="146" w:type="pct"/>
            <w:vAlign w:val="bottom"/>
          </w:tcPr>
          <w:p w14:paraId="17D7E10E" w14:textId="77777777" w:rsidR="003733F8" w:rsidRPr="004A40C4" w:rsidRDefault="003733F8" w:rsidP="005047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040"/>
              </w:tabs>
              <w:spacing w:after="0"/>
              <w:ind w:right="-10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1" w:type="pct"/>
            <w:vAlign w:val="bottom"/>
          </w:tcPr>
          <w:p w14:paraId="4FE19ACB" w14:textId="1BA87BA8" w:rsidR="003733F8" w:rsidRPr="004A40C4" w:rsidRDefault="00922CAB" w:rsidP="0050471D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22CA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40</w:t>
            </w:r>
            <w:r w:rsidR="003733F8" w:rsidRPr="004A40C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922CA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894</w:t>
            </w:r>
          </w:p>
        </w:tc>
      </w:tr>
      <w:tr w:rsidR="003E1959" w:rsidRPr="00B165D6" w14:paraId="0B5A5E51" w14:textId="77777777" w:rsidTr="00FB3122">
        <w:trPr>
          <w:gridAfter w:val="1"/>
          <w:wAfter w:w="4" w:type="pct"/>
        </w:trPr>
        <w:tc>
          <w:tcPr>
            <w:tcW w:w="2078" w:type="pct"/>
            <w:vAlign w:val="bottom"/>
          </w:tcPr>
          <w:p w14:paraId="162C01CB" w14:textId="77777777" w:rsidR="003733F8" w:rsidRPr="003733F8" w:rsidRDefault="003733F8" w:rsidP="00B236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733F8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บริษัทย่อยของการร่วมค้าทาง</w:t>
            </w:r>
            <w:r w:rsidRPr="003733F8">
              <w:rPr>
                <w:rFonts w:asciiTheme="majorBidi" w:hAnsiTheme="majorBidi" w:cstheme="majorBidi" w:hint="cs"/>
                <w:sz w:val="30"/>
                <w:szCs w:val="30"/>
                <w:cs/>
              </w:rPr>
              <w:t>อ้อม</w:t>
            </w:r>
          </w:p>
        </w:tc>
        <w:tc>
          <w:tcPr>
            <w:tcW w:w="664" w:type="pct"/>
            <w:gridSpan w:val="2"/>
            <w:vAlign w:val="bottom"/>
          </w:tcPr>
          <w:p w14:paraId="314D7A0D" w14:textId="76FAD73B" w:rsidR="003733F8" w:rsidRPr="009B2043" w:rsidRDefault="00922CAB" w:rsidP="00310E87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922CAB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  <w:r w:rsidR="00730080">
              <w:rPr>
                <w:rFonts w:ascii="Angsana New" w:hAnsi="Angsana New"/>
                <w:sz w:val="30"/>
                <w:szCs w:val="30"/>
              </w:rPr>
              <w:t>,</w:t>
            </w:r>
            <w:r w:rsidRPr="00922CAB">
              <w:rPr>
                <w:rFonts w:ascii="Angsana New" w:hAnsi="Angsana New"/>
                <w:sz w:val="30"/>
                <w:szCs w:val="30"/>
                <w:lang w:val="en-US"/>
              </w:rPr>
              <w:t>764</w:t>
            </w:r>
          </w:p>
        </w:tc>
        <w:tc>
          <w:tcPr>
            <w:tcW w:w="144" w:type="pct"/>
            <w:gridSpan w:val="2"/>
            <w:vAlign w:val="bottom"/>
          </w:tcPr>
          <w:p w14:paraId="04500C22" w14:textId="77777777" w:rsidR="003733F8" w:rsidRPr="003733F8" w:rsidRDefault="003733F8" w:rsidP="00310E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  <w:gridSpan w:val="2"/>
            <w:vAlign w:val="bottom"/>
          </w:tcPr>
          <w:p w14:paraId="0DEE2BCD" w14:textId="77777777" w:rsidR="003733F8" w:rsidRPr="003733F8" w:rsidRDefault="003733F8" w:rsidP="00ED05DB">
            <w:pPr>
              <w:pStyle w:val="acctfourfigures"/>
              <w:tabs>
                <w:tab w:val="clear" w:pos="765"/>
                <w:tab w:val="decimal" w:pos="690"/>
              </w:tabs>
              <w:spacing w:line="240" w:lineRule="auto"/>
              <w:ind w:right="-93"/>
              <w:rPr>
                <w:rFonts w:ascii="Angsana New" w:hAnsi="Angsana New"/>
                <w:sz w:val="30"/>
                <w:szCs w:val="30"/>
              </w:rPr>
            </w:pPr>
            <w:r w:rsidRPr="003733F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  <w:gridSpan w:val="2"/>
            <w:vAlign w:val="bottom"/>
          </w:tcPr>
          <w:p w14:paraId="05131AD6" w14:textId="77777777" w:rsidR="003733F8" w:rsidRPr="003733F8" w:rsidRDefault="003733F8" w:rsidP="00310E87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603" w:type="pct"/>
            <w:vAlign w:val="bottom"/>
          </w:tcPr>
          <w:p w14:paraId="48F94288" w14:textId="4A56303E" w:rsidR="003733F8" w:rsidRPr="00AB2DA1" w:rsidRDefault="00730080" w:rsidP="00310E87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9,764</w:t>
            </w:r>
          </w:p>
        </w:tc>
        <w:tc>
          <w:tcPr>
            <w:tcW w:w="146" w:type="pct"/>
            <w:vAlign w:val="bottom"/>
          </w:tcPr>
          <w:p w14:paraId="1D7A3D7D" w14:textId="77777777" w:rsidR="003733F8" w:rsidRPr="00AB2DA1" w:rsidRDefault="003733F8" w:rsidP="00310E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040"/>
              </w:tabs>
              <w:spacing w:after="0"/>
              <w:ind w:right="-10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1" w:type="pct"/>
            <w:vAlign w:val="bottom"/>
          </w:tcPr>
          <w:p w14:paraId="7595B554" w14:textId="77777777" w:rsidR="003733F8" w:rsidRPr="00AB2DA1" w:rsidRDefault="003733F8" w:rsidP="003733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B2DA1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E1959" w:rsidRPr="00B165D6" w14:paraId="2CB34CCF" w14:textId="77777777" w:rsidTr="00FB3122">
        <w:trPr>
          <w:gridAfter w:val="1"/>
          <w:wAfter w:w="4" w:type="pct"/>
        </w:trPr>
        <w:tc>
          <w:tcPr>
            <w:tcW w:w="2078" w:type="pct"/>
            <w:vAlign w:val="bottom"/>
          </w:tcPr>
          <w:p w14:paraId="24E0F436" w14:textId="77777777" w:rsidR="003733F8" w:rsidRPr="0082412F" w:rsidRDefault="003733F8" w:rsidP="00B236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2412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64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5058A97" w14:textId="549B39ED" w:rsidR="003733F8" w:rsidRPr="00730080" w:rsidRDefault="00922CAB" w:rsidP="009B2C59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922CA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33</w:t>
            </w:r>
            <w:r w:rsidR="00730080" w:rsidRPr="00730080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,</w:t>
            </w:r>
            <w:r w:rsidRPr="00922CA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371</w:t>
            </w:r>
          </w:p>
        </w:tc>
        <w:tc>
          <w:tcPr>
            <w:tcW w:w="144" w:type="pct"/>
            <w:gridSpan w:val="2"/>
            <w:vAlign w:val="bottom"/>
          </w:tcPr>
          <w:p w14:paraId="20A2ADEE" w14:textId="77777777" w:rsidR="003733F8" w:rsidRPr="0082412F" w:rsidRDefault="003733F8" w:rsidP="009B2C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7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BF74C98" w14:textId="587E249E" w:rsidR="003733F8" w:rsidRPr="0082412F" w:rsidRDefault="00922CAB" w:rsidP="009B2C59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22CA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62</w:t>
            </w:r>
            <w:r w:rsidR="003733F8" w:rsidRPr="00D246F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922CA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512</w:t>
            </w:r>
          </w:p>
        </w:tc>
        <w:tc>
          <w:tcPr>
            <w:tcW w:w="143" w:type="pct"/>
            <w:gridSpan w:val="2"/>
            <w:vAlign w:val="bottom"/>
          </w:tcPr>
          <w:p w14:paraId="7942217B" w14:textId="77777777" w:rsidR="003733F8" w:rsidRPr="0082412F" w:rsidRDefault="003733F8" w:rsidP="009B2C59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60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0B69B6" w14:textId="2AD72BC1" w:rsidR="003733F8" w:rsidRPr="0082412F" w:rsidRDefault="00730080" w:rsidP="009B2C59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54,68</w:t>
            </w:r>
            <w:r w:rsidR="0050164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</w:t>
            </w:r>
          </w:p>
        </w:tc>
        <w:tc>
          <w:tcPr>
            <w:tcW w:w="146" w:type="pct"/>
            <w:vAlign w:val="bottom"/>
          </w:tcPr>
          <w:p w14:paraId="45E35909" w14:textId="77777777" w:rsidR="003733F8" w:rsidRPr="0082412F" w:rsidRDefault="003733F8" w:rsidP="009B2C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040"/>
              </w:tabs>
              <w:spacing w:after="0"/>
              <w:ind w:right="-10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DB9A18" w14:textId="39E6B771" w:rsidR="003733F8" w:rsidRPr="0082412F" w:rsidRDefault="00922CAB" w:rsidP="009B2C59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22CA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137</w:t>
            </w:r>
            <w:r w:rsidR="003733F8" w:rsidRPr="00D246F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922CA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661</w:t>
            </w:r>
          </w:p>
        </w:tc>
      </w:tr>
    </w:tbl>
    <w:p w14:paraId="3BBE2DF9" w14:textId="0896A713" w:rsidR="00D62919" w:rsidRDefault="00D62919" w:rsidP="004346C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tbl>
      <w:tblPr>
        <w:tblStyle w:val="TableGrid"/>
        <w:tblW w:w="9630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10"/>
        <w:gridCol w:w="901"/>
        <w:gridCol w:w="1041"/>
        <w:gridCol w:w="238"/>
        <w:gridCol w:w="1025"/>
        <w:gridCol w:w="360"/>
        <w:gridCol w:w="900"/>
        <w:gridCol w:w="276"/>
        <w:gridCol w:w="894"/>
        <w:gridCol w:w="249"/>
        <w:gridCol w:w="1136"/>
      </w:tblGrid>
      <w:tr w:rsidR="006A052D" w:rsidRPr="002E4F54" w14:paraId="7E640EFE" w14:textId="77777777" w:rsidTr="001050F2">
        <w:trPr>
          <w:tblHeader/>
        </w:trPr>
        <w:tc>
          <w:tcPr>
            <w:tcW w:w="2610" w:type="dxa"/>
            <w:vAlign w:val="bottom"/>
          </w:tcPr>
          <w:p w14:paraId="5230F279" w14:textId="77777777" w:rsidR="006A052D" w:rsidRPr="002E4F54" w:rsidRDefault="006A052D" w:rsidP="00105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2180" w:type="dxa"/>
            <w:gridSpan w:val="3"/>
            <w:vAlign w:val="bottom"/>
          </w:tcPr>
          <w:p w14:paraId="3AD2FB14" w14:textId="77777777" w:rsidR="006A052D" w:rsidRPr="002E4F54" w:rsidRDefault="006A052D" w:rsidP="00105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2E4F54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อัตราดอกเบี้ย</w:t>
            </w:r>
          </w:p>
        </w:tc>
        <w:tc>
          <w:tcPr>
            <w:tcW w:w="4840" w:type="dxa"/>
            <w:gridSpan w:val="7"/>
            <w:vAlign w:val="bottom"/>
          </w:tcPr>
          <w:p w14:paraId="4AF6F00D" w14:textId="77777777" w:rsidR="006A052D" w:rsidRPr="002E4F54" w:rsidRDefault="006A052D" w:rsidP="00105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2E4F54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6A052D" w:rsidRPr="002E4F54" w14:paraId="10CE0CB5" w14:textId="77777777" w:rsidTr="001050F2">
        <w:trPr>
          <w:tblHeader/>
        </w:trPr>
        <w:tc>
          <w:tcPr>
            <w:tcW w:w="2610" w:type="dxa"/>
            <w:shd w:val="clear" w:color="auto" w:fill="auto"/>
            <w:vAlign w:val="bottom"/>
          </w:tcPr>
          <w:p w14:paraId="5FA0122B" w14:textId="77777777" w:rsidR="006A052D" w:rsidRPr="002E4F54" w:rsidRDefault="006A052D" w:rsidP="00105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/>
              <w:rPr>
                <w:rFonts w:asciiTheme="majorBidi" w:hAnsiTheme="majorBidi" w:cstheme="majorBidi"/>
                <w:color w:val="000000"/>
                <w:sz w:val="27"/>
                <w:szCs w:val="27"/>
                <w:highlight w:val="cyan"/>
                <w:cs/>
                <w:lang w:eastAsia="ja-JP"/>
              </w:rPr>
            </w:pPr>
          </w:p>
        </w:tc>
        <w:tc>
          <w:tcPr>
            <w:tcW w:w="901" w:type="dxa"/>
            <w:vAlign w:val="bottom"/>
          </w:tcPr>
          <w:p w14:paraId="1AE5EB0B" w14:textId="77777777" w:rsidR="006A052D" w:rsidRPr="002E4F54" w:rsidRDefault="006A052D" w:rsidP="00105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2E4F54">
              <w:rPr>
                <w:rFonts w:asciiTheme="majorBidi" w:hAnsiTheme="majorBidi" w:cstheme="majorBidi"/>
                <w:sz w:val="27"/>
                <w:szCs w:val="27"/>
                <w:cs/>
              </w:rPr>
              <w:t>ณ วันที่</w:t>
            </w:r>
          </w:p>
          <w:p w14:paraId="0176BC4C" w14:textId="3D3E7828" w:rsidR="006A052D" w:rsidRPr="002E4F54" w:rsidRDefault="00922CAB" w:rsidP="00105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922CAB">
              <w:rPr>
                <w:rFonts w:asciiTheme="majorBidi" w:hAnsiTheme="majorBidi" w:cstheme="majorBidi"/>
                <w:sz w:val="27"/>
                <w:szCs w:val="27"/>
              </w:rPr>
              <w:t>31</w:t>
            </w:r>
            <w:r w:rsidR="006A052D" w:rsidRPr="002E4F54">
              <w:rPr>
                <w:rFonts w:asciiTheme="majorBidi" w:hAnsiTheme="majorBidi" w:cstheme="majorBidi"/>
                <w:sz w:val="27"/>
                <w:szCs w:val="27"/>
              </w:rPr>
              <w:t xml:space="preserve"> </w:t>
            </w:r>
            <w:r w:rsidR="006A052D" w:rsidRPr="002E4F54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ธันวาคม </w:t>
            </w:r>
          </w:p>
        </w:tc>
        <w:tc>
          <w:tcPr>
            <w:tcW w:w="1041" w:type="dxa"/>
            <w:vAlign w:val="bottom"/>
          </w:tcPr>
          <w:p w14:paraId="43226509" w14:textId="77777777" w:rsidR="006A052D" w:rsidRPr="002E4F54" w:rsidRDefault="006A052D" w:rsidP="00105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2E4F54">
              <w:rPr>
                <w:rFonts w:asciiTheme="majorBidi" w:hAnsiTheme="majorBidi" w:cstheme="majorBidi"/>
                <w:sz w:val="27"/>
                <w:szCs w:val="27"/>
                <w:cs/>
              </w:rPr>
              <w:t>ณ วันที่</w:t>
            </w:r>
          </w:p>
          <w:p w14:paraId="198AD14E" w14:textId="78B0894D" w:rsidR="006A052D" w:rsidRPr="002E4F54" w:rsidRDefault="00922CAB" w:rsidP="00105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922CAB">
              <w:rPr>
                <w:rFonts w:asciiTheme="majorBidi" w:hAnsiTheme="majorBidi" w:cstheme="majorBidi"/>
                <w:sz w:val="27"/>
                <w:szCs w:val="27"/>
              </w:rPr>
              <w:t>30</w:t>
            </w:r>
            <w:r w:rsidR="006A052D" w:rsidRPr="002E4F54">
              <w:rPr>
                <w:rFonts w:asciiTheme="majorBidi" w:hAnsiTheme="majorBidi" w:cstheme="majorBidi"/>
                <w:sz w:val="27"/>
                <w:szCs w:val="27"/>
                <w:lang w:val="en-GB"/>
              </w:rPr>
              <w:t xml:space="preserve"> </w:t>
            </w:r>
            <w:r w:rsidR="005766B8">
              <w:rPr>
                <w:rFonts w:asciiTheme="majorBidi" w:hAnsiTheme="majorBidi" w:cstheme="majorBidi" w:hint="cs"/>
                <w:sz w:val="27"/>
                <w:szCs w:val="27"/>
                <w:cs/>
                <w:lang w:val="en-GB"/>
              </w:rPr>
              <w:t>กันย</w:t>
            </w:r>
            <w:r w:rsidR="006A052D" w:rsidRPr="002E4F54"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  <w:t>ายน</w:t>
            </w:r>
          </w:p>
        </w:tc>
        <w:tc>
          <w:tcPr>
            <w:tcW w:w="238" w:type="dxa"/>
            <w:vAlign w:val="bottom"/>
          </w:tcPr>
          <w:p w14:paraId="7D8C63C4" w14:textId="77777777" w:rsidR="006A052D" w:rsidRPr="002E4F54" w:rsidRDefault="006A052D" w:rsidP="00105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25" w:type="dxa"/>
            <w:vAlign w:val="bottom"/>
          </w:tcPr>
          <w:p w14:paraId="0DDC4C85" w14:textId="77777777" w:rsidR="006A052D" w:rsidRPr="002E4F54" w:rsidRDefault="006A052D" w:rsidP="00105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2E4F54">
              <w:rPr>
                <w:rFonts w:asciiTheme="majorBidi" w:hAnsiTheme="majorBidi" w:cstheme="majorBidi"/>
                <w:sz w:val="27"/>
                <w:szCs w:val="27"/>
                <w:cs/>
              </w:rPr>
              <w:t>ณ วันที่</w:t>
            </w:r>
          </w:p>
          <w:p w14:paraId="57703699" w14:textId="6787B417" w:rsidR="006A052D" w:rsidRPr="002E4F54" w:rsidRDefault="00922CAB" w:rsidP="00105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922CAB">
              <w:rPr>
                <w:rFonts w:asciiTheme="majorBidi" w:hAnsiTheme="majorBidi" w:cstheme="majorBidi"/>
                <w:sz w:val="27"/>
                <w:szCs w:val="27"/>
              </w:rPr>
              <w:t>31</w:t>
            </w:r>
            <w:r w:rsidR="006A052D" w:rsidRPr="002E4F54">
              <w:rPr>
                <w:rFonts w:asciiTheme="majorBidi" w:hAnsiTheme="majorBidi" w:cstheme="majorBidi"/>
                <w:sz w:val="27"/>
                <w:szCs w:val="27"/>
              </w:rPr>
              <w:t xml:space="preserve"> </w:t>
            </w:r>
            <w:r w:rsidR="006A052D" w:rsidRPr="002E4F54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ธันวาคม </w:t>
            </w:r>
          </w:p>
        </w:tc>
        <w:tc>
          <w:tcPr>
            <w:tcW w:w="360" w:type="dxa"/>
            <w:vAlign w:val="bottom"/>
          </w:tcPr>
          <w:p w14:paraId="06EB72D6" w14:textId="77777777" w:rsidR="006A052D" w:rsidRPr="002E4F54" w:rsidRDefault="006A052D" w:rsidP="00105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0" w:type="dxa"/>
            <w:vAlign w:val="bottom"/>
          </w:tcPr>
          <w:p w14:paraId="11A13AC3" w14:textId="77777777" w:rsidR="006A052D" w:rsidRPr="002E4F54" w:rsidRDefault="006A052D" w:rsidP="00105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76" w:type="dxa"/>
            <w:vAlign w:val="bottom"/>
          </w:tcPr>
          <w:p w14:paraId="7157F519" w14:textId="77777777" w:rsidR="006A052D" w:rsidRPr="002E4F54" w:rsidRDefault="006A052D" w:rsidP="00105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94" w:type="dxa"/>
            <w:vAlign w:val="bottom"/>
          </w:tcPr>
          <w:p w14:paraId="5662AB01" w14:textId="77777777" w:rsidR="006A052D" w:rsidRPr="002E4F54" w:rsidRDefault="006A052D" w:rsidP="00105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49" w:type="dxa"/>
            <w:vAlign w:val="bottom"/>
          </w:tcPr>
          <w:p w14:paraId="224726FF" w14:textId="77777777" w:rsidR="006A052D" w:rsidRPr="002E4F54" w:rsidRDefault="006A052D" w:rsidP="00105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36" w:type="dxa"/>
            <w:vAlign w:val="bottom"/>
          </w:tcPr>
          <w:p w14:paraId="1EAFD21D" w14:textId="77777777" w:rsidR="006A052D" w:rsidRPr="002E4F54" w:rsidRDefault="006A052D" w:rsidP="00105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2E4F54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ณ วันที่ </w:t>
            </w:r>
          </w:p>
          <w:p w14:paraId="5A1C7554" w14:textId="24CBB0E5" w:rsidR="006A052D" w:rsidRPr="002E4F54" w:rsidRDefault="00922CAB" w:rsidP="00105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922CAB">
              <w:rPr>
                <w:rFonts w:asciiTheme="majorBidi" w:hAnsiTheme="majorBidi" w:cstheme="majorBidi"/>
                <w:sz w:val="27"/>
                <w:szCs w:val="27"/>
              </w:rPr>
              <w:t>30</w:t>
            </w:r>
            <w:r w:rsidR="006A052D" w:rsidRPr="002E4F54">
              <w:rPr>
                <w:rFonts w:asciiTheme="majorBidi" w:hAnsiTheme="majorBidi" w:cstheme="majorBidi"/>
                <w:sz w:val="27"/>
                <w:szCs w:val="27"/>
                <w:lang w:val="en-GB"/>
              </w:rPr>
              <w:t xml:space="preserve"> </w:t>
            </w:r>
            <w:r w:rsidR="005766B8">
              <w:rPr>
                <w:rFonts w:asciiTheme="majorBidi" w:hAnsiTheme="majorBidi" w:cstheme="majorBidi" w:hint="cs"/>
                <w:sz w:val="27"/>
                <w:szCs w:val="27"/>
                <w:cs/>
                <w:lang w:val="en-GB"/>
              </w:rPr>
              <w:t>กันย</w:t>
            </w:r>
            <w:r w:rsidR="006A052D" w:rsidRPr="002E4F54"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  <w:t>ายน</w:t>
            </w:r>
          </w:p>
        </w:tc>
      </w:tr>
      <w:tr w:rsidR="006A052D" w:rsidRPr="002E4F54" w14:paraId="0FA59BAD" w14:textId="77777777" w:rsidTr="001050F2">
        <w:trPr>
          <w:tblHeader/>
        </w:trPr>
        <w:tc>
          <w:tcPr>
            <w:tcW w:w="2610" w:type="dxa"/>
            <w:vAlign w:val="bottom"/>
          </w:tcPr>
          <w:p w14:paraId="4BCA3287" w14:textId="77777777" w:rsidR="006A052D" w:rsidRPr="002E4F54" w:rsidRDefault="006A052D" w:rsidP="00105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2E4F54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7"/>
                <w:szCs w:val="27"/>
                <w:cs/>
                <w:lang w:eastAsia="ja-JP"/>
              </w:rPr>
              <w:t>เงินให้กู้ยืมระยะสั้น</w:t>
            </w:r>
          </w:p>
        </w:tc>
        <w:tc>
          <w:tcPr>
            <w:tcW w:w="901" w:type="dxa"/>
            <w:vAlign w:val="bottom"/>
          </w:tcPr>
          <w:p w14:paraId="2701366B" w14:textId="62581CAC" w:rsidR="006A052D" w:rsidRPr="002E4F54" w:rsidRDefault="00922CAB" w:rsidP="00105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922CAB">
              <w:rPr>
                <w:rFonts w:asciiTheme="majorBidi" w:hAnsiTheme="majorBidi" w:cstheme="majorBidi"/>
                <w:sz w:val="27"/>
                <w:szCs w:val="27"/>
              </w:rPr>
              <w:t>2563</w:t>
            </w:r>
          </w:p>
        </w:tc>
        <w:tc>
          <w:tcPr>
            <w:tcW w:w="1041" w:type="dxa"/>
            <w:vAlign w:val="bottom"/>
          </w:tcPr>
          <w:p w14:paraId="74916462" w14:textId="60C8E3A0" w:rsidR="006A052D" w:rsidRPr="002E4F54" w:rsidRDefault="00922CAB" w:rsidP="00105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922CAB">
              <w:rPr>
                <w:rFonts w:asciiTheme="majorBidi" w:hAnsiTheme="majorBidi" w:cstheme="majorBidi"/>
                <w:sz w:val="27"/>
                <w:szCs w:val="27"/>
              </w:rPr>
              <w:t>2564</w:t>
            </w:r>
          </w:p>
        </w:tc>
        <w:tc>
          <w:tcPr>
            <w:tcW w:w="238" w:type="dxa"/>
            <w:vAlign w:val="bottom"/>
          </w:tcPr>
          <w:p w14:paraId="08C508AE" w14:textId="77777777" w:rsidR="006A052D" w:rsidRPr="002E4F54" w:rsidRDefault="006A052D" w:rsidP="00105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25" w:type="dxa"/>
            <w:vAlign w:val="bottom"/>
          </w:tcPr>
          <w:p w14:paraId="09EA9F1B" w14:textId="1CF00C78" w:rsidR="006A052D" w:rsidRPr="002E4F54" w:rsidRDefault="00922CAB" w:rsidP="00105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922CAB">
              <w:rPr>
                <w:rFonts w:asciiTheme="majorBidi" w:hAnsiTheme="majorBidi" w:cstheme="majorBidi"/>
                <w:sz w:val="27"/>
                <w:szCs w:val="27"/>
              </w:rPr>
              <w:t>2563</w:t>
            </w:r>
          </w:p>
        </w:tc>
        <w:tc>
          <w:tcPr>
            <w:tcW w:w="360" w:type="dxa"/>
            <w:vAlign w:val="bottom"/>
          </w:tcPr>
          <w:p w14:paraId="08E68283" w14:textId="77777777" w:rsidR="006A052D" w:rsidRPr="002E4F54" w:rsidRDefault="006A052D" w:rsidP="00105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0" w:type="dxa"/>
            <w:vAlign w:val="bottom"/>
          </w:tcPr>
          <w:p w14:paraId="0E299BCF" w14:textId="77777777" w:rsidR="006A052D" w:rsidRPr="002E4F54" w:rsidRDefault="006A052D" w:rsidP="00105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2E4F54">
              <w:rPr>
                <w:rFonts w:asciiTheme="majorBidi" w:hAnsiTheme="majorBidi" w:cstheme="majorBidi"/>
                <w:sz w:val="27"/>
                <w:szCs w:val="27"/>
                <w:cs/>
              </w:rPr>
              <w:t>เพิ่มขึ้น</w:t>
            </w:r>
          </w:p>
        </w:tc>
        <w:tc>
          <w:tcPr>
            <w:tcW w:w="276" w:type="dxa"/>
            <w:vAlign w:val="bottom"/>
          </w:tcPr>
          <w:p w14:paraId="6D4AFADC" w14:textId="77777777" w:rsidR="006A052D" w:rsidRPr="002E4F54" w:rsidRDefault="006A052D" w:rsidP="00105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94" w:type="dxa"/>
            <w:vAlign w:val="bottom"/>
          </w:tcPr>
          <w:p w14:paraId="7086BFA2" w14:textId="77777777" w:rsidR="006A052D" w:rsidRPr="002E4F54" w:rsidRDefault="006A052D" w:rsidP="00105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2E4F54">
              <w:rPr>
                <w:rFonts w:asciiTheme="majorBidi" w:hAnsiTheme="majorBidi" w:cstheme="majorBidi"/>
                <w:sz w:val="27"/>
                <w:szCs w:val="27"/>
                <w:cs/>
              </w:rPr>
              <w:t>ลดลง</w:t>
            </w:r>
          </w:p>
        </w:tc>
        <w:tc>
          <w:tcPr>
            <w:tcW w:w="249" w:type="dxa"/>
            <w:vAlign w:val="bottom"/>
          </w:tcPr>
          <w:p w14:paraId="7C729179" w14:textId="77777777" w:rsidR="006A052D" w:rsidRPr="002E4F54" w:rsidRDefault="006A052D" w:rsidP="00105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36" w:type="dxa"/>
            <w:vAlign w:val="bottom"/>
          </w:tcPr>
          <w:p w14:paraId="5243D740" w14:textId="6A61ADBE" w:rsidR="006A052D" w:rsidRPr="002E4F54" w:rsidRDefault="00922CAB" w:rsidP="00105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922CAB">
              <w:rPr>
                <w:rFonts w:asciiTheme="majorBidi" w:hAnsiTheme="majorBidi" w:cstheme="majorBidi"/>
                <w:sz w:val="27"/>
                <w:szCs w:val="27"/>
              </w:rPr>
              <w:t>2564</w:t>
            </w:r>
          </w:p>
        </w:tc>
      </w:tr>
      <w:tr w:rsidR="006A052D" w:rsidRPr="002E4F54" w14:paraId="1AE7EB3B" w14:textId="77777777" w:rsidTr="001050F2">
        <w:trPr>
          <w:tblHeader/>
        </w:trPr>
        <w:tc>
          <w:tcPr>
            <w:tcW w:w="2610" w:type="dxa"/>
            <w:vAlign w:val="bottom"/>
          </w:tcPr>
          <w:p w14:paraId="5F520520" w14:textId="77777777" w:rsidR="006A052D" w:rsidRPr="002E4F54" w:rsidRDefault="006A052D" w:rsidP="00105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180" w:type="dxa"/>
            <w:gridSpan w:val="3"/>
            <w:vAlign w:val="bottom"/>
          </w:tcPr>
          <w:p w14:paraId="689B8F30" w14:textId="77777777" w:rsidR="006A052D" w:rsidRPr="002E4F54" w:rsidRDefault="006A052D" w:rsidP="00105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</w:rPr>
            </w:pPr>
            <w:r w:rsidRPr="002E4F54"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  <w:t>(ร้อยละต่อปี)</w:t>
            </w:r>
          </w:p>
        </w:tc>
        <w:tc>
          <w:tcPr>
            <w:tcW w:w="4840" w:type="dxa"/>
            <w:gridSpan w:val="7"/>
            <w:vAlign w:val="bottom"/>
          </w:tcPr>
          <w:p w14:paraId="32D11A3A" w14:textId="77777777" w:rsidR="006A052D" w:rsidRPr="002E4F54" w:rsidRDefault="006A052D" w:rsidP="00105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</w:rPr>
            </w:pPr>
            <w:r w:rsidRPr="002E4F54"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  <w:t>(พันบาท)</w:t>
            </w:r>
          </w:p>
        </w:tc>
      </w:tr>
      <w:tr w:rsidR="006A052D" w:rsidRPr="002E4F54" w14:paraId="6BAF49D4" w14:textId="77777777" w:rsidTr="001050F2">
        <w:tc>
          <w:tcPr>
            <w:tcW w:w="2610" w:type="dxa"/>
            <w:vAlign w:val="bottom"/>
          </w:tcPr>
          <w:p w14:paraId="4E37E6D6" w14:textId="77777777" w:rsidR="006A052D" w:rsidRPr="002E4F54" w:rsidRDefault="006A052D" w:rsidP="00105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2E4F54">
              <w:rPr>
                <w:rFonts w:asciiTheme="majorBidi" w:hAnsiTheme="majorBidi" w:cstheme="majorBidi"/>
                <w:sz w:val="27"/>
                <w:szCs w:val="27"/>
                <w:cs/>
              </w:rPr>
              <w:t>บริษัทย่อยทางตรง</w:t>
            </w:r>
          </w:p>
        </w:tc>
        <w:tc>
          <w:tcPr>
            <w:tcW w:w="901" w:type="dxa"/>
            <w:vAlign w:val="bottom"/>
          </w:tcPr>
          <w:p w14:paraId="519F869E" w14:textId="337896BA" w:rsidR="006A052D" w:rsidRPr="002E4F54" w:rsidRDefault="00922CAB" w:rsidP="00105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922CAB">
              <w:rPr>
                <w:rFonts w:asciiTheme="majorBidi" w:hAnsiTheme="majorBidi" w:cstheme="majorBidi"/>
                <w:sz w:val="27"/>
                <w:szCs w:val="27"/>
              </w:rPr>
              <w:t>2</w:t>
            </w:r>
            <w:r w:rsidR="006A052D" w:rsidRPr="002E4F54">
              <w:rPr>
                <w:rFonts w:asciiTheme="majorBidi" w:hAnsiTheme="majorBidi" w:cstheme="majorBidi"/>
                <w:sz w:val="27"/>
                <w:szCs w:val="27"/>
              </w:rPr>
              <w:t>.</w:t>
            </w:r>
            <w:r w:rsidRPr="00922CAB">
              <w:rPr>
                <w:rFonts w:asciiTheme="majorBidi" w:hAnsiTheme="majorBidi" w:cstheme="majorBidi"/>
                <w:sz w:val="27"/>
                <w:szCs w:val="27"/>
              </w:rPr>
              <w:t>09</w:t>
            </w:r>
          </w:p>
        </w:tc>
        <w:tc>
          <w:tcPr>
            <w:tcW w:w="1041" w:type="dxa"/>
            <w:vAlign w:val="bottom"/>
          </w:tcPr>
          <w:p w14:paraId="6FFC444C" w14:textId="7ACCC734" w:rsidR="006A052D" w:rsidRPr="002E4F54" w:rsidRDefault="00213B55" w:rsidP="00105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8B6B2F">
              <w:rPr>
                <w:rFonts w:asciiTheme="majorBidi" w:hAnsiTheme="majorBidi" w:cstheme="majorBidi"/>
                <w:sz w:val="27"/>
                <w:szCs w:val="27"/>
              </w:rPr>
              <w:t xml:space="preserve">2.03 </w:t>
            </w:r>
            <w:r w:rsidR="00B15135">
              <w:rPr>
                <w:rFonts w:asciiTheme="majorBidi" w:hAnsiTheme="majorBidi" w:cstheme="majorBidi"/>
                <w:sz w:val="27"/>
                <w:szCs w:val="27"/>
              </w:rPr>
              <w:t>-</w:t>
            </w:r>
            <w:r w:rsidRPr="008B6B2F">
              <w:rPr>
                <w:rFonts w:asciiTheme="majorBidi" w:hAnsiTheme="majorBidi" w:cstheme="majorBidi"/>
                <w:sz w:val="27"/>
                <w:szCs w:val="27"/>
              </w:rPr>
              <w:t xml:space="preserve"> 2.15</w:t>
            </w:r>
          </w:p>
        </w:tc>
        <w:tc>
          <w:tcPr>
            <w:tcW w:w="238" w:type="dxa"/>
            <w:vAlign w:val="bottom"/>
          </w:tcPr>
          <w:p w14:paraId="3BD4FCD7" w14:textId="77777777" w:rsidR="006A052D" w:rsidRPr="002E4F54" w:rsidRDefault="006A052D" w:rsidP="00105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25" w:type="dxa"/>
            <w:vAlign w:val="bottom"/>
          </w:tcPr>
          <w:p w14:paraId="74F486DD" w14:textId="52AC849C" w:rsidR="006A052D" w:rsidRPr="002E4F54" w:rsidRDefault="00922CAB" w:rsidP="00105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7"/>
                <w:szCs w:val="27"/>
              </w:rPr>
            </w:pPr>
            <w:r w:rsidRPr="00922CAB">
              <w:rPr>
                <w:rFonts w:asciiTheme="majorBidi" w:hAnsiTheme="majorBidi" w:cstheme="majorBidi"/>
                <w:sz w:val="27"/>
                <w:szCs w:val="27"/>
              </w:rPr>
              <w:t>60</w:t>
            </w:r>
            <w:r w:rsidR="006A052D" w:rsidRPr="002E4F54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922CAB">
              <w:rPr>
                <w:rFonts w:asciiTheme="majorBidi" w:hAnsiTheme="majorBidi" w:cstheme="majorBidi"/>
                <w:sz w:val="27"/>
                <w:szCs w:val="27"/>
              </w:rPr>
              <w:t>000</w:t>
            </w:r>
          </w:p>
        </w:tc>
        <w:tc>
          <w:tcPr>
            <w:tcW w:w="360" w:type="dxa"/>
            <w:vAlign w:val="bottom"/>
          </w:tcPr>
          <w:p w14:paraId="63E6C66B" w14:textId="77777777" w:rsidR="006A052D" w:rsidRPr="002E4F54" w:rsidRDefault="006A052D" w:rsidP="00105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0" w:type="dxa"/>
            <w:vAlign w:val="bottom"/>
          </w:tcPr>
          <w:p w14:paraId="2756D3B6" w14:textId="362D8546" w:rsidR="006A052D" w:rsidRPr="00853D28" w:rsidRDefault="00922CAB" w:rsidP="00105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 w:rsidRPr="00922CAB">
              <w:rPr>
                <w:rFonts w:asciiTheme="majorBidi" w:hAnsiTheme="majorBidi" w:cstheme="majorBidi"/>
                <w:sz w:val="27"/>
                <w:szCs w:val="27"/>
              </w:rPr>
              <w:t>172</w:t>
            </w:r>
            <w:r w:rsidR="007D44A5">
              <w:rPr>
                <w:rFonts w:asciiTheme="majorBidi" w:hAnsiTheme="majorBidi" w:cstheme="majorBidi"/>
                <w:sz w:val="27"/>
                <w:szCs w:val="27"/>
                <w:lang w:val="en-GB"/>
              </w:rPr>
              <w:t>,</w:t>
            </w:r>
            <w:r w:rsidRPr="00922CAB">
              <w:rPr>
                <w:rFonts w:asciiTheme="majorBidi" w:hAnsiTheme="majorBidi" w:cstheme="majorBidi"/>
                <w:sz w:val="27"/>
                <w:szCs w:val="27"/>
              </w:rPr>
              <w:t>624</w:t>
            </w:r>
          </w:p>
        </w:tc>
        <w:tc>
          <w:tcPr>
            <w:tcW w:w="276" w:type="dxa"/>
            <w:vAlign w:val="bottom"/>
          </w:tcPr>
          <w:p w14:paraId="4904A29E" w14:textId="77777777" w:rsidR="006A052D" w:rsidRPr="00853D28" w:rsidRDefault="006A052D" w:rsidP="00105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894" w:type="dxa"/>
            <w:vAlign w:val="bottom"/>
          </w:tcPr>
          <w:p w14:paraId="51DF5566" w14:textId="5BCFCB16" w:rsidR="006A052D" w:rsidRPr="002E4F54" w:rsidRDefault="007D44A5" w:rsidP="00105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GB"/>
              </w:rPr>
              <w:t>(</w:t>
            </w:r>
            <w:r w:rsidR="00922CAB" w:rsidRPr="00922CAB">
              <w:rPr>
                <w:rFonts w:asciiTheme="majorBidi" w:hAnsiTheme="majorBidi" w:cstheme="majorBidi"/>
                <w:sz w:val="27"/>
                <w:szCs w:val="27"/>
              </w:rPr>
              <w:t>92</w:t>
            </w:r>
            <w:r>
              <w:rPr>
                <w:rFonts w:asciiTheme="majorBidi" w:hAnsiTheme="majorBidi" w:cstheme="majorBidi"/>
                <w:sz w:val="27"/>
                <w:szCs w:val="27"/>
                <w:lang w:val="en-GB"/>
              </w:rPr>
              <w:t>,</w:t>
            </w:r>
            <w:r w:rsidR="00922CAB" w:rsidRPr="00922CAB">
              <w:rPr>
                <w:rFonts w:asciiTheme="majorBidi" w:hAnsiTheme="majorBidi" w:cstheme="majorBidi"/>
                <w:sz w:val="27"/>
                <w:szCs w:val="27"/>
              </w:rPr>
              <w:t>000</w:t>
            </w:r>
            <w:r>
              <w:rPr>
                <w:rFonts w:asciiTheme="majorBidi" w:hAnsiTheme="majorBidi" w:cstheme="majorBidi"/>
                <w:sz w:val="27"/>
                <w:szCs w:val="27"/>
                <w:lang w:val="en-GB"/>
              </w:rPr>
              <w:t>)</w:t>
            </w:r>
          </w:p>
        </w:tc>
        <w:tc>
          <w:tcPr>
            <w:tcW w:w="249" w:type="dxa"/>
            <w:vAlign w:val="bottom"/>
          </w:tcPr>
          <w:p w14:paraId="7FDC0743" w14:textId="77777777" w:rsidR="006A052D" w:rsidRPr="002E4F54" w:rsidRDefault="006A052D" w:rsidP="00105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136" w:type="dxa"/>
            <w:vAlign w:val="bottom"/>
          </w:tcPr>
          <w:p w14:paraId="370F940B" w14:textId="0BBCC51F" w:rsidR="006A052D" w:rsidRPr="002E4F54" w:rsidRDefault="00922CAB" w:rsidP="00105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 w:rsidRPr="00922CAB">
              <w:rPr>
                <w:rFonts w:asciiTheme="majorBidi" w:hAnsiTheme="majorBidi" w:cstheme="majorBidi"/>
                <w:sz w:val="27"/>
                <w:szCs w:val="27"/>
              </w:rPr>
              <w:t>140</w:t>
            </w:r>
            <w:r w:rsidR="007D44A5">
              <w:rPr>
                <w:rFonts w:asciiTheme="majorBidi" w:hAnsiTheme="majorBidi" w:cstheme="majorBidi"/>
                <w:sz w:val="27"/>
                <w:szCs w:val="27"/>
                <w:lang w:val="en-GB"/>
              </w:rPr>
              <w:t>,</w:t>
            </w:r>
            <w:r w:rsidRPr="00922CAB">
              <w:rPr>
                <w:rFonts w:asciiTheme="majorBidi" w:hAnsiTheme="majorBidi" w:cstheme="majorBidi"/>
                <w:sz w:val="27"/>
                <w:szCs w:val="27"/>
              </w:rPr>
              <w:t>624</w:t>
            </w:r>
          </w:p>
        </w:tc>
      </w:tr>
      <w:tr w:rsidR="006A052D" w:rsidRPr="002E4F54" w14:paraId="42681BEF" w14:textId="77777777" w:rsidTr="001050F2">
        <w:tc>
          <w:tcPr>
            <w:tcW w:w="2610" w:type="dxa"/>
            <w:shd w:val="clear" w:color="auto" w:fill="auto"/>
            <w:vAlign w:val="bottom"/>
          </w:tcPr>
          <w:p w14:paraId="3EB03012" w14:textId="77777777" w:rsidR="006A052D" w:rsidRPr="002E4F54" w:rsidRDefault="006A052D" w:rsidP="00105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2E4F54"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  <w:t>หัก</w:t>
            </w:r>
            <w:r w:rsidRPr="002E4F54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ค่าเผื่อผลขาดทุนด้านเครดิต</w:t>
            </w:r>
            <w:r w:rsidRPr="002E4F54">
              <w:rPr>
                <w:rFonts w:asciiTheme="majorBidi" w:hAnsiTheme="majorBidi" w:cstheme="majorBidi"/>
                <w:sz w:val="27"/>
                <w:szCs w:val="27"/>
              </w:rPr>
              <w:br/>
              <w:t xml:space="preserve">  </w:t>
            </w:r>
            <w:r w:rsidRPr="002E4F54">
              <w:rPr>
                <w:rFonts w:asciiTheme="majorBidi" w:hAnsiTheme="majorBidi" w:cstheme="majorBidi" w:hint="cs"/>
                <w:sz w:val="27"/>
                <w:szCs w:val="27"/>
                <w:cs/>
              </w:rPr>
              <w:t xml:space="preserve"> </w:t>
            </w:r>
            <w:r w:rsidRPr="002E4F54">
              <w:rPr>
                <w:rFonts w:asciiTheme="majorBidi" w:hAnsiTheme="majorBidi" w:cstheme="majorBidi"/>
                <w:sz w:val="27"/>
                <w:szCs w:val="27"/>
                <w:cs/>
              </w:rPr>
              <w:t>ที่คาดว่าจะเกิดขึ้น</w:t>
            </w:r>
          </w:p>
        </w:tc>
        <w:tc>
          <w:tcPr>
            <w:tcW w:w="901" w:type="dxa"/>
            <w:vAlign w:val="bottom"/>
          </w:tcPr>
          <w:p w14:paraId="0830E54E" w14:textId="77777777" w:rsidR="006A052D" w:rsidRPr="002E4F54" w:rsidRDefault="006A052D" w:rsidP="00105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41" w:type="dxa"/>
            <w:vAlign w:val="bottom"/>
          </w:tcPr>
          <w:p w14:paraId="56D98EBE" w14:textId="62E1039E" w:rsidR="006A052D" w:rsidRPr="002E4F54" w:rsidRDefault="006A052D" w:rsidP="007D4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38" w:type="dxa"/>
            <w:vAlign w:val="bottom"/>
          </w:tcPr>
          <w:p w14:paraId="7345EBB5" w14:textId="77777777" w:rsidR="006A052D" w:rsidRPr="002E4F54" w:rsidRDefault="006A052D" w:rsidP="00105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25" w:type="dxa"/>
            <w:vAlign w:val="bottom"/>
          </w:tcPr>
          <w:p w14:paraId="5C70730B" w14:textId="1F26FDAB" w:rsidR="006A052D" w:rsidRPr="002E4F54" w:rsidRDefault="006A052D" w:rsidP="00B15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right="-86"/>
              <w:rPr>
                <w:rFonts w:asciiTheme="majorBidi" w:hAnsiTheme="majorBidi" w:cstheme="majorBidi"/>
                <w:sz w:val="27"/>
                <w:szCs w:val="27"/>
              </w:rPr>
            </w:pPr>
            <w:r w:rsidRPr="002E4F54">
              <w:rPr>
                <w:rFonts w:asciiTheme="majorBidi" w:hAnsiTheme="majorBidi" w:cstheme="majorBidi"/>
                <w:sz w:val="27"/>
                <w:szCs w:val="27"/>
              </w:rPr>
              <w:t>(</w:t>
            </w:r>
            <w:r w:rsidR="00922CAB" w:rsidRPr="00922CAB">
              <w:rPr>
                <w:rFonts w:asciiTheme="majorBidi" w:hAnsiTheme="majorBidi" w:cstheme="majorBidi"/>
                <w:sz w:val="27"/>
                <w:szCs w:val="27"/>
              </w:rPr>
              <w:t>332</w:t>
            </w:r>
            <w:r w:rsidRPr="002E4F54"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  <w:tc>
          <w:tcPr>
            <w:tcW w:w="360" w:type="dxa"/>
            <w:vAlign w:val="bottom"/>
          </w:tcPr>
          <w:p w14:paraId="60FA433D" w14:textId="77777777" w:rsidR="006A052D" w:rsidRPr="002E4F54" w:rsidRDefault="006A052D" w:rsidP="00105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0" w:type="dxa"/>
            <w:vAlign w:val="bottom"/>
          </w:tcPr>
          <w:p w14:paraId="7BF2579E" w14:textId="77777777" w:rsidR="006A052D" w:rsidRPr="002E4F54" w:rsidRDefault="006A052D" w:rsidP="00105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line="240" w:lineRule="auto"/>
              <w:ind w:right="-120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6" w:type="dxa"/>
            <w:vAlign w:val="bottom"/>
          </w:tcPr>
          <w:p w14:paraId="1B184E26" w14:textId="77777777" w:rsidR="006A052D" w:rsidRPr="002E4F54" w:rsidRDefault="006A052D" w:rsidP="00105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94" w:type="dxa"/>
            <w:vAlign w:val="bottom"/>
          </w:tcPr>
          <w:p w14:paraId="0E7AC420" w14:textId="77777777" w:rsidR="006A052D" w:rsidRPr="002E4F54" w:rsidRDefault="006A052D" w:rsidP="00105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right="-120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49" w:type="dxa"/>
            <w:vAlign w:val="bottom"/>
          </w:tcPr>
          <w:p w14:paraId="16C2BB92" w14:textId="77777777" w:rsidR="006A052D" w:rsidRPr="002E4F54" w:rsidRDefault="006A052D" w:rsidP="00105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36" w:type="dxa"/>
            <w:vAlign w:val="bottom"/>
          </w:tcPr>
          <w:p w14:paraId="47A28F81" w14:textId="054C0EC7" w:rsidR="006A052D" w:rsidRPr="00BA206B" w:rsidRDefault="00BA206B" w:rsidP="00105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right="-86"/>
              <w:rPr>
                <w:rFonts w:asciiTheme="majorBidi" w:hAnsiTheme="majorBidi" w:cstheme="majorBidi"/>
                <w:sz w:val="27"/>
                <w:szCs w:val="27"/>
              </w:rPr>
            </w:pPr>
            <w:r w:rsidRPr="00BA206B">
              <w:rPr>
                <w:rFonts w:asciiTheme="majorBidi" w:hAnsiTheme="majorBidi" w:cstheme="majorBidi" w:hint="cs"/>
                <w:sz w:val="27"/>
                <w:szCs w:val="27"/>
                <w:cs/>
              </w:rPr>
              <w:t>(</w:t>
            </w:r>
            <w:r w:rsidR="00922CAB" w:rsidRPr="00922CAB">
              <w:rPr>
                <w:rFonts w:asciiTheme="majorBidi" w:hAnsiTheme="majorBidi" w:cstheme="majorBidi" w:hint="cs"/>
                <w:sz w:val="27"/>
                <w:szCs w:val="27"/>
              </w:rPr>
              <w:t>665</w:t>
            </w:r>
            <w:r w:rsidRPr="00BA206B"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</w:tr>
      <w:tr w:rsidR="006A052D" w:rsidRPr="002E4F54" w14:paraId="2C798090" w14:textId="77777777" w:rsidTr="001050F2">
        <w:tc>
          <w:tcPr>
            <w:tcW w:w="2610" w:type="dxa"/>
            <w:vAlign w:val="bottom"/>
          </w:tcPr>
          <w:p w14:paraId="2F047206" w14:textId="77777777" w:rsidR="006A052D" w:rsidRPr="002E4F54" w:rsidRDefault="006A052D" w:rsidP="00105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2E4F54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สุทธิ</w:t>
            </w:r>
          </w:p>
        </w:tc>
        <w:tc>
          <w:tcPr>
            <w:tcW w:w="901" w:type="dxa"/>
            <w:vAlign w:val="bottom"/>
          </w:tcPr>
          <w:p w14:paraId="58970D9F" w14:textId="77777777" w:rsidR="006A052D" w:rsidRPr="002E4F54" w:rsidRDefault="006A052D" w:rsidP="00105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041" w:type="dxa"/>
            <w:vAlign w:val="bottom"/>
          </w:tcPr>
          <w:p w14:paraId="35F26481" w14:textId="77777777" w:rsidR="006A052D" w:rsidRPr="002E4F54" w:rsidRDefault="006A052D" w:rsidP="00105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38" w:type="dxa"/>
            <w:vAlign w:val="bottom"/>
          </w:tcPr>
          <w:p w14:paraId="2F06773D" w14:textId="77777777" w:rsidR="006A052D" w:rsidRPr="002E4F54" w:rsidRDefault="006A052D" w:rsidP="00105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61938DA" w14:textId="4C2B52EB" w:rsidR="006A052D" w:rsidRPr="002E4F54" w:rsidRDefault="00922CAB" w:rsidP="00105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922CAB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59</w:t>
            </w:r>
            <w:r w:rsidR="006A052D" w:rsidRPr="002E4F54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,</w:t>
            </w:r>
            <w:r w:rsidRPr="00922CAB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668</w:t>
            </w:r>
          </w:p>
        </w:tc>
        <w:tc>
          <w:tcPr>
            <w:tcW w:w="360" w:type="dxa"/>
            <w:vAlign w:val="bottom"/>
          </w:tcPr>
          <w:p w14:paraId="30A6C6EF" w14:textId="77777777" w:rsidR="006A052D" w:rsidRPr="002E4F54" w:rsidRDefault="006A052D" w:rsidP="00105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900" w:type="dxa"/>
            <w:vAlign w:val="bottom"/>
          </w:tcPr>
          <w:p w14:paraId="092A7A19" w14:textId="77777777" w:rsidR="006A052D" w:rsidRPr="002E4F54" w:rsidRDefault="006A052D" w:rsidP="00105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76" w:type="dxa"/>
            <w:vAlign w:val="bottom"/>
          </w:tcPr>
          <w:p w14:paraId="3D9AB832" w14:textId="77777777" w:rsidR="006A052D" w:rsidRPr="002E4F54" w:rsidRDefault="006A052D" w:rsidP="00105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894" w:type="dxa"/>
            <w:vAlign w:val="bottom"/>
          </w:tcPr>
          <w:p w14:paraId="739928F5" w14:textId="77777777" w:rsidR="006A052D" w:rsidRPr="002E4F54" w:rsidRDefault="006A052D" w:rsidP="00105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49" w:type="dxa"/>
            <w:vAlign w:val="bottom"/>
          </w:tcPr>
          <w:p w14:paraId="55C53431" w14:textId="77777777" w:rsidR="006A052D" w:rsidRPr="002E4F54" w:rsidRDefault="006A052D" w:rsidP="00105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7018F1" w14:textId="03B13276" w:rsidR="006A052D" w:rsidRPr="00BA206B" w:rsidRDefault="00BA206B" w:rsidP="00105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BA206B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139,959</w:t>
            </w:r>
          </w:p>
        </w:tc>
      </w:tr>
    </w:tbl>
    <w:p w14:paraId="07645C9D" w14:textId="77777777" w:rsidR="006A052D" w:rsidRPr="006A052D" w:rsidRDefault="006A052D" w:rsidP="006A05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7F9BD21B" w14:textId="3D948FFB" w:rsidR="006A052D" w:rsidRDefault="006A052D">
      <w:pPr>
        <w:rPr>
          <w:cs/>
        </w:rPr>
      </w:pPr>
      <w:r>
        <w:rPr>
          <w:cs/>
        </w:rPr>
        <w:br w:type="page"/>
      </w:r>
    </w:p>
    <w:tbl>
      <w:tblPr>
        <w:tblStyle w:val="TableGrid"/>
        <w:tblW w:w="9557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20"/>
        <w:gridCol w:w="1007"/>
        <w:gridCol w:w="990"/>
        <w:gridCol w:w="246"/>
        <w:gridCol w:w="1014"/>
        <w:gridCol w:w="243"/>
        <w:gridCol w:w="927"/>
        <w:gridCol w:w="278"/>
        <w:gridCol w:w="982"/>
        <w:gridCol w:w="278"/>
        <w:gridCol w:w="1066"/>
        <w:gridCol w:w="6"/>
      </w:tblGrid>
      <w:tr w:rsidR="00B23834" w:rsidRPr="00627173" w14:paraId="5EBB5C5F" w14:textId="77777777" w:rsidTr="006147A3">
        <w:trPr>
          <w:gridAfter w:val="1"/>
          <w:wAfter w:w="6" w:type="dxa"/>
        </w:trPr>
        <w:tc>
          <w:tcPr>
            <w:tcW w:w="2520" w:type="dxa"/>
            <w:shd w:val="clear" w:color="auto" w:fill="auto"/>
            <w:vAlign w:val="bottom"/>
          </w:tcPr>
          <w:p w14:paraId="454700F8" w14:textId="21531C74" w:rsidR="00B23834" w:rsidRPr="00627173" w:rsidRDefault="00B23834" w:rsidP="00062F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627173">
              <w:rPr>
                <w:rFonts w:asciiTheme="majorBidi" w:hAnsiTheme="majorBidi" w:cstheme="majorBidi"/>
                <w:sz w:val="28"/>
                <w:szCs w:val="28"/>
              </w:rPr>
              <w:lastRenderedPageBreak/>
              <w:br w:type="page"/>
            </w:r>
          </w:p>
        </w:tc>
        <w:tc>
          <w:tcPr>
            <w:tcW w:w="1997" w:type="dxa"/>
            <w:gridSpan w:val="2"/>
            <w:vAlign w:val="bottom"/>
          </w:tcPr>
          <w:p w14:paraId="4FFD11A5" w14:textId="77777777" w:rsidR="00B23834" w:rsidRPr="00627173" w:rsidRDefault="00B23834" w:rsidP="00A24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2717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246" w:type="dxa"/>
            <w:vAlign w:val="bottom"/>
          </w:tcPr>
          <w:p w14:paraId="3A9AC1D5" w14:textId="77777777" w:rsidR="00B23834" w:rsidRPr="00627173" w:rsidRDefault="00B23834" w:rsidP="00A24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788" w:type="dxa"/>
            <w:gridSpan w:val="7"/>
            <w:vAlign w:val="bottom"/>
          </w:tcPr>
          <w:p w14:paraId="5E0AC884" w14:textId="43BCF8DA" w:rsidR="00B23834" w:rsidRPr="00627173" w:rsidRDefault="00B23834" w:rsidP="00A24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2717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B23834" w:rsidRPr="00627173" w14:paraId="73434756" w14:textId="77777777" w:rsidTr="006147A3">
        <w:tc>
          <w:tcPr>
            <w:tcW w:w="2520" w:type="dxa"/>
            <w:vAlign w:val="bottom"/>
          </w:tcPr>
          <w:p w14:paraId="54D3A258" w14:textId="77777777" w:rsidR="00B23834" w:rsidRPr="00627173" w:rsidRDefault="00B23834" w:rsidP="00062F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07" w:type="dxa"/>
            <w:vAlign w:val="bottom"/>
          </w:tcPr>
          <w:p w14:paraId="5607F125" w14:textId="77777777" w:rsidR="00B23834" w:rsidRPr="00627173" w:rsidRDefault="00B23834" w:rsidP="00A24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2717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</w:p>
          <w:p w14:paraId="09BAF6DB" w14:textId="2979EEBF" w:rsidR="00B23834" w:rsidRPr="00627173" w:rsidRDefault="00922CAB" w:rsidP="00A24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22CAB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B23834" w:rsidRPr="0062717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B23834" w:rsidRPr="00627173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990" w:type="dxa"/>
            <w:vAlign w:val="bottom"/>
          </w:tcPr>
          <w:p w14:paraId="70FB2ABC" w14:textId="77777777" w:rsidR="00B23834" w:rsidRPr="00627173" w:rsidRDefault="00B23834" w:rsidP="00A24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2717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</w:p>
          <w:p w14:paraId="6EA3535F" w14:textId="47EA7D1D" w:rsidR="00B23834" w:rsidRPr="007801B2" w:rsidRDefault="00922CAB" w:rsidP="00A24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922CAB">
              <w:rPr>
                <w:rFonts w:asciiTheme="majorBidi" w:hAnsiTheme="majorBidi" w:cstheme="majorBidi"/>
                <w:spacing w:val="-4"/>
                <w:sz w:val="28"/>
                <w:szCs w:val="28"/>
              </w:rPr>
              <w:t>30</w:t>
            </w:r>
            <w:r w:rsidR="00B23834" w:rsidRPr="007801B2">
              <w:rPr>
                <w:rFonts w:asciiTheme="majorBidi" w:hAnsiTheme="majorBidi" w:cstheme="majorBidi"/>
                <w:spacing w:val="-4"/>
                <w:sz w:val="28"/>
                <w:szCs w:val="28"/>
                <w:lang w:val="en-GB"/>
              </w:rPr>
              <w:t xml:space="preserve"> </w:t>
            </w:r>
            <w:r w:rsidR="005766B8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  <w:lang w:val="en-GB"/>
              </w:rPr>
              <w:t>กันย</w:t>
            </w:r>
            <w:r w:rsidR="00B23834" w:rsidRPr="007801B2"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val="en-GB"/>
              </w:rPr>
              <w:t>ายน</w:t>
            </w:r>
          </w:p>
        </w:tc>
        <w:tc>
          <w:tcPr>
            <w:tcW w:w="246" w:type="dxa"/>
            <w:vAlign w:val="bottom"/>
          </w:tcPr>
          <w:p w14:paraId="0AC26511" w14:textId="77777777" w:rsidR="00B23834" w:rsidRPr="00627173" w:rsidRDefault="00B23834" w:rsidP="00A24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4" w:type="dxa"/>
            <w:vAlign w:val="bottom"/>
          </w:tcPr>
          <w:p w14:paraId="5EABF2E6" w14:textId="77777777" w:rsidR="00B23834" w:rsidRPr="00627173" w:rsidRDefault="00B23834" w:rsidP="00A24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2717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</w:p>
          <w:p w14:paraId="05924477" w14:textId="56CF5C2D" w:rsidR="00B23834" w:rsidRPr="00627173" w:rsidRDefault="00922CAB" w:rsidP="00A24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22CAB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B23834" w:rsidRPr="0062717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B23834" w:rsidRPr="00627173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43" w:type="dxa"/>
            <w:vAlign w:val="bottom"/>
          </w:tcPr>
          <w:p w14:paraId="575933B7" w14:textId="77777777" w:rsidR="00B23834" w:rsidRPr="00627173" w:rsidRDefault="00B23834" w:rsidP="00A24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7" w:type="dxa"/>
            <w:vAlign w:val="bottom"/>
          </w:tcPr>
          <w:p w14:paraId="1421CCF3" w14:textId="77777777" w:rsidR="00B23834" w:rsidRPr="00627173" w:rsidRDefault="00B23834" w:rsidP="00A24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8" w:type="dxa"/>
            <w:vAlign w:val="bottom"/>
          </w:tcPr>
          <w:p w14:paraId="6FC0351B" w14:textId="77777777" w:rsidR="00B23834" w:rsidRPr="00627173" w:rsidRDefault="00B23834" w:rsidP="00A24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2" w:type="dxa"/>
            <w:vAlign w:val="bottom"/>
          </w:tcPr>
          <w:p w14:paraId="0BA4B7CD" w14:textId="77777777" w:rsidR="00B23834" w:rsidRPr="00627173" w:rsidRDefault="00B23834" w:rsidP="00A24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2717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ปรับปรุง </w:t>
            </w:r>
          </w:p>
          <w:p w14:paraId="492BF363" w14:textId="77777777" w:rsidR="00B23834" w:rsidRPr="00627173" w:rsidRDefault="00B23834" w:rsidP="00A24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27173">
              <w:rPr>
                <w:rFonts w:asciiTheme="majorBidi" w:hAnsiTheme="majorBidi" w:cstheme="majorBidi"/>
                <w:sz w:val="28"/>
                <w:szCs w:val="28"/>
                <w:cs/>
              </w:rPr>
              <w:t>อัตรา</w:t>
            </w:r>
          </w:p>
        </w:tc>
        <w:tc>
          <w:tcPr>
            <w:tcW w:w="278" w:type="dxa"/>
            <w:vAlign w:val="bottom"/>
          </w:tcPr>
          <w:p w14:paraId="3624F47B" w14:textId="77777777" w:rsidR="00B23834" w:rsidRPr="00627173" w:rsidRDefault="00B23834" w:rsidP="00A24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72" w:type="dxa"/>
            <w:gridSpan w:val="2"/>
            <w:vAlign w:val="bottom"/>
          </w:tcPr>
          <w:p w14:paraId="42C3F284" w14:textId="77777777" w:rsidR="00B23834" w:rsidRPr="00627173" w:rsidRDefault="00B23834" w:rsidP="00A24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2717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</w:p>
          <w:p w14:paraId="723B9801" w14:textId="3CB72009" w:rsidR="00B23834" w:rsidRPr="00627173" w:rsidRDefault="00922CAB" w:rsidP="00A24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22CAB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="00B23834" w:rsidRPr="00627173">
              <w:rPr>
                <w:rFonts w:asciiTheme="majorBidi" w:hAnsiTheme="majorBidi" w:cstheme="majorBidi"/>
                <w:sz w:val="28"/>
                <w:szCs w:val="28"/>
                <w:lang w:val="en-GB"/>
              </w:rPr>
              <w:t xml:space="preserve"> </w:t>
            </w:r>
            <w:r w:rsidR="005766B8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กันย</w:t>
            </w:r>
            <w:r w:rsidR="00B23834" w:rsidRPr="00627173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ายน</w:t>
            </w:r>
          </w:p>
        </w:tc>
      </w:tr>
      <w:tr w:rsidR="00B23834" w:rsidRPr="00627173" w14:paraId="7B5EE4CE" w14:textId="77777777" w:rsidTr="006147A3">
        <w:tc>
          <w:tcPr>
            <w:tcW w:w="2520" w:type="dxa"/>
            <w:vAlign w:val="bottom"/>
          </w:tcPr>
          <w:p w14:paraId="77149A83" w14:textId="77777777" w:rsidR="00B23834" w:rsidRPr="00627173" w:rsidRDefault="00B23834" w:rsidP="00B23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2717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เงินให้กู้ยืมระยะยาว</w:t>
            </w:r>
          </w:p>
        </w:tc>
        <w:tc>
          <w:tcPr>
            <w:tcW w:w="1007" w:type="dxa"/>
            <w:vAlign w:val="bottom"/>
          </w:tcPr>
          <w:p w14:paraId="6C787F8F" w14:textId="57EB2AAC" w:rsidR="00B23834" w:rsidRPr="00627173" w:rsidRDefault="00922CAB" w:rsidP="00243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22CAB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990" w:type="dxa"/>
            <w:vAlign w:val="bottom"/>
          </w:tcPr>
          <w:p w14:paraId="72D1A7B9" w14:textId="31FFBF60" w:rsidR="00B23834" w:rsidRPr="00627173" w:rsidRDefault="00922CAB" w:rsidP="00243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22CAB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246" w:type="dxa"/>
            <w:vAlign w:val="bottom"/>
          </w:tcPr>
          <w:p w14:paraId="701C6994" w14:textId="77777777" w:rsidR="00B23834" w:rsidRPr="00627173" w:rsidRDefault="00B23834" w:rsidP="00243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4" w:type="dxa"/>
            <w:vAlign w:val="bottom"/>
          </w:tcPr>
          <w:p w14:paraId="0D0B38E5" w14:textId="0E162B93" w:rsidR="00B23834" w:rsidRPr="00627173" w:rsidRDefault="00922CAB" w:rsidP="00243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22CAB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243" w:type="dxa"/>
            <w:vAlign w:val="bottom"/>
          </w:tcPr>
          <w:p w14:paraId="029272DA" w14:textId="77777777" w:rsidR="00B23834" w:rsidRPr="00627173" w:rsidRDefault="00B23834" w:rsidP="00243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7" w:type="dxa"/>
            <w:vAlign w:val="bottom"/>
          </w:tcPr>
          <w:p w14:paraId="474CB783" w14:textId="77777777" w:rsidR="00B23834" w:rsidRPr="00627173" w:rsidRDefault="00B23834" w:rsidP="00243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27173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278" w:type="dxa"/>
            <w:vAlign w:val="bottom"/>
          </w:tcPr>
          <w:p w14:paraId="6528FDC6" w14:textId="77777777" w:rsidR="00B23834" w:rsidRPr="00627173" w:rsidRDefault="00B23834" w:rsidP="00243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2" w:type="dxa"/>
            <w:vAlign w:val="bottom"/>
          </w:tcPr>
          <w:p w14:paraId="16D1AC35" w14:textId="77777777" w:rsidR="00B23834" w:rsidRPr="00627173" w:rsidRDefault="00B23834" w:rsidP="00243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27173">
              <w:rPr>
                <w:rFonts w:asciiTheme="majorBidi" w:hAnsiTheme="majorBidi" w:cstheme="majorBidi"/>
                <w:sz w:val="28"/>
                <w:szCs w:val="28"/>
                <w:cs/>
              </w:rPr>
              <w:t>แลกเปลี่ยน</w:t>
            </w:r>
          </w:p>
        </w:tc>
        <w:tc>
          <w:tcPr>
            <w:tcW w:w="278" w:type="dxa"/>
            <w:vAlign w:val="bottom"/>
          </w:tcPr>
          <w:p w14:paraId="04C820A9" w14:textId="77777777" w:rsidR="00B23834" w:rsidRPr="00627173" w:rsidRDefault="00B23834" w:rsidP="00243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72" w:type="dxa"/>
            <w:gridSpan w:val="2"/>
            <w:vAlign w:val="bottom"/>
          </w:tcPr>
          <w:p w14:paraId="0C9997BD" w14:textId="21D68FAB" w:rsidR="00B23834" w:rsidRPr="00627173" w:rsidRDefault="00922CAB" w:rsidP="00243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22CAB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B23834" w:rsidRPr="00627173" w14:paraId="0CA37F52" w14:textId="77777777" w:rsidTr="006147A3">
        <w:trPr>
          <w:gridAfter w:val="1"/>
          <w:wAfter w:w="6" w:type="dxa"/>
        </w:trPr>
        <w:tc>
          <w:tcPr>
            <w:tcW w:w="2520" w:type="dxa"/>
            <w:vAlign w:val="bottom"/>
          </w:tcPr>
          <w:p w14:paraId="027CA70E" w14:textId="77777777" w:rsidR="00B23834" w:rsidRPr="00627173" w:rsidRDefault="00B23834" w:rsidP="00062F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997" w:type="dxa"/>
            <w:gridSpan w:val="2"/>
            <w:vAlign w:val="bottom"/>
          </w:tcPr>
          <w:p w14:paraId="03216D13" w14:textId="77777777" w:rsidR="00B23834" w:rsidRPr="00627173" w:rsidRDefault="00B23834" w:rsidP="00A24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2717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246" w:type="dxa"/>
            <w:vAlign w:val="bottom"/>
          </w:tcPr>
          <w:p w14:paraId="34623318" w14:textId="77777777" w:rsidR="00B23834" w:rsidRPr="00627173" w:rsidRDefault="00B23834" w:rsidP="00A24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788" w:type="dxa"/>
            <w:gridSpan w:val="7"/>
            <w:vAlign w:val="bottom"/>
          </w:tcPr>
          <w:p w14:paraId="364EEB3E" w14:textId="0CF73345" w:rsidR="00B23834" w:rsidRPr="00627173" w:rsidRDefault="00B23834" w:rsidP="00A24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62717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B23834" w:rsidRPr="00627173" w14:paraId="377E5991" w14:textId="77777777" w:rsidTr="006147A3">
        <w:tc>
          <w:tcPr>
            <w:tcW w:w="2520" w:type="dxa"/>
            <w:vAlign w:val="bottom"/>
          </w:tcPr>
          <w:p w14:paraId="77581F70" w14:textId="77777777" w:rsidR="00B23834" w:rsidRPr="00627173" w:rsidRDefault="00B23834" w:rsidP="00B23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627173">
              <w:rPr>
                <w:rFonts w:asciiTheme="majorBidi" w:hAnsiTheme="majorBidi" w:cstheme="majorBidi"/>
                <w:sz w:val="28"/>
                <w:szCs w:val="28"/>
                <w:cs/>
              </w:rPr>
              <w:t>การร่วมค้าทางตรง</w:t>
            </w:r>
          </w:p>
        </w:tc>
        <w:tc>
          <w:tcPr>
            <w:tcW w:w="1007" w:type="dxa"/>
            <w:vAlign w:val="bottom"/>
          </w:tcPr>
          <w:p w14:paraId="0ABB03CD" w14:textId="50363F6E" w:rsidR="00B23834" w:rsidRPr="00627173" w:rsidRDefault="00922CAB" w:rsidP="001259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6" w:right="-10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22CAB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B23834" w:rsidRPr="00627173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922CAB">
              <w:rPr>
                <w:rFonts w:asciiTheme="majorBidi" w:hAnsiTheme="majorBidi" w:cstheme="majorBidi"/>
                <w:sz w:val="28"/>
                <w:szCs w:val="28"/>
              </w:rPr>
              <w:t>21</w:t>
            </w:r>
            <w:r w:rsidR="00B23834" w:rsidRPr="00627173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922CAB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B23834" w:rsidRPr="00627173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922CAB">
              <w:rPr>
                <w:rFonts w:asciiTheme="majorBidi" w:hAnsiTheme="majorBidi" w:cstheme="majorBidi"/>
                <w:sz w:val="28"/>
                <w:szCs w:val="28"/>
              </w:rPr>
              <w:t>22</w:t>
            </w:r>
          </w:p>
        </w:tc>
        <w:tc>
          <w:tcPr>
            <w:tcW w:w="990" w:type="dxa"/>
            <w:vAlign w:val="bottom"/>
          </w:tcPr>
          <w:p w14:paraId="27E26A92" w14:textId="19E0CEFD" w:rsidR="00B23834" w:rsidRPr="008B6B2F" w:rsidRDefault="008B6B2F" w:rsidP="007801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5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8B6B2F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4.12 </w:t>
            </w:r>
            <w:r w:rsidR="00B15135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  <w:r w:rsidRPr="008B6B2F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 5.30</w:t>
            </w:r>
          </w:p>
        </w:tc>
        <w:tc>
          <w:tcPr>
            <w:tcW w:w="246" w:type="dxa"/>
            <w:vAlign w:val="bottom"/>
          </w:tcPr>
          <w:p w14:paraId="341F2B0C" w14:textId="77777777" w:rsidR="00B23834" w:rsidRPr="008B6B2F" w:rsidRDefault="00B23834" w:rsidP="00A24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4" w:type="dxa"/>
            <w:vAlign w:val="bottom"/>
          </w:tcPr>
          <w:p w14:paraId="2AC33431" w14:textId="15621B02" w:rsidR="00B23834" w:rsidRPr="00627173" w:rsidRDefault="00922CAB" w:rsidP="0022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922CAB">
              <w:rPr>
                <w:rFonts w:asciiTheme="majorBidi" w:hAnsiTheme="majorBidi" w:cstheme="majorBidi"/>
                <w:sz w:val="28"/>
                <w:szCs w:val="28"/>
              </w:rPr>
              <w:t>538</w:t>
            </w:r>
            <w:r w:rsidR="00B23834" w:rsidRPr="0062717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22CAB">
              <w:rPr>
                <w:rFonts w:asciiTheme="majorBidi" w:hAnsiTheme="majorBidi" w:cstheme="majorBidi"/>
                <w:sz w:val="28"/>
                <w:szCs w:val="28"/>
              </w:rPr>
              <w:t>896</w:t>
            </w:r>
          </w:p>
        </w:tc>
        <w:tc>
          <w:tcPr>
            <w:tcW w:w="243" w:type="dxa"/>
            <w:vAlign w:val="bottom"/>
          </w:tcPr>
          <w:p w14:paraId="1DB6048F" w14:textId="77777777" w:rsidR="00B23834" w:rsidRPr="00627173" w:rsidRDefault="00B23834" w:rsidP="00A24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7" w:type="dxa"/>
            <w:vAlign w:val="bottom"/>
          </w:tcPr>
          <w:p w14:paraId="6AD9A3BC" w14:textId="3B2B1F66" w:rsidR="00B23834" w:rsidRPr="009A1792" w:rsidRDefault="00922CAB" w:rsidP="00846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922CAB">
              <w:rPr>
                <w:rFonts w:asciiTheme="majorBidi" w:hAnsiTheme="majorBidi" w:cstheme="majorBidi"/>
                <w:sz w:val="28"/>
                <w:szCs w:val="28"/>
              </w:rPr>
              <w:t>23</w:t>
            </w:r>
            <w:r w:rsidR="008B6B2F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922CAB">
              <w:rPr>
                <w:rFonts w:asciiTheme="majorBidi" w:hAnsiTheme="majorBidi" w:cstheme="majorBidi"/>
                <w:sz w:val="28"/>
                <w:szCs w:val="28"/>
              </w:rPr>
              <w:t>960</w:t>
            </w:r>
          </w:p>
        </w:tc>
        <w:tc>
          <w:tcPr>
            <w:tcW w:w="278" w:type="dxa"/>
            <w:vAlign w:val="bottom"/>
          </w:tcPr>
          <w:p w14:paraId="3A6B4F92" w14:textId="77777777" w:rsidR="00B23834" w:rsidRPr="00627173" w:rsidRDefault="00B23834" w:rsidP="00A24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2" w:type="dxa"/>
            <w:vAlign w:val="bottom"/>
          </w:tcPr>
          <w:p w14:paraId="637D410E" w14:textId="5296CEAB" w:rsidR="00B23834" w:rsidRPr="00627173" w:rsidRDefault="008B6B2F" w:rsidP="0022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70,29</w:t>
            </w:r>
            <w:r w:rsidR="001B393D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78" w:type="dxa"/>
            <w:vAlign w:val="bottom"/>
          </w:tcPr>
          <w:p w14:paraId="5735923F" w14:textId="77777777" w:rsidR="00B23834" w:rsidRPr="00627173" w:rsidRDefault="00B23834" w:rsidP="00A24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2" w:type="dxa"/>
            <w:gridSpan w:val="2"/>
            <w:vAlign w:val="bottom"/>
          </w:tcPr>
          <w:p w14:paraId="3D3864C3" w14:textId="3528FD19" w:rsidR="00B23834" w:rsidRPr="009A1792" w:rsidRDefault="00922CAB" w:rsidP="007801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29" w:right="-21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922CAB">
              <w:rPr>
                <w:rFonts w:asciiTheme="majorBidi" w:hAnsiTheme="majorBidi" w:cstheme="majorBidi"/>
                <w:sz w:val="28"/>
                <w:szCs w:val="28"/>
              </w:rPr>
              <w:t>633</w:t>
            </w:r>
            <w:r w:rsidR="008B6B2F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922CAB">
              <w:rPr>
                <w:rFonts w:asciiTheme="majorBidi" w:hAnsiTheme="majorBidi" w:cstheme="majorBidi"/>
                <w:sz w:val="28"/>
                <w:szCs w:val="28"/>
              </w:rPr>
              <w:t>153</w:t>
            </w:r>
          </w:p>
        </w:tc>
      </w:tr>
      <w:tr w:rsidR="00B23834" w:rsidRPr="00BA206B" w14:paraId="4430721F" w14:textId="77777777" w:rsidTr="006147A3">
        <w:tc>
          <w:tcPr>
            <w:tcW w:w="2520" w:type="dxa"/>
            <w:vAlign w:val="bottom"/>
          </w:tcPr>
          <w:p w14:paraId="053EE985" w14:textId="2EDB9E33" w:rsidR="00B23834" w:rsidRPr="00BA206B" w:rsidRDefault="00B23834" w:rsidP="006C2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" w:hanging="7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BA206B">
              <w:rPr>
                <w:rFonts w:asciiTheme="majorBidi" w:hAnsiTheme="majorBidi" w:cstheme="majorBidi"/>
                <w:i/>
                <w:iCs/>
                <w:spacing w:val="-6"/>
                <w:sz w:val="27"/>
                <w:szCs w:val="27"/>
                <w:cs/>
              </w:rPr>
              <w:t>หัก</w:t>
            </w:r>
            <w:r w:rsidRPr="00BA206B">
              <w:rPr>
                <w:rFonts w:asciiTheme="majorBidi" w:hAnsiTheme="majorBidi" w:cstheme="majorBidi"/>
                <w:spacing w:val="-6"/>
                <w:sz w:val="27"/>
                <w:szCs w:val="27"/>
                <w:cs/>
              </w:rPr>
              <w:t xml:space="preserve"> ค่าเผื่อผลขาดทุนด้านเครดิต</w:t>
            </w:r>
            <w:r w:rsidRPr="00BA206B">
              <w:rPr>
                <w:rFonts w:asciiTheme="majorBidi" w:hAnsiTheme="majorBidi" w:cstheme="majorBidi"/>
                <w:spacing w:val="-6"/>
                <w:sz w:val="27"/>
                <w:szCs w:val="27"/>
              </w:rPr>
              <w:br/>
              <w:t xml:space="preserve">   </w:t>
            </w:r>
            <w:r w:rsidRPr="00BA206B">
              <w:rPr>
                <w:rFonts w:asciiTheme="majorBidi" w:hAnsiTheme="majorBidi" w:cstheme="majorBidi"/>
                <w:spacing w:val="-6"/>
                <w:sz w:val="27"/>
                <w:szCs w:val="27"/>
                <w:cs/>
              </w:rPr>
              <w:t>ที่คาดว่าจะเกิดขึ้น</w:t>
            </w:r>
          </w:p>
        </w:tc>
        <w:tc>
          <w:tcPr>
            <w:tcW w:w="1007" w:type="dxa"/>
            <w:vAlign w:val="bottom"/>
          </w:tcPr>
          <w:p w14:paraId="59913EA0" w14:textId="77777777" w:rsidR="00B23834" w:rsidRPr="00BA206B" w:rsidRDefault="00B23834" w:rsidP="001259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6" w:right="-10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3EA2EB2E" w14:textId="77777777" w:rsidR="00B23834" w:rsidRPr="00BA206B" w:rsidRDefault="00B23834" w:rsidP="00A24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6" w:type="dxa"/>
            <w:vAlign w:val="bottom"/>
          </w:tcPr>
          <w:p w14:paraId="0B250F78" w14:textId="77777777" w:rsidR="00B23834" w:rsidRPr="00BA206B" w:rsidRDefault="00B23834" w:rsidP="00A24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4" w:type="dxa"/>
            <w:vAlign w:val="bottom"/>
          </w:tcPr>
          <w:p w14:paraId="27CF1436" w14:textId="283DDDBD" w:rsidR="00B23834" w:rsidRPr="00BA206B" w:rsidRDefault="00B23834" w:rsidP="00056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BA206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922CAB" w:rsidRPr="00922CAB">
              <w:rPr>
                <w:rFonts w:asciiTheme="majorBidi" w:hAnsiTheme="majorBidi" w:cstheme="majorBidi"/>
                <w:sz w:val="28"/>
                <w:szCs w:val="28"/>
              </w:rPr>
              <w:t>16</w:t>
            </w:r>
            <w:r w:rsidRPr="00BA206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922CAB" w:rsidRPr="00922CAB">
              <w:rPr>
                <w:rFonts w:asciiTheme="majorBidi" w:hAnsiTheme="majorBidi" w:cstheme="majorBidi"/>
                <w:sz w:val="28"/>
                <w:szCs w:val="28"/>
              </w:rPr>
              <w:t>234</w:t>
            </w:r>
            <w:r w:rsidRPr="00BA206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43" w:type="dxa"/>
            <w:vAlign w:val="bottom"/>
          </w:tcPr>
          <w:p w14:paraId="4E471623" w14:textId="77777777" w:rsidR="00B23834" w:rsidRPr="00BA206B" w:rsidRDefault="00B23834" w:rsidP="00A24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7" w:type="dxa"/>
            <w:vAlign w:val="bottom"/>
          </w:tcPr>
          <w:p w14:paraId="1829113D" w14:textId="77777777" w:rsidR="00B23834" w:rsidRPr="00BA206B" w:rsidRDefault="00B23834" w:rsidP="00D73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8" w:type="dxa"/>
            <w:vAlign w:val="bottom"/>
          </w:tcPr>
          <w:p w14:paraId="7A870070" w14:textId="77777777" w:rsidR="00B23834" w:rsidRPr="00BA206B" w:rsidRDefault="00B23834" w:rsidP="00A24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2" w:type="dxa"/>
            <w:vAlign w:val="bottom"/>
          </w:tcPr>
          <w:p w14:paraId="741CDF2B" w14:textId="77777777" w:rsidR="00B23834" w:rsidRPr="00BA206B" w:rsidRDefault="00B23834" w:rsidP="00F97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8" w:type="dxa"/>
            <w:vAlign w:val="bottom"/>
          </w:tcPr>
          <w:p w14:paraId="12AA63E5" w14:textId="77777777" w:rsidR="00B23834" w:rsidRPr="00BA206B" w:rsidRDefault="00B23834" w:rsidP="00A24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2" w:type="dxa"/>
            <w:gridSpan w:val="2"/>
            <w:vAlign w:val="bottom"/>
          </w:tcPr>
          <w:p w14:paraId="2DC6F1A1" w14:textId="68689716" w:rsidR="00B23834" w:rsidRPr="00BA206B" w:rsidRDefault="00BA206B" w:rsidP="00ED0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BA206B"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Pr="00BA206B">
              <w:rPr>
                <w:rFonts w:asciiTheme="majorBidi" w:hAnsiTheme="majorBidi" w:cstheme="majorBidi"/>
                <w:sz w:val="28"/>
                <w:szCs w:val="28"/>
              </w:rPr>
              <w:t>18,677)</w:t>
            </w:r>
          </w:p>
        </w:tc>
      </w:tr>
      <w:tr w:rsidR="00B23834" w:rsidRPr="00627173" w14:paraId="2AB39989" w14:textId="77777777" w:rsidTr="006147A3">
        <w:tc>
          <w:tcPr>
            <w:tcW w:w="2520" w:type="dxa"/>
            <w:vAlign w:val="bottom"/>
          </w:tcPr>
          <w:p w14:paraId="1196F7CA" w14:textId="77777777" w:rsidR="00B23834" w:rsidRPr="00BA206B" w:rsidRDefault="00B23834" w:rsidP="00B23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A206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007" w:type="dxa"/>
            <w:vAlign w:val="bottom"/>
          </w:tcPr>
          <w:p w14:paraId="67ACC2C4" w14:textId="77777777" w:rsidR="00B23834" w:rsidRPr="00BA206B" w:rsidRDefault="00B23834" w:rsidP="00A24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31780D9" w14:textId="77777777" w:rsidR="00B23834" w:rsidRPr="00BA206B" w:rsidRDefault="00B23834" w:rsidP="00A24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6" w:type="dxa"/>
            <w:vAlign w:val="bottom"/>
          </w:tcPr>
          <w:p w14:paraId="67B6F73F" w14:textId="77777777" w:rsidR="00B23834" w:rsidRPr="00BA206B" w:rsidRDefault="00B23834" w:rsidP="00A24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3813CF" w14:textId="21AF954F" w:rsidR="00B23834" w:rsidRPr="00BA206B" w:rsidRDefault="00922CAB" w:rsidP="00056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22CA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522</w:t>
            </w:r>
            <w:r w:rsidR="00B23834" w:rsidRPr="00BA206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922CA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662</w:t>
            </w:r>
          </w:p>
        </w:tc>
        <w:tc>
          <w:tcPr>
            <w:tcW w:w="243" w:type="dxa"/>
            <w:vAlign w:val="bottom"/>
          </w:tcPr>
          <w:p w14:paraId="0F5CE9EF" w14:textId="77777777" w:rsidR="00B23834" w:rsidRPr="00BA206B" w:rsidRDefault="00B23834" w:rsidP="00A24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27" w:type="dxa"/>
            <w:vAlign w:val="bottom"/>
          </w:tcPr>
          <w:p w14:paraId="7A872181" w14:textId="77777777" w:rsidR="00B23834" w:rsidRPr="00BA206B" w:rsidRDefault="00B23834" w:rsidP="00A24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8" w:type="dxa"/>
            <w:vAlign w:val="bottom"/>
          </w:tcPr>
          <w:p w14:paraId="2D1D4E19" w14:textId="77777777" w:rsidR="00B23834" w:rsidRPr="00BA206B" w:rsidRDefault="00B23834" w:rsidP="00A24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2" w:type="dxa"/>
            <w:vAlign w:val="bottom"/>
          </w:tcPr>
          <w:p w14:paraId="3DA056F8" w14:textId="77777777" w:rsidR="00B23834" w:rsidRPr="00BA206B" w:rsidRDefault="00B23834" w:rsidP="00A24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8" w:type="dxa"/>
            <w:vAlign w:val="bottom"/>
          </w:tcPr>
          <w:p w14:paraId="4B352F6D" w14:textId="77777777" w:rsidR="00B23834" w:rsidRPr="00BA206B" w:rsidRDefault="00B23834" w:rsidP="00A24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2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693F70" w14:textId="4A67255B" w:rsidR="00B23834" w:rsidRPr="00BA206B" w:rsidRDefault="00922CAB" w:rsidP="007801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29" w:right="-2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922CA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614</w:t>
            </w:r>
            <w:r w:rsidR="00BA206B" w:rsidRPr="00BA206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,</w:t>
            </w:r>
            <w:r w:rsidRPr="00922CA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476</w:t>
            </w:r>
          </w:p>
        </w:tc>
      </w:tr>
    </w:tbl>
    <w:p w14:paraId="27688F8A" w14:textId="4E592012" w:rsidR="003E1959" w:rsidRPr="004346C3" w:rsidRDefault="003E1959" w:rsidP="004346C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="Angsana New" w:hAnsi="Angsana New"/>
          <w:sz w:val="20"/>
          <w:szCs w:val="20"/>
        </w:rPr>
      </w:pPr>
    </w:p>
    <w:tbl>
      <w:tblPr>
        <w:tblStyle w:val="TableGrid"/>
        <w:tblW w:w="9547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20"/>
        <w:gridCol w:w="997"/>
        <w:gridCol w:w="990"/>
        <w:gridCol w:w="250"/>
        <w:gridCol w:w="1010"/>
        <w:gridCol w:w="248"/>
        <w:gridCol w:w="922"/>
        <w:gridCol w:w="270"/>
        <w:gridCol w:w="990"/>
        <w:gridCol w:w="270"/>
        <w:gridCol w:w="1080"/>
      </w:tblGrid>
      <w:tr w:rsidR="008232FB" w:rsidRPr="002E4F54" w14:paraId="245675D1" w14:textId="77777777" w:rsidTr="006147A3">
        <w:trPr>
          <w:tblHeader/>
        </w:trPr>
        <w:tc>
          <w:tcPr>
            <w:tcW w:w="2520" w:type="dxa"/>
            <w:vAlign w:val="bottom"/>
          </w:tcPr>
          <w:p w14:paraId="71CDE7F2" w14:textId="77777777" w:rsidR="008232FB" w:rsidRPr="002E4F54" w:rsidRDefault="008232FB" w:rsidP="00AC7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2237" w:type="dxa"/>
            <w:gridSpan w:val="3"/>
            <w:vAlign w:val="bottom"/>
          </w:tcPr>
          <w:p w14:paraId="0348308B" w14:textId="77777777" w:rsidR="008232FB" w:rsidRPr="002E4F54" w:rsidRDefault="008232FB" w:rsidP="00824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2E4F54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อัตราดอกเบี้ย</w:t>
            </w:r>
          </w:p>
        </w:tc>
        <w:tc>
          <w:tcPr>
            <w:tcW w:w="4790" w:type="dxa"/>
            <w:gridSpan w:val="7"/>
            <w:vAlign w:val="bottom"/>
          </w:tcPr>
          <w:p w14:paraId="20EC4D19" w14:textId="343D3CDD" w:rsidR="008232FB" w:rsidRPr="002E4F54" w:rsidRDefault="008232FB" w:rsidP="00824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2E4F54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8232FB" w:rsidRPr="002E4F54" w14:paraId="4F0DE047" w14:textId="77777777" w:rsidTr="006147A3">
        <w:trPr>
          <w:tblHeader/>
        </w:trPr>
        <w:tc>
          <w:tcPr>
            <w:tcW w:w="2520" w:type="dxa"/>
            <w:shd w:val="clear" w:color="auto" w:fill="auto"/>
            <w:vAlign w:val="bottom"/>
          </w:tcPr>
          <w:p w14:paraId="23F290EE" w14:textId="77777777" w:rsidR="008232FB" w:rsidRPr="002E4F54" w:rsidRDefault="008232FB" w:rsidP="00AC7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/>
              <w:rPr>
                <w:rFonts w:asciiTheme="majorBidi" w:hAnsiTheme="majorBidi" w:cstheme="majorBidi"/>
                <w:color w:val="000000"/>
                <w:sz w:val="27"/>
                <w:szCs w:val="27"/>
                <w:highlight w:val="cyan"/>
                <w:cs/>
                <w:lang w:eastAsia="ja-JP"/>
              </w:rPr>
            </w:pPr>
          </w:p>
        </w:tc>
        <w:tc>
          <w:tcPr>
            <w:tcW w:w="997" w:type="dxa"/>
            <w:vAlign w:val="bottom"/>
          </w:tcPr>
          <w:p w14:paraId="2BAECCEC" w14:textId="77777777" w:rsidR="008232FB" w:rsidRPr="002E4F54" w:rsidRDefault="008232FB" w:rsidP="00DD7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2E4F54">
              <w:rPr>
                <w:rFonts w:asciiTheme="majorBidi" w:hAnsiTheme="majorBidi" w:cstheme="majorBidi"/>
                <w:sz w:val="27"/>
                <w:szCs w:val="27"/>
                <w:cs/>
              </w:rPr>
              <w:t>ณ วันที่</w:t>
            </w:r>
          </w:p>
          <w:p w14:paraId="6BF83C61" w14:textId="03CBE775" w:rsidR="008232FB" w:rsidRPr="002E4F54" w:rsidRDefault="00922CAB" w:rsidP="00DD7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922CAB">
              <w:rPr>
                <w:rFonts w:asciiTheme="majorBidi" w:hAnsiTheme="majorBidi" w:cstheme="majorBidi"/>
                <w:sz w:val="27"/>
                <w:szCs w:val="27"/>
              </w:rPr>
              <w:t>31</w:t>
            </w:r>
            <w:r w:rsidR="008232FB" w:rsidRPr="002E4F54">
              <w:rPr>
                <w:rFonts w:asciiTheme="majorBidi" w:hAnsiTheme="majorBidi" w:cstheme="majorBidi"/>
                <w:sz w:val="27"/>
                <w:szCs w:val="27"/>
              </w:rPr>
              <w:t xml:space="preserve"> </w:t>
            </w:r>
            <w:r w:rsidR="008232FB" w:rsidRPr="002E4F54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ธันวาคม </w:t>
            </w:r>
          </w:p>
        </w:tc>
        <w:tc>
          <w:tcPr>
            <w:tcW w:w="990" w:type="dxa"/>
            <w:vAlign w:val="bottom"/>
          </w:tcPr>
          <w:p w14:paraId="590DAD3E" w14:textId="77777777" w:rsidR="008232FB" w:rsidRPr="002E4F54" w:rsidRDefault="008232FB" w:rsidP="00DD7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2E4F54">
              <w:rPr>
                <w:rFonts w:asciiTheme="majorBidi" w:hAnsiTheme="majorBidi" w:cstheme="majorBidi"/>
                <w:sz w:val="27"/>
                <w:szCs w:val="27"/>
                <w:cs/>
              </w:rPr>
              <w:t>ณ วันที่</w:t>
            </w:r>
          </w:p>
          <w:p w14:paraId="7CBC0E85" w14:textId="4DECAFDE" w:rsidR="008232FB" w:rsidRPr="002E4F54" w:rsidRDefault="00922CAB" w:rsidP="00DD7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922CAB">
              <w:rPr>
                <w:rFonts w:asciiTheme="majorBidi" w:hAnsiTheme="majorBidi" w:cstheme="majorBidi"/>
                <w:sz w:val="27"/>
                <w:szCs w:val="27"/>
              </w:rPr>
              <w:t>30</w:t>
            </w:r>
            <w:r w:rsidR="008232FB" w:rsidRPr="002E4F54">
              <w:rPr>
                <w:rFonts w:asciiTheme="majorBidi" w:hAnsiTheme="majorBidi" w:cstheme="majorBidi"/>
                <w:sz w:val="27"/>
                <w:szCs w:val="27"/>
                <w:lang w:val="en-GB"/>
              </w:rPr>
              <w:t xml:space="preserve"> </w:t>
            </w:r>
            <w:r w:rsidR="005766B8">
              <w:rPr>
                <w:rFonts w:asciiTheme="majorBidi" w:hAnsiTheme="majorBidi" w:cstheme="majorBidi" w:hint="cs"/>
                <w:sz w:val="27"/>
                <w:szCs w:val="27"/>
                <w:cs/>
                <w:lang w:val="en-GB"/>
              </w:rPr>
              <w:t>กันย</w:t>
            </w:r>
            <w:r w:rsidR="008232FB" w:rsidRPr="002E4F54"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  <w:t>ายน</w:t>
            </w:r>
          </w:p>
        </w:tc>
        <w:tc>
          <w:tcPr>
            <w:tcW w:w="250" w:type="dxa"/>
            <w:vAlign w:val="bottom"/>
          </w:tcPr>
          <w:p w14:paraId="5585ECD7" w14:textId="77777777" w:rsidR="008232FB" w:rsidRPr="002E4F54" w:rsidRDefault="008232FB" w:rsidP="00DD7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10" w:type="dxa"/>
            <w:vAlign w:val="bottom"/>
          </w:tcPr>
          <w:p w14:paraId="0DDBDCEF" w14:textId="77777777" w:rsidR="008232FB" w:rsidRPr="002E4F54" w:rsidRDefault="008232FB" w:rsidP="00DD7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2E4F54">
              <w:rPr>
                <w:rFonts w:asciiTheme="majorBidi" w:hAnsiTheme="majorBidi" w:cstheme="majorBidi"/>
                <w:sz w:val="27"/>
                <w:szCs w:val="27"/>
                <w:cs/>
              </w:rPr>
              <w:t>ณ วันที่</w:t>
            </w:r>
          </w:p>
          <w:p w14:paraId="46B774B8" w14:textId="4F1808B2" w:rsidR="008232FB" w:rsidRPr="002E4F54" w:rsidRDefault="00922CAB" w:rsidP="00DD7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922CAB">
              <w:rPr>
                <w:rFonts w:asciiTheme="majorBidi" w:hAnsiTheme="majorBidi" w:cstheme="majorBidi"/>
                <w:sz w:val="27"/>
                <w:szCs w:val="27"/>
              </w:rPr>
              <w:t>31</w:t>
            </w:r>
            <w:r w:rsidR="008232FB" w:rsidRPr="002E4F54">
              <w:rPr>
                <w:rFonts w:asciiTheme="majorBidi" w:hAnsiTheme="majorBidi" w:cstheme="majorBidi"/>
                <w:sz w:val="27"/>
                <w:szCs w:val="27"/>
              </w:rPr>
              <w:t xml:space="preserve"> </w:t>
            </w:r>
            <w:r w:rsidR="008232FB" w:rsidRPr="002E4F54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ธันวาคม </w:t>
            </w:r>
          </w:p>
        </w:tc>
        <w:tc>
          <w:tcPr>
            <w:tcW w:w="248" w:type="dxa"/>
            <w:vAlign w:val="bottom"/>
          </w:tcPr>
          <w:p w14:paraId="0705A405" w14:textId="77777777" w:rsidR="008232FB" w:rsidRPr="002E4F54" w:rsidRDefault="008232FB" w:rsidP="00DD7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22" w:type="dxa"/>
            <w:vAlign w:val="bottom"/>
          </w:tcPr>
          <w:p w14:paraId="7E71F9E0" w14:textId="77777777" w:rsidR="008232FB" w:rsidRPr="002E4F54" w:rsidRDefault="008232FB" w:rsidP="00DD7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70" w:type="dxa"/>
            <w:vAlign w:val="bottom"/>
          </w:tcPr>
          <w:p w14:paraId="758C1110" w14:textId="77777777" w:rsidR="008232FB" w:rsidRPr="002E4F54" w:rsidRDefault="008232FB" w:rsidP="00DD7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vAlign w:val="bottom"/>
          </w:tcPr>
          <w:p w14:paraId="1F0E22A4" w14:textId="77777777" w:rsidR="008232FB" w:rsidRPr="002E4F54" w:rsidRDefault="008232FB" w:rsidP="00DD7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2E4F54">
              <w:rPr>
                <w:rFonts w:asciiTheme="majorBidi" w:hAnsiTheme="majorBidi" w:cstheme="majorBidi"/>
                <w:sz w:val="27"/>
                <w:szCs w:val="27"/>
                <w:cs/>
              </w:rPr>
              <w:t>ปรับปรุง</w:t>
            </w:r>
          </w:p>
          <w:p w14:paraId="7C53BB47" w14:textId="77777777" w:rsidR="008232FB" w:rsidRPr="002E4F54" w:rsidRDefault="008232FB" w:rsidP="00DD7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2E4F54">
              <w:rPr>
                <w:rFonts w:asciiTheme="majorBidi" w:hAnsiTheme="majorBidi" w:cstheme="majorBidi"/>
                <w:sz w:val="27"/>
                <w:szCs w:val="27"/>
                <w:cs/>
              </w:rPr>
              <w:t>อัตรา</w:t>
            </w:r>
          </w:p>
        </w:tc>
        <w:tc>
          <w:tcPr>
            <w:tcW w:w="270" w:type="dxa"/>
            <w:vAlign w:val="bottom"/>
          </w:tcPr>
          <w:p w14:paraId="33447A7F" w14:textId="77777777" w:rsidR="008232FB" w:rsidRPr="002E4F54" w:rsidRDefault="008232FB" w:rsidP="00DD7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080" w:type="dxa"/>
            <w:vAlign w:val="bottom"/>
          </w:tcPr>
          <w:p w14:paraId="651C1C99" w14:textId="77777777" w:rsidR="008232FB" w:rsidRPr="002E4F54" w:rsidRDefault="008232FB" w:rsidP="00DD7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2E4F54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ณ วันที่ </w:t>
            </w:r>
          </w:p>
          <w:p w14:paraId="0281F7D9" w14:textId="26E0F421" w:rsidR="008232FB" w:rsidRPr="002E4F54" w:rsidRDefault="00922CAB" w:rsidP="00DD7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922CAB">
              <w:rPr>
                <w:rFonts w:asciiTheme="majorBidi" w:hAnsiTheme="majorBidi" w:cstheme="majorBidi"/>
                <w:sz w:val="27"/>
                <w:szCs w:val="27"/>
              </w:rPr>
              <w:t>30</w:t>
            </w:r>
            <w:r w:rsidR="008232FB" w:rsidRPr="002E4F54">
              <w:rPr>
                <w:rFonts w:asciiTheme="majorBidi" w:hAnsiTheme="majorBidi" w:cstheme="majorBidi"/>
                <w:sz w:val="27"/>
                <w:szCs w:val="27"/>
                <w:lang w:val="en-GB"/>
              </w:rPr>
              <w:t xml:space="preserve"> </w:t>
            </w:r>
            <w:r w:rsidR="005766B8">
              <w:rPr>
                <w:rFonts w:asciiTheme="majorBidi" w:hAnsiTheme="majorBidi" w:cstheme="majorBidi" w:hint="cs"/>
                <w:sz w:val="27"/>
                <w:szCs w:val="27"/>
                <w:cs/>
                <w:lang w:val="en-GB"/>
              </w:rPr>
              <w:t>กันย</w:t>
            </w:r>
            <w:r w:rsidR="008232FB" w:rsidRPr="002E4F54"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  <w:t>ายน</w:t>
            </w:r>
          </w:p>
        </w:tc>
      </w:tr>
      <w:tr w:rsidR="008232FB" w:rsidRPr="002E4F54" w14:paraId="618D7F14" w14:textId="77777777" w:rsidTr="006147A3">
        <w:trPr>
          <w:tblHeader/>
        </w:trPr>
        <w:tc>
          <w:tcPr>
            <w:tcW w:w="2520" w:type="dxa"/>
            <w:vAlign w:val="bottom"/>
          </w:tcPr>
          <w:p w14:paraId="6261D038" w14:textId="77777777" w:rsidR="008232FB" w:rsidRPr="002E4F54" w:rsidRDefault="008232FB" w:rsidP="00B23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2E4F54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  <w:t>เงินให้กู้ยืมระยะยาว</w:t>
            </w:r>
          </w:p>
        </w:tc>
        <w:tc>
          <w:tcPr>
            <w:tcW w:w="997" w:type="dxa"/>
            <w:vAlign w:val="bottom"/>
          </w:tcPr>
          <w:p w14:paraId="5D7DEFAD" w14:textId="12274174" w:rsidR="008232FB" w:rsidRPr="002E4F54" w:rsidRDefault="00922CAB" w:rsidP="00243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922CAB">
              <w:rPr>
                <w:rFonts w:asciiTheme="majorBidi" w:hAnsiTheme="majorBidi" w:cstheme="majorBidi"/>
                <w:sz w:val="27"/>
                <w:szCs w:val="27"/>
              </w:rPr>
              <w:t>2563</w:t>
            </w:r>
          </w:p>
        </w:tc>
        <w:tc>
          <w:tcPr>
            <w:tcW w:w="990" w:type="dxa"/>
            <w:vAlign w:val="bottom"/>
          </w:tcPr>
          <w:p w14:paraId="6BD807E6" w14:textId="29F8E6CD" w:rsidR="008232FB" w:rsidRPr="002E4F54" w:rsidRDefault="00922CAB" w:rsidP="00243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922CAB">
              <w:rPr>
                <w:rFonts w:asciiTheme="majorBidi" w:hAnsiTheme="majorBidi" w:cstheme="majorBidi"/>
                <w:sz w:val="27"/>
                <w:szCs w:val="27"/>
              </w:rPr>
              <w:t>2564</w:t>
            </w:r>
          </w:p>
        </w:tc>
        <w:tc>
          <w:tcPr>
            <w:tcW w:w="250" w:type="dxa"/>
            <w:vAlign w:val="bottom"/>
          </w:tcPr>
          <w:p w14:paraId="59B40527" w14:textId="77777777" w:rsidR="008232FB" w:rsidRPr="002E4F54" w:rsidRDefault="008232FB" w:rsidP="00243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10" w:type="dxa"/>
            <w:vAlign w:val="bottom"/>
          </w:tcPr>
          <w:p w14:paraId="6A369A15" w14:textId="3F132E6B" w:rsidR="008232FB" w:rsidRPr="002E4F54" w:rsidRDefault="00922CAB" w:rsidP="00243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922CAB">
              <w:rPr>
                <w:rFonts w:asciiTheme="majorBidi" w:hAnsiTheme="majorBidi" w:cstheme="majorBidi"/>
                <w:sz w:val="27"/>
                <w:szCs w:val="27"/>
              </w:rPr>
              <w:t>2563</w:t>
            </w:r>
          </w:p>
        </w:tc>
        <w:tc>
          <w:tcPr>
            <w:tcW w:w="248" w:type="dxa"/>
            <w:vAlign w:val="bottom"/>
          </w:tcPr>
          <w:p w14:paraId="4BC20D91" w14:textId="77777777" w:rsidR="008232FB" w:rsidRPr="002E4F54" w:rsidRDefault="008232FB" w:rsidP="00243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22" w:type="dxa"/>
            <w:vAlign w:val="bottom"/>
          </w:tcPr>
          <w:p w14:paraId="6E8F49C4" w14:textId="77777777" w:rsidR="008232FB" w:rsidRPr="002E4F54" w:rsidRDefault="008232FB" w:rsidP="00243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2E4F54">
              <w:rPr>
                <w:rFonts w:asciiTheme="majorBidi" w:hAnsiTheme="majorBidi" w:cstheme="majorBidi"/>
                <w:sz w:val="27"/>
                <w:szCs w:val="27"/>
                <w:cs/>
              </w:rPr>
              <w:t>เพิ่มขึ้น</w:t>
            </w:r>
          </w:p>
        </w:tc>
        <w:tc>
          <w:tcPr>
            <w:tcW w:w="270" w:type="dxa"/>
            <w:vAlign w:val="bottom"/>
          </w:tcPr>
          <w:p w14:paraId="0A0DD918" w14:textId="77777777" w:rsidR="008232FB" w:rsidRPr="002E4F54" w:rsidRDefault="008232FB" w:rsidP="00243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vAlign w:val="bottom"/>
          </w:tcPr>
          <w:p w14:paraId="1298A304" w14:textId="77777777" w:rsidR="008232FB" w:rsidRPr="002E4F54" w:rsidRDefault="008232FB" w:rsidP="00243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2E4F54">
              <w:rPr>
                <w:rFonts w:asciiTheme="majorBidi" w:hAnsiTheme="majorBidi" w:cstheme="majorBidi"/>
                <w:sz w:val="27"/>
                <w:szCs w:val="27"/>
                <w:cs/>
              </w:rPr>
              <w:t>แลกเปลี่ยน</w:t>
            </w:r>
          </w:p>
        </w:tc>
        <w:tc>
          <w:tcPr>
            <w:tcW w:w="270" w:type="dxa"/>
            <w:vAlign w:val="bottom"/>
          </w:tcPr>
          <w:p w14:paraId="04B296E4" w14:textId="77777777" w:rsidR="008232FB" w:rsidRPr="002E4F54" w:rsidRDefault="008232FB" w:rsidP="00243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080" w:type="dxa"/>
            <w:vAlign w:val="bottom"/>
          </w:tcPr>
          <w:p w14:paraId="5253526A" w14:textId="40FA9B7C" w:rsidR="008232FB" w:rsidRPr="002E4F54" w:rsidRDefault="00922CAB" w:rsidP="00243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922CAB">
              <w:rPr>
                <w:rFonts w:asciiTheme="majorBidi" w:hAnsiTheme="majorBidi" w:cstheme="majorBidi"/>
                <w:sz w:val="27"/>
                <w:szCs w:val="27"/>
              </w:rPr>
              <w:t>2564</w:t>
            </w:r>
          </w:p>
        </w:tc>
      </w:tr>
      <w:tr w:rsidR="008232FB" w:rsidRPr="002E4F54" w14:paraId="16C957A1" w14:textId="77777777" w:rsidTr="006147A3">
        <w:trPr>
          <w:tblHeader/>
        </w:trPr>
        <w:tc>
          <w:tcPr>
            <w:tcW w:w="2520" w:type="dxa"/>
            <w:vAlign w:val="bottom"/>
          </w:tcPr>
          <w:p w14:paraId="0C51028D" w14:textId="77777777" w:rsidR="008232FB" w:rsidRPr="002E4F54" w:rsidRDefault="008232FB" w:rsidP="00243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237" w:type="dxa"/>
            <w:gridSpan w:val="3"/>
            <w:vAlign w:val="bottom"/>
          </w:tcPr>
          <w:p w14:paraId="1ADB9E5C" w14:textId="77777777" w:rsidR="008232FB" w:rsidRPr="002E4F54" w:rsidRDefault="008232FB" w:rsidP="00243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</w:rPr>
            </w:pPr>
            <w:r w:rsidRPr="002E4F54"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  <w:t>(ร้อยละต่อปี)</w:t>
            </w:r>
          </w:p>
        </w:tc>
        <w:tc>
          <w:tcPr>
            <w:tcW w:w="4790" w:type="dxa"/>
            <w:gridSpan w:val="7"/>
            <w:vAlign w:val="bottom"/>
          </w:tcPr>
          <w:p w14:paraId="029B3192" w14:textId="37174070" w:rsidR="008232FB" w:rsidRPr="002E4F54" w:rsidRDefault="008232FB" w:rsidP="00243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</w:rPr>
            </w:pPr>
            <w:r w:rsidRPr="002E4F54"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  <w:t>(พันบาท)</w:t>
            </w:r>
          </w:p>
        </w:tc>
      </w:tr>
      <w:tr w:rsidR="008232FB" w:rsidRPr="002E4F54" w14:paraId="463EF8A7" w14:textId="77777777" w:rsidTr="006147A3">
        <w:tc>
          <w:tcPr>
            <w:tcW w:w="2520" w:type="dxa"/>
            <w:vAlign w:val="bottom"/>
          </w:tcPr>
          <w:p w14:paraId="453367B3" w14:textId="77777777" w:rsidR="008232FB" w:rsidRPr="002E4F54" w:rsidRDefault="008232FB" w:rsidP="00B23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2E4F54">
              <w:rPr>
                <w:rFonts w:asciiTheme="majorBidi" w:hAnsiTheme="majorBidi" w:cstheme="majorBidi"/>
                <w:spacing w:val="-4"/>
                <w:sz w:val="27"/>
                <w:szCs w:val="27"/>
                <w:cs/>
              </w:rPr>
              <w:t>บริษัทย่อยทางตรง</w:t>
            </w:r>
          </w:p>
        </w:tc>
        <w:tc>
          <w:tcPr>
            <w:tcW w:w="997" w:type="dxa"/>
            <w:vAlign w:val="bottom"/>
          </w:tcPr>
          <w:p w14:paraId="601E0EF3" w14:textId="4ED596FD" w:rsidR="008232FB" w:rsidRPr="002E4F54" w:rsidRDefault="00922CAB" w:rsidP="00E30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922CAB">
              <w:rPr>
                <w:rFonts w:asciiTheme="majorBidi" w:hAnsiTheme="majorBidi" w:cstheme="majorBidi"/>
                <w:sz w:val="27"/>
                <w:szCs w:val="27"/>
              </w:rPr>
              <w:t>3</w:t>
            </w:r>
            <w:r w:rsidR="008232FB" w:rsidRPr="002E4F54">
              <w:rPr>
                <w:rFonts w:asciiTheme="majorBidi" w:hAnsiTheme="majorBidi" w:cstheme="majorBidi"/>
                <w:sz w:val="27"/>
                <w:szCs w:val="27"/>
              </w:rPr>
              <w:t>.</w:t>
            </w:r>
            <w:r w:rsidRPr="00922CAB">
              <w:rPr>
                <w:rFonts w:asciiTheme="majorBidi" w:hAnsiTheme="majorBidi" w:cstheme="majorBidi"/>
                <w:sz w:val="27"/>
                <w:szCs w:val="27"/>
              </w:rPr>
              <w:t>65</w:t>
            </w:r>
            <w:r w:rsidR="008232FB" w:rsidRPr="002E4F54">
              <w:rPr>
                <w:rFonts w:asciiTheme="majorBidi" w:hAnsiTheme="majorBidi" w:cstheme="majorBidi"/>
                <w:sz w:val="27"/>
                <w:szCs w:val="27"/>
              </w:rPr>
              <w:t xml:space="preserve"> - </w:t>
            </w:r>
            <w:r w:rsidRPr="00922CAB">
              <w:rPr>
                <w:rFonts w:asciiTheme="majorBidi" w:hAnsiTheme="majorBidi" w:cstheme="majorBidi"/>
                <w:sz w:val="27"/>
                <w:szCs w:val="27"/>
              </w:rPr>
              <w:t>4</w:t>
            </w:r>
            <w:r w:rsidR="008232FB" w:rsidRPr="002E4F54">
              <w:rPr>
                <w:rFonts w:asciiTheme="majorBidi" w:hAnsiTheme="majorBidi" w:cstheme="majorBidi"/>
                <w:sz w:val="27"/>
                <w:szCs w:val="27"/>
              </w:rPr>
              <w:t>.</w:t>
            </w:r>
            <w:r w:rsidRPr="00922CAB">
              <w:rPr>
                <w:rFonts w:asciiTheme="majorBidi" w:hAnsiTheme="majorBidi" w:cstheme="majorBidi"/>
                <w:sz w:val="27"/>
                <w:szCs w:val="27"/>
              </w:rPr>
              <w:t>50</w:t>
            </w:r>
          </w:p>
        </w:tc>
        <w:tc>
          <w:tcPr>
            <w:tcW w:w="990" w:type="dxa"/>
            <w:vAlign w:val="bottom"/>
          </w:tcPr>
          <w:p w14:paraId="66FAF730" w14:textId="7E136FB9" w:rsidR="008232FB" w:rsidRPr="002E4F54" w:rsidRDefault="008B6B2F" w:rsidP="0050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  <w:r w:rsidRPr="008B6B2F">
              <w:rPr>
                <w:rFonts w:asciiTheme="majorBidi" w:hAnsiTheme="majorBidi" w:cstheme="majorBidi"/>
                <w:sz w:val="27"/>
                <w:szCs w:val="27"/>
              </w:rPr>
              <w:t xml:space="preserve">3.34 </w:t>
            </w:r>
            <w:r w:rsidR="00B15135">
              <w:rPr>
                <w:rFonts w:asciiTheme="majorBidi" w:hAnsiTheme="majorBidi" w:cstheme="majorBidi"/>
                <w:sz w:val="27"/>
                <w:szCs w:val="27"/>
              </w:rPr>
              <w:t>-</w:t>
            </w:r>
            <w:r w:rsidRPr="008B6B2F">
              <w:rPr>
                <w:rFonts w:asciiTheme="majorBidi" w:hAnsiTheme="majorBidi" w:cstheme="majorBidi"/>
                <w:sz w:val="27"/>
                <w:szCs w:val="27"/>
              </w:rPr>
              <w:t xml:space="preserve"> 4.50</w:t>
            </w:r>
          </w:p>
        </w:tc>
        <w:tc>
          <w:tcPr>
            <w:tcW w:w="250" w:type="dxa"/>
            <w:vAlign w:val="bottom"/>
          </w:tcPr>
          <w:p w14:paraId="44E9DAF5" w14:textId="77777777" w:rsidR="008232FB" w:rsidRPr="002E4F54" w:rsidRDefault="008232FB" w:rsidP="00DD7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10" w:type="dxa"/>
            <w:vAlign w:val="bottom"/>
          </w:tcPr>
          <w:p w14:paraId="5A81BFC5" w14:textId="7CA30207" w:rsidR="008232FB" w:rsidRPr="002E4F54" w:rsidRDefault="00922CAB" w:rsidP="00DD7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7"/>
                <w:szCs w:val="27"/>
              </w:rPr>
            </w:pPr>
            <w:r w:rsidRPr="00922CAB">
              <w:rPr>
                <w:rFonts w:asciiTheme="majorBidi" w:hAnsiTheme="majorBidi" w:cstheme="majorBidi"/>
                <w:sz w:val="27"/>
                <w:szCs w:val="27"/>
              </w:rPr>
              <w:t>1</w:t>
            </w:r>
            <w:r w:rsidR="008232FB" w:rsidRPr="002E4F54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922CAB">
              <w:rPr>
                <w:rFonts w:asciiTheme="majorBidi" w:hAnsiTheme="majorBidi" w:cstheme="majorBidi"/>
                <w:sz w:val="27"/>
                <w:szCs w:val="27"/>
              </w:rPr>
              <w:t>266</w:t>
            </w:r>
            <w:r w:rsidR="008232FB" w:rsidRPr="002E4F54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922CAB">
              <w:rPr>
                <w:rFonts w:asciiTheme="majorBidi" w:hAnsiTheme="majorBidi" w:cstheme="majorBidi"/>
                <w:sz w:val="27"/>
                <w:szCs w:val="27"/>
              </w:rPr>
              <w:t>992</w:t>
            </w:r>
          </w:p>
        </w:tc>
        <w:tc>
          <w:tcPr>
            <w:tcW w:w="248" w:type="dxa"/>
            <w:vAlign w:val="bottom"/>
          </w:tcPr>
          <w:p w14:paraId="3EA6CF71" w14:textId="77777777" w:rsidR="008232FB" w:rsidRPr="002E4F54" w:rsidRDefault="008232FB" w:rsidP="00DD7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22" w:type="dxa"/>
            <w:vAlign w:val="bottom"/>
          </w:tcPr>
          <w:p w14:paraId="20710AF4" w14:textId="09E7DF6C" w:rsidR="008232FB" w:rsidRPr="002E4F54" w:rsidRDefault="00922CAB" w:rsidP="00D824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8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 w:rsidRPr="00922CAB">
              <w:rPr>
                <w:rFonts w:asciiTheme="majorBidi" w:hAnsiTheme="majorBidi" w:cstheme="majorBidi"/>
                <w:sz w:val="27"/>
                <w:szCs w:val="27"/>
              </w:rPr>
              <w:t>363</w:t>
            </w:r>
            <w:r w:rsidR="008B6B2F">
              <w:rPr>
                <w:rFonts w:asciiTheme="majorBidi" w:hAnsiTheme="majorBidi" w:cstheme="majorBidi"/>
                <w:sz w:val="27"/>
                <w:szCs w:val="27"/>
                <w:lang w:val="en-GB"/>
              </w:rPr>
              <w:t>,</w:t>
            </w:r>
            <w:r w:rsidRPr="00922CAB">
              <w:rPr>
                <w:rFonts w:asciiTheme="majorBidi" w:hAnsiTheme="majorBidi" w:cstheme="majorBidi"/>
                <w:sz w:val="27"/>
                <w:szCs w:val="27"/>
              </w:rPr>
              <w:t>580</w:t>
            </w:r>
          </w:p>
        </w:tc>
        <w:tc>
          <w:tcPr>
            <w:tcW w:w="270" w:type="dxa"/>
            <w:vAlign w:val="bottom"/>
          </w:tcPr>
          <w:p w14:paraId="2BBDF182" w14:textId="77777777" w:rsidR="008232FB" w:rsidRPr="002E4F54" w:rsidRDefault="008232FB" w:rsidP="00310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990" w:type="dxa"/>
            <w:vAlign w:val="bottom"/>
          </w:tcPr>
          <w:p w14:paraId="14B3C902" w14:textId="1370A4FC" w:rsidR="008232FB" w:rsidRPr="002E4F54" w:rsidRDefault="00922CAB" w:rsidP="005C34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 w:rsidRPr="00922CAB">
              <w:rPr>
                <w:rFonts w:asciiTheme="majorBidi" w:hAnsiTheme="majorBidi" w:cstheme="majorBidi"/>
                <w:sz w:val="27"/>
                <w:szCs w:val="27"/>
              </w:rPr>
              <w:t>126</w:t>
            </w:r>
            <w:r w:rsidR="008B6B2F">
              <w:rPr>
                <w:rFonts w:asciiTheme="majorBidi" w:hAnsiTheme="majorBidi" w:cstheme="majorBidi"/>
                <w:sz w:val="27"/>
                <w:szCs w:val="27"/>
                <w:lang w:val="en-GB"/>
              </w:rPr>
              <w:t>,</w:t>
            </w:r>
            <w:r w:rsidRPr="00922CAB">
              <w:rPr>
                <w:rFonts w:asciiTheme="majorBidi" w:hAnsiTheme="majorBidi" w:cstheme="majorBidi"/>
                <w:sz w:val="27"/>
                <w:szCs w:val="27"/>
              </w:rPr>
              <w:t>618</w:t>
            </w:r>
          </w:p>
        </w:tc>
        <w:tc>
          <w:tcPr>
            <w:tcW w:w="270" w:type="dxa"/>
            <w:vAlign w:val="bottom"/>
          </w:tcPr>
          <w:p w14:paraId="50331F47" w14:textId="77777777" w:rsidR="008232FB" w:rsidRPr="002E4F54" w:rsidRDefault="008232FB" w:rsidP="00310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5443C08E" w14:textId="359F74DC" w:rsidR="008232FB" w:rsidRPr="002E4F54" w:rsidRDefault="00922CAB" w:rsidP="00823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29" w:right="-21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 w:rsidRPr="00922CAB">
              <w:rPr>
                <w:rFonts w:asciiTheme="majorBidi" w:hAnsiTheme="majorBidi" w:cstheme="majorBidi"/>
                <w:sz w:val="27"/>
                <w:szCs w:val="27"/>
              </w:rPr>
              <w:t>1</w:t>
            </w:r>
            <w:r w:rsidR="008B6B2F">
              <w:rPr>
                <w:rFonts w:asciiTheme="majorBidi" w:hAnsiTheme="majorBidi" w:cstheme="majorBidi"/>
                <w:sz w:val="27"/>
                <w:szCs w:val="27"/>
                <w:lang w:val="en-GB"/>
              </w:rPr>
              <w:t>,</w:t>
            </w:r>
            <w:r w:rsidRPr="00922CAB">
              <w:rPr>
                <w:rFonts w:asciiTheme="majorBidi" w:hAnsiTheme="majorBidi" w:cstheme="majorBidi"/>
                <w:sz w:val="27"/>
                <w:szCs w:val="27"/>
              </w:rPr>
              <w:t>757</w:t>
            </w:r>
            <w:r w:rsidR="008B6B2F">
              <w:rPr>
                <w:rFonts w:asciiTheme="majorBidi" w:hAnsiTheme="majorBidi" w:cstheme="majorBidi"/>
                <w:sz w:val="27"/>
                <w:szCs w:val="27"/>
                <w:lang w:val="en-GB"/>
              </w:rPr>
              <w:t>,</w:t>
            </w:r>
            <w:r w:rsidRPr="00922CAB">
              <w:rPr>
                <w:rFonts w:asciiTheme="majorBidi" w:hAnsiTheme="majorBidi" w:cstheme="majorBidi"/>
                <w:sz w:val="27"/>
                <w:szCs w:val="27"/>
              </w:rPr>
              <w:t>190</w:t>
            </w:r>
          </w:p>
        </w:tc>
      </w:tr>
      <w:tr w:rsidR="008B6B2F" w:rsidRPr="002E4F54" w14:paraId="7D01AAF3" w14:textId="77777777" w:rsidTr="006147A3">
        <w:tc>
          <w:tcPr>
            <w:tcW w:w="2520" w:type="dxa"/>
            <w:vAlign w:val="bottom"/>
          </w:tcPr>
          <w:p w14:paraId="78D5FC2D" w14:textId="77777777" w:rsidR="008B6B2F" w:rsidRPr="002E4F54" w:rsidRDefault="008B6B2F" w:rsidP="008B6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2E4F54">
              <w:rPr>
                <w:rFonts w:asciiTheme="majorBidi" w:hAnsiTheme="majorBidi" w:cstheme="majorBidi"/>
                <w:sz w:val="27"/>
                <w:szCs w:val="27"/>
                <w:cs/>
              </w:rPr>
              <w:t>การร่วมค้าทางตรง</w:t>
            </w:r>
          </w:p>
        </w:tc>
        <w:tc>
          <w:tcPr>
            <w:tcW w:w="997" w:type="dxa"/>
            <w:vAlign w:val="bottom"/>
          </w:tcPr>
          <w:p w14:paraId="44383E90" w14:textId="6D8053F6" w:rsidR="008B6B2F" w:rsidRPr="00EA773F" w:rsidRDefault="00922CAB" w:rsidP="008B6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922CAB">
              <w:rPr>
                <w:rFonts w:asciiTheme="majorBidi" w:hAnsiTheme="majorBidi" w:cstheme="majorBidi"/>
                <w:sz w:val="27"/>
                <w:szCs w:val="27"/>
              </w:rPr>
              <w:t>4</w:t>
            </w:r>
            <w:r w:rsidR="008B6B2F" w:rsidRPr="00EA773F">
              <w:rPr>
                <w:rFonts w:asciiTheme="majorBidi" w:hAnsiTheme="majorBidi" w:cstheme="majorBidi"/>
                <w:sz w:val="27"/>
                <w:szCs w:val="27"/>
              </w:rPr>
              <w:t>.</w:t>
            </w:r>
            <w:r w:rsidRPr="00922CAB">
              <w:rPr>
                <w:rFonts w:asciiTheme="majorBidi" w:hAnsiTheme="majorBidi" w:cstheme="majorBidi"/>
                <w:sz w:val="27"/>
                <w:szCs w:val="27"/>
              </w:rPr>
              <w:t>21</w:t>
            </w:r>
            <w:r w:rsidR="008B6B2F" w:rsidRPr="00EA773F">
              <w:rPr>
                <w:rFonts w:asciiTheme="majorBidi" w:hAnsiTheme="majorBidi" w:cstheme="majorBidi"/>
                <w:sz w:val="27"/>
                <w:szCs w:val="27"/>
              </w:rPr>
              <w:t xml:space="preserve"> - </w:t>
            </w:r>
            <w:r w:rsidRPr="00922CAB">
              <w:rPr>
                <w:rFonts w:asciiTheme="majorBidi" w:hAnsiTheme="majorBidi" w:cstheme="majorBidi"/>
                <w:sz w:val="27"/>
                <w:szCs w:val="27"/>
              </w:rPr>
              <w:t>4</w:t>
            </w:r>
            <w:r w:rsidR="008B6B2F" w:rsidRPr="00EA773F">
              <w:rPr>
                <w:rFonts w:asciiTheme="majorBidi" w:hAnsiTheme="majorBidi" w:cstheme="majorBidi"/>
                <w:sz w:val="27"/>
                <w:szCs w:val="27"/>
              </w:rPr>
              <w:t>.</w:t>
            </w:r>
            <w:r w:rsidRPr="00922CAB">
              <w:rPr>
                <w:rFonts w:asciiTheme="majorBidi" w:hAnsiTheme="majorBidi" w:cstheme="majorBidi"/>
                <w:sz w:val="27"/>
                <w:szCs w:val="27"/>
              </w:rPr>
              <w:t>22</w:t>
            </w:r>
          </w:p>
        </w:tc>
        <w:tc>
          <w:tcPr>
            <w:tcW w:w="990" w:type="dxa"/>
            <w:vAlign w:val="bottom"/>
          </w:tcPr>
          <w:p w14:paraId="6944DFF1" w14:textId="2D61B4FF" w:rsidR="008B6B2F" w:rsidRPr="00EA773F" w:rsidRDefault="008B6B2F" w:rsidP="008B6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8B6B2F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4.12 </w:t>
            </w:r>
            <w:r w:rsidR="00B15135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  <w:r w:rsidRPr="008B6B2F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 5.30</w:t>
            </w:r>
          </w:p>
        </w:tc>
        <w:tc>
          <w:tcPr>
            <w:tcW w:w="250" w:type="dxa"/>
            <w:vAlign w:val="bottom"/>
          </w:tcPr>
          <w:p w14:paraId="125021CE" w14:textId="77777777" w:rsidR="008B6B2F" w:rsidRPr="002E4F54" w:rsidRDefault="008B6B2F" w:rsidP="008B6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10" w:type="dxa"/>
            <w:vAlign w:val="bottom"/>
          </w:tcPr>
          <w:p w14:paraId="272D9BFA" w14:textId="27EA1D29" w:rsidR="008B6B2F" w:rsidRPr="002E4F54" w:rsidRDefault="00922CAB" w:rsidP="008B6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7"/>
                <w:szCs w:val="27"/>
              </w:rPr>
            </w:pPr>
            <w:r w:rsidRPr="00922CAB">
              <w:rPr>
                <w:rFonts w:asciiTheme="majorBidi" w:hAnsiTheme="majorBidi" w:cstheme="majorBidi"/>
                <w:sz w:val="27"/>
                <w:szCs w:val="27"/>
              </w:rPr>
              <w:t>538</w:t>
            </w:r>
            <w:r w:rsidR="008B6B2F" w:rsidRPr="002E4F54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922CAB">
              <w:rPr>
                <w:rFonts w:asciiTheme="majorBidi" w:hAnsiTheme="majorBidi" w:cstheme="majorBidi"/>
                <w:sz w:val="27"/>
                <w:szCs w:val="27"/>
              </w:rPr>
              <w:t>896</w:t>
            </w:r>
          </w:p>
        </w:tc>
        <w:tc>
          <w:tcPr>
            <w:tcW w:w="248" w:type="dxa"/>
            <w:vAlign w:val="bottom"/>
          </w:tcPr>
          <w:p w14:paraId="1BC58BE1" w14:textId="77777777" w:rsidR="008B6B2F" w:rsidRPr="002E4F54" w:rsidRDefault="008B6B2F" w:rsidP="008B6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22" w:type="dxa"/>
            <w:vAlign w:val="bottom"/>
          </w:tcPr>
          <w:p w14:paraId="04940A36" w14:textId="0E9C26EB" w:rsidR="008B6B2F" w:rsidRPr="002E4F54" w:rsidRDefault="00922CAB" w:rsidP="008B6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8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 w:rsidRPr="00922CAB">
              <w:rPr>
                <w:rFonts w:asciiTheme="majorBidi" w:hAnsiTheme="majorBidi" w:cstheme="majorBidi"/>
                <w:sz w:val="28"/>
                <w:szCs w:val="28"/>
              </w:rPr>
              <w:t>23</w:t>
            </w:r>
            <w:r w:rsidR="008B6B2F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922CAB">
              <w:rPr>
                <w:rFonts w:asciiTheme="majorBidi" w:hAnsiTheme="majorBidi" w:cstheme="majorBidi"/>
                <w:sz w:val="28"/>
                <w:szCs w:val="28"/>
              </w:rPr>
              <w:t>960</w:t>
            </w:r>
          </w:p>
        </w:tc>
        <w:tc>
          <w:tcPr>
            <w:tcW w:w="270" w:type="dxa"/>
            <w:vAlign w:val="bottom"/>
          </w:tcPr>
          <w:p w14:paraId="3E587A6E" w14:textId="77777777" w:rsidR="008B6B2F" w:rsidRPr="002E4F54" w:rsidRDefault="008B6B2F" w:rsidP="008B6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vAlign w:val="bottom"/>
          </w:tcPr>
          <w:p w14:paraId="78F9E128" w14:textId="5B23081A" w:rsidR="008B6B2F" w:rsidRPr="002E4F54" w:rsidRDefault="008B6B2F" w:rsidP="008B6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70,29</w:t>
            </w:r>
            <w:r w:rsidR="001B393D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70" w:type="dxa"/>
            <w:vAlign w:val="bottom"/>
          </w:tcPr>
          <w:p w14:paraId="253FC6FA" w14:textId="77777777" w:rsidR="008B6B2F" w:rsidRPr="002E4F54" w:rsidRDefault="008B6B2F" w:rsidP="008B6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vAlign w:val="bottom"/>
          </w:tcPr>
          <w:p w14:paraId="1AC119A6" w14:textId="393820D0" w:rsidR="008B6B2F" w:rsidRPr="002E4F54" w:rsidRDefault="00922CAB" w:rsidP="008B6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29" w:right="-21"/>
              <w:rPr>
                <w:rFonts w:asciiTheme="majorBidi" w:hAnsiTheme="majorBidi" w:cstheme="majorBidi"/>
                <w:sz w:val="27"/>
                <w:szCs w:val="27"/>
              </w:rPr>
            </w:pPr>
            <w:r w:rsidRPr="00922CAB">
              <w:rPr>
                <w:rFonts w:asciiTheme="majorBidi" w:hAnsiTheme="majorBidi" w:cstheme="majorBidi"/>
                <w:sz w:val="28"/>
                <w:szCs w:val="28"/>
              </w:rPr>
              <w:t>633</w:t>
            </w:r>
            <w:r w:rsidR="008B6B2F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922CAB">
              <w:rPr>
                <w:rFonts w:asciiTheme="majorBidi" w:hAnsiTheme="majorBidi" w:cstheme="majorBidi"/>
                <w:sz w:val="28"/>
                <w:szCs w:val="28"/>
              </w:rPr>
              <w:t>153</w:t>
            </w:r>
          </w:p>
        </w:tc>
      </w:tr>
      <w:tr w:rsidR="008B6B2F" w:rsidRPr="002E4F54" w14:paraId="44DE9F3A" w14:textId="77777777" w:rsidTr="006147A3">
        <w:tc>
          <w:tcPr>
            <w:tcW w:w="2520" w:type="dxa"/>
            <w:vAlign w:val="bottom"/>
          </w:tcPr>
          <w:p w14:paraId="44082E94" w14:textId="77777777" w:rsidR="008B6B2F" w:rsidRPr="002E4F54" w:rsidRDefault="008B6B2F" w:rsidP="008B6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2E4F54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รวม</w:t>
            </w:r>
          </w:p>
        </w:tc>
        <w:tc>
          <w:tcPr>
            <w:tcW w:w="997" w:type="dxa"/>
            <w:vAlign w:val="bottom"/>
          </w:tcPr>
          <w:p w14:paraId="08EFB8D0" w14:textId="77777777" w:rsidR="008B6B2F" w:rsidRPr="002E4F54" w:rsidRDefault="008B6B2F" w:rsidP="008B6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990" w:type="dxa"/>
            <w:vAlign w:val="bottom"/>
          </w:tcPr>
          <w:p w14:paraId="45166192" w14:textId="77777777" w:rsidR="008B6B2F" w:rsidRPr="002E4F54" w:rsidRDefault="008B6B2F" w:rsidP="008B6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50" w:type="dxa"/>
            <w:vAlign w:val="bottom"/>
          </w:tcPr>
          <w:p w14:paraId="06A9FABB" w14:textId="77777777" w:rsidR="008B6B2F" w:rsidRPr="002E4F54" w:rsidRDefault="008B6B2F" w:rsidP="008B6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010" w:type="dxa"/>
            <w:tcBorders>
              <w:top w:val="single" w:sz="4" w:space="0" w:color="auto"/>
            </w:tcBorders>
            <w:vAlign w:val="bottom"/>
          </w:tcPr>
          <w:p w14:paraId="42047F7F" w14:textId="4A814686" w:rsidR="008B6B2F" w:rsidRPr="002E4F54" w:rsidRDefault="00922CAB" w:rsidP="008B6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922CAB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1</w:t>
            </w:r>
            <w:r w:rsidR="008B6B2F" w:rsidRPr="002E4F54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,</w:t>
            </w:r>
            <w:r w:rsidRPr="00922CAB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805</w:t>
            </w:r>
            <w:r w:rsidR="008B6B2F" w:rsidRPr="002E4F54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,</w:t>
            </w:r>
            <w:r w:rsidRPr="00922CAB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888</w:t>
            </w:r>
          </w:p>
        </w:tc>
        <w:tc>
          <w:tcPr>
            <w:tcW w:w="248" w:type="dxa"/>
            <w:vAlign w:val="bottom"/>
          </w:tcPr>
          <w:p w14:paraId="419C0161" w14:textId="77777777" w:rsidR="008B6B2F" w:rsidRPr="002E4F54" w:rsidRDefault="008B6B2F" w:rsidP="008B6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922" w:type="dxa"/>
            <w:vAlign w:val="bottom"/>
          </w:tcPr>
          <w:p w14:paraId="18EDC2B4" w14:textId="77777777" w:rsidR="008B6B2F" w:rsidRPr="002E4F54" w:rsidRDefault="008B6B2F" w:rsidP="008B6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70" w:type="dxa"/>
            <w:vAlign w:val="bottom"/>
          </w:tcPr>
          <w:p w14:paraId="74532C68" w14:textId="77777777" w:rsidR="008B6B2F" w:rsidRPr="002E4F54" w:rsidRDefault="008B6B2F" w:rsidP="008B6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990" w:type="dxa"/>
            <w:vAlign w:val="bottom"/>
          </w:tcPr>
          <w:p w14:paraId="77339CF0" w14:textId="77777777" w:rsidR="008B6B2F" w:rsidRPr="002E4F54" w:rsidRDefault="008B6B2F" w:rsidP="008B6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70" w:type="dxa"/>
            <w:vAlign w:val="bottom"/>
          </w:tcPr>
          <w:p w14:paraId="12189D40" w14:textId="77777777" w:rsidR="008B6B2F" w:rsidRPr="002E4F54" w:rsidRDefault="008B6B2F" w:rsidP="008B6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55554FAE" w14:textId="53C44AA8" w:rsidR="008B6B2F" w:rsidRPr="002E4F54" w:rsidRDefault="008B6B2F" w:rsidP="008B6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29" w:right="-21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2,390,34</w:t>
            </w:r>
            <w:r w:rsidR="001B393D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3</w:t>
            </w:r>
          </w:p>
        </w:tc>
      </w:tr>
      <w:tr w:rsidR="008B6B2F" w:rsidRPr="002E4F54" w14:paraId="1F925428" w14:textId="77777777" w:rsidTr="006147A3">
        <w:tc>
          <w:tcPr>
            <w:tcW w:w="2520" w:type="dxa"/>
            <w:shd w:val="clear" w:color="auto" w:fill="auto"/>
            <w:vAlign w:val="bottom"/>
          </w:tcPr>
          <w:p w14:paraId="2B8F45D2" w14:textId="13DE392D" w:rsidR="008B6B2F" w:rsidRPr="005C3470" w:rsidRDefault="008B6B2F" w:rsidP="008B6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3"/>
              <w:rPr>
                <w:rFonts w:asciiTheme="majorBidi" w:hAnsiTheme="majorBidi" w:cstheme="majorBidi"/>
                <w:spacing w:val="-4"/>
                <w:sz w:val="27"/>
                <w:szCs w:val="27"/>
                <w:cs/>
              </w:rPr>
            </w:pPr>
            <w:r w:rsidRPr="005C3470">
              <w:rPr>
                <w:rFonts w:asciiTheme="majorBidi" w:hAnsiTheme="majorBidi" w:cstheme="majorBidi"/>
                <w:i/>
                <w:iCs/>
                <w:spacing w:val="-4"/>
                <w:sz w:val="27"/>
                <w:szCs w:val="27"/>
                <w:cs/>
              </w:rPr>
              <w:t>หัก</w:t>
            </w:r>
            <w:r w:rsidRPr="005C3470">
              <w:rPr>
                <w:rFonts w:asciiTheme="majorBidi" w:hAnsiTheme="majorBidi" w:cstheme="majorBidi"/>
                <w:spacing w:val="-4"/>
                <w:sz w:val="27"/>
                <w:szCs w:val="27"/>
                <w:cs/>
              </w:rPr>
              <w:t xml:space="preserve"> ค่าเผื่อผลขาดทุนด้านเครดิต</w:t>
            </w:r>
            <w:r>
              <w:rPr>
                <w:rFonts w:asciiTheme="majorBidi" w:hAnsiTheme="majorBidi" w:cstheme="majorBidi"/>
                <w:spacing w:val="-4"/>
                <w:sz w:val="27"/>
                <w:szCs w:val="27"/>
              </w:rPr>
              <w:br/>
              <w:t xml:space="preserve">   </w:t>
            </w:r>
            <w:r w:rsidRPr="005C3470">
              <w:rPr>
                <w:rFonts w:asciiTheme="majorBidi" w:hAnsiTheme="majorBidi" w:cstheme="majorBidi"/>
                <w:spacing w:val="-4"/>
                <w:sz w:val="27"/>
                <w:szCs w:val="27"/>
                <w:cs/>
              </w:rPr>
              <w:t>ที่คาดว่าจะเกิดขึ้น</w:t>
            </w:r>
          </w:p>
        </w:tc>
        <w:tc>
          <w:tcPr>
            <w:tcW w:w="997" w:type="dxa"/>
            <w:shd w:val="clear" w:color="auto" w:fill="auto"/>
            <w:vAlign w:val="bottom"/>
          </w:tcPr>
          <w:p w14:paraId="32764349" w14:textId="77777777" w:rsidR="008B6B2F" w:rsidRPr="002E4F54" w:rsidRDefault="008B6B2F" w:rsidP="008B6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vAlign w:val="bottom"/>
          </w:tcPr>
          <w:p w14:paraId="63B0F340" w14:textId="77777777" w:rsidR="008B6B2F" w:rsidRPr="002E4F54" w:rsidRDefault="008B6B2F" w:rsidP="008B6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50" w:type="dxa"/>
            <w:vAlign w:val="bottom"/>
          </w:tcPr>
          <w:p w14:paraId="1670CD12" w14:textId="77777777" w:rsidR="008B6B2F" w:rsidRPr="002E4F54" w:rsidRDefault="008B6B2F" w:rsidP="008B6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10" w:type="dxa"/>
            <w:vAlign w:val="bottom"/>
          </w:tcPr>
          <w:p w14:paraId="0077F7D2" w14:textId="3585B126" w:rsidR="008B6B2F" w:rsidRPr="002E4F54" w:rsidRDefault="008B6B2F" w:rsidP="008B6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7"/>
                <w:szCs w:val="27"/>
              </w:rPr>
            </w:pPr>
            <w:r w:rsidRPr="002E4F54">
              <w:rPr>
                <w:rFonts w:asciiTheme="majorBidi" w:hAnsiTheme="majorBidi" w:cstheme="majorBidi"/>
                <w:sz w:val="27"/>
                <w:szCs w:val="27"/>
              </w:rPr>
              <w:t>(</w:t>
            </w:r>
            <w:r w:rsidR="00922CAB" w:rsidRPr="00922CAB">
              <w:rPr>
                <w:rFonts w:asciiTheme="majorBidi" w:hAnsiTheme="majorBidi" w:cstheme="majorBidi"/>
                <w:sz w:val="27"/>
                <w:szCs w:val="27"/>
              </w:rPr>
              <w:t>52</w:t>
            </w:r>
            <w:r w:rsidRPr="002E4F54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="00922CAB" w:rsidRPr="00922CAB">
              <w:rPr>
                <w:rFonts w:asciiTheme="majorBidi" w:hAnsiTheme="majorBidi" w:cstheme="majorBidi"/>
                <w:sz w:val="27"/>
                <w:szCs w:val="27"/>
              </w:rPr>
              <w:t>092</w:t>
            </w:r>
            <w:r w:rsidRPr="002E4F54"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  <w:tc>
          <w:tcPr>
            <w:tcW w:w="248" w:type="dxa"/>
            <w:vAlign w:val="bottom"/>
          </w:tcPr>
          <w:p w14:paraId="156AE352" w14:textId="77777777" w:rsidR="008B6B2F" w:rsidRPr="002E4F54" w:rsidRDefault="008B6B2F" w:rsidP="008B6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22" w:type="dxa"/>
            <w:vAlign w:val="bottom"/>
          </w:tcPr>
          <w:p w14:paraId="409F84D3" w14:textId="77777777" w:rsidR="008B6B2F" w:rsidRPr="002E4F54" w:rsidRDefault="008B6B2F" w:rsidP="008B6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line="240" w:lineRule="auto"/>
              <w:ind w:right="-120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70" w:type="dxa"/>
            <w:vAlign w:val="bottom"/>
          </w:tcPr>
          <w:p w14:paraId="42B7754C" w14:textId="77777777" w:rsidR="008B6B2F" w:rsidRPr="002E4F54" w:rsidRDefault="008B6B2F" w:rsidP="008B6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vAlign w:val="bottom"/>
          </w:tcPr>
          <w:p w14:paraId="3F08CED5" w14:textId="77777777" w:rsidR="008B6B2F" w:rsidRPr="002E4F54" w:rsidRDefault="008B6B2F" w:rsidP="008B6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vAlign w:val="bottom"/>
          </w:tcPr>
          <w:p w14:paraId="4FF39586" w14:textId="77777777" w:rsidR="008B6B2F" w:rsidRPr="002E4F54" w:rsidRDefault="008B6B2F" w:rsidP="008B6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vAlign w:val="bottom"/>
          </w:tcPr>
          <w:p w14:paraId="4EBC0ED8" w14:textId="4B22E7E9" w:rsidR="008B6B2F" w:rsidRPr="00BA206B" w:rsidRDefault="00BA206B" w:rsidP="008B6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7"/>
                <w:szCs w:val="27"/>
              </w:rPr>
            </w:pPr>
            <w:r w:rsidRPr="00BA206B">
              <w:rPr>
                <w:rFonts w:asciiTheme="majorBidi" w:hAnsiTheme="majorBidi" w:cstheme="majorBidi"/>
                <w:sz w:val="27"/>
                <w:szCs w:val="27"/>
              </w:rPr>
              <w:t>(63,139)</w:t>
            </w:r>
          </w:p>
        </w:tc>
      </w:tr>
      <w:tr w:rsidR="008B6B2F" w:rsidRPr="002E4F54" w14:paraId="2D1BCAFC" w14:textId="77777777" w:rsidTr="006147A3">
        <w:tc>
          <w:tcPr>
            <w:tcW w:w="2520" w:type="dxa"/>
            <w:shd w:val="clear" w:color="auto" w:fill="auto"/>
            <w:vAlign w:val="bottom"/>
          </w:tcPr>
          <w:p w14:paraId="4BB33449" w14:textId="77777777" w:rsidR="008B6B2F" w:rsidRPr="002E4F54" w:rsidRDefault="008B6B2F" w:rsidP="008B6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2E4F54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สุทธิ</w:t>
            </w:r>
          </w:p>
        </w:tc>
        <w:tc>
          <w:tcPr>
            <w:tcW w:w="997" w:type="dxa"/>
            <w:shd w:val="clear" w:color="auto" w:fill="auto"/>
            <w:vAlign w:val="bottom"/>
          </w:tcPr>
          <w:p w14:paraId="34E99F60" w14:textId="77777777" w:rsidR="008B6B2F" w:rsidRPr="002E4F54" w:rsidRDefault="008B6B2F" w:rsidP="008B6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990" w:type="dxa"/>
            <w:vAlign w:val="bottom"/>
          </w:tcPr>
          <w:p w14:paraId="22A9A4FA" w14:textId="77777777" w:rsidR="008B6B2F" w:rsidRPr="002E4F54" w:rsidRDefault="008B6B2F" w:rsidP="008B6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50" w:type="dxa"/>
            <w:vAlign w:val="bottom"/>
          </w:tcPr>
          <w:p w14:paraId="612ADAD8" w14:textId="77777777" w:rsidR="008B6B2F" w:rsidRPr="002E4F54" w:rsidRDefault="008B6B2F" w:rsidP="008B6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0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1A7582" w14:textId="77E17DDD" w:rsidR="008B6B2F" w:rsidRPr="002E4F54" w:rsidRDefault="00922CAB" w:rsidP="008B6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922CAB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1</w:t>
            </w:r>
            <w:r w:rsidR="008B6B2F" w:rsidRPr="002E4F54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,</w:t>
            </w:r>
            <w:r w:rsidRPr="00922CAB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753</w:t>
            </w:r>
            <w:r w:rsidR="008B6B2F" w:rsidRPr="002E4F54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,</w:t>
            </w:r>
            <w:r w:rsidRPr="00922CAB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796</w:t>
            </w:r>
          </w:p>
        </w:tc>
        <w:tc>
          <w:tcPr>
            <w:tcW w:w="248" w:type="dxa"/>
            <w:vAlign w:val="bottom"/>
          </w:tcPr>
          <w:p w14:paraId="461AE713" w14:textId="77777777" w:rsidR="008B6B2F" w:rsidRPr="002E4F54" w:rsidRDefault="008B6B2F" w:rsidP="008B6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922" w:type="dxa"/>
            <w:vAlign w:val="bottom"/>
          </w:tcPr>
          <w:p w14:paraId="111F9E7E" w14:textId="77777777" w:rsidR="008B6B2F" w:rsidRPr="002E4F54" w:rsidRDefault="008B6B2F" w:rsidP="008B6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70" w:type="dxa"/>
            <w:vAlign w:val="bottom"/>
          </w:tcPr>
          <w:p w14:paraId="05101268" w14:textId="77777777" w:rsidR="008B6B2F" w:rsidRPr="002E4F54" w:rsidRDefault="008B6B2F" w:rsidP="008B6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990" w:type="dxa"/>
            <w:vAlign w:val="bottom"/>
          </w:tcPr>
          <w:p w14:paraId="7CA3F280" w14:textId="77777777" w:rsidR="008B6B2F" w:rsidRPr="002E4F54" w:rsidRDefault="008B6B2F" w:rsidP="008B6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70" w:type="dxa"/>
            <w:vAlign w:val="bottom"/>
          </w:tcPr>
          <w:p w14:paraId="389B230B" w14:textId="77777777" w:rsidR="008B6B2F" w:rsidRPr="002E4F54" w:rsidRDefault="008B6B2F" w:rsidP="008B6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9C314B" w14:textId="04DBAB15" w:rsidR="008B6B2F" w:rsidRPr="00BA206B" w:rsidRDefault="00BA206B" w:rsidP="008B6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29" w:right="-21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BA206B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2,327,20</w:t>
            </w:r>
            <w:r w:rsidR="001B393D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4</w:t>
            </w:r>
          </w:p>
        </w:tc>
      </w:tr>
    </w:tbl>
    <w:p w14:paraId="247D97C4" w14:textId="28B7C1FA" w:rsidR="003E1959" w:rsidRPr="004346C3" w:rsidRDefault="003E1959" w:rsidP="000B763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="Angsana New" w:hAnsi="Angsana New"/>
          <w:sz w:val="20"/>
          <w:szCs w:val="20"/>
          <w:cs/>
        </w:rPr>
      </w:pPr>
    </w:p>
    <w:tbl>
      <w:tblPr>
        <w:tblpPr w:leftFromText="180" w:rightFromText="180" w:vertAnchor="text" w:horzAnchor="margin" w:tblpX="306" w:tblpY="31"/>
        <w:tblW w:w="9811" w:type="dxa"/>
        <w:tblLayout w:type="fixed"/>
        <w:tblLook w:val="0000" w:firstRow="0" w:lastRow="0" w:firstColumn="0" w:lastColumn="0" w:noHBand="0" w:noVBand="0"/>
      </w:tblPr>
      <w:tblGrid>
        <w:gridCol w:w="2520"/>
        <w:gridCol w:w="990"/>
        <w:gridCol w:w="270"/>
        <w:gridCol w:w="984"/>
        <w:gridCol w:w="6"/>
        <w:gridCol w:w="232"/>
        <w:gridCol w:w="6"/>
        <w:gridCol w:w="1021"/>
        <w:gridCol w:w="236"/>
        <w:gridCol w:w="1021"/>
        <w:gridCol w:w="6"/>
        <w:gridCol w:w="230"/>
        <w:gridCol w:w="6"/>
        <w:gridCol w:w="1019"/>
        <w:gridCol w:w="236"/>
        <w:gridCol w:w="1022"/>
        <w:gridCol w:w="6"/>
      </w:tblGrid>
      <w:tr w:rsidR="00D93034" w:rsidRPr="002E4F54" w14:paraId="360580D4" w14:textId="77777777" w:rsidTr="002D4F2A">
        <w:trPr>
          <w:gridAfter w:val="1"/>
          <w:wAfter w:w="6" w:type="dxa"/>
        </w:trPr>
        <w:tc>
          <w:tcPr>
            <w:tcW w:w="2520" w:type="dxa"/>
            <w:vAlign w:val="bottom"/>
          </w:tcPr>
          <w:p w14:paraId="1BFB5435" w14:textId="1F29C887" w:rsidR="00D93034" w:rsidRPr="002E4F54" w:rsidRDefault="00D93034" w:rsidP="002D4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71"/>
              <w:rPr>
                <w:rFonts w:ascii="Angsana New" w:hAnsi="Angsana New"/>
                <w:b/>
                <w:bCs/>
                <w:i/>
                <w:iCs/>
                <w:sz w:val="27"/>
                <w:szCs w:val="27"/>
              </w:rPr>
            </w:pPr>
          </w:p>
        </w:tc>
        <w:tc>
          <w:tcPr>
            <w:tcW w:w="7285" w:type="dxa"/>
            <w:gridSpan w:val="15"/>
            <w:vAlign w:val="bottom"/>
          </w:tcPr>
          <w:p w14:paraId="13DA3A91" w14:textId="77777777" w:rsidR="00D93034" w:rsidRPr="002E4F54" w:rsidRDefault="00D93034" w:rsidP="002D4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2E4F54"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>งบการเงินรวม</w:t>
            </w:r>
          </w:p>
        </w:tc>
      </w:tr>
      <w:tr w:rsidR="00D93034" w:rsidRPr="002E4F54" w14:paraId="70FFADDB" w14:textId="77777777" w:rsidTr="002D4F2A">
        <w:trPr>
          <w:gridAfter w:val="1"/>
          <w:wAfter w:w="6" w:type="dxa"/>
        </w:trPr>
        <w:tc>
          <w:tcPr>
            <w:tcW w:w="2520" w:type="dxa"/>
            <w:vAlign w:val="bottom"/>
          </w:tcPr>
          <w:p w14:paraId="0C2C08AE" w14:textId="77777777" w:rsidR="00D93034" w:rsidRPr="002E4F54" w:rsidRDefault="00D93034" w:rsidP="002D4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71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244" w:type="dxa"/>
            <w:gridSpan w:val="3"/>
            <w:vAlign w:val="bottom"/>
          </w:tcPr>
          <w:p w14:paraId="1055AF84" w14:textId="77777777" w:rsidR="00D93034" w:rsidRPr="002E4F54" w:rsidRDefault="00D93034" w:rsidP="002D4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2E4F54">
              <w:rPr>
                <w:rFonts w:ascii="Angsana New" w:hAnsi="Angsana New" w:hint="cs"/>
                <w:sz w:val="27"/>
                <w:szCs w:val="27"/>
                <w:cs/>
              </w:rPr>
              <w:t>ส่วนที่ถึงกำหนดชำระ</w:t>
            </w:r>
          </w:p>
        </w:tc>
        <w:tc>
          <w:tcPr>
            <w:tcW w:w="238" w:type="dxa"/>
            <w:gridSpan w:val="2"/>
            <w:vAlign w:val="bottom"/>
          </w:tcPr>
          <w:p w14:paraId="423B0630" w14:textId="77777777" w:rsidR="00D93034" w:rsidRPr="002E4F54" w:rsidRDefault="00D93034" w:rsidP="002D4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284" w:type="dxa"/>
            <w:gridSpan w:val="4"/>
            <w:vAlign w:val="bottom"/>
          </w:tcPr>
          <w:p w14:paraId="6D6931DB" w14:textId="77777777" w:rsidR="00D93034" w:rsidRPr="002E4F54" w:rsidRDefault="00D93034" w:rsidP="002D4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2E4F54">
              <w:rPr>
                <w:rFonts w:ascii="Angsana New" w:hAnsi="Angsana New" w:hint="cs"/>
                <w:sz w:val="27"/>
                <w:szCs w:val="27"/>
                <w:cs/>
              </w:rPr>
              <w:t>ส่วนที่ถึงกำหนดชำระ</w:t>
            </w:r>
          </w:p>
        </w:tc>
        <w:tc>
          <w:tcPr>
            <w:tcW w:w="236" w:type="dxa"/>
            <w:gridSpan w:val="2"/>
            <w:vAlign w:val="bottom"/>
          </w:tcPr>
          <w:p w14:paraId="77AA9744" w14:textId="77777777" w:rsidR="00D93034" w:rsidRPr="002E4F54" w:rsidRDefault="00D93034" w:rsidP="002D4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2283" w:type="dxa"/>
            <w:gridSpan w:val="4"/>
            <w:vAlign w:val="bottom"/>
          </w:tcPr>
          <w:p w14:paraId="6679FD84" w14:textId="77777777" w:rsidR="00D93034" w:rsidRPr="002E4F54" w:rsidRDefault="00D93034" w:rsidP="002D4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D93034" w:rsidRPr="002E4F54" w14:paraId="2CAFDAE3" w14:textId="77777777" w:rsidTr="002D4F2A">
        <w:trPr>
          <w:gridAfter w:val="1"/>
          <w:wAfter w:w="6" w:type="dxa"/>
        </w:trPr>
        <w:tc>
          <w:tcPr>
            <w:tcW w:w="2520" w:type="dxa"/>
            <w:vAlign w:val="bottom"/>
          </w:tcPr>
          <w:p w14:paraId="1BBDA2E5" w14:textId="77777777" w:rsidR="00D93034" w:rsidRPr="002E4F54" w:rsidRDefault="00D93034" w:rsidP="002D4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71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244" w:type="dxa"/>
            <w:gridSpan w:val="3"/>
            <w:vAlign w:val="bottom"/>
          </w:tcPr>
          <w:p w14:paraId="551EFA3D" w14:textId="77777777" w:rsidR="00D93034" w:rsidRPr="002E4F54" w:rsidRDefault="00D93034" w:rsidP="002D4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2E4F54">
              <w:rPr>
                <w:rFonts w:ascii="Angsana New" w:hAnsi="Angsana New" w:hint="cs"/>
                <w:sz w:val="27"/>
                <w:szCs w:val="27"/>
                <w:cs/>
              </w:rPr>
              <w:t>ภายในหนึ่งปี</w:t>
            </w:r>
          </w:p>
        </w:tc>
        <w:tc>
          <w:tcPr>
            <w:tcW w:w="238" w:type="dxa"/>
            <w:gridSpan w:val="2"/>
            <w:vAlign w:val="bottom"/>
          </w:tcPr>
          <w:p w14:paraId="2072E834" w14:textId="77777777" w:rsidR="00D93034" w:rsidRPr="002E4F54" w:rsidRDefault="00D93034" w:rsidP="002D4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284" w:type="dxa"/>
            <w:gridSpan w:val="4"/>
            <w:vAlign w:val="bottom"/>
          </w:tcPr>
          <w:p w14:paraId="7342D7E6" w14:textId="77777777" w:rsidR="00D93034" w:rsidRPr="002E4F54" w:rsidRDefault="00D93034" w:rsidP="002D4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2E4F54">
              <w:rPr>
                <w:rFonts w:ascii="Angsana New" w:hAnsi="Angsana New" w:hint="cs"/>
                <w:sz w:val="27"/>
                <w:szCs w:val="27"/>
                <w:cs/>
              </w:rPr>
              <w:t>เกินกว่าหนึ่งปี</w:t>
            </w:r>
          </w:p>
        </w:tc>
        <w:tc>
          <w:tcPr>
            <w:tcW w:w="236" w:type="dxa"/>
            <w:gridSpan w:val="2"/>
            <w:vAlign w:val="bottom"/>
          </w:tcPr>
          <w:p w14:paraId="6661778E" w14:textId="77777777" w:rsidR="00D93034" w:rsidRPr="002E4F54" w:rsidRDefault="00D93034" w:rsidP="002D4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2283" w:type="dxa"/>
            <w:gridSpan w:val="4"/>
            <w:vAlign w:val="bottom"/>
          </w:tcPr>
          <w:p w14:paraId="44347D18" w14:textId="77777777" w:rsidR="00D93034" w:rsidRPr="002E4F54" w:rsidRDefault="00D93034" w:rsidP="002D4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2E4F54">
              <w:rPr>
                <w:rFonts w:ascii="Angsana New" w:hAnsi="Angsana New" w:hint="cs"/>
                <w:sz w:val="27"/>
                <w:szCs w:val="27"/>
                <w:cs/>
              </w:rPr>
              <w:t>รวม</w:t>
            </w:r>
          </w:p>
        </w:tc>
      </w:tr>
      <w:tr w:rsidR="00495C30" w:rsidRPr="002E4F54" w14:paraId="28DA9C54" w14:textId="77777777" w:rsidTr="002D4F2A">
        <w:tc>
          <w:tcPr>
            <w:tcW w:w="2520" w:type="dxa"/>
            <w:vAlign w:val="bottom"/>
          </w:tcPr>
          <w:p w14:paraId="716CEFC8" w14:textId="7F0FBB35" w:rsidR="00495C30" w:rsidRPr="002E4F54" w:rsidRDefault="00495C30" w:rsidP="002D4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71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  <w:vAlign w:val="bottom"/>
          </w:tcPr>
          <w:p w14:paraId="7B37CA22" w14:textId="326B9D24" w:rsidR="00495C30" w:rsidRPr="002E4F54" w:rsidRDefault="00922CAB" w:rsidP="002D4F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922CAB">
              <w:rPr>
                <w:rFonts w:ascii="Angsana New" w:hAnsi="Angsana New"/>
                <w:sz w:val="27"/>
                <w:szCs w:val="27"/>
              </w:rPr>
              <w:t>3</w:t>
            </w:r>
            <w:r w:rsidR="00495C30" w:rsidRPr="002E4F54">
              <w:rPr>
                <w:rFonts w:ascii="Angsana New" w:hAnsi="Angsana New"/>
                <w:sz w:val="27"/>
                <w:szCs w:val="27"/>
              </w:rPr>
              <w:t xml:space="preserve">0 </w:t>
            </w:r>
            <w:r w:rsidR="005766B8">
              <w:rPr>
                <w:rFonts w:ascii="Angsana New" w:hAnsi="Angsana New" w:hint="cs"/>
                <w:sz w:val="27"/>
                <w:szCs w:val="27"/>
                <w:cs/>
              </w:rPr>
              <w:t>กันย</w:t>
            </w:r>
            <w:r w:rsidR="00495C30" w:rsidRPr="002E4F54">
              <w:rPr>
                <w:rFonts w:ascii="Angsana New" w:hAnsi="Angsana New" w:hint="cs"/>
                <w:sz w:val="27"/>
                <w:szCs w:val="27"/>
                <w:cs/>
              </w:rPr>
              <w:t>ายน</w:t>
            </w:r>
          </w:p>
        </w:tc>
        <w:tc>
          <w:tcPr>
            <w:tcW w:w="270" w:type="dxa"/>
            <w:vAlign w:val="bottom"/>
          </w:tcPr>
          <w:p w14:paraId="26526B92" w14:textId="77777777" w:rsidR="00495C30" w:rsidRPr="002E4F54" w:rsidRDefault="00495C30" w:rsidP="002D4F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42F58533" w14:textId="52FB8D93" w:rsidR="00495C30" w:rsidRPr="002E4F54" w:rsidRDefault="00922CAB" w:rsidP="002D4F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922CAB">
              <w:rPr>
                <w:rFonts w:ascii="Angsana New" w:hAnsi="Angsana New"/>
                <w:sz w:val="27"/>
                <w:szCs w:val="27"/>
              </w:rPr>
              <w:t>31</w:t>
            </w:r>
            <w:r w:rsidR="00495C30" w:rsidRPr="002E4F54">
              <w:rPr>
                <w:rFonts w:ascii="Angsana New" w:hAnsi="Angsana New"/>
                <w:sz w:val="27"/>
                <w:szCs w:val="27"/>
              </w:rPr>
              <w:t xml:space="preserve"> </w:t>
            </w:r>
            <w:r w:rsidR="00495C30" w:rsidRPr="002E4F54">
              <w:rPr>
                <w:rFonts w:ascii="Angsana New" w:hAnsi="Angsana New" w:hint="cs"/>
                <w:sz w:val="27"/>
                <w:szCs w:val="27"/>
                <w:cs/>
              </w:rPr>
              <w:t>ธันวาคม</w:t>
            </w:r>
          </w:p>
        </w:tc>
        <w:tc>
          <w:tcPr>
            <w:tcW w:w="238" w:type="dxa"/>
            <w:gridSpan w:val="2"/>
            <w:vAlign w:val="bottom"/>
          </w:tcPr>
          <w:p w14:paraId="6003C21A" w14:textId="77777777" w:rsidR="00495C30" w:rsidRPr="002E4F54" w:rsidRDefault="00495C30" w:rsidP="002D4F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9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21" w:type="dxa"/>
            <w:vAlign w:val="bottom"/>
          </w:tcPr>
          <w:p w14:paraId="0B3A51B7" w14:textId="394EE554" w:rsidR="00495C30" w:rsidRPr="002E4F54" w:rsidRDefault="00922CAB" w:rsidP="002D4F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922CAB">
              <w:rPr>
                <w:rFonts w:ascii="Angsana New" w:hAnsi="Angsana New"/>
                <w:sz w:val="27"/>
                <w:szCs w:val="27"/>
              </w:rPr>
              <w:t>3</w:t>
            </w:r>
            <w:r w:rsidR="00495C30" w:rsidRPr="002E4F54">
              <w:rPr>
                <w:rFonts w:ascii="Angsana New" w:hAnsi="Angsana New"/>
                <w:sz w:val="27"/>
                <w:szCs w:val="27"/>
              </w:rPr>
              <w:t xml:space="preserve">0 </w:t>
            </w:r>
            <w:r w:rsidR="005766B8">
              <w:rPr>
                <w:rFonts w:ascii="Angsana New" w:hAnsi="Angsana New" w:hint="cs"/>
                <w:sz w:val="27"/>
                <w:szCs w:val="27"/>
                <w:cs/>
              </w:rPr>
              <w:t>กันย</w:t>
            </w:r>
            <w:r w:rsidR="00495C30" w:rsidRPr="002E4F54">
              <w:rPr>
                <w:rFonts w:ascii="Angsana New" w:hAnsi="Angsana New" w:hint="cs"/>
                <w:sz w:val="27"/>
                <w:szCs w:val="27"/>
                <w:cs/>
              </w:rPr>
              <w:t>ายน</w:t>
            </w:r>
          </w:p>
        </w:tc>
        <w:tc>
          <w:tcPr>
            <w:tcW w:w="236" w:type="dxa"/>
            <w:vAlign w:val="bottom"/>
          </w:tcPr>
          <w:p w14:paraId="575D8D08" w14:textId="77777777" w:rsidR="00495C30" w:rsidRPr="002E4F54" w:rsidRDefault="00495C30" w:rsidP="002D4F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27" w:type="dxa"/>
            <w:gridSpan w:val="2"/>
            <w:vAlign w:val="bottom"/>
          </w:tcPr>
          <w:p w14:paraId="3AF8448C" w14:textId="533A2EE2" w:rsidR="00495C30" w:rsidRPr="002E4F54" w:rsidRDefault="00922CAB" w:rsidP="002D4F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922CAB">
              <w:rPr>
                <w:rFonts w:ascii="Angsana New" w:hAnsi="Angsana New"/>
                <w:sz w:val="27"/>
                <w:szCs w:val="27"/>
              </w:rPr>
              <w:t>31</w:t>
            </w:r>
            <w:r w:rsidR="00495C30" w:rsidRPr="002E4F54">
              <w:rPr>
                <w:rFonts w:ascii="Angsana New" w:hAnsi="Angsana New"/>
                <w:sz w:val="27"/>
                <w:szCs w:val="27"/>
              </w:rPr>
              <w:t xml:space="preserve"> </w:t>
            </w:r>
            <w:r w:rsidR="00495C30" w:rsidRPr="002E4F54">
              <w:rPr>
                <w:rFonts w:ascii="Angsana New" w:hAnsi="Angsana New" w:hint="cs"/>
                <w:sz w:val="27"/>
                <w:szCs w:val="27"/>
                <w:cs/>
              </w:rPr>
              <w:t>ธันวาคม</w:t>
            </w:r>
          </w:p>
        </w:tc>
        <w:tc>
          <w:tcPr>
            <w:tcW w:w="236" w:type="dxa"/>
            <w:gridSpan w:val="2"/>
            <w:vAlign w:val="bottom"/>
          </w:tcPr>
          <w:p w14:paraId="616A8420" w14:textId="77777777" w:rsidR="00495C30" w:rsidRPr="002E4F54" w:rsidRDefault="00495C30" w:rsidP="002D4F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9" w:type="dxa"/>
            <w:vAlign w:val="bottom"/>
          </w:tcPr>
          <w:p w14:paraId="4E5BB496" w14:textId="0C8F5ED8" w:rsidR="00495C30" w:rsidRPr="002E4F54" w:rsidRDefault="00922CAB" w:rsidP="002D4F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922CAB">
              <w:rPr>
                <w:rFonts w:ascii="Angsana New" w:hAnsi="Angsana New"/>
                <w:sz w:val="27"/>
                <w:szCs w:val="27"/>
              </w:rPr>
              <w:t>3</w:t>
            </w:r>
            <w:r w:rsidR="00495C30" w:rsidRPr="002E4F54">
              <w:rPr>
                <w:rFonts w:ascii="Angsana New" w:hAnsi="Angsana New"/>
                <w:sz w:val="27"/>
                <w:szCs w:val="27"/>
              </w:rPr>
              <w:t xml:space="preserve">0 </w:t>
            </w:r>
            <w:r w:rsidR="005766B8">
              <w:rPr>
                <w:rFonts w:ascii="Angsana New" w:hAnsi="Angsana New" w:hint="cs"/>
                <w:sz w:val="27"/>
                <w:szCs w:val="27"/>
                <w:cs/>
              </w:rPr>
              <w:t>กันย</w:t>
            </w:r>
            <w:r w:rsidR="00495C30" w:rsidRPr="002E4F54">
              <w:rPr>
                <w:rFonts w:ascii="Angsana New" w:hAnsi="Angsana New" w:hint="cs"/>
                <w:sz w:val="27"/>
                <w:szCs w:val="27"/>
                <w:cs/>
              </w:rPr>
              <w:t>ายน</w:t>
            </w:r>
          </w:p>
        </w:tc>
        <w:tc>
          <w:tcPr>
            <w:tcW w:w="236" w:type="dxa"/>
            <w:vAlign w:val="bottom"/>
          </w:tcPr>
          <w:p w14:paraId="2F2BCD16" w14:textId="77777777" w:rsidR="00495C30" w:rsidRPr="002E4F54" w:rsidRDefault="00495C30" w:rsidP="002D4F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28" w:type="dxa"/>
            <w:gridSpan w:val="2"/>
            <w:vAlign w:val="bottom"/>
          </w:tcPr>
          <w:p w14:paraId="3E67A2BA" w14:textId="7FD9A9EE" w:rsidR="00495C30" w:rsidRPr="002E4F54" w:rsidRDefault="00922CAB" w:rsidP="002D4F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922CAB">
              <w:rPr>
                <w:rFonts w:ascii="Angsana New" w:hAnsi="Angsana New"/>
                <w:sz w:val="27"/>
                <w:szCs w:val="27"/>
              </w:rPr>
              <w:t>31</w:t>
            </w:r>
            <w:r w:rsidR="00495C30" w:rsidRPr="002E4F54">
              <w:rPr>
                <w:rFonts w:ascii="Angsana New" w:hAnsi="Angsana New"/>
                <w:sz w:val="27"/>
                <w:szCs w:val="27"/>
              </w:rPr>
              <w:t xml:space="preserve"> </w:t>
            </w:r>
            <w:r w:rsidR="00495C30" w:rsidRPr="002E4F54">
              <w:rPr>
                <w:rFonts w:ascii="Angsana New" w:hAnsi="Angsana New" w:hint="cs"/>
                <w:sz w:val="27"/>
                <w:szCs w:val="27"/>
                <w:cs/>
              </w:rPr>
              <w:t>ธันวาคม</w:t>
            </w:r>
          </w:p>
        </w:tc>
      </w:tr>
      <w:tr w:rsidR="00D93034" w:rsidRPr="002E4F54" w14:paraId="380BABA4" w14:textId="77777777" w:rsidTr="002D4F2A">
        <w:tc>
          <w:tcPr>
            <w:tcW w:w="2520" w:type="dxa"/>
            <w:vAlign w:val="bottom"/>
          </w:tcPr>
          <w:p w14:paraId="7A466924" w14:textId="2153AF52" w:rsidR="00D93034" w:rsidRPr="002E4F54" w:rsidRDefault="005274AA" w:rsidP="002D4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171"/>
              <w:rPr>
                <w:rFonts w:ascii="Angsana New" w:hAnsi="Angsana New"/>
                <w:sz w:val="27"/>
                <w:szCs w:val="27"/>
              </w:rPr>
            </w:pPr>
            <w:r w:rsidRPr="007E083F">
              <w:rPr>
                <w:rFonts w:ascii="Angsana New" w:hAnsi="Angsana New" w:hint="cs"/>
                <w:b/>
                <w:bCs/>
                <w:i/>
                <w:iCs/>
                <w:sz w:val="27"/>
                <w:szCs w:val="27"/>
                <w:cs/>
              </w:rPr>
              <w:t>ลูกหนี้ตามสัญญาเช่า</w:t>
            </w:r>
          </w:p>
        </w:tc>
        <w:tc>
          <w:tcPr>
            <w:tcW w:w="990" w:type="dxa"/>
            <w:vAlign w:val="bottom"/>
          </w:tcPr>
          <w:p w14:paraId="7A3C7A9E" w14:textId="46C70614" w:rsidR="00D93034" w:rsidRPr="002E4F54" w:rsidRDefault="00922CAB" w:rsidP="002D4F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922CAB">
              <w:rPr>
                <w:rFonts w:ascii="Angsana New" w:hAnsi="Angsana New"/>
                <w:sz w:val="27"/>
                <w:szCs w:val="27"/>
              </w:rPr>
              <w:t>2564</w:t>
            </w:r>
          </w:p>
        </w:tc>
        <w:tc>
          <w:tcPr>
            <w:tcW w:w="270" w:type="dxa"/>
            <w:vAlign w:val="bottom"/>
          </w:tcPr>
          <w:p w14:paraId="7D38F901" w14:textId="77777777" w:rsidR="00D93034" w:rsidRPr="002E4F54" w:rsidRDefault="00D93034" w:rsidP="002D4F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0DB59413" w14:textId="443EF98D" w:rsidR="00D93034" w:rsidRPr="002E4F54" w:rsidRDefault="00922CAB" w:rsidP="002D4F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922CAB">
              <w:rPr>
                <w:rFonts w:ascii="Angsana New" w:hAnsi="Angsana New"/>
                <w:sz w:val="27"/>
                <w:szCs w:val="27"/>
              </w:rPr>
              <w:t>2563</w:t>
            </w:r>
          </w:p>
        </w:tc>
        <w:tc>
          <w:tcPr>
            <w:tcW w:w="238" w:type="dxa"/>
            <w:gridSpan w:val="2"/>
            <w:vAlign w:val="bottom"/>
          </w:tcPr>
          <w:p w14:paraId="09FE685C" w14:textId="77777777" w:rsidR="00D93034" w:rsidRPr="002E4F54" w:rsidRDefault="00D93034" w:rsidP="002D4F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9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21" w:type="dxa"/>
            <w:vAlign w:val="bottom"/>
          </w:tcPr>
          <w:p w14:paraId="7FF64186" w14:textId="5CE71C5C" w:rsidR="00D93034" w:rsidRPr="002E4F54" w:rsidRDefault="00922CAB" w:rsidP="002D4F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922CAB">
              <w:rPr>
                <w:rFonts w:ascii="Angsana New" w:hAnsi="Angsana New"/>
                <w:sz w:val="27"/>
                <w:szCs w:val="27"/>
              </w:rPr>
              <w:t>2564</w:t>
            </w:r>
          </w:p>
        </w:tc>
        <w:tc>
          <w:tcPr>
            <w:tcW w:w="236" w:type="dxa"/>
            <w:vAlign w:val="bottom"/>
          </w:tcPr>
          <w:p w14:paraId="253CA30C" w14:textId="77777777" w:rsidR="00D93034" w:rsidRPr="002E4F54" w:rsidRDefault="00D93034" w:rsidP="002D4F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27" w:type="dxa"/>
            <w:gridSpan w:val="2"/>
            <w:vAlign w:val="bottom"/>
          </w:tcPr>
          <w:p w14:paraId="2247D675" w14:textId="6166DD59" w:rsidR="00D93034" w:rsidRPr="002E4F54" w:rsidRDefault="00922CAB" w:rsidP="002D4F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922CAB">
              <w:rPr>
                <w:rFonts w:ascii="Angsana New" w:hAnsi="Angsana New"/>
                <w:sz w:val="27"/>
                <w:szCs w:val="27"/>
              </w:rPr>
              <w:t>2563</w:t>
            </w:r>
          </w:p>
        </w:tc>
        <w:tc>
          <w:tcPr>
            <w:tcW w:w="236" w:type="dxa"/>
            <w:gridSpan w:val="2"/>
            <w:vAlign w:val="bottom"/>
          </w:tcPr>
          <w:p w14:paraId="38FB0AD7" w14:textId="77777777" w:rsidR="00D93034" w:rsidRPr="002E4F54" w:rsidRDefault="00D93034" w:rsidP="002D4F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9" w:type="dxa"/>
            <w:vAlign w:val="bottom"/>
          </w:tcPr>
          <w:p w14:paraId="11DBA6C3" w14:textId="28E1EDC6" w:rsidR="00D93034" w:rsidRPr="002E4F54" w:rsidRDefault="00922CAB" w:rsidP="002D4F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922CAB">
              <w:rPr>
                <w:rFonts w:ascii="Angsana New" w:hAnsi="Angsana New"/>
                <w:sz w:val="27"/>
                <w:szCs w:val="27"/>
              </w:rPr>
              <w:t>2564</w:t>
            </w:r>
          </w:p>
        </w:tc>
        <w:tc>
          <w:tcPr>
            <w:tcW w:w="236" w:type="dxa"/>
            <w:vAlign w:val="bottom"/>
          </w:tcPr>
          <w:p w14:paraId="32993359" w14:textId="77777777" w:rsidR="00D93034" w:rsidRPr="002E4F54" w:rsidRDefault="00D93034" w:rsidP="002D4F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28" w:type="dxa"/>
            <w:gridSpan w:val="2"/>
            <w:vAlign w:val="bottom"/>
          </w:tcPr>
          <w:p w14:paraId="3A53B320" w14:textId="7E2A661A" w:rsidR="00D93034" w:rsidRPr="002E4F54" w:rsidRDefault="00922CAB" w:rsidP="002D4F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922CAB">
              <w:rPr>
                <w:rFonts w:ascii="Angsana New" w:hAnsi="Angsana New"/>
                <w:sz w:val="27"/>
                <w:szCs w:val="27"/>
              </w:rPr>
              <w:t>2563</w:t>
            </w:r>
          </w:p>
        </w:tc>
      </w:tr>
      <w:tr w:rsidR="00D93034" w:rsidRPr="00A15E41" w14:paraId="59A06CC7" w14:textId="77777777" w:rsidTr="002D4F2A">
        <w:trPr>
          <w:gridAfter w:val="1"/>
          <w:wAfter w:w="6" w:type="dxa"/>
        </w:trPr>
        <w:tc>
          <w:tcPr>
            <w:tcW w:w="2520" w:type="dxa"/>
            <w:vAlign w:val="bottom"/>
          </w:tcPr>
          <w:p w14:paraId="65AC056D" w14:textId="77777777" w:rsidR="00D93034" w:rsidRPr="002E4F54" w:rsidRDefault="00D93034" w:rsidP="002D4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71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7285" w:type="dxa"/>
            <w:gridSpan w:val="15"/>
            <w:vAlign w:val="bottom"/>
          </w:tcPr>
          <w:p w14:paraId="1359084F" w14:textId="77777777" w:rsidR="00D93034" w:rsidRPr="00A15E41" w:rsidRDefault="00D93034" w:rsidP="002D4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44"/>
              <w:jc w:val="center"/>
              <w:rPr>
                <w:rFonts w:ascii="Angsana New" w:hAnsi="Angsana New"/>
                <w:i/>
                <w:iCs/>
                <w:sz w:val="27"/>
                <w:szCs w:val="27"/>
                <w:cs/>
              </w:rPr>
            </w:pPr>
            <w:r w:rsidRPr="00A15E41">
              <w:rPr>
                <w:rFonts w:ascii="Angsana New" w:hAnsi="Angsana New" w:hint="cs"/>
                <w:i/>
                <w:iCs/>
                <w:sz w:val="27"/>
                <w:szCs w:val="27"/>
                <w:cs/>
              </w:rPr>
              <w:t>(พันบาท)</w:t>
            </w:r>
          </w:p>
        </w:tc>
      </w:tr>
      <w:tr w:rsidR="00D93034" w:rsidRPr="002E4F54" w14:paraId="2BD9B1AA" w14:textId="77777777" w:rsidTr="002D4F2A">
        <w:tc>
          <w:tcPr>
            <w:tcW w:w="2520" w:type="dxa"/>
            <w:vAlign w:val="bottom"/>
          </w:tcPr>
          <w:p w14:paraId="65C7559E" w14:textId="77777777" w:rsidR="00D93034" w:rsidRPr="002E4F54" w:rsidRDefault="00D93034" w:rsidP="002D4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171"/>
              <w:rPr>
                <w:rFonts w:ascii="Angsana New" w:hAnsi="Angsana New"/>
                <w:sz w:val="27"/>
                <w:szCs w:val="27"/>
                <w:cs/>
              </w:rPr>
            </w:pPr>
            <w:r w:rsidRPr="002E4F54">
              <w:rPr>
                <w:rFonts w:ascii="Angsana New" w:hAnsi="Angsana New" w:hint="cs"/>
                <w:sz w:val="27"/>
                <w:szCs w:val="27"/>
                <w:cs/>
              </w:rPr>
              <w:t>ลูกหนี้ตามสัญญาเช่า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B2C74FA" w14:textId="301D6F02" w:rsidR="00D93034" w:rsidRPr="00A15E41" w:rsidRDefault="00E16542" w:rsidP="002D4F2A">
            <w:pPr>
              <w:pStyle w:val="a2"/>
              <w:tabs>
                <w:tab w:val="decimal" w:pos="776"/>
              </w:tabs>
              <w:ind w:left="-108" w:right="-108"/>
              <w:jc w:val="both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A15E41">
              <w:rPr>
                <w:rFonts w:ascii="Angsana New" w:hAnsi="Angsana New"/>
                <w:sz w:val="27"/>
                <w:szCs w:val="27"/>
                <w:lang w:val="en-US"/>
              </w:rPr>
              <w:t>4,312,365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39067D8" w14:textId="77777777" w:rsidR="00D93034" w:rsidRPr="00A15E41" w:rsidRDefault="00D93034" w:rsidP="002D4F2A">
            <w:pPr>
              <w:pStyle w:val="a2"/>
              <w:tabs>
                <w:tab w:val="decimal" w:pos="774"/>
              </w:tabs>
              <w:ind w:left="-108" w:right="-108"/>
              <w:jc w:val="left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35ECBF2F" w14:textId="04D83DA3" w:rsidR="00D93034" w:rsidRPr="00A15E41" w:rsidRDefault="00922CAB" w:rsidP="002D4F2A">
            <w:pPr>
              <w:pStyle w:val="a2"/>
              <w:tabs>
                <w:tab w:val="decimal" w:pos="792"/>
              </w:tabs>
              <w:ind w:left="-108" w:right="-234"/>
              <w:jc w:val="both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922CAB">
              <w:rPr>
                <w:rFonts w:ascii="Angsana New" w:hAnsi="Angsana New"/>
                <w:sz w:val="27"/>
                <w:szCs w:val="27"/>
                <w:lang w:val="en-US"/>
              </w:rPr>
              <w:t>4</w:t>
            </w:r>
            <w:r w:rsidR="00D93034" w:rsidRPr="00A15E41">
              <w:rPr>
                <w:rFonts w:ascii="Angsana New" w:hAnsi="Angsana New"/>
                <w:sz w:val="27"/>
                <w:szCs w:val="27"/>
                <w:lang w:val="en-US"/>
              </w:rPr>
              <w:t>,</w:t>
            </w:r>
            <w:r w:rsidRPr="00922CAB">
              <w:rPr>
                <w:rFonts w:ascii="Angsana New" w:hAnsi="Angsana New"/>
                <w:sz w:val="27"/>
                <w:szCs w:val="27"/>
                <w:lang w:val="en-US"/>
              </w:rPr>
              <w:t>481</w:t>
            </w:r>
            <w:r w:rsidR="00D93034" w:rsidRPr="00A15E41">
              <w:rPr>
                <w:rFonts w:ascii="Angsana New" w:hAnsi="Angsana New"/>
                <w:sz w:val="27"/>
                <w:szCs w:val="27"/>
                <w:lang w:val="en-US"/>
              </w:rPr>
              <w:t>,</w:t>
            </w:r>
            <w:r w:rsidRPr="00922CAB">
              <w:rPr>
                <w:rFonts w:ascii="Angsana New" w:hAnsi="Angsana New"/>
                <w:sz w:val="27"/>
                <w:szCs w:val="27"/>
                <w:lang w:val="en-US"/>
              </w:rPr>
              <w:t>635</w:t>
            </w:r>
          </w:p>
        </w:tc>
        <w:tc>
          <w:tcPr>
            <w:tcW w:w="238" w:type="dxa"/>
            <w:gridSpan w:val="2"/>
            <w:shd w:val="clear" w:color="auto" w:fill="auto"/>
            <w:vAlign w:val="bottom"/>
          </w:tcPr>
          <w:p w14:paraId="566F2F43" w14:textId="77777777" w:rsidR="00D93034" w:rsidRPr="00A15E41" w:rsidRDefault="00D93034" w:rsidP="002D4F2A">
            <w:pPr>
              <w:pStyle w:val="a2"/>
              <w:tabs>
                <w:tab w:val="decimal" w:pos="774"/>
              </w:tabs>
              <w:ind w:left="-254" w:right="-108"/>
              <w:jc w:val="left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A15E41">
              <w:rPr>
                <w:rFonts w:ascii="Angsana New" w:hAnsi="Angsana New" w:hint="cs"/>
                <w:sz w:val="27"/>
                <w:szCs w:val="27"/>
                <w:lang w:val="en-US"/>
              </w:rPr>
              <w:t xml:space="preserve">  </w:t>
            </w:r>
          </w:p>
        </w:tc>
        <w:tc>
          <w:tcPr>
            <w:tcW w:w="1021" w:type="dxa"/>
            <w:shd w:val="clear" w:color="auto" w:fill="auto"/>
            <w:vAlign w:val="bottom"/>
          </w:tcPr>
          <w:p w14:paraId="0274F83B" w14:textId="4AFE368E" w:rsidR="00D93034" w:rsidRPr="00A15E41" w:rsidRDefault="00D35A49" w:rsidP="002D4F2A">
            <w:pPr>
              <w:pStyle w:val="a2"/>
              <w:tabs>
                <w:tab w:val="decimal" w:pos="801"/>
              </w:tabs>
              <w:ind w:left="-108" w:right="-108"/>
              <w:jc w:val="both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A15E41">
              <w:rPr>
                <w:rFonts w:ascii="Angsana New" w:hAnsi="Angsana New"/>
                <w:sz w:val="27"/>
                <w:szCs w:val="27"/>
                <w:lang w:val="en-US"/>
              </w:rPr>
              <w:t>11,789,732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C63AF92" w14:textId="77777777" w:rsidR="00D93034" w:rsidRPr="00A15E41" w:rsidRDefault="00D93034" w:rsidP="002D4F2A">
            <w:pPr>
              <w:pStyle w:val="a2"/>
              <w:tabs>
                <w:tab w:val="decimal" w:pos="774"/>
              </w:tabs>
              <w:ind w:left="-108" w:right="-108"/>
              <w:jc w:val="lef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027" w:type="dxa"/>
            <w:gridSpan w:val="2"/>
            <w:shd w:val="clear" w:color="auto" w:fill="auto"/>
            <w:vAlign w:val="bottom"/>
          </w:tcPr>
          <w:p w14:paraId="77536076" w14:textId="2E7AC5D0" w:rsidR="00D93034" w:rsidRPr="00A15E41" w:rsidRDefault="00922CAB" w:rsidP="002D4F2A">
            <w:pPr>
              <w:pStyle w:val="a2"/>
              <w:tabs>
                <w:tab w:val="decimal" w:pos="828"/>
              </w:tabs>
              <w:ind w:left="-108" w:right="-108"/>
              <w:jc w:val="both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922CAB">
              <w:rPr>
                <w:rFonts w:ascii="Angsana New" w:hAnsi="Angsana New"/>
                <w:sz w:val="27"/>
                <w:szCs w:val="27"/>
                <w:lang w:val="en-US"/>
              </w:rPr>
              <w:t>15</w:t>
            </w:r>
            <w:r w:rsidR="00D93034" w:rsidRPr="00A15E41">
              <w:rPr>
                <w:rFonts w:ascii="Angsana New" w:hAnsi="Angsana New"/>
                <w:sz w:val="27"/>
                <w:szCs w:val="27"/>
                <w:lang w:val="en-US"/>
              </w:rPr>
              <w:t>,</w:t>
            </w:r>
            <w:r w:rsidRPr="00922CAB">
              <w:rPr>
                <w:rFonts w:ascii="Angsana New" w:hAnsi="Angsana New"/>
                <w:sz w:val="27"/>
                <w:szCs w:val="27"/>
                <w:lang w:val="en-US"/>
              </w:rPr>
              <w:t>021</w:t>
            </w:r>
            <w:r w:rsidR="00D93034" w:rsidRPr="00A15E41">
              <w:rPr>
                <w:rFonts w:ascii="Angsana New" w:hAnsi="Angsana New"/>
                <w:sz w:val="27"/>
                <w:szCs w:val="27"/>
                <w:lang w:val="en-US"/>
              </w:rPr>
              <w:t>,</w:t>
            </w:r>
            <w:r w:rsidRPr="00922CAB">
              <w:rPr>
                <w:rFonts w:ascii="Angsana New" w:hAnsi="Angsana New"/>
                <w:sz w:val="27"/>
                <w:szCs w:val="27"/>
                <w:lang w:val="en-US"/>
              </w:rPr>
              <w:t>896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54A87957" w14:textId="77777777" w:rsidR="00D93034" w:rsidRPr="00A15E41" w:rsidRDefault="00D93034" w:rsidP="002D4F2A">
            <w:pPr>
              <w:pStyle w:val="a2"/>
              <w:tabs>
                <w:tab w:val="decimal" w:pos="774"/>
              </w:tabs>
              <w:ind w:left="-108" w:right="-108"/>
              <w:jc w:val="left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019" w:type="dxa"/>
            <w:shd w:val="clear" w:color="auto" w:fill="auto"/>
            <w:vAlign w:val="bottom"/>
          </w:tcPr>
          <w:p w14:paraId="5E43DCCA" w14:textId="1B975277" w:rsidR="00D93034" w:rsidRPr="00A15E41" w:rsidRDefault="00D35A49" w:rsidP="002D4F2A">
            <w:pPr>
              <w:pStyle w:val="a2"/>
              <w:tabs>
                <w:tab w:val="decimal" w:pos="828"/>
              </w:tabs>
              <w:ind w:left="-108" w:right="-234"/>
              <w:jc w:val="both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A15E41">
              <w:rPr>
                <w:rFonts w:ascii="Angsana New" w:hAnsi="Angsana New"/>
                <w:sz w:val="27"/>
                <w:szCs w:val="27"/>
                <w:lang w:val="en-US"/>
              </w:rPr>
              <w:t>16,102,097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C7A1795" w14:textId="77777777" w:rsidR="00D93034" w:rsidRPr="00A15E41" w:rsidRDefault="00D93034" w:rsidP="002D4F2A">
            <w:pPr>
              <w:pStyle w:val="a2"/>
              <w:tabs>
                <w:tab w:val="decimal" w:pos="774"/>
              </w:tabs>
              <w:ind w:left="-108" w:right="-108"/>
              <w:jc w:val="left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028" w:type="dxa"/>
            <w:gridSpan w:val="2"/>
            <w:shd w:val="clear" w:color="auto" w:fill="auto"/>
            <w:vAlign w:val="bottom"/>
          </w:tcPr>
          <w:p w14:paraId="22E7A60B" w14:textId="795A469A" w:rsidR="00D93034" w:rsidRPr="00A15E41" w:rsidRDefault="00CF0C3F" w:rsidP="008D3983">
            <w:pPr>
              <w:pStyle w:val="a2"/>
              <w:tabs>
                <w:tab w:val="decimal" w:pos="814"/>
              </w:tabs>
              <w:ind w:left="-108" w:right="-108"/>
              <w:jc w:val="both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A15E41">
              <w:rPr>
                <w:rFonts w:ascii="Angsana New" w:hAnsi="Angsana New"/>
                <w:sz w:val="27"/>
                <w:szCs w:val="27"/>
                <w:lang w:val="en-US"/>
              </w:rPr>
              <w:t>19</w:t>
            </w:r>
            <w:r w:rsidR="00D93034" w:rsidRPr="00A15E41">
              <w:rPr>
                <w:rFonts w:ascii="Angsana New" w:hAnsi="Angsana New"/>
                <w:sz w:val="27"/>
                <w:szCs w:val="27"/>
                <w:lang w:val="en-US"/>
              </w:rPr>
              <w:t>,</w:t>
            </w:r>
            <w:r w:rsidRPr="00A15E41">
              <w:rPr>
                <w:rFonts w:ascii="Angsana New" w:hAnsi="Angsana New"/>
                <w:sz w:val="27"/>
                <w:szCs w:val="27"/>
                <w:lang w:val="en-US"/>
              </w:rPr>
              <w:t>503</w:t>
            </w:r>
            <w:r w:rsidR="00D93034" w:rsidRPr="00A15E41">
              <w:rPr>
                <w:rFonts w:ascii="Angsana New" w:hAnsi="Angsana New"/>
                <w:sz w:val="27"/>
                <w:szCs w:val="27"/>
                <w:lang w:val="en-US"/>
              </w:rPr>
              <w:t>,</w:t>
            </w:r>
            <w:r w:rsidRPr="00A15E41">
              <w:rPr>
                <w:rFonts w:ascii="Angsana New" w:hAnsi="Angsana New"/>
                <w:sz w:val="27"/>
                <w:szCs w:val="27"/>
                <w:lang w:val="en-US"/>
              </w:rPr>
              <w:t>531</w:t>
            </w:r>
          </w:p>
        </w:tc>
      </w:tr>
      <w:tr w:rsidR="00D93034" w:rsidRPr="002E4F54" w14:paraId="1DA629CC" w14:textId="77777777" w:rsidTr="002D4F2A">
        <w:tc>
          <w:tcPr>
            <w:tcW w:w="2520" w:type="dxa"/>
            <w:vAlign w:val="bottom"/>
          </w:tcPr>
          <w:p w14:paraId="59818D0A" w14:textId="77777777" w:rsidR="00D93034" w:rsidRPr="002E4F54" w:rsidRDefault="00D93034" w:rsidP="002D4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171"/>
              <w:rPr>
                <w:rFonts w:ascii="Angsana New" w:hAnsi="Angsana New"/>
                <w:spacing w:val="-6"/>
                <w:sz w:val="27"/>
                <w:szCs w:val="27"/>
              </w:rPr>
            </w:pPr>
            <w:r w:rsidRPr="002E4F54">
              <w:rPr>
                <w:rFonts w:ascii="Angsana New" w:hAnsi="Angsana New" w:hint="cs"/>
                <w:i/>
                <w:iCs/>
                <w:spacing w:val="-6"/>
                <w:sz w:val="27"/>
                <w:szCs w:val="27"/>
                <w:cs/>
              </w:rPr>
              <w:t xml:space="preserve">หัก </w:t>
            </w:r>
            <w:r w:rsidRPr="002E4F54">
              <w:rPr>
                <w:rFonts w:ascii="Angsana New" w:hAnsi="Angsana New" w:hint="cs"/>
                <w:spacing w:val="-6"/>
                <w:sz w:val="27"/>
                <w:szCs w:val="27"/>
                <w:cs/>
              </w:rPr>
              <w:t>ดอกเบี้ยที่ยังไม่ถือเป็นรายได้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0CA102" w14:textId="696490A1" w:rsidR="00D93034" w:rsidRPr="00A15E41" w:rsidRDefault="00E16542" w:rsidP="002D4F2A">
            <w:pPr>
              <w:pStyle w:val="a2"/>
              <w:tabs>
                <w:tab w:val="decimal" w:pos="776"/>
              </w:tabs>
              <w:ind w:left="-108" w:right="-108"/>
              <w:jc w:val="both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A15E41">
              <w:rPr>
                <w:rFonts w:ascii="Angsana New" w:hAnsi="Angsana New"/>
                <w:sz w:val="27"/>
                <w:szCs w:val="27"/>
                <w:lang w:val="en-US"/>
              </w:rPr>
              <w:t>(1,597,09</w:t>
            </w:r>
            <w:r w:rsidR="00A15E41" w:rsidRPr="00A15E41">
              <w:rPr>
                <w:rFonts w:ascii="Angsana New" w:hAnsi="Angsana New"/>
                <w:sz w:val="27"/>
                <w:szCs w:val="27"/>
                <w:lang w:val="en-US"/>
              </w:rPr>
              <w:t>9</w:t>
            </w:r>
            <w:r w:rsidRPr="00A15E41">
              <w:rPr>
                <w:rFonts w:ascii="Angsana New" w:hAnsi="Angsana New"/>
                <w:sz w:val="27"/>
                <w:szCs w:val="27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189A48A" w14:textId="77777777" w:rsidR="00D93034" w:rsidRPr="00A15E41" w:rsidRDefault="00D93034" w:rsidP="002D4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7A21AC" w14:textId="1D8E7789" w:rsidR="00D93034" w:rsidRPr="00A15E41" w:rsidRDefault="00D93034" w:rsidP="002D4F2A">
            <w:pPr>
              <w:pStyle w:val="a2"/>
              <w:tabs>
                <w:tab w:val="decimal" w:pos="758"/>
              </w:tabs>
              <w:ind w:left="-108" w:right="-234"/>
              <w:jc w:val="both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A15E41">
              <w:rPr>
                <w:rFonts w:ascii="Angsana New" w:hAnsi="Angsana New" w:hint="cs"/>
                <w:sz w:val="27"/>
                <w:szCs w:val="27"/>
                <w:lang w:val="en-US"/>
              </w:rPr>
              <w:t>(</w:t>
            </w:r>
            <w:r w:rsidR="00922CAB" w:rsidRPr="00922CAB">
              <w:rPr>
                <w:rFonts w:ascii="Angsana New" w:hAnsi="Angsana New"/>
                <w:sz w:val="27"/>
                <w:szCs w:val="27"/>
                <w:lang w:val="en-US"/>
              </w:rPr>
              <w:t>1</w:t>
            </w:r>
            <w:r w:rsidRPr="00A15E41">
              <w:rPr>
                <w:rFonts w:ascii="Angsana New" w:hAnsi="Angsana New"/>
                <w:sz w:val="27"/>
                <w:szCs w:val="27"/>
                <w:lang w:val="en-US"/>
              </w:rPr>
              <w:t>,</w:t>
            </w:r>
            <w:r w:rsidR="00922CAB" w:rsidRPr="00922CAB">
              <w:rPr>
                <w:rFonts w:ascii="Angsana New" w:hAnsi="Angsana New"/>
                <w:sz w:val="27"/>
                <w:szCs w:val="27"/>
                <w:lang w:val="en-US"/>
              </w:rPr>
              <w:t>906</w:t>
            </w:r>
            <w:r w:rsidRPr="00A15E41">
              <w:rPr>
                <w:rFonts w:ascii="Angsana New" w:hAnsi="Angsana New"/>
                <w:sz w:val="27"/>
                <w:szCs w:val="27"/>
                <w:lang w:val="en-US"/>
              </w:rPr>
              <w:t>,</w:t>
            </w:r>
            <w:r w:rsidR="00922CAB" w:rsidRPr="00922CAB">
              <w:rPr>
                <w:rFonts w:ascii="Angsana New" w:hAnsi="Angsana New"/>
                <w:sz w:val="27"/>
                <w:szCs w:val="27"/>
                <w:lang w:val="en-US"/>
              </w:rPr>
              <w:t>035</w:t>
            </w:r>
            <w:r w:rsidRPr="00A15E41">
              <w:rPr>
                <w:rFonts w:ascii="Angsana New" w:hAnsi="Angsana New" w:hint="cs"/>
                <w:sz w:val="27"/>
                <w:szCs w:val="27"/>
                <w:lang w:val="en-US"/>
              </w:rPr>
              <w:t>)</w:t>
            </w:r>
          </w:p>
        </w:tc>
        <w:tc>
          <w:tcPr>
            <w:tcW w:w="238" w:type="dxa"/>
            <w:gridSpan w:val="2"/>
            <w:shd w:val="clear" w:color="auto" w:fill="auto"/>
            <w:vAlign w:val="bottom"/>
          </w:tcPr>
          <w:p w14:paraId="506A674D" w14:textId="77777777" w:rsidR="00D93034" w:rsidRPr="00A15E41" w:rsidRDefault="00D93034" w:rsidP="002D4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2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09C812" w14:textId="2F0E7A7A" w:rsidR="00D93034" w:rsidRPr="00A15E41" w:rsidRDefault="00D35A49" w:rsidP="002D4F2A">
            <w:pPr>
              <w:pStyle w:val="a2"/>
              <w:tabs>
                <w:tab w:val="decimal" w:pos="801"/>
              </w:tabs>
              <w:ind w:left="-108" w:right="-108"/>
              <w:jc w:val="both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A15E41">
              <w:rPr>
                <w:rFonts w:ascii="Angsana New" w:hAnsi="Angsana New"/>
                <w:sz w:val="27"/>
                <w:szCs w:val="27"/>
                <w:lang w:val="en-US"/>
              </w:rPr>
              <w:t>(3,300,054)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B4D1EE0" w14:textId="77777777" w:rsidR="00D93034" w:rsidRPr="00A15E41" w:rsidRDefault="00D93034" w:rsidP="002D4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27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A64406" w14:textId="7D4306EE" w:rsidR="00D93034" w:rsidRPr="00A15E41" w:rsidRDefault="00D93034" w:rsidP="002D4F2A">
            <w:pPr>
              <w:pStyle w:val="a2"/>
              <w:tabs>
                <w:tab w:val="decimal" w:pos="828"/>
              </w:tabs>
              <w:ind w:left="-108" w:right="-108"/>
              <w:jc w:val="both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A15E41">
              <w:rPr>
                <w:rFonts w:ascii="Angsana New" w:hAnsi="Angsana New" w:hint="cs"/>
                <w:sz w:val="27"/>
                <w:szCs w:val="27"/>
              </w:rPr>
              <w:t>(</w:t>
            </w:r>
            <w:r w:rsidRPr="00A15E41">
              <w:rPr>
                <w:rFonts w:ascii="Angsana New" w:hAnsi="Angsana New"/>
                <w:sz w:val="27"/>
                <w:szCs w:val="27"/>
              </w:rPr>
              <w:t>4,458,173</w:t>
            </w:r>
            <w:r w:rsidRPr="00A15E41">
              <w:rPr>
                <w:rFonts w:ascii="Angsana New" w:hAnsi="Angsana New" w:hint="cs"/>
                <w:sz w:val="27"/>
                <w:szCs w:val="27"/>
              </w:rPr>
              <w:t>)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1D8C936B" w14:textId="77777777" w:rsidR="00D93034" w:rsidRPr="00A15E41" w:rsidRDefault="00D93034" w:rsidP="002D4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001F74" w14:textId="6F2B2DD5" w:rsidR="00D93034" w:rsidRPr="00A15E41" w:rsidRDefault="00D35A49" w:rsidP="002D4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234"/>
              <w:rPr>
                <w:rFonts w:ascii="Angsana New" w:hAnsi="Angsana New"/>
                <w:sz w:val="27"/>
                <w:szCs w:val="27"/>
              </w:rPr>
            </w:pPr>
            <w:r w:rsidRPr="00A15E41">
              <w:rPr>
                <w:rFonts w:ascii="Angsana New" w:hAnsi="Angsana New"/>
                <w:sz w:val="27"/>
                <w:szCs w:val="27"/>
              </w:rPr>
              <w:t>(4,897,15</w:t>
            </w:r>
            <w:r w:rsidR="00A15E41" w:rsidRPr="00A15E41">
              <w:rPr>
                <w:rFonts w:ascii="Angsana New" w:hAnsi="Angsana New"/>
                <w:sz w:val="27"/>
                <w:szCs w:val="27"/>
              </w:rPr>
              <w:t>3</w:t>
            </w:r>
            <w:r w:rsidRPr="00A15E41">
              <w:rPr>
                <w:rFonts w:ascii="Angsana New" w:hAnsi="Angsana New"/>
                <w:sz w:val="27"/>
                <w:szCs w:val="27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0C365BA" w14:textId="77777777" w:rsidR="00D93034" w:rsidRPr="00A15E41" w:rsidRDefault="00D93034" w:rsidP="002D4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2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228070" w14:textId="62B01A74" w:rsidR="00D93034" w:rsidRPr="00A15E41" w:rsidRDefault="00D93034" w:rsidP="002D4F2A">
            <w:pPr>
              <w:pStyle w:val="a2"/>
              <w:tabs>
                <w:tab w:val="decimal" w:pos="814"/>
              </w:tabs>
              <w:ind w:left="-108" w:right="-108"/>
              <w:jc w:val="both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A15E41">
              <w:rPr>
                <w:rFonts w:ascii="Angsana New" w:hAnsi="Angsana New" w:hint="cs"/>
                <w:sz w:val="27"/>
                <w:szCs w:val="27"/>
                <w:lang w:val="en-US"/>
              </w:rPr>
              <w:t>(</w:t>
            </w:r>
            <w:r w:rsidR="00CF0C3F" w:rsidRPr="00A15E41">
              <w:rPr>
                <w:rFonts w:ascii="Angsana New" w:hAnsi="Angsana New"/>
                <w:sz w:val="27"/>
                <w:szCs w:val="27"/>
                <w:lang w:val="en-US"/>
              </w:rPr>
              <w:t>6</w:t>
            </w:r>
            <w:r w:rsidRPr="00A15E41">
              <w:rPr>
                <w:rFonts w:ascii="Angsana New" w:hAnsi="Angsana New"/>
                <w:sz w:val="27"/>
                <w:szCs w:val="27"/>
                <w:lang w:val="en-US"/>
              </w:rPr>
              <w:t>,</w:t>
            </w:r>
            <w:r w:rsidR="00CF0C3F" w:rsidRPr="00A15E41">
              <w:rPr>
                <w:rFonts w:ascii="Angsana New" w:hAnsi="Angsana New"/>
                <w:sz w:val="27"/>
                <w:szCs w:val="27"/>
                <w:lang w:val="en-US"/>
              </w:rPr>
              <w:t>364</w:t>
            </w:r>
            <w:r w:rsidRPr="00A15E41">
              <w:rPr>
                <w:rFonts w:ascii="Angsana New" w:hAnsi="Angsana New"/>
                <w:sz w:val="27"/>
                <w:szCs w:val="27"/>
                <w:lang w:val="en-US"/>
              </w:rPr>
              <w:t>,</w:t>
            </w:r>
            <w:r w:rsidR="00CF0C3F" w:rsidRPr="00A15E41">
              <w:rPr>
                <w:rFonts w:ascii="Angsana New" w:hAnsi="Angsana New"/>
                <w:sz w:val="27"/>
                <w:szCs w:val="27"/>
                <w:lang w:val="en-US"/>
              </w:rPr>
              <w:t>208</w:t>
            </w:r>
            <w:r w:rsidRPr="00A15E41">
              <w:rPr>
                <w:rFonts w:ascii="Angsana New" w:hAnsi="Angsana New" w:hint="cs"/>
                <w:sz w:val="27"/>
                <w:szCs w:val="27"/>
                <w:lang w:val="en-US"/>
              </w:rPr>
              <w:t>)</w:t>
            </w:r>
          </w:p>
        </w:tc>
      </w:tr>
      <w:tr w:rsidR="00D93034" w:rsidRPr="002E4F54" w14:paraId="528B735C" w14:textId="77777777" w:rsidTr="002D4F2A">
        <w:trPr>
          <w:trHeight w:val="340"/>
        </w:trPr>
        <w:tc>
          <w:tcPr>
            <w:tcW w:w="2520" w:type="dxa"/>
            <w:vAlign w:val="bottom"/>
          </w:tcPr>
          <w:p w14:paraId="0A9E3A2C" w14:textId="77777777" w:rsidR="00D93034" w:rsidRPr="002E4F54" w:rsidRDefault="00D93034" w:rsidP="002D4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71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2A7343" w14:textId="668120CD" w:rsidR="00D93034" w:rsidRPr="00A15E41" w:rsidRDefault="00E16542" w:rsidP="002D4F2A">
            <w:pPr>
              <w:pStyle w:val="a2"/>
              <w:tabs>
                <w:tab w:val="decimal" w:pos="776"/>
              </w:tabs>
              <w:ind w:left="-108" w:right="-108"/>
              <w:jc w:val="both"/>
              <w:rPr>
                <w:rFonts w:ascii="Angsana New" w:hAnsi="Angsana New"/>
                <w:b/>
                <w:bCs/>
                <w:sz w:val="27"/>
                <w:szCs w:val="27"/>
                <w:cs/>
                <w:lang w:val="en-US"/>
              </w:rPr>
            </w:pPr>
            <w:r w:rsidRPr="00A15E41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2,715,26</w:t>
            </w:r>
            <w:r w:rsidR="00A15E41" w:rsidRPr="00A15E41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E94C3E8" w14:textId="1BEBA1BB" w:rsidR="00D93034" w:rsidRPr="00A15E41" w:rsidRDefault="00D93034" w:rsidP="002D4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2C6AC7" w14:textId="188C5223" w:rsidR="00D93034" w:rsidRPr="00A15E41" w:rsidRDefault="00922CAB" w:rsidP="00981FCC">
            <w:pPr>
              <w:pStyle w:val="a2"/>
              <w:tabs>
                <w:tab w:val="decimal" w:pos="785"/>
              </w:tabs>
              <w:ind w:left="-108" w:right="-234"/>
              <w:jc w:val="both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  <w:r w:rsidRPr="00922CAB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2</w:t>
            </w:r>
            <w:r w:rsidR="00D93034" w:rsidRPr="00A15E41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,</w:t>
            </w:r>
            <w:r w:rsidRPr="00922CAB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575</w:t>
            </w:r>
            <w:r w:rsidR="00D93034" w:rsidRPr="00A15E41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,</w:t>
            </w:r>
            <w:r w:rsidRPr="00922CAB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600</w:t>
            </w:r>
          </w:p>
        </w:tc>
        <w:tc>
          <w:tcPr>
            <w:tcW w:w="238" w:type="dxa"/>
            <w:gridSpan w:val="2"/>
            <w:shd w:val="clear" w:color="auto" w:fill="auto"/>
            <w:vAlign w:val="bottom"/>
          </w:tcPr>
          <w:p w14:paraId="7F0949C7" w14:textId="77777777" w:rsidR="00D93034" w:rsidRPr="00A15E41" w:rsidRDefault="00D93034" w:rsidP="002D4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02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60504E" w14:textId="573FAD03" w:rsidR="00D93034" w:rsidRPr="00A15E41" w:rsidRDefault="00D35A49" w:rsidP="002D4F2A">
            <w:pPr>
              <w:pStyle w:val="a2"/>
              <w:tabs>
                <w:tab w:val="decimal" w:pos="801"/>
              </w:tabs>
              <w:ind w:left="-108" w:right="-108"/>
              <w:jc w:val="both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  <w:r w:rsidRPr="00A15E41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8,489,678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3F5814C" w14:textId="77777777" w:rsidR="00D93034" w:rsidRPr="00A15E41" w:rsidRDefault="00D93034" w:rsidP="002D4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027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6E2CF4" w14:textId="01E77D10" w:rsidR="00D93034" w:rsidRPr="00A15E41" w:rsidRDefault="00D93034" w:rsidP="002D4F2A">
            <w:pPr>
              <w:pStyle w:val="a2"/>
              <w:tabs>
                <w:tab w:val="decimal" w:pos="828"/>
              </w:tabs>
              <w:ind w:left="-108" w:right="-108"/>
              <w:jc w:val="both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  <w:r w:rsidRPr="00A15E41">
              <w:rPr>
                <w:rFonts w:ascii="Angsana New" w:hAnsi="Angsana New"/>
                <w:b/>
                <w:bCs/>
                <w:sz w:val="27"/>
                <w:szCs w:val="27"/>
              </w:rPr>
              <w:t>10,563,723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09BF7F82" w14:textId="77777777" w:rsidR="00D93034" w:rsidRPr="00A15E41" w:rsidRDefault="00D93034" w:rsidP="002D4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01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8B632A" w14:textId="23BB1B51" w:rsidR="00DD5B9D" w:rsidRPr="005B0071" w:rsidRDefault="00D35A49" w:rsidP="002D4F2A">
            <w:pPr>
              <w:pStyle w:val="a2"/>
              <w:tabs>
                <w:tab w:val="decimal" w:pos="801"/>
              </w:tabs>
              <w:ind w:right="-234"/>
              <w:jc w:val="both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  <w:r w:rsidRPr="005B0071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11,204,94</w:t>
            </w:r>
            <w:r w:rsidR="005B0071" w:rsidRPr="005B0071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867F9EF" w14:textId="77777777" w:rsidR="00D93034" w:rsidRPr="00A15E41" w:rsidRDefault="00D93034" w:rsidP="002D4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028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EBF7BB" w14:textId="15E1C5E2" w:rsidR="00D93034" w:rsidRPr="00A15E41" w:rsidRDefault="00CF0C3F" w:rsidP="002D4F2A">
            <w:pPr>
              <w:pStyle w:val="a2"/>
              <w:tabs>
                <w:tab w:val="decimal" w:pos="801"/>
              </w:tabs>
              <w:ind w:left="-108" w:right="-108"/>
              <w:jc w:val="both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  <w:r w:rsidRPr="00A15E41">
              <w:rPr>
                <w:rFonts w:ascii="Angsana New" w:hAnsi="Angsana New" w:hint="cs"/>
                <w:b/>
                <w:bCs/>
                <w:sz w:val="27"/>
                <w:szCs w:val="27"/>
                <w:lang w:val="en-US"/>
              </w:rPr>
              <w:t>1</w:t>
            </w:r>
            <w:r w:rsidRPr="00A15E41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3</w:t>
            </w:r>
            <w:r w:rsidR="00D93034" w:rsidRPr="00A15E41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,</w:t>
            </w:r>
            <w:r w:rsidRPr="00A15E41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139</w:t>
            </w:r>
            <w:r w:rsidR="00D93034" w:rsidRPr="00A15E41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,</w:t>
            </w:r>
            <w:r w:rsidRPr="00A15E41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323</w:t>
            </w:r>
          </w:p>
        </w:tc>
      </w:tr>
      <w:tr w:rsidR="00D93034" w:rsidRPr="002E4F54" w14:paraId="485EDCFD" w14:textId="77777777" w:rsidTr="002D4F2A">
        <w:tc>
          <w:tcPr>
            <w:tcW w:w="2520" w:type="dxa"/>
            <w:vAlign w:val="bottom"/>
          </w:tcPr>
          <w:p w14:paraId="3B0E205E" w14:textId="77777777" w:rsidR="00D93034" w:rsidRPr="002E4F54" w:rsidRDefault="00D93034" w:rsidP="002D4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171"/>
              <w:rPr>
                <w:rFonts w:ascii="Angsana New" w:hAnsi="Angsana New"/>
                <w:sz w:val="27"/>
                <w:szCs w:val="27"/>
              </w:rPr>
            </w:pPr>
            <w:r w:rsidRPr="002E4F54">
              <w:rPr>
                <w:rFonts w:ascii="Angsana New" w:hAnsi="Angsana New" w:hint="cs"/>
                <w:i/>
                <w:iCs/>
                <w:sz w:val="27"/>
                <w:szCs w:val="27"/>
                <w:cs/>
                <w:lang w:val="th-TH"/>
              </w:rPr>
              <w:t>หัก</w:t>
            </w:r>
            <w:r w:rsidRPr="002E4F54">
              <w:rPr>
                <w:rFonts w:ascii="Angsana New" w:hAnsi="Angsana New" w:hint="cs"/>
                <w:sz w:val="27"/>
                <w:szCs w:val="27"/>
                <w:cs/>
                <w:lang w:val="th-TH"/>
              </w:rPr>
              <w:t xml:space="preserve"> </w:t>
            </w:r>
            <w:r w:rsidRPr="002E4F54">
              <w:rPr>
                <w:rFonts w:ascii="Angsana New" w:hAnsi="Angsana New" w:hint="cs"/>
                <w:sz w:val="27"/>
                <w:szCs w:val="27"/>
                <w:cs/>
              </w:rPr>
              <w:t>ค่าเผื่อ</w:t>
            </w:r>
            <w:r w:rsidRPr="002E4F54">
              <w:rPr>
                <w:rFonts w:ascii="Angsana New" w:hAnsi="Angsana New"/>
                <w:sz w:val="27"/>
                <w:szCs w:val="27"/>
                <w:cs/>
              </w:rPr>
              <w:t>ผลขาดทุนด้านเครดิต</w:t>
            </w:r>
          </w:p>
          <w:p w14:paraId="79C1ADD8" w14:textId="27FC8BDE" w:rsidR="00D93034" w:rsidRPr="002E4F54" w:rsidRDefault="00D93034" w:rsidP="002D4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171"/>
              <w:rPr>
                <w:rFonts w:ascii="Angsana New" w:hAnsi="Angsana New"/>
                <w:sz w:val="27"/>
                <w:szCs w:val="27"/>
              </w:rPr>
            </w:pPr>
            <w:r w:rsidRPr="002E4F54">
              <w:rPr>
                <w:rFonts w:ascii="Angsana New" w:hAnsi="Angsana New"/>
                <w:sz w:val="27"/>
                <w:szCs w:val="27"/>
                <w:cs/>
              </w:rPr>
              <w:t xml:space="preserve">   ที่คาดว่าจะเกิดขึ้น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3726D1" w14:textId="157031F0" w:rsidR="00D93034" w:rsidRPr="00A15E41" w:rsidRDefault="00E16542" w:rsidP="002D4F2A">
            <w:pPr>
              <w:pStyle w:val="a2"/>
              <w:tabs>
                <w:tab w:val="decimal" w:pos="500"/>
              </w:tabs>
              <w:ind w:left="-108" w:right="-108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A15E41">
              <w:rPr>
                <w:rFonts w:ascii="Angsana New" w:hAnsi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CD8D067" w14:textId="77777777" w:rsidR="00D93034" w:rsidRPr="00A15E41" w:rsidRDefault="00D93034" w:rsidP="002D4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BFED44" w14:textId="2CA87286" w:rsidR="00D93034" w:rsidRPr="00A15E41" w:rsidRDefault="00D93034" w:rsidP="00981FCC">
            <w:pPr>
              <w:pStyle w:val="a2"/>
              <w:tabs>
                <w:tab w:val="decimal" w:pos="500"/>
              </w:tabs>
              <w:ind w:left="-108" w:right="-108"/>
              <w:jc w:val="both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A15E41">
              <w:rPr>
                <w:rFonts w:ascii="Angsana New" w:hAnsi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238" w:type="dxa"/>
            <w:gridSpan w:val="2"/>
            <w:shd w:val="clear" w:color="auto" w:fill="auto"/>
            <w:vAlign w:val="bottom"/>
          </w:tcPr>
          <w:p w14:paraId="51FE081E" w14:textId="77777777" w:rsidR="00D93034" w:rsidRPr="00A15E41" w:rsidRDefault="00D93034" w:rsidP="002D4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2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8A4C81" w14:textId="086DBD01" w:rsidR="00D93034" w:rsidRPr="00A15E41" w:rsidRDefault="00D35A49" w:rsidP="002D4F2A">
            <w:pPr>
              <w:pStyle w:val="a2"/>
              <w:tabs>
                <w:tab w:val="decimal" w:pos="804"/>
              </w:tabs>
              <w:ind w:left="-108" w:right="-108"/>
              <w:jc w:val="both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A15E41">
              <w:rPr>
                <w:rFonts w:ascii="Angsana New" w:hAnsi="Angsana New" w:hint="cs"/>
                <w:sz w:val="27"/>
                <w:szCs w:val="27"/>
                <w:cs/>
              </w:rPr>
              <w:t>(</w:t>
            </w:r>
            <w:r w:rsidR="00922CAB" w:rsidRPr="00922CAB">
              <w:rPr>
                <w:rFonts w:ascii="Angsana New" w:hAnsi="Angsana New" w:hint="cs"/>
                <w:sz w:val="27"/>
                <w:szCs w:val="27"/>
                <w:lang w:val="en-US"/>
              </w:rPr>
              <w:t>1</w:t>
            </w:r>
            <w:r w:rsidRPr="00A15E41">
              <w:rPr>
                <w:rFonts w:ascii="Angsana New" w:hAnsi="Angsana New" w:hint="cs"/>
                <w:sz w:val="27"/>
                <w:szCs w:val="27"/>
                <w:cs/>
              </w:rPr>
              <w:t>,</w:t>
            </w:r>
            <w:r w:rsidR="00922CAB" w:rsidRPr="00922CAB">
              <w:rPr>
                <w:rFonts w:ascii="Angsana New" w:hAnsi="Angsana New" w:hint="cs"/>
                <w:sz w:val="27"/>
                <w:szCs w:val="27"/>
                <w:lang w:val="en-US"/>
              </w:rPr>
              <w:t>644</w:t>
            </w:r>
            <w:r w:rsidRPr="00A15E41">
              <w:rPr>
                <w:rFonts w:ascii="Angsana New" w:hAnsi="Angsana New" w:hint="cs"/>
                <w:sz w:val="27"/>
                <w:szCs w:val="27"/>
                <w:cs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9A5B007" w14:textId="77777777" w:rsidR="00D93034" w:rsidRPr="00A15E41" w:rsidRDefault="00D93034" w:rsidP="002D4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27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5EDB1B" w14:textId="1F422AB2" w:rsidR="00D93034" w:rsidRPr="00A15E41" w:rsidRDefault="00D93034" w:rsidP="002D4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right="-234"/>
              <w:rPr>
                <w:rFonts w:ascii="Angsana New" w:hAnsi="Angsana New"/>
                <w:sz w:val="27"/>
                <w:szCs w:val="27"/>
              </w:rPr>
            </w:pPr>
            <w:r w:rsidRPr="00A15E41">
              <w:rPr>
                <w:rFonts w:ascii="Angsana New" w:hAnsi="Angsana New" w:hint="cs"/>
                <w:sz w:val="27"/>
                <w:szCs w:val="27"/>
                <w:cs/>
              </w:rPr>
              <w:t>(</w:t>
            </w:r>
            <w:r w:rsidR="00922CAB" w:rsidRPr="00922CAB">
              <w:rPr>
                <w:rFonts w:ascii="Angsana New" w:hAnsi="Angsana New" w:hint="cs"/>
                <w:sz w:val="27"/>
                <w:szCs w:val="27"/>
              </w:rPr>
              <w:t>1</w:t>
            </w:r>
            <w:r w:rsidRPr="00A15E41">
              <w:rPr>
                <w:rFonts w:ascii="Angsana New" w:hAnsi="Angsana New" w:hint="cs"/>
                <w:sz w:val="27"/>
                <w:szCs w:val="27"/>
                <w:cs/>
              </w:rPr>
              <w:t>,</w:t>
            </w:r>
            <w:r w:rsidR="00922CAB" w:rsidRPr="00922CAB">
              <w:rPr>
                <w:rFonts w:ascii="Angsana New" w:hAnsi="Angsana New" w:hint="cs"/>
                <w:sz w:val="27"/>
                <w:szCs w:val="27"/>
              </w:rPr>
              <w:t>840</w:t>
            </w:r>
            <w:r w:rsidRPr="00A15E41">
              <w:rPr>
                <w:rFonts w:ascii="Angsana New" w:hAnsi="Angsana New" w:hint="cs"/>
                <w:sz w:val="27"/>
                <w:szCs w:val="27"/>
                <w:cs/>
              </w:rPr>
              <w:t>)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16085721" w14:textId="77777777" w:rsidR="00D93034" w:rsidRPr="00A15E41" w:rsidRDefault="00D93034" w:rsidP="002D4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0348EE" w14:textId="171BB2F9" w:rsidR="00D93034" w:rsidRPr="00A15E41" w:rsidRDefault="00D35A49" w:rsidP="002D4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234"/>
              <w:rPr>
                <w:rFonts w:ascii="Angsana New" w:hAnsi="Angsana New"/>
                <w:sz w:val="27"/>
                <w:szCs w:val="27"/>
              </w:rPr>
            </w:pPr>
            <w:r w:rsidRPr="00A15E41">
              <w:rPr>
                <w:rFonts w:ascii="Angsana New" w:hAnsi="Angsana New"/>
                <w:sz w:val="27"/>
                <w:szCs w:val="27"/>
              </w:rPr>
              <w:t>(1,644)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E11B849" w14:textId="77777777" w:rsidR="00D93034" w:rsidRPr="00A15E41" w:rsidRDefault="00D93034" w:rsidP="002D4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2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D7C2F4" w14:textId="612C82BC" w:rsidR="00D93034" w:rsidRPr="00A15E41" w:rsidRDefault="00D93034" w:rsidP="002D4F2A">
            <w:pPr>
              <w:pStyle w:val="a2"/>
              <w:tabs>
                <w:tab w:val="decimal" w:pos="814"/>
              </w:tabs>
              <w:ind w:left="-108" w:right="-108"/>
              <w:jc w:val="both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A15E41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(</w:t>
            </w:r>
            <w:r w:rsidR="00CF0C3F" w:rsidRPr="00A15E41">
              <w:rPr>
                <w:rFonts w:ascii="Angsana New" w:hAnsi="Angsana New" w:hint="cs"/>
                <w:sz w:val="27"/>
                <w:szCs w:val="27"/>
                <w:lang w:val="en-US"/>
              </w:rPr>
              <w:t>1</w:t>
            </w:r>
            <w:r w:rsidRPr="00A15E41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,</w:t>
            </w:r>
            <w:r w:rsidR="00CF0C3F" w:rsidRPr="00A15E41">
              <w:rPr>
                <w:rFonts w:ascii="Angsana New" w:hAnsi="Angsana New" w:hint="cs"/>
                <w:sz w:val="27"/>
                <w:szCs w:val="27"/>
                <w:lang w:val="en-US"/>
              </w:rPr>
              <w:t>840</w:t>
            </w:r>
            <w:r w:rsidRPr="00A15E41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)</w:t>
            </w:r>
          </w:p>
        </w:tc>
      </w:tr>
      <w:tr w:rsidR="00D93034" w:rsidRPr="002E4F54" w14:paraId="006AD772" w14:textId="77777777" w:rsidTr="002D4F2A">
        <w:trPr>
          <w:trHeight w:val="400"/>
        </w:trPr>
        <w:tc>
          <w:tcPr>
            <w:tcW w:w="2520" w:type="dxa"/>
            <w:vAlign w:val="bottom"/>
          </w:tcPr>
          <w:p w14:paraId="7A50A149" w14:textId="04615C1C" w:rsidR="00D93034" w:rsidRPr="002E4F54" w:rsidRDefault="00D93034" w:rsidP="002D4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171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2E4F54"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>ลูกหนี้ตามสัญญาเช่า</w:t>
            </w:r>
            <w:r w:rsidRPr="002E4F54">
              <w:rPr>
                <w:rFonts w:ascii="Angsana New" w:hAnsi="Angsana New" w:hint="cs"/>
                <w:b/>
                <w:bCs/>
                <w:sz w:val="27"/>
                <w:szCs w:val="27"/>
              </w:rPr>
              <w:t xml:space="preserve"> </w:t>
            </w:r>
            <w:r w:rsidR="005766B8">
              <w:rPr>
                <w:rFonts w:ascii="Angsana New" w:hAnsi="Angsana New"/>
                <w:b/>
                <w:bCs/>
                <w:sz w:val="27"/>
                <w:szCs w:val="27"/>
              </w:rPr>
              <w:t xml:space="preserve">- </w:t>
            </w:r>
            <w:r w:rsidRPr="002E4F54"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>สุทธิ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2486363" w14:textId="25219021" w:rsidR="00D93034" w:rsidRPr="00A15E41" w:rsidRDefault="00E16542" w:rsidP="002D4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A15E41">
              <w:rPr>
                <w:rFonts w:ascii="Angsana New" w:hAnsi="Angsana New"/>
                <w:b/>
                <w:bCs/>
                <w:sz w:val="27"/>
                <w:szCs w:val="27"/>
              </w:rPr>
              <w:t>2,715,26</w:t>
            </w:r>
            <w:r w:rsidR="00A15E41" w:rsidRPr="00A15E41">
              <w:rPr>
                <w:rFonts w:ascii="Angsana New" w:hAnsi="Angsana New"/>
                <w:b/>
                <w:bCs/>
                <w:sz w:val="27"/>
                <w:szCs w:val="27"/>
              </w:rPr>
              <w:t>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E1975CD" w14:textId="77777777" w:rsidR="00D93034" w:rsidRPr="00A15E41" w:rsidRDefault="00D93034" w:rsidP="002D4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1C91317" w14:textId="286947E5" w:rsidR="00D93034" w:rsidRPr="00A15E41" w:rsidRDefault="00922CAB" w:rsidP="00981FCC">
            <w:pPr>
              <w:pStyle w:val="a2"/>
              <w:tabs>
                <w:tab w:val="decimal" w:pos="785"/>
              </w:tabs>
              <w:ind w:left="-108" w:right="-234"/>
              <w:jc w:val="both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922CAB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2</w:t>
            </w:r>
            <w:r w:rsidR="00D93034" w:rsidRPr="00A15E41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,</w:t>
            </w:r>
            <w:r w:rsidRPr="00922CAB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575</w:t>
            </w:r>
            <w:r w:rsidR="00D93034" w:rsidRPr="00A15E41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,</w:t>
            </w:r>
            <w:r w:rsidRPr="00922CAB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600</w:t>
            </w:r>
          </w:p>
        </w:tc>
        <w:tc>
          <w:tcPr>
            <w:tcW w:w="238" w:type="dxa"/>
            <w:gridSpan w:val="2"/>
            <w:shd w:val="clear" w:color="auto" w:fill="auto"/>
            <w:vAlign w:val="bottom"/>
          </w:tcPr>
          <w:p w14:paraId="39EE2D20" w14:textId="77777777" w:rsidR="00D93034" w:rsidRPr="00A15E41" w:rsidRDefault="00D93034" w:rsidP="002D4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02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1460151" w14:textId="50257DA5" w:rsidR="00D93034" w:rsidRPr="00A15E41" w:rsidRDefault="00D35A49" w:rsidP="002D4F2A">
            <w:pPr>
              <w:pStyle w:val="a2"/>
              <w:tabs>
                <w:tab w:val="decimal" w:pos="801"/>
              </w:tabs>
              <w:ind w:right="-108"/>
              <w:jc w:val="both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  <w:r w:rsidRPr="00A15E41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8,488,034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5AD27FC" w14:textId="77777777" w:rsidR="00D93034" w:rsidRPr="00A15E41" w:rsidRDefault="00D93034" w:rsidP="002D4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027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EE3EB28" w14:textId="6E618CDD" w:rsidR="00D93034" w:rsidRPr="00A15E41" w:rsidRDefault="00922CAB" w:rsidP="002D4F2A">
            <w:pPr>
              <w:pStyle w:val="a2"/>
              <w:tabs>
                <w:tab w:val="decimal" w:pos="813"/>
              </w:tabs>
              <w:ind w:left="-108" w:right="-108"/>
              <w:jc w:val="both"/>
              <w:rPr>
                <w:rFonts w:ascii="Angsana New" w:hAnsi="Angsana New"/>
                <w:b/>
                <w:bCs/>
                <w:sz w:val="27"/>
                <w:szCs w:val="27"/>
                <w:cs/>
                <w:lang w:val="en-US"/>
              </w:rPr>
            </w:pPr>
            <w:r w:rsidRPr="00922CAB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10</w:t>
            </w:r>
            <w:r w:rsidR="00D93034" w:rsidRPr="00A15E41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,</w:t>
            </w:r>
            <w:r w:rsidRPr="00922CAB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561</w:t>
            </w:r>
            <w:r w:rsidR="00D93034" w:rsidRPr="00A15E41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,</w:t>
            </w:r>
            <w:r w:rsidRPr="00922CAB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883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58C11F3E" w14:textId="77777777" w:rsidR="00D93034" w:rsidRPr="00A15E41" w:rsidRDefault="00D93034" w:rsidP="002D4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01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3D872D5" w14:textId="5F00561F" w:rsidR="00D93034" w:rsidRPr="00A15E41" w:rsidRDefault="00D35A49" w:rsidP="002D4F2A">
            <w:pPr>
              <w:pStyle w:val="a2"/>
              <w:tabs>
                <w:tab w:val="decimal" w:pos="801"/>
              </w:tabs>
              <w:ind w:left="-108" w:right="-234"/>
              <w:jc w:val="both"/>
              <w:rPr>
                <w:rFonts w:ascii="Angsana New" w:hAnsi="Angsana New"/>
                <w:b/>
                <w:bCs/>
                <w:sz w:val="27"/>
                <w:szCs w:val="27"/>
                <w:cs/>
                <w:lang w:val="en-US"/>
              </w:rPr>
            </w:pPr>
            <w:r w:rsidRPr="00A15E41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11,203,30</w:t>
            </w:r>
            <w:r w:rsidR="00A15E41" w:rsidRPr="00A15E41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1B9F8AC" w14:textId="77777777" w:rsidR="00D93034" w:rsidRPr="00A15E41" w:rsidRDefault="00D93034" w:rsidP="002D4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028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685A729" w14:textId="747B73D9" w:rsidR="00D93034" w:rsidRPr="00A15E41" w:rsidRDefault="00922CAB" w:rsidP="008D3983">
            <w:pPr>
              <w:pStyle w:val="a2"/>
              <w:tabs>
                <w:tab w:val="decimal" w:pos="801"/>
              </w:tabs>
              <w:ind w:left="-108" w:right="-108"/>
              <w:jc w:val="both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  <w:r w:rsidRPr="00922CAB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13</w:t>
            </w:r>
            <w:r w:rsidR="00D93034" w:rsidRPr="00A15E41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,</w:t>
            </w:r>
            <w:r w:rsidRPr="00922CAB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137</w:t>
            </w:r>
            <w:r w:rsidR="00D93034" w:rsidRPr="00A15E41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,</w:t>
            </w:r>
            <w:r w:rsidRPr="00922CAB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483</w:t>
            </w:r>
          </w:p>
        </w:tc>
      </w:tr>
    </w:tbl>
    <w:p w14:paraId="0B88D586" w14:textId="4F4DA085" w:rsidR="005C3470" w:rsidRPr="005C3470" w:rsidRDefault="005C3470" w:rsidP="00D824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 w:firstLine="540"/>
        <w:jc w:val="thaiDistribute"/>
        <w:rPr>
          <w:rFonts w:ascii="Angsana New" w:hAnsi="Angsana New"/>
          <w:sz w:val="22"/>
          <w:szCs w:val="22"/>
        </w:rPr>
      </w:pPr>
      <w:r>
        <w:rPr>
          <w:rFonts w:ascii="Angsana New" w:hAnsi="Angsana New"/>
          <w:sz w:val="28"/>
          <w:szCs w:val="28"/>
        </w:rPr>
        <w:br w:type="page"/>
      </w:r>
    </w:p>
    <w:p w14:paraId="0C4078D0" w14:textId="6D3CF0F1" w:rsidR="00B02723" w:rsidRPr="002E4F54" w:rsidRDefault="00B02723" w:rsidP="00B027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 w:firstLine="540"/>
        <w:jc w:val="thaiDistribute"/>
        <w:rPr>
          <w:rFonts w:ascii="Angsana New" w:hAnsi="Angsana New"/>
          <w:sz w:val="28"/>
          <w:szCs w:val="28"/>
        </w:rPr>
      </w:pPr>
      <w:r w:rsidRPr="002E4F54">
        <w:rPr>
          <w:rFonts w:ascii="Angsana New" w:hAnsi="Angsana New" w:hint="cs"/>
          <w:sz w:val="28"/>
          <w:szCs w:val="28"/>
          <w:cs/>
        </w:rPr>
        <w:lastRenderedPageBreak/>
        <w:t xml:space="preserve">ผลรวมของลูกหนี้และผลตอบแทนตามสัญญาเช่า ณ วันที่ </w:t>
      </w:r>
      <w:r w:rsidR="00922CAB" w:rsidRPr="00922CAB">
        <w:rPr>
          <w:rFonts w:ascii="Angsana New" w:hAnsi="Angsana New" w:hint="cs"/>
          <w:sz w:val="28"/>
          <w:szCs w:val="28"/>
        </w:rPr>
        <w:t>3</w:t>
      </w:r>
      <w:r w:rsidR="00922CAB" w:rsidRPr="00922CAB">
        <w:rPr>
          <w:rFonts w:ascii="Angsana New" w:hAnsi="Angsana New"/>
          <w:sz w:val="28"/>
          <w:szCs w:val="28"/>
        </w:rPr>
        <w:t>0</w:t>
      </w:r>
      <w:r w:rsidRPr="002E4F54">
        <w:rPr>
          <w:rFonts w:ascii="Angsana New" w:hAnsi="Angsana New" w:hint="cs"/>
          <w:sz w:val="28"/>
          <w:szCs w:val="28"/>
          <w:cs/>
        </w:rPr>
        <w:t xml:space="preserve"> </w:t>
      </w:r>
      <w:r w:rsidR="005766B8">
        <w:rPr>
          <w:rFonts w:ascii="Angsana New" w:hAnsi="Angsana New" w:hint="cs"/>
          <w:sz w:val="28"/>
          <w:szCs w:val="28"/>
          <w:cs/>
        </w:rPr>
        <w:t>กันย</w:t>
      </w:r>
      <w:r w:rsidR="00495C30" w:rsidRPr="002E4F54">
        <w:rPr>
          <w:rFonts w:ascii="Angsana New" w:hAnsi="Angsana New" w:hint="cs"/>
          <w:sz w:val="28"/>
          <w:szCs w:val="28"/>
          <w:cs/>
        </w:rPr>
        <w:t>ายน</w:t>
      </w:r>
      <w:r w:rsidRPr="002E4F54">
        <w:rPr>
          <w:rFonts w:ascii="Angsana New" w:hAnsi="Angsana New" w:hint="cs"/>
          <w:sz w:val="28"/>
          <w:szCs w:val="28"/>
          <w:cs/>
        </w:rPr>
        <w:t xml:space="preserve"> </w:t>
      </w:r>
      <w:r w:rsidR="00922CAB" w:rsidRPr="00922CAB">
        <w:rPr>
          <w:rFonts w:ascii="Angsana New" w:hAnsi="Angsana New" w:hint="cs"/>
          <w:sz w:val="28"/>
          <w:szCs w:val="28"/>
        </w:rPr>
        <w:t>256</w:t>
      </w:r>
      <w:r w:rsidR="00922CAB" w:rsidRPr="00922CAB">
        <w:rPr>
          <w:rFonts w:ascii="Angsana New" w:hAnsi="Angsana New"/>
          <w:sz w:val="28"/>
          <w:szCs w:val="28"/>
        </w:rPr>
        <w:t>4</w:t>
      </w:r>
      <w:r w:rsidRPr="002E4F54">
        <w:rPr>
          <w:rFonts w:ascii="Angsana New" w:hAnsi="Angsana New" w:hint="cs"/>
          <w:sz w:val="28"/>
          <w:szCs w:val="28"/>
          <w:cs/>
        </w:rPr>
        <w:t xml:space="preserve"> และ </w:t>
      </w:r>
      <w:r w:rsidR="00922CAB" w:rsidRPr="00922CAB">
        <w:rPr>
          <w:rFonts w:ascii="Angsana New" w:hAnsi="Angsana New" w:hint="cs"/>
          <w:sz w:val="28"/>
          <w:szCs w:val="28"/>
        </w:rPr>
        <w:t>31</w:t>
      </w:r>
      <w:r w:rsidRPr="002E4F54">
        <w:rPr>
          <w:rFonts w:ascii="Angsana New" w:hAnsi="Angsana New" w:hint="cs"/>
          <w:sz w:val="28"/>
          <w:szCs w:val="28"/>
          <w:cs/>
        </w:rPr>
        <w:t xml:space="preserve"> ธันวาคม </w:t>
      </w:r>
      <w:r w:rsidR="00922CAB" w:rsidRPr="00922CAB">
        <w:rPr>
          <w:rFonts w:ascii="Angsana New" w:hAnsi="Angsana New" w:hint="cs"/>
          <w:sz w:val="28"/>
          <w:szCs w:val="28"/>
        </w:rPr>
        <w:t>256</w:t>
      </w:r>
      <w:r w:rsidR="00922CAB" w:rsidRPr="00922CAB">
        <w:rPr>
          <w:rFonts w:ascii="Angsana New" w:hAnsi="Angsana New"/>
          <w:sz w:val="28"/>
          <w:szCs w:val="28"/>
        </w:rPr>
        <w:t>3</w:t>
      </w:r>
      <w:r w:rsidRPr="002E4F54">
        <w:rPr>
          <w:rFonts w:ascii="Angsana New" w:hAnsi="Angsana New" w:hint="cs"/>
          <w:sz w:val="28"/>
          <w:szCs w:val="28"/>
        </w:rPr>
        <w:t xml:space="preserve"> </w:t>
      </w:r>
      <w:r w:rsidRPr="002E4F54">
        <w:rPr>
          <w:rFonts w:ascii="Angsana New" w:hAnsi="Angsana New" w:hint="cs"/>
          <w:sz w:val="28"/>
          <w:szCs w:val="28"/>
          <w:cs/>
        </w:rPr>
        <w:t>มีดังนี้</w:t>
      </w:r>
    </w:p>
    <w:p w14:paraId="318934D2" w14:textId="55EF8674" w:rsidR="00B02723" w:rsidRPr="007801B2" w:rsidRDefault="00B02723" w:rsidP="00575D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 w:firstLine="540"/>
        <w:jc w:val="thaiDistribute"/>
        <w:rPr>
          <w:rFonts w:ascii="Angsana New" w:hAnsi="Angsana New"/>
          <w:sz w:val="20"/>
          <w:szCs w:val="20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78"/>
        <w:gridCol w:w="1332"/>
        <w:gridCol w:w="265"/>
        <w:gridCol w:w="1355"/>
        <w:gridCol w:w="273"/>
        <w:gridCol w:w="1406"/>
        <w:gridCol w:w="265"/>
        <w:gridCol w:w="1296"/>
      </w:tblGrid>
      <w:tr w:rsidR="00F949D5" w:rsidRPr="002E4F54" w14:paraId="6C978484" w14:textId="77777777" w:rsidTr="00CD33C5">
        <w:tc>
          <w:tcPr>
            <w:tcW w:w="3078" w:type="dxa"/>
            <w:shd w:val="clear" w:color="auto" w:fill="auto"/>
            <w:vAlign w:val="bottom"/>
          </w:tcPr>
          <w:p w14:paraId="2034BB7F" w14:textId="77777777" w:rsidR="00F949D5" w:rsidRPr="002E4F54" w:rsidRDefault="00F949D5" w:rsidP="00F949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61"/>
              <w:rPr>
                <w:rFonts w:ascii="Angsana New" w:hAnsi="Angsana New"/>
                <w:sz w:val="28"/>
                <w:szCs w:val="28"/>
                <w:cs/>
              </w:rPr>
            </w:pPr>
            <w:bookmarkStart w:id="0" w:name="_Hlk71187236"/>
          </w:p>
        </w:tc>
        <w:tc>
          <w:tcPr>
            <w:tcW w:w="6192" w:type="dxa"/>
            <w:gridSpan w:val="7"/>
            <w:shd w:val="clear" w:color="auto" w:fill="auto"/>
            <w:vAlign w:val="bottom"/>
          </w:tcPr>
          <w:p w14:paraId="2209CA02" w14:textId="77777777" w:rsidR="00F949D5" w:rsidRPr="002E4F54" w:rsidRDefault="00F949D5" w:rsidP="00F949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E4F5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773BC0" w:rsidRPr="002E4F54" w14:paraId="2561072E" w14:textId="77777777" w:rsidTr="00CD33C5">
        <w:tc>
          <w:tcPr>
            <w:tcW w:w="3078" w:type="dxa"/>
            <w:shd w:val="clear" w:color="auto" w:fill="auto"/>
            <w:vAlign w:val="bottom"/>
          </w:tcPr>
          <w:p w14:paraId="0BC3BB56" w14:textId="77777777" w:rsidR="00773BC0" w:rsidRPr="002E4F54" w:rsidRDefault="00773BC0" w:rsidP="00773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6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32" w:type="dxa"/>
            <w:shd w:val="clear" w:color="auto" w:fill="auto"/>
            <w:vAlign w:val="bottom"/>
          </w:tcPr>
          <w:p w14:paraId="6EF67DA0" w14:textId="77777777" w:rsidR="00773BC0" w:rsidRPr="002E4F54" w:rsidRDefault="00773BC0" w:rsidP="00773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E4F54">
              <w:rPr>
                <w:rFonts w:ascii="Angsana New" w:hAnsi="Angsana New" w:hint="cs"/>
                <w:sz w:val="28"/>
                <w:szCs w:val="28"/>
                <w:cs/>
              </w:rPr>
              <w:t>ผลรวมของ</w:t>
            </w:r>
          </w:p>
          <w:p w14:paraId="013E437D" w14:textId="77777777" w:rsidR="00773BC0" w:rsidRPr="002E4F54" w:rsidRDefault="00773BC0" w:rsidP="00773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E4F54">
              <w:rPr>
                <w:rFonts w:ascii="Angsana New" w:hAnsi="Angsana New" w:hint="cs"/>
                <w:sz w:val="28"/>
                <w:szCs w:val="28"/>
                <w:cs/>
              </w:rPr>
              <w:t>ลูกหนี้และ</w:t>
            </w:r>
          </w:p>
          <w:p w14:paraId="4CAFB64D" w14:textId="77777777" w:rsidR="00773BC0" w:rsidRPr="002E4F54" w:rsidRDefault="00773BC0" w:rsidP="00773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E4F54">
              <w:rPr>
                <w:rFonts w:ascii="Angsana New" w:hAnsi="Angsana New" w:hint="cs"/>
                <w:sz w:val="28"/>
                <w:szCs w:val="28"/>
                <w:cs/>
              </w:rPr>
              <w:t>ผลตอบแทน</w:t>
            </w:r>
          </w:p>
          <w:p w14:paraId="0BF1820B" w14:textId="77777777" w:rsidR="00773BC0" w:rsidRPr="002E4F54" w:rsidRDefault="00773BC0" w:rsidP="00773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E4F54">
              <w:rPr>
                <w:rFonts w:ascii="Angsana New" w:hAnsi="Angsana New" w:hint="cs"/>
                <w:sz w:val="28"/>
                <w:szCs w:val="28"/>
                <w:cs/>
              </w:rPr>
              <w:t>ตามสัญญาเช่า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4B16854F" w14:textId="77777777" w:rsidR="00773BC0" w:rsidRPr="002E4F54" w:rsidRDefault="00773BC0" w:rsidP="00773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  <w:shd w:val="clear" w:color="auto" w:fill="auto"/>
            <w:vAlign w:val="bottom"/>
          </w:tcPr>
          <w:p w14:paraId="3A051312" w14:textId="77777777" w:rsidR="00773BC0" w:rsidRPr="002E4F54" w:rsidRDefault="00773BC0" w:rsidP="00773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E4F54">
              <w:rPr>
                <w:rFonts w:ascii="Angsana New" w:hAnsi="Angsana New" w:hint="cs"/>
                <w:sz w:val="28"/>
                <w:szCs w:val="28"/>
                <w:cs/>
              </w:rPr>
              <w:t>ลูกหนี้</w:t>
            </w:r>
          </w:p>
          <w:p w14:paraId="6FB97E8A" w14:textId="77777777" w:rsidR="00773BC0" w:rsidRPr="002E4F54" w:rsidRDefault="00773BC0" w:rsidP="00773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E4F54">
              <w:rPr>
                <w:rFonts w:ascii="Angsana New" w:hAnsi="Angsana New" w:hint="cs"/>
                <w:sz w:val="28"/>
                <w:szCs w:val="28"/>
                <w:cs/>
              </w:rPr>
              <w:t>ตามสัญญาเช่า</w:t>
            </w:r>
            <w:r w:rsidRPr="002E4F54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</w:p>
          <w:p w14:paraId="3A386EA4" w14:textId="77777777" w:rsidR="00773BC0" w:rsidRPr="002E4F54" w:rsidRDefault="00773BC0" w:rsidP="00773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E4F54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  <w:r w:rsidRPr="002E4F54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2E4F54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273" w:type="dxa"/>
            <w:shd w:val="clear" w:color="auto" w:fill="auto"/>
            <w:vAlign w:val="bottom"/>
          </w:tcPr>
          <w:p w14:paraId="21F962D2" w14:textId="77777777" w:rsidR="00773BC0" w:rsidRPr="002E4F54" w:rsidRDefault="00773BC0" w:rsidP="00773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06" w:type="dxa"/>
            <w:shd w:val="clear" w:color="auto" w:fill="auto"/>
            <w:vAlign w:val="bottom"/>
          </w:tcPr>
          <w:p w14:paraId="7750D293" w14:textId="77777777" w:rsidR="00773BC0" w:rsidRPr="002E4F54" w:rsidRDefault="00773BC0" w:rsidP="00773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E4F54">
              <w:rPr>
                <w:rFonts w:ascii="Angsana New" w:hAnsi="Angsana New" w:hint="cs"/>
                <w:sz w:val="28"/>
                <w:szCs w:val="28"/>
                <w:cs/>
              </w:rPr>
              <w:t>ผลรวมของ</w:t>
            </w:r>
          </w:p>
          <w:p w14:paraId="72AB4BC2" w14:textId="77777777" w:rsidR="00773BC0" w:rsidRPr="002E4F54" w:rsidRDefault="00773BC0" w:rsidP="00773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E4F54">
              <w:rPr>
                <w:rFonts w:ascii="Angsana New" w:hAnsi="Angsana New" w:hint="cs"/>
                <w:sz w:val="28"/>
                <w:szCs w:val="28"/>
                <w:cs/>
              </w:rPr>
              <w:t>ลูกหนี้และ</w:t>
            </w:r>
          </w:p>
          <w:p w14:paraId="30864325" w14:textId="77777777" w:rsidR="00773BC0" w:rsidRPr="002E4F54" w:rsidRDefault="00773BC0" w:rsidP="00773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E4F54">
              <w:rPr>
                <w:rFonts w:ascii="Angsana New" w:hAnsi="Angsana New" w:hint="cs"/>
                <w:sz w:val="28"/>
                <w:szCs w:val="28"/>
                <w:cs/>
              </w:rPr>
              <w:t>ผลตอบแทน</w:t>
            </w:r>
          </w:p>
          <w:p w14:paraId="29CAAB0C" w14:textId="77777777" w:rsidR="00773BC0" w:rsidRPr="002E4F54" w:rsidRDefault="00773BC0" w:rsidP="00773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E4F54">
              <w:rPr>
                <w:rFonts w:ascii="Angsana New" w:hAnsi="Angsana New" w:hint="cs"/>
                <w:sz w:val="28"/>
                <w:szCs w:val="28"/>
                <w:cs/>
              </w:rPr>
              <w:t>ตามสัญญาเช่า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5F10C592" w14:textId="77777777" w:rsidR="00773BC0" w:rsidRPr="002E4F54" w:rsidRDefault="00773BC0" w:rsidP="00773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178668E" w14:textId="77777777" w:rsidR="00773BC0" w:rsidRPr="002E4F54" w:rsidRDefault="00773BC0" w:rsidP="00773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E4F54">
              <w:rPr>
                <w:rFonts w:ascii="Angsana New" w:hAnsi="Angsana New" w:hint="cs"/>
                <w:sz w:val="28"/>
                <w:szCs w:val="28"/>
                <w:cs/>
              </w:rPr>
              <w:t>ลูกหนี้</w:t>
            </w:r>
          </w:p>
          <w:p w14:paraId="23031A5F" w14:textId="77777777" w:rsidR="00773BC0" w:rsidRPr="002E4F54" w:rsidRDefault="00773BC0" w:rsidP="00773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E4F54">
              <w:rPr>
                <w:rFonts w:ascii="Angsana New" w:hAnsi="Angsana New" w:hint="cs"/>
                <w:sz w:val="28"/>
                <w:szCs w:val="28"/>
                <w:cs/>
              </w:rPr>
              <w:t>ตามสัญญาเช่า</w:t>
            </w:r>
            <w:r w:rsidRPr="002E4F54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</w:p>
          <w:p w14:paraId="49177E9C" w14:textId="77777777" w:rsidR="00773BC0" w:rsidRPr="002E4F54" w:rsidRDefault="00773BC0" w:rsidP="00773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E4F54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  <w:r w:rsidRPr="002E4F54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2E4F54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</w:tr>
      <w:tr w:rsidR="00F949D5" w:rsidRPr="002E4F54" w14:paraId="7C20E4F4" w14:textId="77777777" w:rsidTr="00CD33C5">
        <w:tc>
          <w:tcPr>
            <w:tcW w:w="3078" w:type="dxa"/>
            <w:shd w:val="clear" w:color="auto" w:fill="auto"/>
            <w:vAlign w:val="bottom"/>
          </w:tcPr>
          <w:p w14:paraId="165D47C1" w14:textId="77777777" w:rsidR="00F949D5" w:rsidRPr="002E4F54" w:rsidRDefault="00F949D5" w:rsidP="00F949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6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952" w:type="dxa"/>
            <w:gridSpan w:val="3"/>
            <w:shd w:val="clear" w:color="auto" w:fill="auto"/>
            <w:vAlign w:val="bottom"/>
          </w:tcPr>
          <w:p w14:paraId="13967B00" w14:textId="1868F616" w:rsidR="00F949D5" w:rsidRPr="002E4F54" w:rsidRDefault="00922CAB" w:rsidP="00F949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22CAB">
              <w:rPr>
                <w:rFonts w:ascii="Angsana New" w:hAnsi="Angsana New" w:hint="cs"/>
                <w:sz w:val="28"/>
                <w:szCs w:val="28"/>
              </w:rPr>
              <w:t>3</w:t>
            </w:r>
            <w:r w:rsidR="00495C30" w:rsidRPr="002E4F54">
              <w:rPr>
                <w:rFonts w:ascii="Angsana New" w:hAnsi="Angsana New"/>
                <w:sz w:val="28"/>
                <w:szCs w:val="28"/>
              </w:rPr>
              <w:t>0</w:t>
            </w:r>
            <w:r w:rsidR="0034457C" w:rsidRPr="002E4F54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D800AF">
              <w:rPr>
                <w:rFonts w:ascii="Angsana New" w:hAnsi="Angsana New" w:hint="cs"/>
                <w:sz w:val="28"/>
                <w:szCs w:val="28"/>
                <w:cs/>
              </w:rPr>
              <w:t>กันย</w:t>
            </w:r>
            <w:r w:rsidR="00495C30" w:rsidRPr="002E4F54">
              <w:rPr>
                <w:rFonts w:ascii="Angsana New" w:hAnsi="Angsana New" w:hint="cs"/>
                <w:sz w:val="28"/>
                <w:szCs w:val="28"/>
                <w:cs/>
              </w:rPr>
              <w:t>ายน</w:t>
            </w:r>
            <w:r w:rsidR="0034457C" w:rsidRPr="002E4F54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922CAB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922CAB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273" w:type="dxa"/>
            <w:shd w:val="clear" w:color="auto" w:fill="auto"/>
            <w:vAlign w:val="bottom"/>
          </w:tcPr>
          <w:p w14:paraId="0EF97835" w14:textId="77777777" w:rsidR="00F949D5" w:rsidRPr="002E4F54" w:rsidRDefault="00F949D5" w:rsidP="00F949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67" w:type="dxa"/>
            <w:gridSpan w:val="3"/>
            <w:shd w:val="clear" w:color="auto" w:fill="auto"/>
            <w:vAlign w:val="bottom"/>
          </w:tcPr>
          <w:p w14:paraId="13854E7E" w14:textId="04D4D37B" w:rsidR="00F949D5" w:rsidRPr="002E4F54" w:rsidRDefault="00922CAB" w:rsidP="00F949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22CAB">
              <w:rPr>
                <w:rFonts w:ascii="Angsana New" w:hAnsi="Angsana New" w:hint="cs"/>
                <w:sz w:val="28"/>
                <w:szCs w:val="28"/>
              </w:rPr>
              <w:t>31</w:t>
            </w:r>
            <w:r w:rsidR="0034457C" w:rsidRPr="002E4F54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="0034457C" w:rsidRPr="002E4F54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="0034457C" w:rsidRPr="002E4F54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922CAB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922CAB"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F949D5" w:rsidRPr="002E4F54" w14:paraId="4B57428F" w14:textId="77777777" w:rsidTr="00CD33C5">
        <w:tc>
          <w:tcPr>
            <w:tcW w:w="3078" w:type="dxa"/>
            <w:shd w:val="clear" w:color="auto" w:fill="auto"/>
            <w:vAlign w:val="bottom"/>
          </w:tcPr>
          <w:p w14:paraId="14FC52CA" w14:textId="77777777" w:rsidR="00F949D5" w:rsidRPr="002E4F54" w:rsidRDefault="00F949D5" w:rsidP="00F949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6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192" w:type="dxa"/>
            <w:gridSpan w:val="7"/>
            <w:shd w:val="clear" w:color="auto" w:fill="auto"/>
            <w:vAlign w:val="bottom"/>
          </w:tcPr>
          <w:p w14:paraId="2F00C376" w14:textId="77777777" w:rsidR="00F949D5" w:rsidRPr="002E4F54" w:rsidRDefault="00F949D5" w:rsidP="00F949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E4F54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C75002" w:rsidRPr="002E4F54" w14:paraId="02818AE0" w14:textId="77777777" w:rsidTr="00CD33C5">
        <w:tc>
          <w:tcPr>
            <w:tcW w:w="3078" w:type="dxa"/>
            <w:shd w:val="clear" w:color="auto" w:fill="auto"/>
            <w:vAlign w:val="bottom"/>
          </w:tcPr>
          <w:p w14:paraId="6DA146BB" w14:textId="77777777" w:rsidR="00C75002" w:rsidRPr="002E4F54" w:rsidRDefault="00C75002" w:rsidP="00283C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61"/>
              <w:rPr>
                <w:rFonts w:ascii="Angsana New" w:hAnsi="Angsana New"/>
                <w:sz w:val="28"/>
                <w:szCs w:val="28"/>
              </w:rPr>
            </w:pPr>
            <w:r w:rsidRPr="002E4F54">
              <w:rPr>
                <w:rFonts w:ascii="Angsana New" w:hAnsi="Angsana New" w:hint="cs"/>
                <w:sz w:val="28"/>
                <w:szCs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332" w:type="dxa"/>
            <w:shd w:val="clear" w:color="auto" w:fill="auto"/>
            <w:vAlign w:val="bottom"/>
          </w:tcPr>
          <w:p w14:paraId="5F236B84" w14:textId="47425414" w:rsidR="00C75002" w:rsidRPr="002E4F54" w:rsidRDefault="001A6E46" w:rsidP="005669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6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4,312,365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6CE0A342" w14:textId="77777777" w:rsidR="00C75002" w:rsidRPr="002E4F54" w:rsidRDefault="00C75002" w:rsidP="00C75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  <w:tab w:val="decimal" w:pos="1026"/>
              </w:tabs>
              <w:spacing w:line="240" w:lineRule="auto"/>
              <w:ind w:left="-108" w:right="-12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5" w:type="dxa"/>
            <w:shd w:val="clear" w:color="auto" w:fill="auto"/>
            <w:vAlign w:val="bottom"/>
          </w:tcPr>
          <w:p w14:paraId="00E401EF" w14:textId="18526102" w:rsidR="00C75002" w:rsidRPr="002E4F54" w:rsidRDefault="001A6E46" w:rsidP="005669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1"/>
              </w:tabs>
              <w:spacing w:line="240" w:lineRule="auto"/>
              <w:ind w:left="-83"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2,715,266</w:t>
            </w:r>
          </w:p>
        </w:tc>
        <w:tc>
          <w:tcPr>
            <w:tcW w:w="273" w:type="dxa"/>
            <w:shd w:val="clear" w:color="auto" w:fill="auto"/>
            <w:vAlign w:val="bottom"/>
          </w:tcPr>
          <w:p w14:paraId="462AD11E" w14:textId="77777777" w:rsidR="00C75002" w:rsidRPr="002E4F54" w:rsidRDefault="00C75002" w:rsidP="00C75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left="-108" w:right="-12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6" w:type="dxa"/>
            <w:vAlign w:val="bottom"/>
          </w:tcPr>
          <w:p w14:paraId="73A53494" w14:textId="1E7811A4" w:rsidR="00C75002" w:rsidRPr="002E4F54" w:rsidRDefault="00922CAB" w:rsidP="005669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9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922CAB">
              <w:rPr>
                <w:rFonts w:ascii="Angsana New" w:hAnsi="Angsana New" w:hint="cs"/>
                <w:sz w:val="28"/>
                <w:szCs w:val="28"/>
              </w:rPr>
              <w:t>4</w:t>
            </w:r>
            <w:r w:rsidR="00C75002" w:rsidRPr="002E4F54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922CAB">
              <w:rPr>
                <w:rFonts w:ascii="Angsana New" w:hAnsi="Angsana New" w:hint="cs"/>
                <w:sz w:val="28"/>
                <w:szCs w:val="28"/>
              </w:rPr>
              <w:t>481</w:t>
            </w:r>
            <w:r w:rsidR="00C75002" w:rsidRPr="002E4F54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922CAB">
              <w:rPr>
                <w:rFonts w:ascii="Angsana New" w:hAnsi="Angsana New" w:hint="cs"/>
                <w:sz w:val="28"/>
                <w:szCs w:val="28"/>
              </w:rPr>
              <w:t>635</w:t>
            </w:r>
          </w:p>
        </w:tc>
        <w:tc>
          <w:tcPr>
            <w:tcW w:w="265" w:type="dxa"/>
            <w:vAlign w:val="bottom"/>
          </w:tcPr>
          <w:p w14:paraId="23DEFE6A" w14:textId="77777777" w:rsidR="00C75002" w:rsidRPr="002E4F54" w:rsidRDefault="00C75002" w:rsidP="00C75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  <w:tab w:val="decimal" w:pos="1026"/>
              </w:tabs>
              <w:spacing w:line="240" w:lineRule="auto"/>
              <w:ind w:left="-108" w:right="-12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6" w:type="dxa"/>
            <w:vAlign w:val="bottom"/>
          </w:tcPr>
          <w:p w14:paraId="3CD2EAAC" w14:textId="5D689B8B" w:rsidR="00C75002" w:rsidRPr="002E4F54" w:rsidRDefault="00922CAB" w:rsidP="005669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spacing w:line="240" w:lineRule="auto"/>
              <w:ind w:left="-108" w:right="-128"/>
              <w:rPr>
                <w:rFonts w:ascii="Angsana New" w:hAnsi="Angsana New"/>
                <w:sz w:val="28"/>
                <w:szCs w:val="28"/>
              </w:rPr>
            </w:pPr>
            <w:r w:rsidRPr="00922CAB">
              <w:rPr>
                <w:rFonts w:ascii="Angsana New" w:hAnsi="Angsana New" w:hint="cs"/>
                <w:sz w:val="28"/>
                <w:szCs w:val="28"/>
              </w:rPr>
              <w:t>2</w:t>
            </w:r>
            <w:r w:rsidR="00C75002" w:rsidRPr="002E4F54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922CAB">
              <w:rPr>
                <w:rFonts w:ascii="Angsana New" w:hAnsi="Angsana New" w:hint="cs"/>
                <w:sz w:val="28"/>
                <w:szCs w:val="28"/>
              </w:rPr>
              <w:t>575</w:t>
            </w:r>
            <w:r w:rsidR="00C75002" w:rsidRPr="002E4F54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922CAB">
              <w:rPr>
                <w:rFonts w:ascii="Angsana New" w:hAnsi="Angsana New" w:hint="cs"/>
                <w:sz w:val="28"/>
                <w:szCs w:val="28"/>
              </w:rPr>
              <w:t>600</w:t>
            </w:r>
          </w:p>
        </w:tc>
      </w:tr>
      <w:tr w:rsidR="00C75002" w:rsidRPr="002E4F54" w14:paraId="3D30345A" w14:textId="77777777" w:rsidTr="00CD33C5">
        <w:tc>
          <w:tcPr>
            <w:tcW w:w="3078" w:type="dxa"/>
            <w:shd w:val="clear" w:color="auto" w:fill="auto"/>
            <w:vAlign w:val="bottom"/>
          </w:tcPr>
          <w:p w14:paraId="3EB9644E" w14:textId="77777777" w:rsidR="00C75002" w:rsidRPr="002E4F54" w:rsidRDefault="00C75002" w:rsidP="00283C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61"/>
              <w:rPr>
                <w:rFonts w:ascii="Angsana New" w:hAnsi="Angsana New"/>
                <w:sz w:val="28"/>
                <w:szCs w:val="28"/>
              </w:rPr>
            </w:pPr>
            <w:r w:rsidRPr="002E4F54">
              <w:rPr>
                <w:rFonts w:ascii="Angsana New" w:hAnsi="Angsana New" w:hint="cs"/>
                <w:sz w:val="28"/>
                <w:szCs w:val="28"/>
                <w:cs/>
              </w:rPr>
              <w:t>ส่วนที่ถึงกำหนดชำระหลังจาก</w:t>
            </w:r>
          </w:p>
          <w:p w14:paraId="6949CF44" w14:textId="77777777" w:rsidR="00C75002" w:rsidRPr="002E4F54" w:rsidRDefault="00C75002" w:rsidP="00283C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61"/>
              <w:rPr>
                <w:rFonts w:ascii="Angsana New" w:hAnsi="Angsana New"/>
                <w:sz w:val="28"/>
                <w:szCs w:val="28"/>
                <w:cs/>
              </w:rPr>
            </w:pPr>
            <w:r w:rsidRPr="002E4F54">
              <w:rPr>
                <w:rFonts w:ascii="Angsana New" w:hAnsi="Angsana New" w:hint="cs"/>
                <w:sz w:val="28"/>
                <w:szCs w:val="28"/>
                <w:cs/>
              </w:rPr>
              <w:t xml:space="preserve">   หนึ่งปีแต่ไม่เกินห้าปี</w:t>
            </w:r>
          </w:p>
        </w:tc>
        <w:tc>
          <w:tcPr>
            <w:tcW w:w="1332" w:type="dxa"/>
            <w:shd w:val="clear" w:color="auto" w:fill="auto"/>
            <w:vAlign w:val="bottom"/>
          </w:tcPr>
          <w:p w14:paraId="4FA146C2" w14:textId="33535BEB" w:rsidR="00C75002" w:rsidRPr="002E4F54" w:rsidRDefault="001A6E46" w:rsidP="00C75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6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10,248,488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79245F42" w14:textId="77777777" w:rsidR="00C75002" w:rsidRPr="002E4F54" w:rsidRDefault="00C75002" w:rsidP="00C75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left="-108" w:right="-12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  <w:shd w:val="clear" w:color="auto" w:fill="auto"/>
            <w:vAlign w:val="bottom"/>
          </w:tcPr>
          <w:p w14:paraId="03675E91" w14:textId="681DB7D8" w:rsidR="00C75002" w:rsidRPr="002E4F54" w:rsidRDefault="001A6E46" w:rsidP="00C75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1"/>
              </w:tabs>
              <w:spacing w:line="240" w:lineRule="auto"/>
              <w:ind w:left="-83"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7,068,381</w:t>
            </w:r>
          </w:p>
        </w:tc>
        <w:tc>
          <w:tcPr>
            <w:tcW w:w="273" w:type="dxa"/>
            <w:shd w:val="clear" w:color="auto" w:fill="auto"/>
            <w:vAlign w:val="bottom"/>
          </w:tcPr>
          <w:p w14:paraId="2FA39042" w14:textId="77777777" w:rsidR="00C75002" w:rsidRPr="002E4F54" w:rsidRDefault="00C75002" w:rsidP="00C75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left="-108" w:right="-12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6" w:type="dxa"/>
            <w:vAlign w:val="bottom"/>
          </w:tcPr>
          <w:p w14:paraId="30E1F491" w14:textId="049FF192" w:rsidR="00C75002" w:rsidRPr="002E4F54" w:rsidRDefault="00922CAB" w:rsidP="00C75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9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922CAB">
              <w:rPr>
                <w:rFonts w:ascii="Angsana New" w:hAnsi="Angsana New" w:hint="cs"/>
                <w:sz w:val="28"/>
                <w:szCs w:val="28"/>
              </w:rPr>
              <w:t>12</w:t>
            </w:r>
            <w:r w:rsidR="00C75002" w:rsidRPr="002E4F54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922CAB">
              <w:rPr>
                <w:rFonts w:ascii="Angsana New" w:hAnsi="Angsana New" w:hint="cs"/>
                <w:sz w:val="28"/>
                <w:szCs w:val="28"/>
              </w:rPr>
              <w:t>053</w:t>
            </w:r>
            <w:r w:rsidR="00C75002" w:rsidRPr="002E4F54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922CAB">
              <w:rPr>
                <w:rFonts w:ascii="Angsana New" w:hAnsi="Angsana New" w:hint="cs"/>
                <w:sz w:val="28"/>
                <w:szCs w:val="28"/>
              </w:rPr>
              <w:t>444</w:t>
            </w:r>
          </w:p>
        </w:tc>
        <w:tc>
          <w:tcPr>
            <w:tcW w:w="265" w:type="dxa"/>
            <w:vAlign w:val="bottom"/>
          </w:tcPr>
          <w:p w14:paraId="6770282E" w14:textId="77777777" w:rsidR="00C75002" w:rsidRPr="002E4F54" w:rsidRDefault="00C75002" w:rsidP="00C75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left="-108" w:right="-12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14:paraId="54C24DD1" w14:textId="124D6D4B" w:rsidR="00C75002" w:rsidRPr="002E4F54" w:rsidRDefault="00922CAB" w:rsidP="00C75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spacing w:line="240" w:lineRule="auto"/>
              <w:ind w:left="-108" w:right="-128"/>
              <w:rPr>
                <w:rFonts w:ascii="Angsana New" w:hAnsi="Angsana New"/>
                <w:sz w:val="28"/>
                <w:szCs w:val="28"/>
              </w:rPr>
            </w:pPr>
            <w:r w:rsidRPr="00922CAB">
              <w:rPr>
                <w:rFonts w:ascii="Angsana New" w:hAnsi="Angsana New" w:hint="cs"/>
                <w:sz w:val="28"/>
                <w:szCs w:val="28"/>
              </w:rPr>
              <w:t>7</w:t>
            </w:r>
            <w:r w:rsidR="00C75002" w:rsidRPr="002E4F54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922CAB">
              <w:rPr>
                <w:rFonts w:ascii="Angsana New" w:hAnsi="Angsana New" w:hint="cs"/>
                <w:sz w:val="28"/>
                <w:szCs w:val="28"/>
              </w:rPr>
              <w:t>983</w:t>
            </w:r>
            <w:r w:rsidR="00C75002" w:rsidRPr="002E4F54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922CAB">
              <w:rPr>
                <w:rFonts w:ascii="Angsana New" w:hAnsi="Angsana New" w:hint="cs"/>
                <w:sz w:val="28"/>
                <w:szCs w:val="28"/>
              </w:rPr>
              <w:t>513</w:t>
            </w:r>
          </w:p>
        </w:tc>
      </w:tr>
      <w:tr w:rsidR="00C75002" w:rsidRPr="002E4F54" w14:paraId="0D8B8B6C" w14:textId="77777777" w:rsidTr="00CD33C5">
        <w:tc>
          <w:tcPr>
            <w:tcW w:w="3078" w:type="dxa"/>
            <w:shd w:val="clear" w:color="auto" w:fill="auto"/>
            <w:vAlign w:val="bottom"/>
          </w:tcPr>
          <w:p w14:paraId="7D5529F9" w14:textId="77777777" w:rsidR="00C75002" w:rsidRPr="002E4F54" w:rsidRDefault="00C75002" w:rsidP="00283C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61"/>
              <w:rPr>
                <w:rFonts w:ascii="Angsana New" w:hAnsi="Angsana New"/>
                <w:sz w:val="28"/>
                <w:szCs w:val="28"/>
                <w:cs/>
              </w:rPr>
            </w:pPr>
            <w:r w:rsidRPr="002E4F54">
              <w:rPr>
                <w:rFonts w:ascii="Angsana New" w:hAnsi="Angsana New" w:hint="cs"/>
                <w:sz w:val="28"/>
                <w:szCs w:val="28"/>
                <w:cs/>
              </w:rPr>
              <w:t>ส่วนที่ถึงกำหนดชำระหลังจากห้าปี</w:t>
            </w:r>
          </w:p>
        </w:tc>
        <w:tc>
          <w:tcPr>
            <w:tcW w:w="13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382806" w14:textId="5874973B" w:rsidR="00C75002" w:rsidRPr="002E4F54" w:rsidRDefault="001A6E46" w:rsidP="00C75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6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1,541,24</w:t>
            </w:r>
            <w:r w:rsidR="007867AB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50643DAE" w14:textId="77777777" w:rsidR="00C75002" w:rsidRPr="002E4F54" w:rsidRDefault="00C75002" w:rsidP="00C75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left="-108" w:right="-12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9F0B56" w14:textId="63B1519D" w:rsidR="00C75002" w:rsidRPr="002E4F54" w:rsidRDefault="001A6E46" w:rsidP="00C75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1"/>
              </w:tabs>
              <w:spacing w:line="240" w:lineRule="auto"/>
              <w:ind w:left="-83"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1,421,297</w:t>
            </w:r>
          </w:p>
        </w:tc>
        <w:tc>
          <w:tcPr>
            <w:tcW w:w="273" w:type="dxa"/>
            <w:shd w:val="clear" w:color="auto" w:fill="auto"/>
            <w:vAlign w:val="bottom"/>
          </w:tcPr>
          <w:p w14:paraId="6082B4E3" w14:textId="77777777" w:rsidR="00C75002" w:rsidRPr="002E4F54" w:rsidRDefault="00C75002" w:rsidP="00C75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left="-108" w:right="-12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6" w:type="dxa"/>
            <w:tcBorders>
              <w:bottom w:val="single" w:sz="4" w:space="0" w:color="auto"/>
            </w:tcBorders>
            <w:vAlign w:val="bottom"/>
          </w:tcPr>
          <w:p w14:paraId="11624FB8" w14:textId="5BA750EA" w:rsidR="00C75002" w:rsidRPr="002E4F54" w:rsidRDefault="00922CAB" w:rsidP="00C75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9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922CAB">
              <w:rPr>
                <w:rFonts w:ascii="Angsana New" w:hAnsi="Angsana New" w:hint="cs"/>
                <w:sz w:val="28"/>
                <w:szCs w:val="28"/>
              </w:rPr>
              <w:t>2</w:t>
            </w:r>
            <w:r w:rsidR="00C75002" w:rsidRPr="002E4F54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922CAB">
              <w:rPr>
                <w:rFonts w:ascii="Angsana New" w:hAnsi="Angsana New" w:hint="cs"/>
                <w:sz w:val="28"/>
                <w:szCs w:val="28"/>
              </w:rPr>
              <w:t>968</w:t>
            </w:r>
            <w:r w:rsidR="00C75002" w:rsidRPr="002E4F54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922CAB">
              <w:rPr>
                <w:rFonts w:ascii="Angsana New" w:hAnsi="Angsana New" w:hint="cs"/>
                <w:sz w:val="28"/>
                <w:szCs w:val="28"/>
              </w:rPr>
              <w:t>452</w:t>
            </w:r>
          </w:p>
        </w:tc>
        <w:tc>
          <w:tcPr>
            <w:tcW w:w="265" w:type="dxa"/>
            <w:vAlign w:val="bottom"/>
          </w:tcPr>
          <w:p w14:paraId="039904DD" w14:textId="77777777" w:rsidR="00C75002" w:rsidRPr="002E4F54" w:rsidRDefault="00C75002" w:rsidP="00C75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left="-108" w:right="-12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05C3C8C" w14:textId="7E35C5F4" w:rsidR="00C75002" w:rsidRPr="002E4F54" w:rsidRDefault="00922CAB" w:rsidP="00C75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spacing w:line="240" w:lineRule="auto"/>
              <w:ind w:left="-108" w:right="-128"/>
              <w:rPr>
                <w:rFonts w:ascii="Angsana New" w:hAnsi="Angsana New"/>
                <w:sz w:val="28"/>
                <w:szCs w:val="28"/>
              </w:rPr>
            </w:pPr>
            <w:r w:rsidRPr="00922CAB">
              <w:rPr>
                <w:rFonts w:ascii="Angsana New" w:hAnsi="Angsana New" w:hint="cs"/>
                <w:sz w:val="28"/>
                <w:szCs w:val="28"/>
              </w:rPr>
              <w:t>2</w:t>
            </w:r>
            <w:r w:rsidR="00C75002" w:rsidRPr="002E4F54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922CAB">
              <w:rPr>
                <w:rFonts w:ascii="Angsana New" w:hAnsi="Angsana New" w:hint="cs"/>
                <w:sz w:val="28"/>
                <w:szCs w:val="28"/>
              </w:rPr>
              <w:t>580</w:t>
            </w:r>
            <w:r w:rsidR="00C75002" w:rsidRPr="002E4F54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922CAB">
              <w:rPr>
                <w:rFonts w:ascii="Angsana New" w:hAnsi="Angsana New" w:hint="cs"/>
                <w:sz w:val="28"/>
                <w:szCs w:val="28"/>
              </w:rPr>
              <w:t>210</w:t>
            </w:r>
          </w:p>
        </w:tc>
      </w:tr>
      <w:tr w:rsidR="00C75002" w:rsidRPr="002E4F54" w14:paraId="33D03D10" w14:textId="77777777" w:rsidTr="00CD33C5">
        <w:tc>
          <w:tcPr>
            <w:tcW w:w="3078" w:type="dxa"/>
            <w:shd w:val="clear" w:color="auto" w:fill="auto"/>
            <w:vAlign w:val="bottom"/>
          </w:tcPr>
          <w:p w14:paraId="3D70696E" w14:textId="77777777" w:rsidR="00C75002" w:rsidRPr="002E4F54" w:rsidRDefault="00C75002" w:rsidP="00C75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26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896779" w14:textId="5D9CC490" w:rsidR="00C75002" w:rsidRPr="002E4F54" w:rsidRDefault="001A6E46" w:rsidP="00C75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6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16,102,09</w:t>
            </w:r>
            <w:r w:rsidR="007867AB"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5E533D82" w14:textId="77777777" w:rsidR="00C75002" w:rsidRPr="002E4F54" w:rsidRDefault="00C75002" w:rsidP="00C75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left="-108" w:right="-12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6B990A" w14:textId="1AC3762D" w:rsidR="00C75002" w:rsidRPr="002E4F54" w:rsidRDefault="001A6E46" w:rsidP="00C75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1"/>
              </w:tabs>
              <w:spacing w:line="240" w:lineRule="auto"/>
              <w:ind w:left="-83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11,204,944</w:t>
            </w:r>
          </w:p>
        </w:tc>
        <w:tc>
          <w:tcPr>
            <w:tcW w:w="273" w:type="dxa"/>
            <w:shd w:val="clear" w:color="auto" w:fill="auto"/>
            <w:vAlign w:val="bottom"/>
          </w:tcPr>
          <w:p w14:paraId="4CDAF54A" w14:textId="77777777" w:rsidR="00C75002" w:rsidRPr="002E4F54" w:rsidRDefault="00C75002" w:rsidP="00C75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left="-108" w:right="-12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06" w:type="dxa"/>
            <w:tcBorders>
              <w:top w:val="single" w:sz="4" w:space="0" w:color="auto"/>
            </w:tcBorders>
            <w:vAlign w:val="bottom"/>
          </w:tcPr>
          <w:p w14:paraId="0700FDDD" w14:textId="43DEF297" w:rsidR="00C75002" w:rsidRPr="002E4F54" w:rsidRDefault="00922CAB" w:rsidP="00C75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22CAB">
              <w:rPr>
                <w:rFonts w:ascii="Angsana New" w:hAnsi="Angsana New" w:hint="cs"/>
                <w:b/>
                <w:bCs/>
                <w:sz w:val="28"/>
                <w:szCs w:val="28"/>
              </w:rPr>
              <w:t>19</w:t>
            </w:r>
            <w:r w:rsidR="00C75002" w:rsidRPr="002E4F54">
              <w:rPr>
                <w:rFonts w:ascii="Angsana New" w:hAnsi="Angsana New" w:hint="cs"/>
                <w:b/>
                <w:bCs/>
                <w:sz w:val="28"/>
                <w:szCs w:val="28"/>
              </w:rPr>
              <w:t>,</w:t>
            </w:r>
            <w:r w:rsidRPr="00922CAB">
              <w:rPr>
                <w:rFonts w:ascii="Angsana New" w:hAnsi="Angsana New" w:hint="cs"/>
                <w:b/>
                <w:bCs/>
                <w:sz w:val="28"/>
                <w:szCs w:val="28"/>
              </w:rPr>
              <w:t>503</w:t>
            </w:r>
            <w:r w:rsidR="00C75002" w:rsidRPr="002E4F54">
              <w:rPr>
                <w:rFonts w:ascii="Angsana New" w:hAnsi="Angsana New" w:hint="cs"/>
                <w:b/>
                <w:bCs/>
                <w:sz w:val="28"/>
                <w:szCs w:val="28"/>
              </w:rPr>
              <w:t>,</w:t>
            </w:r>
            <w:r w:rsidRPr="00922CAB">
              <w:rPr>
                <w:rFonts w:ascii="Angsana New" w:hAnsi="Angsana New" w:hint="cs"/>
                <w:b/>
                <w:bCs/>
                <w:sz w:val="28"/>
                <w:szCs w:val="28"/>
              </w:rPr>
              <w:t>531</w:t>
            </w:r>
          </w:p>
        </w:tc>
        <w:tc>
          <w:tcPr>
            <w:tcW w:w="265" w:type="dxa"/>
            <w:vAlign w:val="bottom"/>
          </w:tcPr>
          <w:p w14:paraId="4C17C2ED" w14:textId="77777777" w:rsidR="00C75002" w:rsidRPr="002E4F54" w:rsidRDefault="00C75002" w:rsidP="00C75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left="-108" w:right="-12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69DEE6A" w14:textId="2DF93A06" w:rsidR="00C75002" w:rsidRPr="002E4F54" w:rsidRDefault="00922CAB" w:rsidP="00C75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spacing w:line="240" w:lineRule="auto"/>
              <w:ind w:left="-108" w:right="-12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22CAB">
              <w:rPr>
                <w:rFonts w:ascii="Angsana New" w:hAnsi="Angsana New" w:hint="cs"/>
                <w:b/>
                <w:bCs/>
                <w:sz w:val="28"/>
                <w:szCs w:val="28"/>
              </w:rPr>
              <w:t>13</w:t>
            </w:r>
            <w:r w:rsidR="00C75002" w:rsidRPr="002E4F54">
              <w:rPr>
                <w:rFonts w:ascii="Angsana New" w:hAnsi="Angsana New" w:hint="cs"/>
                <w:b/>
                <w:bCs/>
                <w:sz w:val="28"/>
                <w:szCs w:val="28"/>
              </w:rPr>
              <w:t>,</w:t>
            </w:r>
            <w:r w:rsidRPr="00922CAB">
              <w:rPr>
                <w:rFonts w:ascii="Angsana New" w:hAnsi="Angsana New" w:hint="cs"/>
                <w:b/>
                <w:bCs/>
                <w:sz w:val="28"/>
                <w:szCs w:val="28"/>
              </w:rPr>
              <w:t>139</w:t>
            </w:r>
            <w:r w:rsidR="00C75002" w:rsidRPr="002E4F54">
              <w:rPr>
                <w:rFonts w:ascii="Angsana New" w:hAnsi="Angsana New" w:hint="cs"/>
                <w:b/>
                <w:bCs/>
                <w:sz w:val="28"/>
                <w:szCs w:val="28"/>
              </w:rPr>
              <w:t>,</w:t>
            </w:r>
            <w:r w:rsidRPr="00922CAB">
              <w:rPr>
                <w:rFonts w:ascii="Angsana New" w:hAnsi="Angsana New" w:hint="cs"/>
                <w:b/>
                <w:bCs/>
                <w:sz w:val="28"/>
                <w:szCs w:val="28"/>
              </w:rPr>
              <w:t>323</w:t>
            </w:r>
          </w:p>
        </w:tc>
      </w:tr>
      <w:tr w:rsidR="00C75002" w:rsidRPr="002E4F54" w14:paraId="5E05FA1D" w14:textId="77777777" w:rsidTr="00CD33C5">
        <w:tc>
          <w:tcPr>
            <w:tcW w:w="3078" w:type="dxa"/>
            <w:shd w:val="clear" w:color="auto" w:fill="auto"/>
            <w:vAlign w:val="bottom"/>
          </w:tcPr>
          <w:p w14:paraId="56C35F82" w14:textId="77777777" w:rsidR="00C75002" w:rsidRPr="002E4F54" w:rsidRDefault="00C75002" w:rsidP="00283C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61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2E4F54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หัก</w:t>
            </w:r>
            <w:r w:rsidRPr="002E4F54">
              <w:rPr>
                <w:rFonts w:ascii="Angsana New" w:hAnsi="Angsana New" w:hint="cs"/>
                <w:sz w:val="28"/>
                <w:szCs w:val="28"/>
                <w:cs/>
              </w:rPr>
              <w:t xml:space="preserve"> ดอกเบี้ยที่ยังไม่ถือเป็นรายได้</w:t>
            </w:r>
          </w:p>
        </w:tc>
        <w:tc>
          <w:tcPr>
            <w:tcW w:w="1332" w:type="dxa"/>
            <w:shd w:val="clear" w:color="auto" w:fill="auto"/>
            <w:vAlign w:val="bottom"/>
          </w:tcPr>
          <w:p w14:paraId="2033F01F" w14:textId="0B900565" w:rsidR="00C75002" w:rsidRPr="002E4F54" w:rsidRDefault="001A6E46" w:rsidP="00C75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6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(4,897,15</w:t>
            </w:r>
            <w:r w:rsidR="007867AB"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038F8C57" w14:textId="77777777" w:rsidR="00C75002" w:rsidRPr="002E4F54" w:rsidRDefault="00C75002" w:rsidP="00C75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  <w:shd w:val="clear" w:color="auto" w:fill="auto"/>
            <w:vAlign w:val="bottom"/>
          </w:tcPr>
          <w:p w14:paraId="35078620" w14:textId="57994AA7" w:rsidR="00C75002" w:rsidRPr="002E4F54" w:rsidRDefault="001A6E46" w:rsidP="003B51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left="-108" w:right="-12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3" w:type="dxa"/>
            <w:shd w:val="clear" w:color="auto" w:fill="auto"/>
            <w:vAlign w:val="bottom"/>
          </w:tcPr>
          <w:p w14:paraId="7CB14D04" w14:textId="77777777" w:rsidR="00C75002" w:rsidRPr="002E4F54" w:rsidRDefault="00C75002" w:rsidP="00C75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left="-108" w:right="-12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6" w:type="dxa"/>
            <w:vAlign w:val="bottom"/>
          </w:tcPr>
          <w:p w14:paraId="38E49906" w14:textId="19EA133D" w:rsidR="00C75002" w:rsidRPr="002E4F54" w:rsidRDefault="00C75002" w:rsidP="00C75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9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2E4F54">
              <w:rPr>
                <w:rFonts w:ascii="Angsana New" w:hAnsi="Angsana New" w:hint="cs"/>
                <w:sz w:val="28"/>
                <w:szCs w:val="28"/>
              </w:rPr>
              <w:t>(</w:t>
            </w:r>
            <w:r w:rsidR="00922CAB" w:rsidRPr="00922CAB">
              <w:rPr>
                <w:rFonts w:ascii="Angsana New" w:hAnsi="Angsana New" w:hint="cs"/>
                <w:sz w:val="28"/>
                <w:szCs w:val="28"/>
              </w:rPr>
              <w:t>6</w:t>
            </w:r>
            <w:r w:rsidRPr="002E4F54">
              <w:rPr>
                <w:rFonts w:ascii="Angsana New" w:hAnsi="Angsana New" w:hint="cs"/>
                <w:sz w:val="28"/>
                <w:szCs w:val="28"/>
              </w:rPr>
              <w:t>,</w:t>
            </w:r>
            <w:r w:rsidR="00922CAB" w:rsidRPr="00922CAB">
              <w:rPr>
                <w:rFonts w:ascii="Angsana New" w:hAnsi="Angsana New" w:hint="cs"/>
                <w:sz w:val="28"/>
                <w:szCs w:val="28"/>
              </w:rPr>
              <w:t>364</w:t>
            </w:r>
            <w:r w:rsidRPr="002E4F54">
              <w:rPr>
                <w:rFonts w:ascii="Angsana New" w:hAnsi="Angsana New" w:hint="cs"/>
                <w:sz w:val="28"/>
                <w:szCs w:val="28"/>
              </w:rPr>
              <w:t>,</w:t>
            </w:r>
            <w:r w:rsidR="00922CAB" w:rsidRPr="00922CAB">
              <w:rPr>
                <w:rFonts w:ascii="Angsana New" w:hAnsi="Angsana New" w:hint="cs"/>
                <w:sz w:val="28"/>
                <w:szCs w:val="28"/>
              </w:rPr>
              <w:t>208</w:t>
            </w:r>
            <w:r w:rsidRPr="002E4F54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265" w:type="dxa"/>
            <w:vAlign w:val="bottom"/>
          </w:tcPr>
          <w:p w14:paraId="34CF5DB6" w14:textId="77777777" w:rsidR="00C75002" w:rsidRPr="002E4F54" w:rsidRDefault="00C75002" w:rsidP="00C75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14:paraId="124AE37D" w14:textId="77777777" w:rsidR="00C75002" w:rsidRPr="002E4F54" w:rsidRDefault="00C75002" w:rsidP="005669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left="-108" w:right="-128"/>
              <w:rPr>
                <w:rFonts w:ascii="Angsana New" w:hAnsi="Angsana New"/>
                <w:sz w:val="28"/>
                <w:szCs w:val="28"/>
                <w:cs/>
              </w:rPr>
            </w:pPr>
            <w:r w:rsidRPr="002E4F54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C75002" w:rsidRPr="002E4F54" w14:paraId="25813DCE" w14:textId="77777777" w:rsidTr="00CD33C5">
        <w:tc>
          <w:tcPr>
            <w:tcW w:w="3078" w:type="dxa"/>
            <w:shd w:val="clear" w:color="auto" w:fill="auto"/>
            <w:vAlign w:val="bottom"/>
          </w:tcPr>
          <w:p w14:paraId="26592438" w14:textId="77777777" w:rsidR="00E25D09" w:rsidRPr="002E4F54" w:rsidRDefault="00C75002" w:rsidP="00283C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61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2E4F54">
              <w:rPr>
                <w:rFonts w:ascii="Angsana New" w:hAnsi="Angsana New" w:hint="cs"/>
                <w:i/>
                <w:iCs/>
                <w:sz w:val="28"/>
                <w:szCs w:val="28"/>
                <w:cs/>
                <w:lang w:val="th-TH"/>
              </w:rPr>
              <w:t xml:space="preserve">หัก </w:t>
            </w:r>
            <w:r w:rsidRPr="002E4F54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ค่าเผื่อ</w:t>
            </w:r>
            <w:r w:rsidR="00E25D09" w:rsidRPr="002E4F54">
              <w:rPr>
                <w:rFonts w:ascii="Angsana New" w:hAnsi="Angsana New"/>
                <w:sz w:val="28"/>
                <w:szCs w:val="28"/>
                <w:cs/>
                <w:lang w:val="th-TH"/>
              </w:rPr>
              <w:t>ผลขาดทุนด้านเครดิต</w:t>
            </w:r>
          </w:p>
          <w:p w14:paraId="44CF5195" w14:textId="77777777" w:rsidR="00C75002" w:rsidRPr="002E4F54" w:rsidRDefault="00E25D09" w:rsidP="00283C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61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2E4F54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   ที่คาดว่าจะเกิดขึ้น</w:t>
            </w:r>
          </w:p>
        </w:tc>
        <w:tc>
          <w:tcPr>
            <w:tcW w:w="13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79A7C7" w14:textId="7C250AC2" w:rsidR="00C75002" w:rsidRPr="002E4F54" w:rsidRDefault="00223AA1" w:rsidP="00C75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6"/>
              </w:tabs>
              <w:spacing w:line="240" w:lineRule="auto"/>
              <w:ind w:left="-117" w:right="-14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</w:rPr>
              <w:t>(</w:t>
            </w:r>
            <w:r w:rsidR="00922CAB" w:rsidRPr="00922CAB">
              <w:rPr>
                <w:rFonts w:ascii="Angsana New" w:hAnsi="Angsana New" w:hint="cs"/>
                <w:sz w:val="27"/>
                <w:szCs w:val="27"/>
              </w:rPr>
              <w:t>1</w:t>
            </w:r>
            <w:r>
              <w:rPr>
                <w:rFonts w:ascii="Angsana New" w:hAnsi="Angsana New" w:hint="cs"/>
                <w:sz w:val="27"/>
                <w:szCs w:val="27"/>
                <w:cs/>
              </w:rPr>
              <w:t>,</w:t>
            </w:r>
            <w:r w:rsidR="00922CAB" w:rsidRPr="00922CAB">
              <w:rPr>
                <w:rFonts w:ascii="Angsana New" w:hAnsi="Angsana New" w:hint="cs"/>
                <w:sz w:val="27"/>
                <w:szCs w:val="27"/>
              </w:rPr>
              <w:t>644</w:t>
            </w:r>
            <w:r>
              <w:rPr>
                <w:rFonts w:ascii="Angsana New" w:hAnsi="Angsana New" w:hint="cs"/>
                <w:sz w:val="27"/>
                <w:szCs w:val="27"/>
                <w:cs/>
              </w:rPr>
              <w:t>)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362677A7" w14:textId="77777777" w:rsidR="00C75002" w:rsidRPr="002E4F54" w:rsidRDefault="00C75002" w:rsidP="00C75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17" w:right="-14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C90CE5" w14:textId="7E5BD6EC" w:rsidR="00C75002" w:rsidRPr="002E4F54" w:rsidRDefault="00223AA1" w:rsidP="00C75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left="-108" w:right="-12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</w:rPr>
              <w:t>(</w:t>
            </w:r>
            <w:r w:rsidR="00922CAB" w:rsidRPr="00922CAB">
              <w:rPr>
                <w:rFonts w:ascii="Angsana New" w:hAnsi="Angsana New" w:hint="cs"/>
                <w:sz w:val="27"/>
                <w:szCs w:val="27"/>
              </w:rPr>
              <w:t>1</w:t>
            </w:r>
            <w:r>
              <w:rPr>
                <w:rFonts w:ascii="Angsana New" w:hAnsi="Angsana New" w:hint="cs"/>
                <w:sz w:val="27"/>
                <w:szCs w:val="27"/>
                <w:cs/>
              </w:rPr>
              <w:t>,</w:t>
            </w:r>
            <w:r w:rsidR="00922CAB" w:rsidRPr="00922CAB">
              <w:rPr>
                <w:rFonts w:ascii="Angsana New" w:hAnsi="Angsana New" w:hint="cs"/>
                <w:sz w:val="27"/>
                <w:szCs w:val="27"/>
              </w:rPr>
              <w:t>644</w:t>
            </w:r>
            <w:r>
              <w:rPr>
                <w:rFonts w:ascii="Angsana New" w:hAnsi="Angsana New" w:hint="cs"/>
                <w:sz w:val="27"/>
                <w:szCs w:val="27"/>
                <w:cs/>
              </w:rPr>
              <w:t>)</w:t>
            </w:r>
          </w:p>
        </w:tc>
        <w:tc>
          <w:tcPr>
            <w:tcW w:w="273" w:type="dxa"/>
            <w:shd w:val="clear" w:color="auto" w:fill="auto"/>
            <w:vAlign w:val="bottom"/>
          </w:tcPr>
          <w:p w14:paraId="4800951E" w14:textId="77777777" w:rsidR="00C75002" w:rsidRPr="002E4F54" w:rsidRDefault="00C75002" w:rsidP="00C75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left="-108" w:right="-12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6" w:type="dxa"/>
            <w:tcBorders>
              <w:bottom w:val="single" w:sz="4" w:space="0" w:color="auto"/>
            </w:tcBorders>
            <w:vAlign w:val="bottom"/>
          </w:tcPr>
          <w:p w14:paraId="59657757" w14:textId="0A23D2F8" w:rsidR="00C75002" w:rsidRPr="002E4F54" w:rsidRDefault="00C75002" w:rsidP="00C75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9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2E4F54">
              <w:rPr>
                <w:rFonts w:ascii="Angsana New" w:hAnsi="Angsana New" w:hint="cs"/>
                <w:sz w:val="28"/>
                <w:szCs w:val="28"/>
                <w:lang w:val="en-GB" w:bidi="ar-SA"/>
              </w:rPr>
              <w:t>(</w:t>
            </w:r>
            <w:r w:rsidR="00922CAB" w:rsidRPr="00922CAB">
              <w:rPr>
                <w:rFonts w:ascii="Angsana New" w:hAnsi="Angsana New" w:hint="cs"/>
                <w:sz w:val="28"/>
                <w:szCs w:val="28"/>
                <w:lang w:bidi="ar-SA"/>
              </w:rPr>
              <w:t>1</w:t>
            </w:r>
            <w:r w:rsidRPr="002E4F54">
              <w:rPr>
                <w:rFonts w:ascii="Angsana New" w:hAnsi="Angsana New" w:hint="cs"/>
                <w:sz w:val="28"/>
                <w:szCs w:val="28"/>
                <w:lang w:val="en-GB" w:bidi="ar-SA"/>
              </w:rPr>
              <w:t>,</w:t>
            </w:r>
            <w:r w:rsidR="00922CAB" w:rsidRPr="00922CAB">
              <w:rPr>
                <w:rFonts w:ascii="Angsana New" w:hAnsi="Angsana New" w:hint="cs"/>
                <w:sz w:val="28"/>
                <w:szCs w:val="28"/>
                <w:lang w:bidi="ar-SA"/>
              </w:rPr>
              <w:t>840</w:t>
            </w:r>
            <w:r w:rsidRPr="002E4F54">
              <w:rPr>
                <w:rFonts w:ascii="Angsana New" w:hAnsi="Angsana New" w:hint="cs"/>
                <w:sz w:val="28"/>
                <w:szCs w:val="28"/>
                <w:lang w:val="en-GB" w:bidi="ar-SA"/>
              </w:rPr>
              <w:t>)</w:t>
            </w:r>
          </w:p>
        </w:tc>
        <w:tc>
          <w:tcPr>
            <w:tcW w:w="265" w:type="dxa"/>
            <w:vAlign w:val="bottom"/>
          </w:tcPr>
          <w:p w14:paraId="24A01D79" w14:textId="77777777" w:rsidR="00C75002" w:rsidRPr="002E4F54" w:rsidRDefault="00C75002" w:rsidP="00C75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17" w:right="-144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D976EC5" w14:textId="7C3A3B0C" w:rsidR="00C75002" w:rsidRPr="002E4F54" w:rsidRDefault="00C75002" w:rsidP="00C75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spacing w:line="240" w:lineRule="auto"/>
              <w:ind w:left="-108" w:right="-12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E4F54">
              <w:rPr>
                <w:rFonts w:ascii="Angsana New" w:hAnsi="Angsana New" w:hint="cs"/>
                <w:sz w:val="28"/>
                <w:szCs w:val="28"/>
                <w:lang w:val="en-GB" w:bidi="ar-SA"/>
              </w:rPr>
              <w:t>(</w:t>
            </w:r>
            <w:r w:rsidR="00922CAB" w:rsidRPr="00922CAB">
              <w:rPr>
                <w:rFonts w:ascii="Angsana New" w:hAnsi="Angsana New" w:hint="cs"/>
                <w:sz w:val="28"/>
                <w:szCs w:val="28"/>
                <w:lang w:bidi="ar-SA"/>
              </w:rPr>
              <w:t>1</w:t>
            </w:r>
            <w:r w:rsidRPr="002E4F54">
              <w:rPr>
                <w:rFonts w:ascii="Angsana New" w:hAnsi="Angsana New" w:hint="cs"/>
                <w:sz w:val="28"/>
                <w:szCs w:val="28"/>
                <w:lang w:val="en-GB" w:bidi="ar-SA"/>
              </w:rPr>
              <w:t>,</w:t>
            </w:r>
            <w:r w:rsidR="00922CAB" w:rsidRPr="00922CAB">
              <w:rPr>
                <w:rFonts w:ascii="Angsana New" w:hAnsi="Angsana New" w:hint="cs"/>
                <w:sz w:val="28"/>
                <w:szCs w:val="28"/>
                <w:lang w:bidi="ar-SA"/>
              </w:rPr>
              <w:t>840</w:t>
            </w:r>
            <w:r w:rsidRPr="002E4F54">
              <w:rPr>
                <w:rFonts w:ascii="Angsana New" w:hAnsi="Angsana New" w:hint="cs"/>
                <w:sz w:val="28"/>
                <w:szCs w:val="28"/>
                <w:lang w:val="en-GB" w:bidi="ar-SA"/>
              </w:rPr>
              <w:t>)</w:t>
            </w:r>
          </w:p>
        </w:tc>
      </w:tr>
      <w:tr w:rsidR="00C75002" w:rsidRPr="002E4F54" w14:paraId="678B027B" w14:textId="77777777" w:rsidTr="00CD33C5">
        <w:tc>
          <w:tcPr>
            <w:tcW w:w="3078" w:type="dxa"/>
            <w:shd w:val="clear" w:color="auto" w:fill="auto"/>
            <w:vAlign w:val="bottom"/>
          </w:tcPr>
          <w:p w14:paraId="6A2CD130" w14:textId="05B43988" w:rsidR="00C75002" w:rsidRPr="002E4F54" w:rsidRDefault="00C75002" w:rsidP="00283C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61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E4F5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ลูกหนี้ตามสัญญาเช่า</w:t>
            </w:r>
            <w:r w:rsidRPr="002E4F54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 </w:t>
            </w:r>
            <w:r w:rsidR="00D800AF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  <w:r w:rsidRPr="002E4F54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 </w:t>
            </w:r>
            <w:r w:rsidRPr="002E4F5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33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46217F8" w14:textId="1E9F4ABA" w:rsidR="00C75002" w:rsidRPr="002E4F54" w:rsidRDefault="001A6E46" w:rsidP="00C75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6"/>
              </w:tabs>
              <w:spacing w:line="240" w:lineRule="auto"/>
              <w:ind w:left="-117" w:right="-144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11,203,300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523E76C2" w14:textId="77777777" w:rsidR="00C75002" w:rsidRPr="002E4F54" w:rsidRDefault="00C75002" w:rsidP="00C75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17" w:right="-144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15EDF5F" w14:textId="7ABB53F4" w:rsidR="00C75002" w:rsidRPr="002E4F54" w:rsidRDefault="001A6E46" w:rsidP="00C75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1"/>
              </w:tabs>
              <w:spacing w:line="240" w:lineRule="auto"/>
              <w:ind w:left="-83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11,203,300</w:t>
            </w:r>
          </w:p>
        </w:tc>
        <w:tc>
          <w:tcPr>
            <w:tcW w:w="273" w:type="dxa"/>
            <w:shd w:val="clear" w:color="auto" w:fill="auto"/>
            <w:vAlign w:val="bottom"/>
          </w:tcPr>
          <w:p w14:paraId="6FAC12C1" w14:textId="77777777" w:rsidR="00C75002" w:rsidRPr="002E4F54" w:rsidRDefault="00C75002" w:rsidP="00C75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left="-108" w:right="-12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06" w:type="dxa"/>
            <w:tcBorders>
              <w:bottom w:val="double" w:sz="4" w:space="0" w:color="auto"/>
            </w:tcBorders>
            <w:vAlign w:val="bottom"/>
          </w:tcPr>
          <w:p w14:paraId="37586EC0" w14:textId="2F3707DF" w:rsidR="00C75002" w:rsidRPr="002E4F54" w:rsidRDefault="00922CAB" w:rsidP="00C75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9"/>
              </w:tabs>
              <w:spacing w:line="240" w:lineRule="auto"/>
              <w:ind w:left="-117" w:right="-144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22CAB">
              <w:rPr>
                <w:rFonts w:ascii="Angsana New" w:hAnsi="Angsana New" w:hint="cs"/>
                <w:b/>
                <w:bCs/>
                <w:sz w:val="28"/>
                <w:szCs w:val="28"/>
                <w:lang w:bidi="ar-SA"/>
              </w:rPr>
              <w:t>13</w:t>
            </w:r>
            <w:r w:rsidR="00C75002" w:rsidRPr="002E4F54">
              <w:rPr>
                <w:rFonts w:ascii="Angsana New" w:hAnsi="Angsana New" w:hint="cs"/>
                <w:b/>
                <w:bCs/>
                <w:sz w:val="28"/>
                <w:szCs w:val="28"/>
                <w:lang w:val="en-GB" w:bidi="ar-SA"/>
              </w:rPr>
              <w:t>,</w:t>
            </w:r>
            <w:r w:rsidRPr="00922CAB">
              <w:rPr>
                <w:rFonts w:ascii="Angsana New" w:hAnsi="Angsana New" w:hint="cs"/>
                <w:b/>
                <w:bCs/>
                <w:sz w:val="28"/>
                <w:szCs w:val="28"/>
                <w:lang w:bidi="ar-SA"/>
              </w:rPr>
              <w:t>137</w:t>
            </w:r>
            <w:r w:rsidR="00C75002" w:rsidRPr="002E4F54">
              <w:rPr>
                <w:rFonts w:ascii="Angsana New" w:hAnsi="Angsana New" w:hint="cs"/>
                <w:b/>
                <w:bCs/>
                <w:sz w:val="28"/>
                <w:szCs w:val="28"/>
                <w:lang w:val="en-GB" w:bidi="ar-SA"/>
              </w:rPr>
              <w:t>,</w:t>
            </w:r>
            <w:r w:rsidRPr="00922CAB">
              <w:rPr>
                <w:rFonts w:ascii="Angsana New" w:hAnsi="Angsana New" w:hint="cs"/>
                <w:b/>
                <w:bCs/>
                <w:sz w:val="28"/>
                <w:szCs w:val="28"/>
                <w:lang w:bidi="ar-SA"/>
              </w:rPr>
              <w:t>483</w:t>
            </w:r>
          </w:p>
        </w:tc>
        <w:tc>
          <w:tcPr>
            <w:tcW w:w="265" w:type="dxa"/>
            <w:vAlign w:val="bottom"/>
          </w:tcPr>
          <w:p w14:paraId="569D804F" w14:textId="77777777" w:rsidR="00C75002" w:rsidRPr="002E4F54" w:rsidRDefault="00C75002" w:rsidP="00C75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17" w:right="-144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96" w:type="dxa"/>
            <w:tcBorders>
              <w:bottom w:val="double" w:sz="4" w:space="0" w:color="auto"/>
            </w:tcBorders>
            <w:vAlign w:val="bottom"/>
          </w:tcPr>
          <w:p w14:paraId="73503841" w14:textId="3FED43FC" w:rsidR="00C75002" w:rsidRPr="002E4F54" w:rsidRDefault="00922CAB" w:rsidP="00C75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spacing w:line="240" w:lineRule="auto"/>
              <w:ind w:left="-108" w:right="-12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22CAB">
              <w:rPr>
                <w:rFonts w:ascii="Angsana New" w:hAnsi="Angsana New" w:hint="cs"/>
                <w:b/>
                <w:bCs/>
                <w:sz w:val="28"/>
                <w:szCs w:val="28"/>
                <w:lang w:bidi="ar-SA"/>
              </w:rPr>
              <w:t>13</w:t>
            </w:r>
            <w:r w:rsidR="00C75002" w:rsidRPr="002E4F54">
              <w:rPr>
                <w:rFonts w:ascii="Angsana New" w:hAnsi="Angsana New" w:hint="cs"/>
                <w:b/>
                <w:bCs/>
                <w:sz w:val="28"/>
                <w:szCs w:val="28"/>
                <w:lang w:val="en-GB" w:bidi="ar-SA"/>
              </w:rPr>
              <w:t>,</w:t>
            </w:r>
            <w:r w:rsidRPr="00922CAB">
              <w:rPr>
                <w:rFonts w:ascii="Angsana New" w:hAnsi="Angsana New" w:hint="cs"/>
                <w:b/>
                <w:bCs/>
                <w:sz w:val="28"/>
                <w:szCs w:val="28"/>
                <w:lang w:bidi="ar-SA"/>
              </w:rPr>
              <w:t>137</w:t>
            </w:r>
            <w:r w:rsidR="00C75002" w:rsidRPr="002E4F54">
              <w:rPr>
                <w:rFonts w:ascii="Angsana New" w:hAnsi="Angsana New" w:hint="cs"/>
                <w:b/>
                <w:bCs/>
                <w:sz w:val="28"/>
                <w:szCs w:val="28"/>
                <w:lang w:val="en-GB" w:bidi="ar-SA"/>
              </w:rPr>
              <w:t>,</w:t>
            </w:r>
            <w:r w:rsidRPr="00922CAB">
              <w:rPr>
                <w:rFonts w:ascii="Angsana New" w:hAnsi="Angsana New" w:hint="cs"/>
                <w:b/>
                <w:bCs/>
                <w:sz w:val="28"/>
                <w:szCs w:val="28"/>
                <w:lang w:bidi="ar-SA"/>
              </w:rPr>
              <w:t>483</w:t>
            </w:r>
          </w:p>
        </w:tc>
      </w:tr>
      <w:bookmarkEnd w:id="0"/>
    </w:tbl>
    <w:p w14:paraId="33D1482F" w14:textId="77777777" w:rsidR="00EA773F" w:rsidRPr="00425D30" w:rsidRDefault="00EA773F" w:rsidP="002E4F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 w:firstLine="540"/>
        <w:jc w:val="thaiDistribute"/>
        <w:rPr>
          <w:rFonts w:ascii="Angsana New" w:hAnsi="Angsana New"/>
          <w:sz w:val="24"/>
          <w:szCs w:val="24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080"/>
        <w:gridCol w:w="270"/>
        <w:gridCol w:w="1080"/>
        <w:gridCol w:w="270"/>
        <w:gridCol w:w="1080"/>
        <w:gridCol w:w="270"/>
        <w:gridCol w:w="1080"/>
      </w:tblGrid>
      <w:tr w:rsidR="005F576C" w:rsidRPr="002E4F54" w14:paraId="3E25CC53" w14:textId="77777777" w:rsidTr="0056693C">
        <w:tc>
          <w:tcPr>
            <w:tcW w:w="4140" w:type="dxa"/>
            <w:vAlign w:val="bottom"/>
          </w:tcPr>
          <w:p w14:paraId="45BF6640" w14:textId="77777777" w:rsidR="005F576C" w:rsidRPr="002E4F54" w:rsidRDefault="005F576C" w:rsidP="009767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0" w:right="-199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3"/>
            <w:vAlign w:val="bottom"/>
          </w:tcPr>
          <w:p w14:paraId="5AC289E1" w14:textId="77777777" w:rsidR="005F576C" w:rsidRPr="002E4F54" w:rsidRDefault="005F576C" w:rsidP="005F57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E4F5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  <w:vAlign w:val="bottom"/>
          </w:tcPr>
          <w:p w14:paraId="74305467" w14:textId="77777777" w:rsidR="005F576C" w:rsidRPr="002E4F54" w:rsidRDefault="005F576C" w:rsidP="005F57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0" w:type="dxa"/>
            <w:gridSpan w:val="3"/>
            <w:vAlign w:val="bottom"/>
          </w:tcPr>
          <w:p w14:paraId="7D22E12F" w14:textId="77777777" w:rsidR="005F576C" w:rsidRPr="002E4F54" w:rsidRDefault="005F576C" w:rsidP="005F57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E4F5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งบการเงินเฉพาะกิจการ </w:t>
            </w:r>
          </w:p>
        </w:tc>
      </w:tr>
      <w:tr w:rsidR="005F576C" w:rsidRPr="002E4F54" w14:paraId="3D824EF7" w14:textId="77777777" w:rsidTr="0056693C">
        <w:tc>
          <w:tcPr>
            <w:tcW w:w="4140" w:type="dxa"/>
            <w:vAlign w:val="bottom"/>
          </w:tcPr>
          <w:p w14:paraId="4B1C568E" w14:textId="77777777" w:rsidR="005F576C" w:rsidRPr="002E4F54" w:rsidRDefault="005F576C" w:rsidP="009767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70" w:right="-199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9316D97" w14:textId="356ABBAA" w:rsidR="005F576C" w:rsidRPr="002E4F54" w:rsidRDefault="00922CAB" w:rsidP="005F57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22CAB">
              <w:rPr>
                <w:rFonts w:ascii="Angsana New" w:hAnsi="Angsana New" w:hint="cs"/>
                <w:sz w:val="28"/>
                <w:szCs w:val="28"/>
              </w:rPr>
              <w:t>3</w:t>
            </w:r>
            <w:r w:rsidRPr="00922CAB">
              <w:rPr>
                <w:rFonts w:ascii="Angsana New" w:hAnsi="Angsana New"/>
                <w:sz w:val="28"/>
                <w:szCs w:val="28"/>
              </w:rPr>
              <w:t>0</w:t>
            </w:r>
            <w:r w:rsidR="005F576C" w:rsidRPr="002E4F54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D800AF">
              <w:rPr>
                <w:rFonts w:ascii="Angsana New" w:hAnsi="Angsana New" w:hint="cs"/>
                <w:sz w:val="28"/>
                <w:szCs w:val="28"/>
                <w:cs/>
              </w:rPr>
              <w:t>กันย</w:t>
            </w:r>
            <w:r w:rsidR="00495C30" w:rsidRPr="002E4F54">
              <w:rPr>
                <w:rFonts w:ascii="Angsana New" w:hAnsi="Angsana New" w:hint="cs"/>
                <w:sz w:val="28"/>
                <w:szCs w:val="28"/>
                <w:cs/>
              </w:rPr>
              <w:t>ายน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845F1D4" w14:textId="77777777" w:rsidR="005F576C" w:rsidRPr="002E4F54" w:rsidRDefault="005F576C" w:rsidP="005F57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E5B1FCA" w14:textId="68692E55" w:rsidR="005F576C" w:rsidRPr="002E4F54" w:rsidRDefault="00922CAB" w:rsidP="005F57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22CAB">
              <w:rPr>
                <w:rFonts w:ascii="Angsana New" w:hAnsi="Angsana New" w:hint="cs"/>
                <w:sz w:val="28"/>
                <w:szCs w:val="28"/>
              </w:rPr>
              <w:t>31</w:t>
            </w:r>
            <w:r w:rsidR="005F576C" w:rsidRPr="002E4F54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="005F576C" w:rsidRPr="002E4F54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8DF770E" w14:textId="77777777" w:rsidR="005F576C" w:rsidRPr="002E4F54" w:rsidRDefault="005F576C" w:rsidP="005F57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FE7126D" w14:textId="361FFF8A" w:rsidR="005F576C" w:rsidRPr="002E4F54" w:rsidRDefault="00922CAB" w:rsidP="005F57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22CAB">
              <w:rPr>
                <w:rFonts w:ascii="Angsana New" w:hAnsi="Angsana New" w:hint="cs"/>
                <w:sz w:val="28"/>
                <w:szCs w:val="28"/>
              </w:rPr>
              <w:t>3</w:t>
            </w:r>
            <w:r w:rsidRPr="00922CAB">
              <w:rPr>
                <w:rFonts w:ascii="Angsana New" w:hAnsi="Angsana New"/>
                <w:sz w:val="28"/>
                <w:szCs w:val="28"/>
              </w:rPr>
              <w:t>0</w:t>
            </w:r>
            <w:r w:rsidR="00495C30" w:rsidRPr="002E4F54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D800AF">
              <w:rPr>
                <w:rFonts w:ascii="Angsana New" w:hAnsi="Angsana New" w:hint="cs"/>
                <w:sz w:val="28"/>
                <w:szCs w:val="28"/>
                <w:cs/>
              </w:rPr>
              <w:t>กันย</w:t>
            </w:r>
            <w:r w:rsidR="00495C30" w:rsidRPr="002E4F54">
              <w:rPr>
                <w:rFonts w:ascii="Angsana New" w:hAnsi="Angsana New" w:hint="cs"/>
                <w:sz w:val="28"/>
                <w:szCs w:val="28"/>
                <w:cs/>
              </w:rPr>
              <w:t>ายน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EBABE3B" w14:textId="77777777" w:rsidR="005F576C" w:rsidRPr="002E4F54" w:rsidRDefault="005F576C" w:rsidP="005F57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D20C716" w14:textId="4D795EE6" w:rsidR="005F576C" w:rsidRPr="002E4F54" w:rsidRDefault="00922CAB" w:rsidP="005F57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22CAB">
              <w:rPr>
                <w:rFonts w:ascii="Angsana New" w:hAnsi="Angsana New" w:hint="cs"/>
                <w:sz w:val="28"/>
                <w:szCs w:val="28"/>
              </w:rPr>
              <w:t>31</w:t>
            </w:r>
            <w:r w:rsidR="005F576C" w:rsidRPr="002E4F54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="005F576C" w:rsidRPr="002E4F54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</w:tc>
      </w:tr>
      <w:tr w:rsidR="00243502" w:rsidRPr="002E4F54" w14:paraId="3F9FDDCB" w14:textId="77777777" w:rsidTr="0056693C">
        <w:tc>
          <w:tcPr>
            <w:tcW w:w="4140" w:type="dxa"/>
            <w:vAlign w:val="bottom"/>
          </w:tcPr>
          <w:p w14:paraId="4B1C2781" w14:textId="07DD565D" w:rsidR="00243502" w:rsidRPr="002E4F54" w:rsidRDefault="00243502" w:rsidP="00283C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99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E4F54">
              <w:rPr>
                <w:rFonts w:ascii="Angsana New" w:hAnsi="Angsana New" w:hint="cs"/>
                <w:spacing w:val="4"/>
                <w:sz w:val="28"/>
                <w:szCs w:val="28"/>
                <w:cs/>
              </w:rPr>
              <w:br w:type="page"/>
            </w:r>
            <w:r w:rsidRPr="002E4F54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ลูกหนี้ไม่หมุนเวียนอื่น</w:t>
            </w:r>
            <w:r w:rsidRPr="002E4F54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2246E89" w14:textId="48506E62" w:rsidR="00243502" w:rsidRPr="002E4F54" w:rsidRDefault="00922CAB" w:rsidP="00243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22CAB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922CAB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AB13C1D" w14:textId="77777777" w:rsidR="00243502" w:rsidRPr="002E4F54" w:rsidRDefault="00243502" w:rsidP="00243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C5BDCCF" w14:textId="472C8890" w:rsidR="00243502" w:rsidRPr="002E4F54" w:rsidRDefault="00922CAB" w:rsidP="00243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22CAB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922CAB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B32B47D" w14:textId="77777777" w:rsidR="00243502" w:rsidRPr="002E4F54" w:rsidRDefault="00243502" w:rsidP="00243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342D73C" w14:textId="4FBFCB63" w:rsidR="00243502" w:rsidRPr="002E4F54" w:rsidRDefault="00922CAB" w:rsidP="00243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22CAB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922CAB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647D8A3" w14:textId="77777777" w:rsidR="00243502" w:rsidRPr="002E4F54" w:rsidRDefault="00243502" w:rsidP="00243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D4EB5C4" w14:textId="3DB4CEF9" w:rsidR="00243502" w:rsidRPr="002E4F54" w:rsidRDefault="00922CAB" w:rsidP="00243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22CAB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922CAB"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5F576C" w:rsidRPr="002E4F54" w14:paraId="4F54995F" w14:textId="77777777" w:rsidTr="0056693C">
        <w:tc>
          <w:tcPr>
            <w:tcW w:w="4140" w:type="dxa"/>
            <w:vAlign w:val="bottom"/>
          </w:tcPr>
          <w:p w14:paraId="730C9A6C" w14:textId="77777777" w:rsidR="005F576C" w:rsidRPr="002E4F54" w:rsidRDefault="005F576C" w:rsidP="009767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70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30" w:type="dxa"/>
            <w:gridSpan w:val="7"/>
            <w:vAlign w:val="bottom"/>
          </w:tcPr>
          <w:p w14:paraId="458D0DBB" w14:textId="77777777" w:rsidR="005F576C" w:rsidRPr="002E4F54" w:rsidRDefault="005F576C" w:rsidP="005F57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E4F54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5F576C" w:rsidRPr="002E4F54" w14:paraId="7A17A14F" w14:textId="77777777" w:rsidTr="0056693C">
        <w:trPr>
          <w:trHeight w:val="245"/>
        </w:trPr>
        <w:tc>
          <w:tcPr>
            <w:tcW w:w="4140" w:type="dxa"/>
            <w:vAlign w:val="bottom"/>
          </w:tcPr>
          <w:p w14:paraId="7B8CB490" w14:textId="77777777" w:rsidR="005F576C" w:rsidRPr="002E4F54" w:rsidRDefault="0097679B" w:rsidP="00283C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9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E4F54">
              <w:rPr>
                <w:rFonts w:ascii="Angsana New" w:hAnsi="Angsana New"/>
                <w:sz w:val="28"/>
                <w:szCs w:val="28"/>
                <w:cs/>
              </w:rPr>
              <w:t>บริษัทย่อยทางตรง</w:t>
            </w:r>
          </w:p>
        </w:tc>
        <w:tc>
          <w:tcPr>
            <w:tcW w:w="1080" w:type="dxa"/>
            <w:vAlign w:val="bottom"/>
          </w:tcPr>
          <w:p w14:paraId="5FF7FD75" w14:textId="49F6B426" w:rsidR="005F576C" w:rsidRPr="001F1629" w:rsidRDefault="00782737" w:rsidP="0056693C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47C3692A" w14:textId="77777777" w:rsidR="005F576C" w:rsidRPr="002E4F54" w:rsidRDefault="005F576C" w:rsidP="005F57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after="0" w:line="380" w:lineRule="exact"/>
              <w:ind w:right="-1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EA64D2C" w14:textId="77777777" w:rsidR="005F576C" w:rsidRPr="002E4F54" w:rsidRDefault="005F576C" w:rsidP="005F576C">
            <w:pPr>
              <w:pStyle w:val="a2"/>
              <w:tabs>
                <w:tab w:val="decimal" w:pos="633"/>
              </w:tabs>
              <w:ind w:left="-108" w:righ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E4F54">
              <w:rPr>
                <w:rFonts w:ascii="Angsana New" w:hAnsi="Angsana New" w:hint="cs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3CEB4D74" w14:textId="77777777" w:rsidR="005F576C" w:rsidRPr="002E4F54" w:rsidRDefault="005F576C" w:rsidP="005F57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after="0" w:line="380" w:lineRule="exact"/>
              <w:ind w:right="-1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A072506" w14:textId="05AFF27F" w:rsidR="005F576C" w:rsidRPr="002E4F54" w:rsidRDefault="00782737" w:rsidP="007B29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/>
              <w:ind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47,330</w:t>
            </w:r>
          </w:p>
        </w:tc>
        <w:tc>
          <w:tcPr>
            <w:tcW w:w="270" w:type="dxa"/>
            <w:vAlign w:val="bottom"/>
          </w:tcPr>
          <w:p w14:paraId="6F240E66" w14:textId="77777777" w:rsidR="005F576C" w:rsidRPr="002E4F54" w:rsidRDefault="005F576C" w:rsidP="005F57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</w:tabs>
              <w:spacing w:after="0"/>
              <w:ind w:left="-108" w:right="-1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5495A3C" w14:textId="56DC2932" w:rsidR="005F576C" w:rsidRPr="002E4F54" w:rsidRDefault="00922CAB" w:rsidP="005F57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922CAB">
              <w:rPr>
                <w:rFonts w:ascii="Angsana New" w:hAnsi="Angsana New"/>
                <w:sz w:val="28"/>
                <w:szCs w:val="28"/>
              </w:rPr>
              <w:t>3</w:t>
            </w:r>
            <w:r w:rsidR="00262F3E" w:rsidRPr="002E4F54">
              <w:rPr>
                <w:rFonts w:ascii="Angsana New" w:hAnsi="Angsana New"/>
                <w:sz w:val="28"/>
                <w:szCs w:val="28"/>
              </w:rPr>
              <w:t>,</w:t>
            </w:r>
            <w:r w:rsidRPr="00922CAB">
              <w:rPr>
                <w:rFonts w:ascii="Angsana New" w:hAnsi="Angsana New"/>
                <w:sz w:val="28"/>
                <w:szCs w:val="28"/>
              </w:rPr>
              <w:t>793</w:t>
            </w:r>
          </w:p>
        </w:tc>
      </w:tr>
      <w:tr w:rsidR="005F576C" w:rsidRPr="002E4F54" w14:paraId="091AD180" w14:textId="77777777" w:rsidTr="0056693C">
        <w:tc>
          <w:tcPr>
            <w:tcW w:w="4140" w:type="dxa"/>
            <w:vAlign w:val="bottom"/>
          </w:tcPr>
          <w:p w14:paraId="77945B04" w14:textId="77777777" w:rsidR="005F576C" w:rsidRPr="002E4F54" w:rsidRDefault="0097679B" w:rsidP="00283C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E4F54">
              <w:rPr>
                <w:rFonts w:ascii="Angsana New" w:hAnsi="Angsana New"/>
                <w:sz w:val="28"/>
                <w:szCs w:val="28"/>
                <w:cs/>
              </w:rPr>
              <w:t>การร่วมค้าทางตรง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174AA75" w14:textId="49645B27" w:rsidR="005F576C" w:rsidRPr="002E4F54" w:rsidRDefault="00782737" w:rsidP="005669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/>
              <w:ind w:left="-108" w:right="-10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69,159</w:t>
            </w:r>
          </w:p>
        </w:tc>
        <w:tc>
          <w:tcPr>
            <w:tcW w:w="270" w:type="dxa"/>
            <w:vAlign w:val="bottom"/>
          </w:tcPr>
          <w:p w14:paraId="43BC03AD" w14:textId="77777777" w:rsidR="005F576C" w:rsidRPr="002E4F54" w:rsidRDefault="005F576C" w:rsidP="005F57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  <w:tab w:val="decimal" w:pos="1040"/>
              </w:tabs>
              <w:spacing w:after="0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EE5CE07" w14:textId="56D29F26" w:rsidR="005F576C" w:rsidRPr="002E4F54" w:rsidRDefault="00922CAB" w:rsidP="005F57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after="0"/>
              <w:ind w:left="-108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922CAB">
              <w:rPr>
                <w:rFonts w:ascii="Angsana New" w:hAnsi="Angsana New"/>
                <w:sz w:val="28"/>
                <w:szCs w:val="28"/>
              </w:rPr>
              <w:t>44</w:t>
            </w:r>
            <w:r w:rsidR="00262F3E" w:rsidRPr="002E4F54">
              <w:rPr>
                <w:rFonts w:ascii="Angsana New" w:hAnsi="Angsana New"/>
                <w:sz w:val="28"/>
                <w:szCs w:val="28"/>
              </w:rPr>
              <w:t>,</w:t>
            </w:r>
            <w:r w:rsidRPr="00922CAB">
              <w:rPr>
                <w:rFonts w:ascii="Angsana New" w:hAnsi="Angsana New"/>
                <w:sz w:val="28"/>
                <w:szCs w:val="28"/>
              </w:rPr>
              <w:t>011</w:t>
            </w:r>
          </w:p>
        </w:tc>
        <w:tc>
          <w:tcPr>
            <w:tcW w:w="270" w:type="dxa"/>
            <w:vAlign w:val="bottom"/>
          </w:tcPr>
          <w:p w14:paraId="711DB5A3" w14:textId="77777777" w:rsidR="005F576C" w:rsidRPr="002E4F54" w:rsidRDefault="005F576C" w:rsidP="005F57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  <w:tab w:val="decimal" w:pos="1040"/>
              </w:tabs>
              <w:spacing w:after="0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BCE18EA" w14:textId="37C3628B" w:rsidR="005F576C" w:rsidRPr="002E4F54" w:rsidRDefault="00782737" w:rsidP="007B29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69,159</w:t>
            </w:r>
          </w:p>
        </w:tc>
        <w:tc>
          <w:tcPr>
            <w:tcW w:w="270" w:type="dxa"/>
            <w:vAlign w:val="bottom"/>
          </w:tcPr>
          <w:p w14:paraId="4C9E95A9" w14:textId="77777777" w:rsidR="005F576C" w:rsidRPr="002E4F54" w:rsidRDefault="005F576C" w:rsidP="005F57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AE04743" w14:textId="369C4C79" w:rsidR="005F576C" w:rsidRPr="002E4F54" w:rsidRDefault="00922CAB" w:rsidP="007750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/>
              <w:ind w:left="-108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922CAB">
              <w:rPr>
                <w:rFonts w:ascii="Angsana New" w:hAnsi="Angsana New"/>
                <w:sz w:val="28"/>
                <w:szCs w:val="28"/>
              </w:rPr>
              <w:t>44</w:t>
            </w:r>
            <w:r w:rsidR="00262F3E" w:rsidRPr="002E4F54">
              <w:rPr>
                <w:rFonts w:ascii="Angsana New" w:hAnsi="Angsana New"/>
                <w:sz w:val="28"/>
                <w:szCs w:val="28"/>
              </w:rPr>
              <w:t>,</w:t>
            </w:r>
            <w:r w:rsidRPr="00922CAB">
              <w:rPr>
                <w:rFonts w:ascii="Angsana New" w:hAnsi="Angsana New"/>
                <w:sz w:val="28"/>
                <w:szCs w:val="28"/>
              </w:rPr>
              <w:t>011</w:t>
            </w:r>
          </w:p>
        </w:tc>
      </w:tr>
      <w:tr w:rsidR="005F576C" w:rsidRPr="002E4F54" w14:paraId="628835E0" w14:textId="77777777" w:rsidTr="0056693C">
        <w:tc>
          <w:tcPr>
            <w:tcW w:w="4140" w:type="dxa"/>
            <w:vAlign w:val="bottom"/>
          </w:tcPr>
          <w:p w14:paraId="64E3CE39" w14:textId="77777777" w:rsidR="005F576C" w:rsidRPr="002E4F54" w:rsidRDefault="005F576C" w:rsidP="00283C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E4F5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26B5FCA" w14:textId="3C99B59B" w:rsidR="005F576C" w:rsidRPr="002E4F54" w:rsidRDefault="00782737" w:rsidP="005669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69,159</w:t>
            </w:r>
          </w:p>
        </w:tc>
        <w:tc>
          <w:tcPr>
            <w:tcW w:w="270" w:type="dxa"/>
            <w:vAlign w:val="bottom"/>
          </w:tcPr>
          <w:p w14:paraId="3C467E42" w14:textId="77777777" w:rsidR="005F576C" w:rsidRPr="002E4F54" w:rsidRDefault="005F576C" w:rsidP="005F57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  <w:tab w:val="decimal" w:pos="1040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667474" w14:textId="0A0F48E0" w:rsidR="005F576C" w:rsidRPr="002E4F54" w:rsidRDefault="00922CAB" w:rsidP="005F57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after="0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22CAB">
              <w:rPr>
                <w:rFonts w:ascii="Angsana New" w:hAnsi="Angsana New"/>
                <w:b/>
                <w:bCs/>
                <w:sz w:val="28"/>
                <w:szCs w:val="28"/>
              </w:rPr>
              <w:t>44</w:t>
            </w:r>
            <w:r w:rsidR="00262F3E" w:rsidRPr="002E4F54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922CAB">
              <w:rPr>
                <w:rFonts w:ascii="Angsana New" w:hAnsi="Angsana New"/>
                <w:b/>
                <w:bCs/>
                <w:sz w:val="28"/>
                <w:szCs w:val="28"/>
              </w:rPr>
              <w:t>011</w:t>
            </w:r>
          </w:p>
        </w:tc>
        <w:tc>
          <w:tcPr>
            <w:tcW w:w="270" w:type="dxa"/>
            <w:vAlign w:val="bottom"/>
          </w:tcPr>
          <w:p w14:paraId="308E751C" w14:textId="77777777" w:rsidR="005F576C" w:rsidRPr="002E4F54" w:rsidRDefault="005F576C" w:rsidP="005F57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  <w:tab w:val="decimal" w:pos="1040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2F8D75" w14:textId="722C2A47" w:rsidR="005F576C" w:rsidRPr="002E4F54" w:rsidRDefault="00782737" w:rsidP="007B29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/>
              <w:ind w:righ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116,489</w:t>
            </w:r>
          </w:p>
        </w:tc>
        <w:tc>
          <w:tcPr>
            <w:tcW w:w="270" w:type="dxa"/>
            <w:vAlign w:val="bottom"/>
          </w:tcPr>
          <w:p w14:paraId="0F52BCFD" w14:textId="77777777" w:rsidR="005F576C" w:rsidRPr="002E4F54" w:rsidRDefault="005F576C" w:rsidP="005F57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28F692" w14:textId="5A2B3903" w:rsidR="005F576C" w:rsidRPr="002E4F54" w:rsidRDefault="00922CAB" w:rsidP="005F57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22CAB">
              <w:rPr>
                <w:rFonts w:ascii="Angsana New" w:hAnsi="Angsana New"/>
                <w:b/>
                <w:bCs/>
                <w:sz w:val="28"/>
                <w:szCs w:val="28"/>
              </w:rPr>
              <w:t>47</w:t>
            </w:r>
            <w:r w:rsidR="00262F3E" w:rsidRPr="002E4F54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922CAB">
              <w:rPr>
                <w:rFonts w:ascii="Angsana New" w:hAnsi="Angsana New"/>
                <w:b/>
                <w:bCs/>
                <w:sz w:val="28"/>
                <w:szCs w:val="28"/>
              </w:rPr>
              <w:t>804</w:t>
            </w:r>
          </w:p>
        </w:tc>
      </w:tr>
    </w:tbl>
    <w:p w14:paraId="7514EC64" w14:textId="54BCC8A2" w:rsidR="005274AA" w:rsidRPr="00425D30" w:rsidRDefault="005274AA" w:rsidP="002E4F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 w:firstLine="540"/>
        <w:jc w:val="thaiDistribute"/>
        <w:rPr>
          <w:rFonts w:ascii="Angsana New" w:hAnsi="Angsana New"/>
          <w:sz w:val="24"/>
          <w:szCs w:val="24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5"/>
        <w:gridCol w:w="1075"/>
        <w:gridCol w:w="269"/>
        <w:gridCol w:w="1081"/>
        <w:gridCol w:w="271"/>
        <w:gridCol w:w="1083"/>
        <w:gridCol w:w="273"/>
        <w:gridCol w:w="1073"/>
      </w:tblGrid>
      <w:tr w:rsidR="00F57143" w:rsidRPr="00090465" w14:paraId="68DD58B8" w14:textId="77777777" w:rsidTr="0056693C">
        <w:trPr>
          <w:tblHeader/>
        </w:trPr>
        <w:tc>
          <w:tcPr>
            <w:tcW w:w="2236" w:type="pct"/>
          </w:tcPr>
          <w:p w14:paraId="7FB8D083" w14:textId="21645020" w:rsidR="00B06DD5" w:rsidRPr="00090465" w:rsidRDefault="004C5AA1" w:rsidP="000C3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28"/>
                <w:szCs w:val="28"/>
              </w:rPr>
            </w:pPr>
            <w:r w:rsidRPr="00090465">
              <w:rPr>
                <w:rFonts w:asciiTheme="majorBidi" w:hAnsiTheme="majorBidi" w:cstheme="majorBidi" w:hint="cs"/>
                <w:b/>
                <w:bCs/>
                <w:i/>
                <w:iCs/>
                <w:spacing w:val="-4"/>
                <w:sz w:val="28"/>
                <w:szCs w:val="28"/>
                <w:cs/>
              </w:rPr>
              <w:t xml:space="preserve">(กลับรายการ) </w:t>
            </w:r>
            <w:r w:rsidR="00B06DD5" w:rsidRPr="00090465">
              <w:rPr>
                <w:rFonts w:asciiTheme="majorBidi" w:hAnsiTheme="majorBidi" w:cstheme="majorBidi" w:hint="cs"/>
                <w:b/>
                <w:bCs/>
                <w:i/>
                <w:iCs/>
                <w:spacing w:val="-4"/>
                <w:sz w:val="28"/>
                <w:szCs w:val="28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308" w:type="pct"/>
            <w:gridSpan w:val="3"/>
          </w:tcPr>
          <w:p w14:paraId="702426DA" w14:textId="77777777" w:rsidR="00B06DD5" w:rsidRPr="00090465" w:rsidRDefault="00B06DD5" w:rsidP="000C3E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046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6" w:type="pct"/>
          </w:tcPr>
          <w:p w14:paraId="35F35D60" w14:textId="77777777" w:rsidR="00B06DD5" w:rsidRPr="00090465" w:rsidRDefault="00B06DD5" w:rsidP="000C3E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0" w:type="pct"/>
            <w:gridSpan w:val="3"/>
          </w:tcPr>
          <w:p w14:paraId="5452002B" w14:textId="77777777" w:rsidR="00B06DD5" w:rsidRPr="00090465" w:rsidRDefault="00B06DD5" w:rsidP="000C3E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046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6693C" w:rsidRPr="00090465" w14:paraId="2E849D71" w14:textId="77777777" w:rsidTr="0056693C">
        <w:trPr>
          <w:tblHeader/>
        </w:trPr>
        <w:tc>
          <w:tcPr>
            <w:tcW w:w="2236" w:type="pct"/>
          </w:tcPr>
          <w:p w14:paraId="0EA188A7" w14:textId="14150530" w:rsidR="00B06DD5" w:rsidRPr="00090465" w:rsidRDefault="00B06DD5" w:rsidP="000C3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09046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  </w:t>
            </w:r>
            <w:r w:rsidRPr="0009046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สำหรับงวด</w:t>
            </w:r>
            <w:r w:rsidR="00D800AF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เก้า</w:t>
            </w:r>
            <w:r w:rsidRPr="0009046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เดือนสิ้นสุดวันที่</w:t>
            </w:r>
            <w:r w:rsidR="006974CD" w:rsidRPr="00090465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="006974CD" w:rsidRPr="0009046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 w:rsidR="00D800AF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กันย</w:t>
            </w:r>
            <w:r w:rsidRPr="0009046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ายน</w:t>
            </w:r>
          </w:p>
        </w:tc>
        <w:tc>
          <w:tcPr>
            <w:tcW w:w="580" w:type="pct"/>
          </w:tcPr>
          <w:p w14:paraId="6604212B" w14:textId="77777777" w:rsidR="00B06DD5" w:rsidRPr="00090465" w:rsidRDefault="00B06DD5" w:rsidP="000C3E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90465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45" w:type="pct"/>
          </w:tcPr>
          <w:p w14:paraId="477958CB" w14:textId="77777777" w:rsidR="00B06DD5" w:rsidRPr="00090465" w:rsidRDefault="00B06DD5" w:rsidP="000C3E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3" w:type="pct"/>
          </w:tcPr>
          <w:p w14:paraId="15504C59" w14:textId="77777777" w:rsidR="00B06DD5" w:rsidRPr="00090465" w:rsidRDefault="00B06DD5" w:rsidP="000C3E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90465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46" w:type="pct"/>
          </w:tcPr>
          <w:p w14:paraId="448DBBB0" w14:textId="77777777" w:rsidR="00B06DD5" w:rsidRPr="00090465" w:rsidRDefault="00B06DD5" w:rsidP="000C3E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4" w:type="pct"/>
          </w:tcPr>
          <w:p w14:paraId="0C66221D" w14:textId="77777777" w:rsidR="00B06DD5" w:rsidRPr="00090465" w:rsidRDefault="00B06DD5" w:rsidP="000C3E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90465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47" w:type="pct"/>
          </w:tcPr>
          <w:p w14:paraId="4537577A" w14:textId="77777777" w:rsidR="00B06DD5" w:rsidRPr="00090465" w:rsidRDefault="00B06DD5" w:rsidP="000C3E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9" w:type="pct"/>
          </w:tcPr>
          <w:p w14:paraId="7723ABD9" w14:textId="77777777" w:rsidR="00B06DD5" w:rsidRPr="00090465" w:rsidRDefault="00B06DD5" w:rsidP="000C3E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90465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B06DD5" w:rsidRPr="00090465" w14:paraId="4A614FD3" w14:textId="77777777" w:rsidTr="0056693C">
        <w:trPr>
          <w:trHeight w:val="209"/>
          <w:tblHeader/>
        </w:trPr>
        <w:tc>
          <w:tcPr>
            <w:tcW w:w="2236" w:type="pct"/>
          </w:tcPr>
          <w:p w14:paraId="3098CA66" w14:textId="77777777" w:rsidR="00B06DD5" w:rsidRPr="00090465" w:rsidRDefault="00B06DD5" w:rsidP="000C3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64" w:type="pct"/>
            <w:gridSpan w:val="7"/>
          </w:tcPr>
          <w:p w14:paraId="7099766E" w14:textId="77777777" w:rsidR="00B06DD5" w:rsidRPr="00090465" w:rsidRDefault="00B06DD5" w:rsidP="000C3E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90465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</w:t>
            </w:r>
            <w:r w:rsidRPr="00090465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พัน</w:t>
            </w:r>
            <w:r w:rsidRPr="00090465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56693C" w:rsidRPr="00090465" w14:paraId="173D1745" w14:textId="77777777" w:rsidTr="0056693C">
        <w:tc>
          <w:tcPr>
            <w:tcW w:w="2236" w:type="pct"/>
          </w:tcPr>
          <w:p w14:paraId="4B1CC8EB" w14:textId="34CF3586" w:rsidR="00B06DD5" w:rsidRPr="00090465" w:rsidRDefault="001877ED" w:rsidP="000C3E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6"/>
              </w:tabs>
              <w:spacing w:after="0" w:line="240" w:lineRule="auto"/>
              <w:ind w:left="156" w:hanging="17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90465">
              <w:rPr>
                <w:rFonts w:ascii="Angsana New" w:hAnsi="Angsana New"/>
                <w:sz w:val="28"/>
                <w:szCs w:val="28"/>
                <w:cs/>
              </w:rPr>
              <w:t>เงินให้กู้ยืมระยะ</w:t>
            </w:r>
            <w:r w:rsidRPr="00090465">
              <w:rPr>
                <w:rFonts w:ascii="Angsana New" w:hAnsi="Angsana New" w:hint="cs"/>
                <w:sz w:val="28"/>
                <w:szCs w:val="28"/>
                <w:cs/>
              </w:rPr>
              <w:t>สั้น</w:t>
            </w:r>
          </w:p>
        </w:tc>
        <w:tc>
          <w:tcPr>
            <w:tcW w:w="580" w:type="pct"/>
          </w:tcPr>
          <w:p w14:paraId="2A54B431" w14:textId="02722EBD" w:rsidR="00B06DD5" w:rsidRPr="00420905" w:rsidRDefault="00420905" w:rsidP="00227480">
            <w:pPr>
              <w:pStyle w:val="a2"/>
              <w:tabs>
                <w:tab w:val="decimal" w:pos="516"/>
              </w:tabs>
              <w:ind w:left="-108" w:right="-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20905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5" w:type="pct"/>
          </w:tcPr>
          <w:p w14:paraId="0E9186F5" w14:textId="77777777" w:rsidR="00B06DD5" w:rsidRPr="00420905" w:rsidRDefault="00B06DD5" w:rsidP="000C3E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83" w:type="pct"/>
            <w:shd w:val="clear" w:color="auto" w:fill="auto"/>
          </w:tcPr>
          <w:p w14:paraId="7FF31F98" w14:textId="37301795" w:rsidR="00B06DD5" w:rsidRPr="00420905" w:rsidRDefault="00556970" w:rsidP="0077501B">
            <w:pPr>
              <w:pStyle w:val="a2"/>
              <w:tabs>
                <w:tab w:val="decimal" w:pos="633"/>
              </w:tabs>
              <w:ind w:left="-108" w:right="-108"/>
              <w:jc w:val="both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420905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2D100C12" w14:textId="77777777" w:rsidR="00B06DD5" w:rsidRPr="00420905" w:rsidRDefault="00B06DD5" w:rsidP="005569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08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584" w:type="pct"/>
            <w:shd w:val="clear" w:color="auto" w:fill="auto"/>
          </w:tcPr>
          <w:p w14:paraId="5BABE022" w14:textId="30D0B19A" w:rsidR="00B06DD5" w:rsidRPr="00420905" w:rsidRDefault="00922CAB" w:rsidP="004209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/>
              <w:ind w:right="-108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922CAB">
              <w:rPr>
                <w:rFonts w:ascii="Angsana New" w:hAnsi="Angsana New"/>
                <w:sz w:val="28"/>
                <w:szCs w:val="28"/>
              </w:rPr>
              <w:t>333</w:t>
            </w:r>
          </w:p>
        </w:tc>
        <w:tc>
          <w:tcPr>
            <w:tcW w:w="147" w:type="pct"/>
            <w:shd w:val="clear" w:color="auto" w:fill="auto"/>
          </w:tcPr>
          <w:p w14:paraId="6BC27122" w14:textId="77777777" w:rsidR="00B06DD5" w:rsidRPr="00420905" w:rsidRDefault="00B06DD5" w:rsidP="005569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08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579" w:type="pct"/>
            <w:shd w:val="clear" w:color="auto" w:fill="auto"/>
          </w:tcPr>
          <w:p w14:paraId="1D7B1E10" w14:textId="7B7979B1" w:rsidR="00B06DD5" w:rsidRPr="00420905" w:rsidRDefault="00922CAB" w:rsidP="007750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108" w:right="-108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922CAB">
              <w:rPr>
                <w:rFonts w:ascii="Angsana New" w:hAnsi="Angsana New"/>
                <w:sz w:val="28"/>
                <w:szCs w:val="28"/>
              </w:rPr>
              <w:t>111</w:t>
            </w:r>
          </w:p>
        </w:tc>
      </w:tr>
      <w:tr w:rsidR="0056693C" w:rsidRPr="00090465" w14:paraId="731EF545" w14:textId="77777777" w:rsidTr="0056693C">
        <w:tc>
          <w:tcPr>
            <w:tcW w:w="2236" w:type="pct"/>
          </w:tcPr>
          <w:p w14:paraId="1DB2622C" w14:textId="06D858B1" w:rsidR="00B06DD5" w:rsidRPr="00090465" w:rsidRDefault="001877ED" w:rsidP="000C3E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6"/>
              </w:tabs>
              <w:spacing w:after="0" w:line="240" w:lineRule="auto"/>
              <w:ind w:left="156" w:hanging="17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90465">
              <w:rPr>
                <w:rFonts w:ascii="Angsana New" w:hAnsi="Angsana New"/>
                <w:sz w:val="28"/>
                <w:szCs w:val="28"/>
                <w:cs/>
              </w:rPr>
              <w:t>เงินให้กู้ยืมระยะยาว</w:t>
            </w:r>
          </w:p>
        </w:tc>
        <w:tc>
          <w:tcPr>
            <w:tcW w:w="580" w:type="pct"/>
          </w:tcPr>
          <w:p w14:paraId="5F6CFCFC" w14:textId="6F3D7AC3" w:rsidR="00B06DD5" w:rsidRPr="00420905" w:rsidRDefault="00922CAB" w:rsidP="009528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/>
              <w:ind w:left="-108" w:right="-108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922CAB">
              <w:rPr>
                <w:rFonts w:ascii="Angsana New" w:hAnsi="Angsana New"/>
                <w:sz w:val="28"/>
                <w:szCs w:val="28"/>
              </w:rPr>
              <w:t>2</w:t>
            </w:r>
            <w:r w:rsidR="00420905" w:rsidRPr="00420905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922CAB">
              <w:rPr>
                <w:rFonts w:ascii="Angsana New" w:hAnsi="Angsana New"/>
                <w:sz w:val="28"/>
                <w:szCs w:val="28"/>
              </w:rPr>
              <w:t>443</w:t>
            </w:r>
          </w:p>
        </w:tc>
        <w:tc>
          <w:tcPr>
            <w:tcW w:w="145" w:type="pct"/>
          </w:tcPr>
          <w:p w14:paraId="733248EE" w14:textId="77777777" w:rsidR="00B06DD5" w:rsidRPr="00420905" w:rsidRDefault="00B06DD5" w:rsidP="000C3E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83" w:type="pct"/>
            <w:shd w:val="clear" w:color="auto" w:fill="auto"/>
          </w:tcPr>
          <w:p w14:paraId="6B24B630" w14:textId="257B62B1" w:rsidR="00B06DD5" w:rsidRPr="00420905" w:rsidRDefault="00922CAB" w:rsidP="005569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/>
              <w:ind w:left="-108" w:right="-108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922CAB">
              <w:rPr>
                <w:rFonts w:ascii="Angsana New" w:hAnsi="Angsana New"/>
                <w:sz w:val="28"/>
                <w:szCs w:val="28"/>
              </w:rPr>
              <w:t>664</w:t>
            </w:r>
          </w:p>
        </w:tc>
        <w:tc>
          <w:tcPr>
            <w:tcW w:w="146" w:type="pct"/>
            <w:shd w:val="clear" w:color="auto" w:fill="auto"/>
          </w:tcPr>
          <w:p w14:paraId="7A6E46A5" w14:textId="77777777" w:rsidR="00B06DD5" w:rsidRPr="00420905" w:rsidRDefault="00B06DD5" w:rsidP="005569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08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584" w:type="pct"/>
            <w:shd w:val="clear" w:color="auto" w:fill="auto"/>
          </w:tcPr>
          <w:p w14:paraId="739927D7" w14:textId="12FB6668" w:rsidR="00B06DD5" w:rsidRPr="00420905" w:rsidRDefault="00922CAB" w:rsidP="007750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/>
              <w:ind w:left="-108" w:right="-108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922CAB">
              <w:rPr>
                <w:rFonts w:ascii="Angsana New" w:hAnsi="Angsana New"/>
                <w:sz w:val="28"/>
                <w:szCs w:val="28"/>
              </w:rPr>
              <w:t>11</w:t>
            </w:r>
            <w:r w:rsidR="00420905" w:rsidRPr="00420905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922CAB">
              <w:rPr>
                <w:rFonts w:ascii="Angsana New" w:hAnsi="Angsana New"/>
                <w:sz w:val="28"/>
                <w:szCs w:val="28"/>
              </w:rPr>
              <w:t>04</w:t>
            </w:r>
            <w:r w:rsidR="00A560EC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47" w:type="pct"/>
            <w:shd w:val="clear" w:color="auto" w:fill="auto"/>
          </w:tcPr>
          <w:p w14:paraId="559A65B4" w14:textId="77777777" w:rsidR="00B06DD5" w:rsidRPr="00420905" w:rsidRDefault="00B06DD5" w:rsidP="005569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08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579" w:type="pct"/>
            <w:shd w:val="clear" w:color="auto" w:fill="auto"/>
          </w:tcPr>
          <w:p w14:paraId="1F3C9B4F" w14:textId="4CCA0834" w:rsidR="00B06DD5" w:rsidRPr="00420905" w:rsidRDefault="00922CAB" w:rsidP="007750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108" w:right="-108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922CAB">
              <w:rPr>
                <w:rFonts w:ascii="Angsana New" w:hAnsi="Angsana New"/>
                <w:sz w:val="28"/>
                <w:szCs w:val="28"/>
              </w:rPr>
              <w:t>35</w:t>
            </w:r>
            <w:r w:rsidR="00556970" w:rsidRPr="00420905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922CAB">
              <w:rPr>
                <w:rFonts w:ascii="Angsana New" w:hAnsi="Angsana New"/>
                <w:sz w:val="28"/>
                <w:szCs w:val="28"/>
              </w:rPr>
              <w:t>593</w:t>
            </w:r>
          </w:p>
        </w:tc>
      </w:tr>
      <w:tr w:rsidR="0056693C" w:rsidRPr="002E4F54" w14:paraId="0CFF6723" w14:textId="77777777" w:rsidTr="0056693C">
        <w:tc>
          <w:tcPr>
            <w:tcW w:w="2236" w:type="pct"/>
          </w:tcPr>
          <w:p w14:paraId="1C872B73" w14:textId="3552AB87" w:rsidR="00556970" w:rsidRPr="00090465" w:rsidRDefault="00556970" w:rsidP="005569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6"/>
              </w:tabs>
              <w:spacing w:after="0" w:line="240" w:lineRule="auto"/>
              <w:ind w:left="156" w:hanging="17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90465">
              <w:rPr>
                <w:rFonts w:ascii="Angsana New" w:hAnsi="Angsana New"/>
                <w:spacing w:val="4"/>
                <w:sz w:val="28"/>
                <w:szCs w:val="28"/>
                <w:cs/>
              </w:rPr>
              <w:t>ลูกหนี้ตามสัญญาเช่า</w:t>
            </w:r>
          </w:p>
        </w:tc>
        <w:tc>
          <w:tcPr>
            <w:tcW w:w="580" w:type="pct"/>
          </w:tcPr>
          <w:p w14:paraId="089AA928" w14:textId="6E9F5B8C" w:rsidR="00556970" w:rsidRPr="00420905" w:rsidRDefault="00420905" w:rsidP="009528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/>
              <w:ind w:left="-108" w:right="-108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420905">
              <w:rPr>
                <w:rFonts w:ascii="Angsana New" w:hAnsi="Angsana New"/>
                <w:sz w:val="28"/>
                <w:szCs w:val="28"/>
                <w:lang w:val="en-GB"/>
              </w:rPr>
              <w:t>(</w:t>
            </w:r>
            <w:r w:rsidR="00922CAB" w:rsidRPr="00922CAB">
              <w:rPr>
                <w:rFonts w:ascii="Angsana New" w:hAnsi="Angsana New"/>
                <w:sz w:val="28"/>
                <w:szCs w:val="28"/>
              </w:rPr>
              <w:t>196</w:t>
            </w:r>
            <w:r w:rsidRPr="00420905">
              <w:rPr>
                <w:rFonts w:ascii="Angsana New" w:hAnsi="Angsan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45" w:type="pct"/>
          </w:tcPr>
          <w:p w14:paraId="305816DC" w14:textId="77777777" w:rsidR="00556970" w:rsidRPr="00420905" w:rsidRDefault="00556970" w:rsidP="005569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83" w:type="pct"/>
            <w:shd w:val="clear" w:color="auto" w:fill="auto"/>
          </w:tcPr>
          <w:p w14:paraId="3E71B9A8" w14:textId="29AE8CEA" w:rsidR="00556970" w:rsidRPr="00420905" w:rsidRDefault="00556970" w:rsidP="005569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20905">
              <w:rPr>
                <w:rFonts w:ascii="Angsana New" w:hAnsi="Angsana New"/>
                <w:sz w:val="28"/>
                <w:szCs w:val="28"/>
              </w:rPr>
              <w:t>(</w:t>
            </w:r>
            <w:r w:rsidR="00D800AF" w:rsidRPr="00420905">
              <w:rPr>
                <w:rFonts w:ascii="Angsana New" w:hAnsi="Angsana New"/>
                <w:sz w:val="28"/>
                <w:szCs w:val="28"/>
              </w:rPr>
              <w:t>357</w:t>
            </w:r>
            <w:r w:rsidRPr="00420905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6" w:type="pct"/>
            <w:shd w:val="clear" w:color="auto" w:fill="auto"/>
          </w:tcPr>
          <w:p w14:paraId="2BEC43AA" w14:textId="77777777" w:rsidR="00556970" w:rsidRPr="00420905" w:rsidRDefault="00556970" w:rsidP="005569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4" w:type="pct"/>
          </w:tcPr>
          <w:p w14:paraId="21EC9E3C" w14:textId="1A9A21F3" w:rsidR="00556970" w:rsidRPr="00420905" w:rsidRDefault="00420905" w:rsidP="004209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20905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7" w:type="pct"/>
          </w:tcPr>
          <w:p w14:paraId="0D7F3699" w14:textId="77777777" w:rsidR="00556970" w:rsidRPr="00420905" w:rsidRDefault="00556970" w:rsidP="005569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79" w:type="pct"/>
          </w:tcPr>
          <w:p w14:paraId="645E340B" w14:textId="5FF5B9E4" w:rsidR="00556970" w:rsidRPr="00420905" w:rsidRDefault="00556970" w:rsidP="00371D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20905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</w:tr>
    </w:tbl>
    <w:p w14:paraId="7959A917" w14:textId="4D3844B1" w:rsidR="005C3470" w:rsidRPr="00425D30" w:rsidRDefault="005C3470" w:rsidP="009767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 w:firstLine="540"/>
        <w:jc w:val="thaiDistribute"/>
        <w:rPr>
          <w:rFonts w:ascii="Angsana New" w:hAnsi="Angsana New"/>
          <w:sz w:val="14"/>
          <w:szCs w:val="14"/>
        </w:rPr>
      </w:pPr>
    </w:p>
    <w:tbl>
      <w:tblPr>
        <w:tblStyle w:val="TableGrid"/>
        <w:tblW w:w="9167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0"/>
        <w:gridCol w:w="1080"/>
        <w:gridCol w:w="236"/>
        <w:gridCol w:w="1024"/>
        <w:gridCol w:w="236"/>
        <w:gridCol w:w="1024"/>
        <w:gridCol w:w="270"/>
        <w:gridCol w:w="930"/>
        <w:gridCol w:w="240"/>
        <w:gridCol w:w="900"/>
        <w:gridCol w:w="270"/>
        <w:gridCol w:w="977"/>
      </w:tblGrid>
      <w:tr w:rsidR="00B842C3" w:rsidRPr="00B842C3" w14:paraId="396447CF" w14:textId="77777777" w:rsidTr="007801B2">
        <w:trPr>
          <w:tblHeader/>
        </w:trPr>
        <w:tc>
          <w:tcPr>
            <w:tcW w:w="1980" w:type="dxa"/>
            <w:shd w:val="clear" w:color="auto" w:fill="auto"/>
            <w:vAlign w:val="bottom"/>
          </w:tcPr>
          <w:p w14:paraId="566505F6" w14:textId="77777777" w:rsidR="00B842C3" w:rsidRPr="003A5B04" w:rsidRDefault="00B842C3" w:rsidP="00B842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/>
              <w:rPr>
                <w:rFonts w:ascii="Angsana New" w:hAnsi="Angsana New"/>
                <w:color w:val="000000"/>
                <w:sz w:val="30"/>
                <w:szCs w:val="30"/>
                <w:lang w:eastAsia="ja-JP"/>
              </w:rPr>
            </w:pPr>
          </w:p>
        </w:tc>
        <w:tc>
          <w:tcPr>
            <w:tcW w:w="2340" w:type="dxa"/>
            <w:gridSpan w:val="3"/>
            <w:vAlign w:val="bottom"/>
          </w:tcPr>
          <w:p w14:paraId="7CA2923E" w14:textId="77777777" w:rsidR="00B842C3" w:rsidRPr="003A5B04" w:rsidRDefault="00B842C3" w:rsidP="00B842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A5B0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36" w:type="dxa"/>
            <w:vAlign w:val="bottom"/>
          </w:tcPr>
          <w:p w14:paraId="03D1599A" w14:textId="77777777" w:rsidR="00B842C3" w:rsidRPr="003A5B04" w:rsidRDefault="00B842C3" w:rsidP="00B842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11" w:type="dxa"/>
            <w:gridSpan w:val="7"/>
            <w:vAlign w:val="bottom"/>
          </w:tcPr>
          <w:p w14:paraId="11670CD7" w14:textId="77777777" w:rsidR="00B842C3" w:rsidRPr="003A5B04" w:rsidRDefault="00B842C3" w:rsidP="00B842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A5B0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842C3" w:rsidRPr="00B842C3" w14:paraId="20EF3016" w14:textId="77777777" w:rsidTr="00DE5306">
        <w:trPr>
          <w:tblHeader/>
        </w:trPr>
        <w:tc>
          <w:tcPr>
            <w:tcW w:w="1980" w:type="dxa"/>
            <w:shd w:val="clear" w:color="auto" w:fill="auto"/>
            <w:vAlign w:val="bottom"/>
          </w:tcPr>
          <w:p w14:paraId="57239069" w14:textId="77777777" w:rsidR="00B842C3" w:rsidRPr="003A5B04" w:rsidRDefault="00B842C3" w:rsidP="00B842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/>
              <w:rPr>
                <w:rFonts w:ascii="Angsana New" w:hAnsi="Angsana New"/>
                <w:color w:val="000000"/>
                <w:sz w:val="30"/>
                <w:szCs w:val="30"/>
                <w:cs/>
                <w:lang w:eastAsia="ja-JP"/>
              </w:rPr>
            </w:pPr>
          </w:p>
        </w:tc>
        <w:tc>
          <w:tcPr>
            <w:tcW w:w="1080" w:type="dxa"/>
            <w:vAlign w:val="bottom"/>
          </w:tcPr>
          <w:p w14:paraId="0A67FF8A" w14:textId="77777777" w:rsidR="00B842C3" w:rsidRPr="003A5B04" w:rsidRDefault="00B842C3" w:rsidP="00B842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A5B04">
              <w:rPr>
                <w:rFonts w:ascii="Angsana New" w:hAnsi="Angsana New" w:hint="cs"/>
                <w:sz w:val="30"/>
                <w:szCs w:val="30"/>
                <w:cs/>
              </w:rPr>
              <w:t>ณ วันที่</w:t>
            </w:r>
          </w:p>
          <w:p w14:paraId="52C2FA1E" w14:textId="2D11A50C" w:rsidR="00B842C3" w:rsidRPr="003A5B04" w:rsidRDefault="00922CAB" w:rsidP="00B842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22CAB">
              <w:rPr>
                <w:rFonts w:ascii="Angsana New" w:hAnsi="Angsana New" w:hint="cs"/>
                <w:sz w:val="30"/>
                <w:szCs w:val="30"/>
              </w:rPr>
              <w:t>31</w:t>
            </w:r>
            <w:r w:rsidR="00B842C3" w:rsidRPr="003A5B04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B842C3" w:rsidRPr="003A5B04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6" w:type="dxa"/>
            <w:vAlign w:val="bottom"/>
          </w:tcPr>
          <w:p w14:paraId="1D023874" w14:textId="77777777" w:rsidR="00B842C3" w:rsidRPr="003A5B04" w:rsidRDefault="00B842C3" w:rsidP="00B842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793C6EAA" w14:textId="77777777" w:rsidR="00B842C3" w:rsidRPr="003A5B04" w:rsidRDefault="00B842C3" w:rsidP="00B842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A5B04">
              <w:rPr>
                <w:rFonts w:ascii="Angsana New" w:hAnsi="Angsana New" w:hint="cs"/>
                <w:sz w:val="30"/>
                <w:szCs w:val="30"/>
                <w:cs/>
              </w:rPr>
              <w:t>ณ วันที่</w:t>
            </w:r>
          </w:p>
          <w:p w14:paraId="1E6E5643" w14:textId="1DAB5440" w:rsidR="00B842C3" w:rsidRPr="003A5B04" w:rsidRDefault="00922CAB" w:rsidP="00B842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22CAB">
              <w:rPr>
                <w:rFonts w:ascii="Angsana New" w:hAnsi="Angsana New" w:hint="cs"/>
                <w:sz w:val="30"/>
                <w:szCs w:val="30"/>
              </w:rPr>
              <w:t>3</w:t>
            </w:r>
            <w:r w:rsidR="00495C30">
              <w:rPr>
                <w:rFonts w:ascii="Angsana New" w:hAnsi="Angsana New"/>
                <w:sz w:val="30"/>
                <w:szCs w:val="30"/>
              </w:rPr>
              <w:t>0</w:t>
            </w:r>
            <w:r w:rsidR="00B842C3" w:rsidRPr="003A5B04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D800AF">
              <w:rPr>
                <w:rFonts w:ascii="Angsana New" w:hAnsi="Angsana New" w:hint="cs"/>
                <w:sz w:val="30"/>
                <w:szCs w:val="30"/>
                <w:cs/>
              </w:rPr>
              <w:t>กันย</w:t>
            </w:r>
            <w:r w:rsidR="00495C30">
              <w:rPr>
                <w:rFonts w:ascii="Angsana New" w:hAnsi="Angsana New" w:hint="cs"/>
                <w:sz w:val="30"/>
                <w:szCs w:val="30"/>
                <w:cs/>
              </w:rPr>
              <w:t>ายน</w:t>
            </w:r>
          </w:p>
        </w:tc>
        <w:tc>
          <w:tcPr>
            <w:tcW w:w="236" w:type="dxa"/>
            <w:vAlign w:val="bottom"/>
          </w:tcPr>
          <w:p w14:paraId="09F00E67" w14:textId="77777777" w:rsidR="00B842C3" w:rsidRPr="003A5B04" w:rsidRDefault="00B842C3" w:rsidP="00B842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59653286" w14:textId="77777777" w:rsidR="00B842C3" w:rsidRPr="003A5B04" w:rsidRDefault="00B842C3" w:rsidP="00B842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A5B04">
              <w:rPr>
                <w:rFonts w:ascii="Angsana New" w:hAnsi="Angsana New" w:hint="cs"/>
                <w:sz w:val="30"/>
                <w:szCs w:val="30"/>
                <w:cs/>
              </w:rPr>
              <w:t>ณ วันที่</w:t>
            </w:r>
          </w:p>
          <w:p w14:paraId="1A5025DC" w14:textId="365920A6" w:rsidR="00B842C3" w:rsidRPr="00347107" w:rsidRDefault="00922CAB" w:rsidP="00B842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922CAB">
              <w:rPr>
                <w:rFonts w:ascii="Angsana New" w:hAnsi="Angsana New" w:hint="cs"/>
                <w:spacing w:val="-6"/>
                <w:sz w:val="30"/>
                <w:szCs w:val="30"/>
              </w:rPr>
              <w:t>31</w:t>
            </w:r>
            <w:r w:rsidR="00B842C3" w:rsidRPr="00347107">
              <w:rPr>
                <w:rFonts w:ascii="Angsana New" w:hAnsi="Angsana New" w:hint="cs"/>
                <w:spacing w:val="-6"/>
                <w:sz w:val="30"/>
                <w:szCs w:val="30"/>
              </w:rPr>
              <w:t xml:space="preserve"> </w:t>
            </w:r>
            <w:r w:rsidR="00B842C3" w:rsidRPr="00347107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70" w:type="dxa"/>
            <w:vAlign w:val="bottom"/>
          </w:tcPr>
          <w:p w14:paraId="0FC920F9" w14:textId="77777777" w:rsidR="00B842C3" w:rsidRPr="003A5B04" w:rsidRDefault="00B842C3" w:rsidP="00B842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0" w:type="dxa"/>
            <w:vAlign w:val="bottom"/>
          </w:tcPr>
          <w:p w14:paraId="32029ED7" w14:textId="77777777" w:rsidR="00B842C3" w:rsidRPr="003A5B04" w:rsidRDefault="00B842C3" w:rsidP="00B842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0" w:type="dxa"/>
            <w:vAlign w:val="bottom"/>
          </w:tcPr>
          <w:p w14:paraId="2994624B" w14:textId="77777777" w:rsidR="00B842C3" w:rsidRPr="003A5B04" w:rsidRDefault="00B842C3" w:rsidP="00B842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3C8B95F6" w14:textId="77777777" w:rsidR="00B842C3" w:rsidRPr="003A5B04" w:rsidRDefault="00B842C3" w:rsidP="00B842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5204D97B" w14:textId="77777777" w:rsidR="00B842C3" w:rsidRPr="003A5B04" w:rsidRDefault="00B842C3" w:rsidP="00B842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7" w:type="dxa"/>
            <w:vAlign w:val="bottom"/>
          </w:tcPr>
          <w:p w14:paraId="1F1818BB" w14:textId="77777777" w:rsidR="00B842C3" w:rsidRPr="003A5B04" w:rsidRDefault="00B842C3" w:rsidP="00B842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A5B04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</w:p>
          <w:p w14:paraId="7A7977A0" w14:textId="672B8F92" w:rsidR="00B842C3" w:rsidRPr="003A5B04" w:rsidRDefault="00922CAB" w:rsidP="00B842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22CAB">
              <w:rPr>
                <w:rFonts w:ascii="Angsana New" w:hAnsi="Angsana New" w:hint="cs"/>
                <w:sz w:val="30"/>
                <w:szCs w:val="30"/>
              </w:rPr>
              <w:t>3</w:t>
            </w:r>
            <w:r w:rsidR="00495C30">
              <w:rPr>
                <w:rFonts w:ascii="Angsana New" w:hAnsi="Angsana New"/>
                <w:sz w:val="30"/>
                <w:szCs w:val="30"/>
              </w:rPr>
              <w:t>0</w:t>
            </w:r>
            <w:r w:rsidR="00495C30" w:rsidRPr="003A5B04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D800AF">
              <w:rPr>
                <w:rFonts w:ascii="Angsana New" w:hAnsi="Angsana New" w:hint="cs"/>
                <w:sz w:val="30"/>
                <w:szCs w:val="30"/>
                <w:cs/>
              </w:rPr>
              <w:t>กันย</w:t>
            </w:r>
            <w:r w:rsidR="00495C30">
              <w:rPr>
                <w:rFonts w:ascii="Angsana New" w:hAnsi="Angsana New" w:hint="cs"/>
                <w:sz w:val="30"/>
                <w:szCs w:val="30"/>
                <w:cs/>
              </w:rPr>
              <w:t>ายน</w:t>
            </w:r>
          </w:p>
        </w:tc>
      </w:tr>
      <w:tr w:rsidR="00B842C3" w:rsidRPr="00B842C3" w14:paraId="4625F979" w14:textId="77777777" w:rsidTr="00DE5306">
        <w:trPr>
          <w:tblHeader/>
        </w:trPr>
        <w:tc>
          <w:tcPr>
            <w:tcW w:w="1980" w:type="dxa"/>
            <w:vAlign w:val="bottom"/>
          </w:tcPr>
          <w:p w14:paraId="13147251" w14:textId="77777777" w:rsidR="00B842C3" w:rsidRPr="003A5B04" w:rsidRDefault="00243502" w:rsidP="00283C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A5B0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1080" w:type="dxa"/>
            <w:vAlign w:val="bottom"/>
          </w:tcPr>
          <w:p w14:paraId="12725B5B" w14:textId="6AFE1DDC" w:rsidR="00B842C3" w:rsidRPr="003A5B04" w:rsidRDefault="00922CAB" w:rsidP="00B842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22CAB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922CAB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36" w:type="dxa"/>
            <w:vAlign w:val="bottom"/>
          </w:tcPr>
          <w:p w14:paraId="482761F0" w14:textId="77777777" w:rsidR="00B842C3" w:rsidRPr="003A5B04" w:rsidRDefault="00B842C3" w:rsidP="00B842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29E510A7" w14:textId="0AB0FAC3" w:rsidR="00B842C3" w:rsidRPr="003A5B04" w:rsidRDefault="00922CAB" w:rsidP="00B842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22CAB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922CAB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36" w:type="dxa"/>
            <w:vAlign w:val="bottom"/>
          </w:tcPr>
          <w:p w14:paraId="53BC8FB0" w14:textId="77777777" w:rsidR="00B842C3" w:rsidRPr="003A5B04" w:rsidRDefault="00B842C3" w:rsidP="00B842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03E1358C" w14:textId="459A1E55" w:rsidR="00B842C3" w:rsidRPr="003A5B04" w:rsidRDefault="00922CAB" w:rsidP="00B842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22CAB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922CAB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  <w:vAlign w:val="bottom"/>
          </w:tcPr>
          <w:p w14:paraId="71CFF0D5" w14:textId="77777777" w:rsidR="00B842C3" w:rsidRPr="003A5B04" w:rsidRDefault="00B842C3" w:rsidP="00B842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0" w:type="dxa"/>
            <w:vAlign w:val="bottom"/>
          </w:tcPr>
          <w:p w14:paraId="51570554" w14:textId="77777777" w:rsidR="00B842C3" w:rsidRPr="003A5B04" w:rsidRDefault="00B842C3" w:rsidP="00B842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A5B04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40" w:type="dxa"/>
            <w:vAlign w:val="bottom"/>
          </w:tcPr>
          <w:p w14:paraId="12743B5D" w14:textId="77777777" w:rsidR="00B842C3" w:rsidRPr="003A5B04" w:rsidRDefault="00B842C3" w:rsidP="00B842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10161C14" w14:textId="77777777" w:rsidR="00B842C3" w:rsidRPr="003A5B04" w:rsidRDefault="00B842C3" w:rsidP="00B842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A5B04"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270" w:type="dxa"/>
            <w:vAlign w:val="bottom"/>
          </w:tcPr>
          <w:p w14:paraId="3B3FF512" w14:textId="77777777" w:rsidR="00B842C3" w:rsidRPr="003A5B04" w:rsidRDefault="00B842C3" w:rsidP="00B842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7" w:type="dxa"/>
            <w:vAlign w:val="bottom"/>
          </w:tcPr>
          <w:p w14:paraId="1FA98A29" w14:textId="0DFF661E" w:rsidR="00B842C3" w:rsidRPr="003A5B04" w:rsidRDefault="00922CAB" w:rsidP="00B842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22CAB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922CAB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B842C3" w:rsidRPr="00B842C3" w14:paraId="19296014" w14:textId="77777777" w:rsidTr="007801B2">
        <w:tc>
          <w:tcPr>
            <w:tcW w:w="1980" w:type="dxa"/>
            <w:vAlign w:val="bottom"/>
          </w:tcPr>
          <w:p w14:paraId="39E061BC" w14:textId="77777777" w:rsidR="00B842C3" w:rsidRPr="003A5B04" w:rsidRDefault="00B842C3" w:rsidP="00AF04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40" w:type="dxa"/>
            <w:gridSpan w:val="3"/>
            <w:vAlign w:val="bottom"/>
          </w:tcPr>
          <w:p w14:paraId="70124DC6" w14:textId="77777777" w:rsidR="00B842C3" w:rsidRPr="003A5B04" w:rsidRDefault="00B842C3" w:rsidP="00AF04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A5B04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3A5B0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ร้อยละต่อปี)</w:t>
            </w:r>
          </w:p>
        </w:tc>
        <w:tc>
          <w:tcPr>
            <w:tcW w:w="236" w:type="dxa"/>
            <w:vAlign w:val="bottom"/>
          </w:tcPr>
          <w:p w14:paraId="093E9507" w14:textId="77777777" w:rsidR="00B842C3" w:rsidRPr="003A5B04" w:rsidRDefault="00B842C3" w:rsidP="00AF04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11" w:type="dxa"/>
            <w:gridSpan w:val="7"/>
            <w:vAlign w:val="bottom"/>
          </w:tcPr>
          <w:p w14:paraId="40E7D6D4" w14:textId="77777777" w:rsidR="00B842C3" w:rsidRPr="003A5B04" w:rsidRDefault="00B842C3" w:rsidP="00B842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A5B04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3A5B0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74155E" w:rsidRPr="00B842C3" w14:paraId="503173DD" w14:textId="77777777" w:rsidTr="00DE5306">
        <w:tc>
          <w:tcPr>
            <w:tcW w:w="1980" w:type="dxa"/>
            <w:vAlign w:val="bottom"/>
          </w:tcPr>
          <w:p w14:paraId="1024B612" w14:textId="14FE2CE7" w:rsidR="0074155E" w:rsidRPr="003A5B04" w:rsidRDefault="0074155E" w:rsidP="00741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A5B04">
              <w:rPr>
                <w:rFonts w:ascii="Angsana New" w:hAnsi="Angsana New"/>
                <w:sz w:val="30"/>
                <w:szCs w:val="30"/>
                <w:cs/>
              </w:rPr>
              <w:t>บริษัทย่อยทางตรง</w:t>
            </w:r>
          </w:p>
        </w:tc>
        <w:tc>
          <w:tcPr>
            <w:tcW w:w="1080" w:type="dxa"/>
            <w:vAlign w:val="bottom"/>
          </w:tcPr>
          <w:p w14:paraId="6B6990C0" w14:textId="6BDC4E6D" w:rsidR="0074155E" w:rsidRPr="00CF0C3F" w:rsidRDefault="00922CAB" w:rsidP="00741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922CAB">
              <w:rPr>
                <w:rFonts w:ascii="Angsana New" w:hAnsi="Angsana New"/>
                <w:sz w:val="30"/>
                <w:szCs w:val="30"/>
              </w:rPr>
              <w:t>1</w:t>
            </w:r>
            <w:r w:rsidR="0074155E" w:rsidRPr="003A5B04">
              <w:rPr>
                <w:rFonts w:ascii="Angsana New" w:hAnsi="Angsana New"/>
                <w:sz w:val="30"/>
                <w:szCs w:val="30"/>
              </w:rPr>
              <w:t>.</w:t>
            </w:r>
            <w:r w:rsidRPr="00922CAB"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236" w:type="dxa"/>
            <w:vAlign w:val="bottom"/>
          </w:tcPr>
          <w:p w14:paraId="4BE30924" w14:textId="77777777" w:rsidR="0074155E" w:rsidRPr="003A5B04" w:rsidRDefault="0074155E" w:rsidP="00741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5FE2796D" w14:textId="60378B2F" w:rsidR="0074155E" w:rsidRPr="007801B2" w:rsidRDefault="00922CAB" w:rsidP="007801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2"/>
              <w:jc w:val="center"/>
              <w:rPr>
                <w:rFonts w:ascii="Angsana New" w:hAnsi="Angsana New"/>
                <w:spacing w:val="-4"/>
                <w:sz w:val="30"/>
                <w:szCs w:val="30"/>
                <w:lang w:val="en-GB"/>
              </w:rPr>
            </w:pPr>
            <w:r w:rsidRPr="00922CAB">
              <w:rPr>
                <w:rFonts w:ascii="Angsana New" w:hAnsi="Angsana New"/>
                <w:spacing w:val="-4"/>
                <w:sz w:val="30"/>
                <w:szCs w:val="30"/>
              </w:rPr>
              <w:t>0</w:t>
            </w:r>
            <w:r w:rsidR="00DE5306" w:rsidRPr="00ED591D">
              <w:rPr>
                <w:rFonts w:ascii="Angsana New" w:hAnsi="Angsana New"/>
                <w:spacing w:val="-4"/>
                <w:sz w:val="30"/>
                <w:szCs w:val="30"/>
                <w:lang w:val="en-GB"/>
              </w:rPr>
              <w:t>.</w:t>
            </w:r>
            <w:r w:rsidRPr="00922CAB">
              <w:rPr>
                <w:rFonts w:ascii="Angsana New" w:hAnsi="Angsana New"/>
                <w:spacing w:val="-4"/>
                <w:sz w:val="30"/>
                <w:szCs w:val="30"/>
              </w:rPr>
              <w:t>78</w:t>
            </w:r>
            <w:r w:rsidR="00DE5306" w:rsidRPr="00ED591D">
              <w:rPr>
                <w:rFonts w:ascii="Angsana New" w:hAnsi="Angsana New"/>
                <w:spacing w:val="-4"/>
                <w:sz w:val="30"/>
                <w:szCs w:val="30"/>
                <w:lang w:val="en-GB"/>
              </w:rPr>
              <w:t xml:space="preserve"> </w:t>
            </w:r>
            <w:r w:rsidR="00B15135">
              <w:rPr>
                <w:rFonts w:ascii="Angsana New" w:hAnsi="Angsana New"/>
                <w:spacing w:val="-4"/>
                <w:sz w:val="30"/>
                <w:szCs w:val="30"/>
                <w:lang w:val="en-GB"/>
              </w:rPr>
              <w:t>-</w:t>
            </w:r>
            <w:r w:rsidR="00DE5306" w:rsidRPr="00ED591D">
              <w:rPr>
                <w:rFonts w:ascii="Angsana New" w:hAnsi="Angsana New"/>
                <w:spacing w:val="-4"/>
                <w:sz w:val="30"/>
                <w:szCs w:val="30"/>
                <w:lang w:val="en-GB"/>
              </w:rPr>
              <w:t xml:space="preserve"> </w:t>
            </w:r>
            <w:r w:rsidRPr="00922CAB">
              <w:rPr>
                <w:rFonts w:ascii="Angsana New" w:hAnsi="Angsana New"/>
                <w:spacing w:val="-4"/>
                <w:sz w:val="30"/>
                <w:szCs w:val="30"/>
              </w:rPr>
              <w:t>1</w:t>
            </w:r>
            <w:r w:rsidR="00DE5306" w:rsidRPr="00ED591D">
              <w:rPr>
                <w:rFonts w:ascii="Angsana New" w:hAnsi="Angsana New"/>
                <w:spacing w:val="-4"/>
                <w:sz w:val="30"/>
                <w:szCs w:val="30"/>
                <w:lang w:val="en-GB"/>
              </w:rPr>
              <w:t>.</w:t>
            </w:r>
            <w:r w:rsidRPr="00922CAB">
              <w:rPr>
                <w:rFonts w:ascii="Angsana New" w:hAnsi="Angsana New"/>
                <w:spacing w:val="-4"/>
                <w:sz w:val="30"/>
                <w:szCs w:val="30"/>
              </w:rPr>
              <w:t>10</w:t>
            </w:r>
          </w:p>
        </w:tc>
        <w:tc>
          <w:tcPr>
            <w:tcW w:w="236" w:type="dxa"/>
            <w:vAlign w:val="bottom"/>
          </w:tcPr>
          <w:p w14:paraId="0E593227" w14:textId="77777777" w:rsidR="0074155E" w:rsidRPr="003A5B04" w:rsidRDefault="0074155E" w:rsidP="00741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double" w:sz="4" w:space="0" w:color="auto"/>
            </w:tcBorders>
            <w:vAlign w:val="bottom"/>
          </w:tcPr>
          <w:p w14:paraId="0EE5B6B2" w14:textId="23311955" w:rsidR="0074155E" w:rsidRPr="00CF0C3F" w:rsidRDefault="00922CAB" w:rsidP="007801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922CAB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74155E" w:rsidRPr="003A5B0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922CAB">
              <w:rPr>
                <w:rFonts w:ascii="Angsana New" w:hAnsi="Angsana New"/>
                <w:b/>
                <w:bCs/>
                <w:sz w:val="30"/>
                <w:szCs w:val="30"/>
              </w:rPr>
              <w:t>465</w:t>
            </w:r>
            <w:r w:rsidR="0074155E" w:rsidRPr="003A5B0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922CAB">
              <w:rPr>
                <w:rFonts w:ascii="Angsana New" w:hAnsi="Angsana New"/>
                <w:b/>
                <w:bCs/>
                <w:sz w:val="30"/>
                <w:szCs w:val="30"/>
              </w:rPr>
              <w:t>000</w:t>
            </w:r>
          </w:p>
        </w:tc>
        <w:tc>
          <w:tcPr>
            <w:tcW w:w="270" w:type="dxa"/>
            <w:vAlign w:val="bottom"/>
          </w:tcPr>
          <w:p w14:paraId="1D9E8ACE" w14:textId="77777777" w:rsidR="0074155E" w:rsidRPr="003A5B04" w:rsidRDefault="0074155E" w:rsidP="00741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0" w:type="dxa"/>
            <w:vAlign w:val="bottom"/>
          </w:tcPr>
          <w:p w14:paraId="663FC6E4" w14:textId="6A5224B5" w:rsidR="0074155E" w:rsidRDefault="00DE5306" w:rsidP="00741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6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1,000,000</w:t>
            </w:r>
          </w:p>
        </w:tc>
        <w:tc>
          <w:tcPr>
            <w:tcW w:w="240" w:type="dxa"/>
            <w:vAlign w:val="bottom"/>
          </w:tcPr>
          <w:p w14:paraId="37BE12AA" w14:textId="77777777" w:rsidR="0074155E" w:rsidRPr="003A5B04" w:rsidRDefault="0074155E" w:rsidP="00741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11DEC493" w14:textId="0E8E3F04" w:rsidR="0074155E" w:rsidRDefault="00DE5306" w:rsidP="00741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(55,000)</w:t>
            </w:r>
          </w:p>
        </w:tc>
        <w:tc>
          <w:tcPr>
            <w:tcW w:w="270" w:type="dxa"/>
            <w:vAlign w:val="bottom"/>
          </w:tcPr>
          <w:p w14:paraId="2A27F373" w14:textId="77777777" w:rsidR="0074155E" w:rsidRPr="003A5B04" w:rsidRDefault="0074155E" w:rsidP="00741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7" w:type="dxa"/>
            <w:tcBorders>
              <w:bottom w:val="double" w:sz="4" w:space="0" w:color="auto"/>
            </w:tcBorders>
            <w:vAlign w:val="bottom"/>
          </w:tcPr>
          <w:p w14:paraId="59B35785" w14:textId="09E11E5F" w:rsidR="0074155E" w:rsidRDefault="00DE5306" w:rsidP="007801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line="240" w:lineRule="auto"/>
              <w:ind w:left="-95" w:right="-15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4,410,000</w:t>
            </w:r>
          </w:p>
        </w:tc>
      </w:tr>
    </w:tbl>
    <w:p w14:paraId="79E3FC95" w14:textId="3F1FB6D5" w:rsidR="00D93034" w:rsidRPr="004346C3" w:rsidRDefault="00D93034" w:rsidP="009767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 w:firstLine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19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58"/>
        <w:gridCol w:w="1170"/>
        <w:gridCol w:w="272"/>
        <w:gridCol w:w="1098"/>
        <w:gridCol w:w="269"/>
        <w:gridCol w:w="1084"/>
        <w:gridCol w:w="250"/>
        <w:gridCol w:w="1091"/>
      </w:tblGrid>
      <w:tr w:rsidR="00F949D5" w:rsidRPr="00B165D6" w14:paraId="0BBBFDC7" w14:textId="77777777" w:rsidTr="003E1959">
        <w:trPr>
          <w:tblHeader/>
        </w:trPr>
        <w:tc>
          <w:tcPr>
            <w:tcW w:w="3958" w:type="dxa"/>
            <w:vAlign w:val="bottom"/>
          </w:tcPr>
          <w:p w14:paraId="4457FD5C" w14:textId="77777777" w:rsidR="00F949D5" w:rsidRPr="0082412F" w:rsidRDefault="00F949D5" w:rsidP="009767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10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540" w:type="dxa"/>
            <w:gridSpan w:val="3"/>
            <w:vAlign w:val="bottom"/>
          </w:tcPr>
          <w:p w14:paraId="7E9F96F9" w14:textId="77777777" w:rsidR="00F949D5" w:rsidRPr="0082412F" w:rsidRDefault="00F949D5" w:rsidP="00F949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2412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9" w:type="dxa"/>
            <w:vAlign w:val="bottom"/>
          </w:tcPr>
          <w:p w14:paraId="4B6FC585" w14:textId="77777777" w:rsidR="00F949D5" w:rsidRPr="0082412F" w:rsidRDefault="00F949D5" w:rsidP="00F949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25" w:type="dxa"/>
            <w:gridSpan w:val="3"/>
            <w:vAlign w:val="bottom"/>
          </w:tcPr>
          <w:p w14:paraId="19F94AEC" w14:textId="77777777" w:rsidR="00F949D5" w:rsidRPr="0082412F" w:rsidRDefault="00F949D5" w:rsidP="00F949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2412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949D5" w:rsidRPr="00B165D6" w14:paraId="232DC514" w14:textId="77777777" w:rsidTr="003E1959">
        <w:trPr>
          <w:tblHeader/>
        </w:trPr>
        <w:tc>
          <w:tcPr>
            <w:tcW w:w="3958" w:type="dxa"/>
            <w:vAlign w:val="bottom"/>
          </w:tcPr>
          <w:p w14:paraId="46037E0E" w14:textId="77777777" w:rsidR="00F949D5" w:rsidRPr="0082412F" w:rsidRDefault="00F949D5" w:rsidP="009767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0" w:right="-1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F07B2DC" w14:textId="46638911" w:rsidR="00F949D5" w:rsidRPr="0082412F" w:rsidRDefault="00922CAB" w:rsidP="00F949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22CAB">
              <w:rPr>
                <w:rFonts w:ascii="Angsana New" w:hAnsi="Angsana New" w:hint="cs"/>
                <w:sz w:val="30"/>
                <w:szCs w:val="30"/>
              </w:rPr>
              <w:t>3</w:t>
            </w:r>
            <w:r w:rsidR="00495C30">
              <w:rPr>
                <w:rFonts w:ascii="Angsana New" w:hAnsi="Angsana New"/>
                <w:sz w:val="30"/>
                <w:szCs w:val="30"/>
              </w:rPr>
              <w:t>0</w:t>
            </w:r>
            <w:r w:rsidR="00F949D5" w:rsidRPr="0082412F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D800AF">
              <w:rPr>
                <w:rFonts w:ascii="Angsana New" w:hAnsi="Angsana New" w:hint="cs"/>
                <w:sz w:val="30"/>
                <w:szCs w:val="30"/>
                <w:cs/>
              </w:rPr>
              <w:t>กันย</w:t>
            </w:r>
            <w:r w:rsidR="00495C30">
              <w:rPr>
                <w:rFonts w:ascii="Angsana New" w:hAnsi="Angsana New" w:hint="cs"/>
                <w:sz w:val="30"/>
                <w:szCs w:val="30"/>
                <w:cs/>
              </w:rPr>
              <w:t>ายน</w:t>
            </w:r>
          </w:p>
        </w:tc>
        <w:tc>
          <w:tcPr>
            <w:tcW w:w="272" w:type="dxa"/>
            <w:vAlign w:val="bottom"/>
          </w:tcPr>
          <w:p w14:paraId="3565583F" w14:textId="77777777" w:rsidR="00F949D5" w:rsidRPr="0082412F" w:rsidRDefault="00F949D5" w:rsidP="00F949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0BF736D1" w14:textId="2FC48DBF" w:rsidR="00F949D5" w:rsidRPr="0082412F" w:rsidRDefault="00922CAB" w:rsidP="00F949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22CAB">
              <w:rPr>
                <w:rFonts w:ascii="Angsana New" w:hAnsi="Angsana New" w:hint="cs"/>
                <w:sz w:val="30"/>
                <w:szCs w:val="30"/>
              </w:rPr>
              <w:t>31</w:t>
            </w:r>
            <w:r w:rsidR="00F949D5" w:rsidRPr="0082412F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F949D5" w:rsidRPr="0082412F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69" w:type="dxa"/>
            <w:vAlign w:val="bottom"/>
          </w:tcPr>
          <w:p w14:paraId="25FE9FCF" w14:textId="77777777" w:rsidR="00F949D5" w:rsidRPr="0082412F" w:rsidRDefault="00F949D5" w:rsidP="00F949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  <w:shd w:val="clear" w:color="auto" w:fill="auto"/>
            <w:vAlign w:val="bottom"/>
          </w:tcPr>
          <w:p w14:paraId="34457E4C" w14:textId="71882CBD" w:rsidR="00F949D5" w:rsidRPr="0082412F" w:rsidRDefault="00922CAB" w:rsidP="00F949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22CAB">
              <w:rPr>
                <w:rFonts w:ascii="Angsana New" w:hAnsi="Angsana New" w:hint="cs"/>
                <w:sz w:val="30"/>
                <w:szCs w:val="30"/>
              </w:rPr>
              <w:t>3</w:t>
            </w:r>
            <w:r w:rsidR="00495C30">
              <w:rPr>
                <w:rFonts w:ascii="Angsana New" w:hAnsi="Angsana New"/>
                <w:sz w:val="30"/>
                <w:szCs w:val="30"/>
              </w:rPr>
              <w:t>0</w:t>
            </w:r>
            <w:r w:rsidR="00F949D5" w:rsidRPr="0082412F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D800AF">
              <w:rPr>
                <w:rFonts w:ascii="Angsana New" w:hAnsi="Angsana New" w:hint="cs"/>
                <w:sz w:val="30"/>
                <w:szCs w:val="30"/>
                <w:cs/>
              </w:rPr>
              <w:t>กันย</w:t>
            </w:r>
            <w:r w:rsidR="00495C30">
              <w:rPr>
                <w:rFonts w:ascii="Angsana New" w:hAnsi="Angsana New" w:hint="cs"/>
                <w:sz w:val="30"/>
                <w:szCs w:val="30"/>
                <w:cs/>
              </w:rPr>
              <w:t>ายน</w:t>
            </w:r>
          </w:p>
        </w:tc>
        <w:tc>
          <w:tcPr>
            <w:tcW w:w="250" w:type="dxa"/>
            <w:vAlign w:val="bottom"/>
          </w:tcPr>
          <w:p w14:paraId="690B08FE" w14:textId="77777777" w:rsidR="00F949D5" w:rsidRPr="0082412F" w:rsidRDefault="00F949D5" w:rsidP="00F949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1" w:type="dxa"/>
            <w:shd w:val="clear" w:color="auto" w:fill="auto"/>
            <w:vAlign w:val="bottom"/>
          </w:tcPr>
          <w:p w14:paraId="6764DAE1" w14:textId="1BB206CF" w:rsidR="00F949D5" w:rsidRPr="0082412F" w:rsidRDefault="00922CAB" w:rsidP="00F949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22CAB">
              <w:rPr>
                <w:rFonts w:ascii="Angsana New" w:hAnsi="Angsana New" w:hint="cs"/>
                <w:sz w:val="30"/>
                <w:szCs w:val="30"/>
              </w:rPr>
              <w:t>31</w:t>
            </w:r>
            <w:r w:rsidR="00F949D5" w:rsidRPr="0082412F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F949D5" w:rsidRPr="0082412F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243502" w:rsidRPr="00B165D6" w14:paraId="5F1EAD73" w14:textId="77777777" w:rsidTr="003E1959">
        <w:trPr>
          <w:tblHeader/>
        </w:trPr>
        <w:tc>
          <w:tcPr>
            <w:tcW w:w="3958" w:type="dxa"/>
            <w:vAlign w:val="bottom"/>
          </w:tcPr>
          <w:p w14:paraId="2DEE53DA" w14:textId="4C17E88F" w:rsidR="00243502" w:rsidRPr="0082412F" w:rsidRDefault="00243502" w:rsidP="00283C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2"/>
              <w:rPr>
                <w:rFonts w:ascii="Angsana New" w:hAnsi="Angsana New"/>
                <w:sz w:val="30"/>
                <w:szCs w:val="30"/>
              </w:rPr>
            </w:pPr>
            <w:r w:rsidRPr="0082412F">
              <w:rPr>
                <w:rFonts w:ascii="Angsana New" w:hAnsi="Angsana New" w:hint="cs"/>
                <w:sz w:val="30"/>
                <w:szCs w:val="30"/>
              </w:rPr>
              <w:br w:type="page"/>
            </w:r>
            <w:r w:rsidRPr="0082412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เจ้าหนี้หมุนเวียนอื่น</w:t>
            </w:r>
            <w:r w:rsidRPr="0082412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B13A5E4" w14:textId="4782E5F9" w:rsidR="00243502" w:rsidRPr="0082412F" w:rsidRDefault="00922CAB" w:rsidP="00243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22CAB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922CAB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2BCFF18C" w14:textId="77777777" w:rsidR="00243502" w:rsidRPr="0082412F" w:rsidRDefault="00243502" w:rsidP="00243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637259E7" w14:textId="128F6258" w:rsidR="00243502" w:rsidRPr="0082412F" w:rsidRDefault="00922CAB" w:rsidP="00243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22CAB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922CAB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34EFEF26" w14:textId="77777777" w:rsidR="00243502" w:rsidRPr="0082412F" w:rsidRDefault="00243502" w:rsidP="00243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  <w:shd w:val="clear" w:color="auto" w:fill="auto"/>
            <w:vAlign w:val="bottom"/>
          </w:tcPr>
          <w:p w14:paraId="73B664C9" w14:textId="59501720" w:rsidR="00243502" w:rsidRPr="0082412F" w:rsidRDefault="00922CAB" w:rsidP="00243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22CAB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922CAB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50" w:type="dxa"/>
            <w:shd w:val="clear" w:color="auto" w:fill="auto"/>
            <w:vAlign w:val="bottom"/>
          </w:tcPr>
          <w:p w14:paraId="37456702" w14:textId="77777777" w:rsidR="00243502" w:rsidRPr="0082412F" w:rsidRDefault="00243502" w:rsidP="00243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1" w:type="dxa"/>
            <w:shd w:val="clear" w:color="auto" w:fill="auto"/>
            <w:vAlign w:val="bottom"/>
          </w:tcPr>
          <w:p w14:paraId="7C8D9875" w14:textId="7A5B35F5" w:rsidR="00243502" w:rsidRPr="0082412F" w:rsidRDefault="00922CAB" w:rsidP="00243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22CAB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922CAB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F949D5" w:rsidRPr="00B165D6" w14:paraId="1673B6CF" w14:textId="77777777" w:rsidTr="003E1959">
        <w:trPr>
          <w:tblHeader/>
        </w:trPr>
        <w:tc>
          <w:tcPr>
            <w:tcW w:w="3958" w:type="dxa"/>
            <w:vAlign w:val="bottom"/>
          </w:tcPr>
          <w:p w14:paraId="36F0F2D0" w14:textId="77777777" w:rsidR="00F949D5" w:rsidRPr="0082412F" w:rsidRDefault="00F949D5" w:rsidP="009767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70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34" w:type="dxa"/>
            <w:gridSpan w:val="7"/>
            <w:vAlign w:val="bottom"/>
          </w:tcPr>
          <w:p w14:paraId="549FEDD4" w14:textId="77777777" w:rsidR="00F949D5" w:rsidRPr="0082412F" w:rsidRDefault="00F949D5" w:rsidP="00F949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2412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43502" w:rsidRPr="00B165D6" w14:paraId="6C81B41B" w14:textId="77777777" w:rsidTr="003E1959">
        <w:tc>
          <w:tcPr>
            <w:tcW w:w="3958" w:type="dxa"/>
            <w:vAlign w:val="bottom"/>
          </w:tcPr>
          <w:p w14:paraId="7038E00A" w14:textId="77777777" w:rsidR="00243502" w:rsidRPr="0082412F" w:rsidRDefault="00243502" w:rsidP="00283C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43502">
              <w:rPr>
                <w:rFonts w:ascii="Angsana New" w:hAnsi="Angsana New"/>
                <w:sz w:val="30"/>
                <w:szCs w:val="30"/>
                <w:cs/>
              </w:rPr>
              <w:t>ผู้ถือหุ้นรายใหญ่</w:t>
            </w:r>
          </w:p>
        </w:tc>
        <w:tc>
          <w:tcPr>
            <w:tcW w:w="1170" w:type="dxa"/>
            <w:vAlign w:val="bottom"/>
          </w:tcPr>
          <w:p w14:paraId="50F7CC5A" w14:textId="1FC1BA52" w:rsidR="00243502" w:rsidRPr="0082412F" w:rsidRDefault="007352A5" w:rsidP="00243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44,174</w:t>
            </w:r>
          </w:p>
        </w:tc>
        <w:tc>
          <w:tcPr>
            <w:tcW w:w="272" w:type="dxa"/>
            <w:vAlign w:val="bottom"/>
          </w:tcPr>
          <w:p w14:paraId="4D67881D" w14:textId="77777777" w:rsidR="00243502" w:rsidRPr="0082412F" w:rsidRDefault="00243502" w:rsidP="00243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/>
              <w:ind w:left="-108" w:right="-11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14:paraId="17DD9E33" w14:textId="463289FA" w:rsidR="00243502" w:rsidRPr="0082412F" w:rsidRDefault="00922CAB" w:rsidP="00243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922CAB">
              <w:rPr>
                <w:rFonts w:ascii="Angsana New" w:hAnsi="Angsana New"/>
                <w:sz w:val="30"/>
                <w:szCs w:val="30"/>
              </w:rPr>
              <w:t>40</w:t>
            </w:r>
            <w:r w:rsidR="00243502" w:rsidRPr="00243502">
              <w:rPr>
                <w:rFonts w:ascii="Angsana New" w:hAnsi="Angsana New"/>
                <w:sz w:val="30"/>
                <w:szCs w:val="30"/>
              </w:rPr>
              <w:t>,</w:t>
            </w:r>
            <w:r w:rsidRPr="00922CAB">
              <w:rPr>
                <w:rFonts w:ascii="Angsana New" w:hAnsi="Angsana New"/>
                <w:sz w:val="30"/>
                <w:szCs w:val="30"/>
              </w:rPr>
              <w:t>347</w:t>
            </w:r>
          </w:p>
        </w:tc>
        <w:tc>
          <w:tcPr>
            <w:tcW w:w="269" w:type="dxa"/>
            <w:vAlign w:val="bottom"/>
          </w:tcPr>
          <w:p w14:paraId="2C0ABFF4" w14:textId="77777777" w:rsidR="00243502" w:rsidRPr="0082412F" w:rsidRDefault="00243502" w:rsidP="00243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/>
              <w:ind w:left="-108" w:right="-11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  <w:vAlign w:val="bottom"/>
          </w:tcPr>
          <w:p w14:paraId="3372BAAC" w14:textId="0A865B19" w:rsidR="00243502" w:rsidRPr="0082412F" w:rsidRDefault="007352A5" w:rsidP="00243502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0" w:type="dxa"/>
            <w:vAlign w:val="bottom"/>
          </w:tcPr>
          <w:p w14:paraId="537039D1" w14:textId="77777777" w:rsidR="00243502" w:rsidRPr="0082412F" w:rsidRDefault="00243502" w:rsidP="00243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/>
              <w:ind w:left="-108" w:right="-11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1" w:type="dxa"/>
          </w:tcPr>
          <w:p w14:paraId="1366DEE5" w14:textId="6802590A" w:rsidR="00243502" w:rsidRPr="0082412F" w:rsidRDefault="00922CAB" w:rsidP="00243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922CAB">
              <w:rPr>
                <w:rFonts w:ascii="Angsana New" w:hAnsi="Angsana New"/>
                <w:sz w:val="30"/>
                <w:szCs w:val="30"/>
              </w:rPr>
              <w:t>1</w:t>
            </w:r>
            <w:r w:rsidR="00243502" w:rsidRPr="00243502">
              <w:rPr>
                <w:rFonts w:ascii="Angsana New" w:hAnsi="Angsana New"/>
                <w:sz w:val="30"/>
                <w:szCs w:val="30"/>
              </w:rPr>
              <w:t>,</w:t>
            </w:r>
            <w:r w:rsidRPr="00922CAB">
              <w:rPr>
                <w:rFonts w:ascii="Angsana New" w:hAnsi="Angsana New"/>
                <w:sz w:val="30"/>
                <w:szCs w:val="30"/>
              </w:rPr>
              <w:t>609</w:t>
            </w:r>
          </w:p>
        </w:tc>
      </w:tr>
      <w:tr w:rsidR="00801964" w:rsidRPr="00B165D6" w14:paraId="358BD626" w14:textId="77777777" w:rsidTr="00846CBA">
        <w:tc>
          <w:tcPr>
            <w:tcW w:w="3958" w:type="dxa"/>
            <w:vAlign w:val="bottom"/>
          </w:tcPr>
          <w:p w14:paraId="46E7637F" w14:textId="77777777" w:rsidR="00801964" w:rsidRPr="0082412F" w:rsidRDefault="00801964" w:rsidP="00801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43502">
              <w:rPr>
                <w:rFonts w:ascii="Angsana New" w:hAnsi="Angsana New"/>
                <w:sz w:val="30"/>
                <w:szCs w:val="30"/>
                <w:cs/>
              </w:rPr>
              <w:t>บริษัทย่อยทางตรง</w:t>
            </w:r>
          </w:p>
        </w:tc>
        <w:tc>
          <w:tcPr>
            <w:tcW w:w="1170" w:type="dxa"/>
          </w:tcPr>
          <w:p w14:paraId="35E0EA5C" w14:textId="6615B148" w:rsidR="00801964" w:rsidRPr="0082412F" w:rsidRDefault="007352A5" w:rsidP="00801964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2" w:type="dxa"/>
            <w:vAlign w:val="bottom"/>
          </w:tcPr>
          <w:p w14:paraId="108BA27E" w14:textId="77777777" w:rsidR="00801964" w:rsidRPr="0082412F" w:rsidRDefault="00801964" w:rsidP="008019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/>
              <w:ind w:left="-108" w:right="-11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14:paraId="57E571CC" w14:textId="77777777" w:rsidR="00801964" w:rsidRPr="0082412F" w:rsidRDefault="00801964" w:rsidP="008019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24350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9" w:type="dxa"/>
            <w:vAlign w:val="bottom"/>
          </w:tcPr>
          <w:p w14:paraId="184B7787" w14:textId="77777777" w:rsidR="00801964" w:rsidRPr="0082412F" w:rsidRDefault="00801964" w:rsidP="008019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/>
              <w:ind w:left="-108" w:right="-11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  <w:vAlign w:val="bottom"/>
          </w:tcPr>
          <w:p w14:paraId="22353669" w14:textId="3E1A2E7B" w:rsidR="00801964" w:rsidRPr="0082412F" w:rsidRDefault="007352A5" w:rsidP="008019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after="0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6,053</w:t>
            </w:r>
          </w:p>
        </w:tc>
        <w:tc>
          <w:tcPr>
            <w:tcW w:w="250" w:type="dxa"/>
            <w:vAlign w:val="bottom"/>
          </w:tcPr>
          <w:p w14:paraId="6E750EBE" w14:textId="77777777" w:rsidR="00801964" w:rsidRPr="0082412F" w:rsidRDefault="00801964" w:rsidP="008019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/>
              <w:ind w:left="-108" w:right="-11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1" w:type="dxa"/>
          </w:tcPr>
          <w:p w14:paraId="1BC37C7F" w14:textId="615C787C" w:rsidR="00801964" w:rsidRPr="0082412F" w:rsidRDefault="00922CAB" w:rsidP="008019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922CAB">
              <w:rPr>
                <w:rFonts w:ascii="Angsana New" w:hAnsi="Angsana New"/>
                <w:sz w:val="30"/>
                <w:szCs w:val="30"/>
              </w:rPr>
              <w:t>9</w:t>
            </w:r>
            <w:r w:rsidR="00801964" w:rsidRPr="00243502">
              <w:rPr>
                <w:rFonts w:ascii="Angsana New" w:hAnsi="Angsana New"/>
                <w:sz w:val="30"/>
                <w:szCs w:val="30"/>
              </w:rPr>
              <w:t>,</w:t>
            </w:r>
            <w:r w:rsidRPr="00922CAB">
              <w:rPr>
                <w:rFonts w:ascii="Angsana New" w:hAnsi="Angsana New"/>
                <w:sz w:val="30"/>
                <w:szCs w:val="30"/>
              </w:rPr>
              <w:t>872</w:t>
            </w:r>
          </w:p>
        </w:tc>
      </w:tr>
      <w:tr w:rsidR="00801964" w:rsidRPr="00B165D6" w14:paraId="4394CFEF" w14:textId="77777777" w:rsidTr="00846CBA">
        <w:tc>
          <w:tcPr>
            <w:tcW w:w="3958" w:type="dxa"/>
            <w:vAlign w:val="bottom"/>
          </w:tcPr>
          <w:p w14:paraId="50A34A9E" w14:textId="77777777" w:rsidR="00801964" w:rsidRPr="0082412F" w:rsidRDefault="00801964" w:rsidP="00801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43502">
              <w:rPr>
                <w:rFonts w:ascii="Angsana New" w:hAnsi="Angsana New"/>
                <w:sz w:val="30"/>
                <w:szCs w:val="30"/>
                <w:cs/>
              </w:rPr>
              <w:t>บริษัทย่อยทางอ้อม</w:t>
            </w:r>
          </w:p>
        </w:tc>
        <w:tc>
          <w:tcPr>
            <w:tcW w:w="1170" w:type="dxa"/>
          </w:tcPr>
          <w:p w14:paraId="23726EEF" w14:textId="677E0A37" w:rsidR="00801964" w:rsidRPr="0082412F" w:rsidRDefault="007352A5" w:rsidP="00801964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2" w:type="dxa"/>
            <w:vAlign w:val="bottom"/>
          </w:tcPr>
          <w:p w14:paraId="78169100" w14:textId="77777777" w:rsidR="00801964" w:rsidRPr="0082412F" w:rsidRDefault="00801964" w:rsidP="008019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/>
              <w:ind w:left="-108" w:right="-11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14:paraId="14C5A676" w14:textId="77777777" w:rsidR="00801964" w:rsidRPr="0082412F" w:rsidRDefault="00801964" w:rsidP="008019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24350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9" w:type="dxa"/>
            <w:vAlign w:val="bottom"/>
          </w:tcPr>
          <w:p w14:paraId="7D8FC146" w14:textId="77777777" w:rsidR="00801964" w:rsidRPr="0082412F" w:rsidRDefault="00801964" w:rsidP="008019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/>
              <w:ind w:left="-108" w:right="-11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  <w:vAlign w:val="bottom"/>
          </w:tcPr>
          <w:p w14:paraId="0EF6946B" w14:textId="63E87283" w:rsidR="00801964" w:rsidRPr="0082412F" w:rsidRDefault="007352A5" w:rsidP="008019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3,689</w:t>
            </w:r>
          </w:p>
        </w:tc>
        <w:tc>
          <w:tcPr>
            <w:tcW w:w="250" w:type="dxa"/>
            <w:vAlign w:val="bottom"/>
          </w:tcPr>
          <w:p w14:paraId="24A87542" w14:textId="77777777" w:rsidR="00801964" w:rsidRPr="0082412F" w:rsidRDefault="00801964" w:rsidP="008019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/>
              <w:ind w:left="-108" w:right="-11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1" w:type="dxa"/>
          </w:tcPr>
          <w:p w14:paraId="6DA73B24" w14:textId="495A4791" w:rsidR="00801964" w:rsidRPr="0082412F" w:rsidRDefault="00922CAB" w:rsidP="008019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922CAB">
              <w:rPr>
                <w:rFonts w:ascii="Angsana New" w:hAnsi="Angsana New"/>
                <w:sz w:val="30"/>
                <w:szCs w:val="30"/>
              </w:rPr>
              <w:t>3</w:t>
            </w:r>
            <w:r w:rsidR="00801964" w:rsidRPr="00243502">
              <w:rPr>
                <w:rFonts w:ascii="Angsana New" w:hAnsi="Angsana New"/>
                <w:sz w:val="30"/>
                <w:szCs w:val="30"/>
              </w:rPr>
              <w:t>,</w:t>
            </w:r>
            <w:r w:rsidRPr="00922CAB">
              <w:rPr>
                <w:rFonts w:ascii="Angsana New" w:hAnsi="Angsana New"/>
                <w:sz w:val="30"/>
                <w:szCs w:val="30"/>
              </w:rPr>
              <w:t>343</w:t>
            </w:r>
          </w:p>
        </w:tc>
      </w:tr>
      <w:tr w:rsidR="00243502" w:rsidRPr="00B165D6" w14:paraId="6EBEFCCB" w14:textId="77777777" w:rsidTr="003E1959">
        <w:tc>
          <w:tcPr>
            <w:tcW w:w="3958" w:type="dxa"/>
            <w:vAlign w:val="bottom"/>
          </w:tcPr>
          <w:p w14:paraId="3EF9E768" w14:textId="77777777" w:rsidR="00243502" w:rsidRPr="0082412F" w:rsidRDefault="00243502" w:rsidP="00283C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560D05">
              <w:rPr>
                <w:rFonts w:ascii="Angsana New" w:hAnsi="Angsana New" w:hint="cs"/>
                <w:sz w:val="30"/>
                <w:szCs w:val="30"/>
                <w:cs/>
              </w:rPr>
              <w:t>การร่วมค้าทางอ้อม</w:t>
            </w:r>
          </w:p>
        </w:tc>
        <w:tc>
          <w:tcPr>
            <w:tcW w:w="1170" w:type="dxa"/>
            <w:vAlign w:val="bottom"/>
          </w:tcPr>
          <w:p w14:paraId="142F439F" w14:textId="5ABAFC46" w:rsidR="00243502" w:rsidRPr="003B28BA" w:rsidRDefault="007352A5" w:rsidP="003B28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18,362</w:t>
            </w:r>
          </w:p>
        </w:tc>
        <w:tc>
          <w:tcPr>
            <w:tcW w:w="272" w:type="dxa"/>
            <w:vAlign w:val="bottom"/>
          </w:tcPr>
          <w:p w14:paraId="7441DF22" w14:textId="77777777" w:rsidR="00243502" w:rsidRPr="0082412F" w:rsidRDefault="00243502" w:rsidP="00243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/>
              <w:ind w:left="-108" w:right="-11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14:paraId="1E1A1A48" w14:textId="2D74CC17" w:rsidR="00243502" w:rsidRPr="0082412F" w:rsidRDefault="00922CAB" w:rsidP="00243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922CAB">
              <w:rPr>
                <w:rFonts w:ascii="Angsana New" w:hAnsi="Angsana New"/>
                <w:sz w:val="30"/>
                <w:szCs w:val="30"/>
              </w:rPr>
              <w:t>14</w:t>
            </w:r>
            <w:r w:rsidR="00243502" w:rsidRPr="00243502">
              <w:rPr>
                <w:rFonts w:ascii="Angsana New" w:hAnsi="Angsana New"/>
                <w:sz w:val="30"/>
                <w:szCs w:val="30"/>
              </w:rPr>
              <w:t>,</w:t>
            </w:r>
            <w:r w:rsidRPr="00922CAB">
              <w:rPr>
                <w:rFonts w:ascii="Angsana New" w:hAnsi="Angsana New"/>
                <w:sz w:val="30"/>
                <w:szCs w:val="30"/>
              </w:rPr>
              <w:t>151</w:t>
            </w:r>
          </w:p>
        </w:tc>
        <w:tc>
          <w:tcPr>
            <w:tcW w:w="269" w:type="dxa"/>
            <w:vAlign w:val="bottom"/>
          </w:tcPr>
          <w:p w14:paraId="6A6F0A9B" w14:textId="77777777" w:rsidR="00243502" w:rsidRPr="0082412F" w:rsidRDefault="00243502" w:rsidP="00243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/>
              <w:ind w:left="-108" w:right="-11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  <w:vAlign w:val="bottom"/>
          </w:tcPr>
          <w:p w14:paraId="40F6BCF7" w14:textId="7C7A5BD3" w:rsidR="00243502" w:rsidRPr="003B28BA" w:rsidRDefault="007352A5" w:rsidP="003B28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13,808</w:t>
            </w:r>
          </w:p>
        </w:tc>
        <w:tc>
          <w:tcPr>
            <w:tcW w:w="250" w:type="dxa"/>
            <w:vAlign w:val="bottom"/>
          </w:tcPr>
          <w:p w14:paraId="54BC35B5" w14:textId="77777777" w:rsidR="00243502" w:rsidRPr="0082412F" w:rsidRDefault="00243502" w:rsidP="00243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/>
              <w:ind w:left="-108" w:right="-11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1" w:type="dxa"/>
          </w:tcPr>
          <w:p w14:paraId="536542C2" w14:textId="4C80BE02" w:rsidR="00243502" w:rsidRPr="0082412F" w:rsidRDefault="00922CAB" w:rsidP="00243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922CAB">
              <w:rPr>
                <w:rFonts w:ascii="Angsana New" w:hAnsi="Angsana New"/>
                <w:sz w:val="30"/>
                <w:szCs w:val="30"/>
              </w:rPr>
              <w:t>12</w:t>
            </w:r>
            <w:r w:rsidR="00243502" w:rsidRPr="00243502">
              <w:rPr>
                <w:rFonts w:ascii="Angsana New" w:hAnsi="Angsana New"/>
                <w:sz w:val="30"/>
                <w:szCs w:val="30"/>
              </w:rPr>
              <w:t>,</w:t>
            </w:r>
            <w:r w:rsidRPr="00922CAB">
              <w:rPr>
                <w:rFonts w:ascii="Angsana New" w:hAnsi="Angsana New"/>
                <w:sz w:val="30"/>
                <w:szCs w:val="30"/>
              </w:rPr>
              <w:t>506</w:t>
            </w:r>
          </w:p>
        </w:tc>
      </w:tr>
      <w:tr w:rsidR="003B28BA" w:rsidRPr="00B165D6" w14:paraId="6102DAB2" w14:textId="77777777" w:rsidTr="003E1959">
        <w:tc>
          <w:tcPr>
            <w:tcW w:w="3958" w:type="dxa"/>
            <w:vAlign w:val="bottom"/>
          </w:tcPr>
          <w:p w14:paraId="2FF4DC4D" w14:textId="77777777" w:rsidR="003B28BA" w:rsidRPr="00560D05" w:rsidRDefault="003B28BA" w:rsidP="00283C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บริษัทย่อยของการร่วมค้าทางตรง</w:t>
            </w:r>
          </w:p>
        </w:tc>
        <w:tc>
          <w:tcPr>
            <w:tcW w:w="1170" w:type="dxa"/>
            <w:vAlign w:val="bottom"/>
          </w:tcPr>
          <w:p w14:paraId="5FB446D2" w14:textId="363E2E41" w:rsidR="003B28BA" w:rsidRPr="003B28BA" w:rsidRDefault="007352A5" w:rsidP="003B28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10,371</w:t>
            </w:r>
          </w:p>
        </w:tc>
        <w:tc>
          <w:tcPr>
            <w:tcW w:w="272" w:type="dxa"/>
            <w:vAlign w:val="bottom"/>
          </w:tcPr>
          <w:p w14:paraId="220DBFC1" w14:textId="77777777" w:rsidR="003B28BA" w:rsidRPr="0082412F" w:rsidRDefault="003B28BA" w:rsidP="00243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/>
              <w:ind w:left="-108" w:right="-11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14:paraId="04822450" w14:textId="77777777" w:rsidR="003B28BA" w:rsidRPr="003B28BA" w:rsidRDefault="003B28BA" w:rsidP="003B28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69" w:type="dxa"/>
            <w:vAlign w:val="bottom"/>
          </w:tcPr>
          <w:p w14:paraId="0FB7B255" w14:textId="77777777" w:rsidR="003B28BA" w:rsidRPr="0082412F" w:rsidRDefault="003B28BA" w:rsidP="00243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/>
              <w:ind w:left="-108" w:right="-11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  <w:vAlign w:val="bottom"/>
          </w:tcPr>
          <w:p w14:paraId="1541333C" w14:textId="526CE55E" w:rsidR="003B28BA" w:rsidRPr="003B28BA" w:rsidRDefault="007352A5" w:rsidP="003B28BA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0" w:type="dxa"/>
            <w:vAlign w:val="bottom"/>
          </w:tcPr>
          <w:p w14:paraId="01573BCC" w14:textId="77777777" w:rsidR="003B28BA" w:rsidRPr="0082412F" w:rsidRDefault="003B28BA" w:rsidP="00243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/>
              <w:ind w:left="-108" w:right="-11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1" w:type="dxa"/>
          </w:tcPr>
          <w:p w14:paraId="0A9DC107" w14:textId="77777777" w:rsidR="003B28BA" w:rsidRPr="00243502" w:rsidRDefault="003B28BA" w:rsidP="003B28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243502" w:rsidRPr="00B165D6" w14:paraId="495415CF" w14:textId="77777777" w:rsidTr="003E1959">
        <w:tc>
          <w:tcPr>
            <w:tcW w:w="3958" w:type="dxa"/>
            <w:vAlign w:val="bottom"/>
          </w:tcPr>
          <w:p w14:paraId="458CCA00" w14:textId="77777777" w:rsidR="00243502" w:rsidRPr="0082412F" w:rsidRDefault="00243502" w:rsidP="00283C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60D05">
              <w:rPr>
                <w:rFonts w:ascii="Angsana New" w:hAnsi="Angsana New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70" w:type="dxa"/>
            <w:vAlign w:val="bottom"/>
          </w:tcPr>
          <w:p w14:paraId="452E3060" w14:textId="1E00C741" w:rsidR="00243502" w:rsidRPr="003B28BA" w:rsidRDefault="007352A5" w:rsidP="007352A5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2" w:type="dxa"/>
            <w:vAlign w:val="bottom"/>
          </w:tcPr>
          <w:p w14:paraId="1802AC91" w14:textId="77777777" w:rsidR="00243502" w:rsidRPr="0082412F" w:rsidRDefault="00243502" w:rsidP="00243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/>
              <w:ind w:left="-108" w:right="-11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14:paraId="39A2FA69" w14:textId="5F173903" w:rsidR="00243502" w:rsidRPr="0082412F" w:rsidRDefault="00922CAB" w:rsidP="00243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922CAB">
              <w:rPr>
                <w:rFonts w:ascii="Angsana New" w:hAnsi="Angsana New"/>
                <w:sz w:val="30"/>
                <w:szCs w:val="30"/>
              </w:rPr>
              <w:t>1</w:t>
            </w:r>
            <w:r w:rsidR="00243502" w:rsidRPr="00243502">
              <w:rPr>
                <w:rFonts w:ascii="Angsana New" w:hAnsi="Angsana New"/>
                <w:sz w:val="30"/>
                <w:szCs w:val="30"/>
              </w:rPr>
              <w:t>,</w:t>
            </w:r>
            <w:r w:rsidRPr="00922CAB">
              <w:rPr>
                <w:rFonts w:ascii="Angsana New" w:hAnsi="Angsana New"/>
                <w:sz w:val="30"/>
                <w:szCs w:val="30"/>
              </w:rPr>
              <w:t>449</w:t>
            </w:r>
          </w:p>
        </w:tc>
        <w:tc>
          <w:tcPr>
            <w:tcW w:w="269" w:type="dxa"/>
            <w:vAlign w:val="bottom"/>
          </w:tcPr>
          <w:p w14:paraId="3C6D6FC7" w14:textId="77777777" w:rsidR="00243502" w:rsidRPr="0082412F" w:rsidRDefault="00243502" w:rsidP="00243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/>
              <w:ind w:left="-108" w:right="-11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  <w:vAlign w:val="bottom"/>
          </w:tcPr>
          <w:p w14:paraId="4D65F2C5" w14:textId="0A8150AE" w:rsidR="00243502" w:rsidRPr="0082412F" w:rsidRDefault="007352A5" w:rsidP="007352A5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0" w:type="dxa"/>
            <w:vAlign w:val="bottom"/>
          </w:tcPr>
          <w:p w14:paraId="5B1F425C" w14:textId="77777777" w:rsidR="00243502" w:rsidRPr="0082412F" w:rsidRDefault="00243502" w:rsidP="00243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/>
              <w:ind w:left="-108" w:right="-11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1" w:type="dxa"/>
          </w:tcPr>
          <w:p w14:paraId="5941B89C" w14:textId="41EDA779" w:rsidR="00243502" w:rsidRPr="0082412F" w:rsidRDefault="00922CAB" w:rsidP="00243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922CAB">
              <w:rPr>
                <w:rFonts w:ascii="Angsana New" w:hAnsi="Angsana New"/>
                <w:sz w:val="30"/>
                <w:szCs w:val="30"/>
              </w:rPr>
              <w:t>1</w:t>
            </w:r>
            <w:r w:rsidR="00243502" w:rsidRPr="00243502">
              <w:rPr>
                <w:rFonts w:ascii="Angsana New" w:hAnsi="Angsana New"/>
                <w:sz w:val="30"/>
                <w:szCs w:val="30"/>
              </w:rPr>
              <w:t>,</w:t>
            </w:r>
            <w:r w:rsidRPr="00922CAB">
              <w:rPr>
                <w:rFonts w:ascii="Angsana New" w:hAnsi="Angsana New"/>
                <w:sz w:val="30"/>
                <w:szCs w:val="30"/>
              </w:rPr>
              <w:t>449</w:t>
            </w:r>
          </w:p>
        </w:tc>
      </w:tr>
      <w:tr w:rsidR="00243502" w:rsidRPr="00243502" w14:paraId="69D14BA2" w14:textId="77777777" w:rsidTr="003E1959">
        <w:tc>
          <w:tcPr>
            <w:tcW w:w="3958" w:type="dxa"/>
            <w:vAlign w:val="bottom"/>
          </w:tcPr>
          <w:p w14:paraId="39D57792" w14:textId="77777777" w:rsidR="00243502" w:rsidRPr="00243502" w:rsidRDefault="00243502" w:rsidP="00283C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4350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58FFEB" w14:textId="55E2A460" w:rsidR="00243502" w:rsidRPr="00243502" w:rsidRDefault="007352A5" w:rsidP="00243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72,907</w:t>
            </w:r>
          </w:p>
        </w:tc>
        <w:tc>
          <w:tcPr>
            <w:tcW w:w="272" w:type="dxa"/>
            <w:vAlign w:val="bottom"/>
          </w:tcPr>
          <w:p w14:paraId="6A5EB914" w14:textId="77777777" w:rsidR="00243502" w:rsidRPr="00243502" w:rsidRDefault="00243502" w:rsidP="00243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/>
              <w:ind w:left="-108" w:right="-11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</w:tcPr>
          <w:p w14:paraId="4EEF24E2" w14:textId="5E10831C" w:rsidR="00243502" w:rsidRPr="00243502" w:rsidRDefault="00922CAB" w:rsidP="00243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22CAB">
              <w:rPr>
                <w:rFonts w:ascii="Angsana New" w:hAnsi="Angsana New"/>
                <w:b/>
                <w:bCs/>
                <w:sz w:val="30"/>
                <w:szCs w:val="30"/>
              </w:rPr>
              <w:t>55</w:t>
            </w:r>
            <w:r w:rsidR="00243502" w:rsidRPr="00243502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922CAB">
              <w:rPr>
                <w:rFonts w:ascii="Angsana New" w:hAnsi="Angsana New"/>
                <w:b/>
                <w:bCs/>
                <w:sz w:val="30"/>
                <w:szCs w:val="30"/>
              </w:rPr>
              <w:t>947</w:t>
            </w:r>
          </w:p>
        </w:tc>
        <w:tc>
          <w:tcPr>
            <w:tcW w:w="269" w:type="dxa"/>
            <w:vAlign w:val="bottom"/>
          </w:tcPr>
          <w:p w14:paraId="4766CC2A" w14:textId="77777777" w:rsidR="00243502" w:rsidRPr="00243502" w:rsidRDefault="00243502" w:rsidP="00243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/>
              <w:ind w:left="-108" w:right="-11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B34DD6" w14:textId="541E2867" w:rsidR="00243502" w:rsidRPr="00243502" w:rsidRDefault="007352A5" w:rsidP="00243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after="0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23,550</w:t>
            </w:r>
          </w:p>
        </w:tc>
        <w:tc>
          <w:tcPr>
            <w:tcW w:w="250" w:type="dxa"/>
            <w:vAlign w:val="bottom"/>
          </w:tcPr>
          <w:p w14:paraId="72BDD7C4" w14:textId="77777777" w:rsidR="00243502" w:rsidRPr="00243502" w:rsidRDefault="00243502" w:rsidP="00243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/>
              <w:ind w:left="-108" w:right="-11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double" w:sz="4" w:space="0" w:color="auto"/>
            </w:tcBorders>
          </w:tcPr>
          <w:p w14:paraId="780B6FEA" w14:textId="42E7E26A" w:rsidR="00243502" w:rsidRPr="00243502" w:rsidRDefault="00922CAB" w:rsidP="00243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22CAB">
              <w:rPr>
                <w:rFonts w:ascii="Angsana New" w:hAnsi="Angsana New"/>
                <w:b/>
                <w:bCs/>
                <w:sz w:val="30"/>
                <w:szCs w:val="30"/>
              </w:rPr>
              <w:t>28</w:t>
            </w:r>
            <w:r w:rsidR="00243502" w:rsidRPr="00243502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922CAB">
              <w:rPr>
                <w:rFonts w:ascii="Angsana New" w:hAnsi="Angsana New"/>
                <w:b/>
                <w:bCs/>
                <w:sz w:val="30"/>
                <w:szCs w:val="30"/>
              </w:rPr>
              <w:t>779</w:t>
            </w:r>
          </w:p>
        </w:tc>
      </w:tr>
    </w:tbl>
    <w:p w14:paraId="0FFDB933" w14:textId="2EE5657A" w:rsidR="00755776" w:rsidRPr="004346C3" w:rsidRDefault="00755776" w:rsidP="002E4F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 w:firstLine="540"/>
        <w:jc w:val="thaiDistribute"/>
        <w:rPr>
          <w:rFonts w:ascii="Angsana New" w:hAnsi="Angsana New"/>
          <w:sz w:val="30"/>
          <w:szCs w:val="30"/>
        </w:rPr>
      </w:pPr>
      <w:bookmarkStart w:id="1" w:name="_Hlk71187429"/>
    </w:p>
    <w:tbl>
      <w:tblPr>
        <w:tblW w:w="9178" w:type="dxa"/>
        <w:tblInd w:w="451" w:type="dxa"/>
        <w:tblLayout w:type="fixed"/>
        <w:tblLook w:val="0000" w:firstRow="0" w:lastRow="0" w:firstColumn="0" w:lastColumn="0" w:noHBand="0" w:noVBand="0"/>
      </w:tblPr>
      <w:tblGrid>
        <w:gridCol w:w="3959"/>
        <w:gridCol w:w="1170"/>
        <w:gridCol w:w="268"/>
        <w:gridCol w:w="1082"/>
        <w:gridCol w:w="270"/>
        <w:gridCol w:w="1077"/>
        <w:gridCol w:w="273"/>
        <w:gridCol w:w="1079"/>
      </w:tblGrid>
      <w:tr w:rsidR="00745F52" w:rsidRPr="00E35EC2" w14:paraId="5B2D91BE" w14:textId="77777777" w:rsidTr="00745F52">
        <w:tc>
          <w:tcPr>
            <w:tcW w:w="3959" w:type="dxa"/>
            <w:vAlign w:val="bottom"/>
          </w:tcPr>
          <w:p w14:paraId="1969E81E" w14:textId="77777777" w:rsidR="00745F52" w:rsidRPr="00745F52" w:rsidRDefault="00745F52" w:rsidP="00FF3B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0" w:right="-199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0EFA870A" w14:textId="77777777" w:rsidR="00745F52" w:rsidRPr="00E35EC2" w:rsidRDefault="00745F52" w:rsidP="00FF3B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35EC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vAlign w:val="bottom"/>
          </w:tcPr>
          <w:p w14:paraId="3C1B50B1" w14:textId="77777777" w:rsidR="00745F52" w:rsidRPr="00E35EC2" w:rsidRDefault="00745F52" w:rsidP="00FF3B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29" w:type="dxa"/>
            <w:gridSpan w:val="3"/>
            <w:vAlign w:val="bottom"/>
          </w:tcPr>
          <w:p w14:paraId="7EF369C4" w14:textId="77777777" w:rsidR="00745F52" w:rsidRPr="00E35EC2" w:rsidRDefault="00745F52" w:rsidP="00FF3B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35EC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745F52" w:rsidRPr="00E35EC2" w14:paraId="3DFA810A" w14:textId="77777777" w:rsidTr="00745F52">
        <w:tc>
          <w:tcPr>
            <w:tcW w:w="3959" w:type="dxa"/>
            <w:vAlign w:val="bottom"/>
          </w:tcPr>
          <w:p w14:paraId="7E3D0481" w14:textId="77777777" w:rsidR="00745F52" w:rsidRPr="00E35EC2" w:rsidRDefault="00745F52" w:rsidP="00FF3B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70" w:right="-19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5E2CAF1" w14:textId="1CCECDAB" w:rsidR="00745F52" w:rsidRPr="00E35EC2" w:rsidRDefault="00922CAB" w:rsidP="00FF3B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22CAB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745F52" w:rsidRPr="00E35EC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D800AF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68903F9D" w14:textId="77777777" w:rsidR="00745F52" w:rsidRPr="00E35EC2" w:rsidRDefault="00745F52" w:rsidP="00FF3B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14:paraId="00E54F7E" w14:textId="6A8973AE" w:rsidR="00745F52" w:rsidRPr="00E35EC2" w:rsidRDefault="00922CAB" w:rsidP="00FF3B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22CAB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745F52" w:rsidRPr="00E35EC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745F52" w:rsidRPr="00E35EC2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8274600" w14:textId="77777777" w:rsidR="00745F52" w:rsidRPr="00E35EC2" w:rsidRDefault="00745F52" w:rsidP="00FF3B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14:paraId="15B554CE" w14:textId="2CDFA0A3" w:rsidR="00745F52" w:rsidRPr="00E35EC2" w:rsidRDefault="00922CAB" w:rsidP="00FF3B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22CAB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745F52" w:rsidRPr="00E35EC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D800AF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</w:t>
            </w:r>
            <w:r w:rsidR="00745F52" w:rsidRPr="00E35EC2">
              <w:rPr>
                <w:rFonts w:asciiTheme="majorBidi" w:hAnsiTheme="majorBidi" w:cstheme="majorBidi"/>
                <w:sz w:val="30"/>
                <w:szCs w:val="30"/>
                <w:cs/>
              </w:rPr>
              <w:t>ยน</w:t>
            </w:r>
          </w:p>
        </w:tc>
        <w:tc>
          <w:tcPr>
            <w:tcW w:w="273" w:type="dxa"/>
            <w:shd w:val="clear" w:color="auto" w:fill="auto"/>
            <w:vAlign w:val="bottom"/>
          </w:tcPr>
          <w:p w14:paraId="688329F1" w14:textId="77777777" w:rsidR="00745F52" w:rsidRPr="00E35EC2" w:rsidRDefault="00745F52" w:rsidP="00FF3B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0AECEADB" w14:textId="3237B405" w:rsidR="00745F52" w:rsidRPr="00E35EC2" w:rsidRDefault="00922CAB" w:rsidP="00FF3B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22CAB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745F52" w:rsidRPr="00E35EC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745F52" w:rsidRPr="00E35EC2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745F52" w:rsidRPr="00E35EC2" w14:paraId="18B38D69" w14:textId="77777777" w:rsidTr="00745F52">
        <w:tc>
          <w:tcPr>
            <w:tcW w:w="3959" w:type="dxa"/>
            <w:vAlign w:val="bottom"/>
          </w:tcPr>
          <w:p w14:paraId="4E354049" w14:textId="46C97775" w:rsidR="00745F52" w:rsidRPr="00E35EC2" w:rsidRDefault="00745F52" w:rsidP="00FF3B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9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35EC2">
              <w:rPr>
                <w:rFonts w:asciiTheme="majorBidi" w:hAnsiTheme="majorBidi" w:cstheme="majorBidi"/>
                <w:spacing w:val="4"/>
                <w:sz w:val="30"/>
                <w:szCs w:val="30"/>
                <w:cs/>
              </w:rPr>
              <w:br w:type="page"/>
            </w:r>
            <w:r w:rsidRPr="00E35EC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เจ้าหนี้ไม่หมุนเวียนอื่น</w:t>
            </w:r>
            <w:r w:rsidRPr="00E35EC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BF020AF" w14:textId="44C5875F" w:rsidR="00745F52" w:rsidRPr="00E35EC2" w:rsidRDefault="00922CAB" w:rsidP="00FF3B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22CAB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7622D68D" w14:textId="77777777" w:rsidR="00745F52" w:rsidRPr="00E35EC2" w:rsidRDefault="00745F52" w:rsidP="00FF3B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14:paraId="318DDE87" w14:textId="03A45D25" w:rsidR="00745F52" w:rsidRPr="00E35EC2" w:rsidRDefault="00922CAB" w:rsidP="00FF3B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22CAB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A9EABE6" w14:textId="77777777" w:rsidR="00745F52" w:rsidRPr="00E35EC2" w:rsidRDefault="00745F52" w:rsidP="00FF3B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14:paraId="24355BA4" w14:textId="3DA954D2" w:rsidR="00745F52" w:rsidRPr="00E35EC2" w:rsidRDefault="00922CAB" w:rsidP="00FF3B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22CAB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73" w:type="dxa"/>
            <w:shd w:val="clear" w:color="auto" w:fill="auto"/>
            <w:vAlign w:val="bottom"/>
          </w:tcPr>
          <w:p w14:paraId="2E096830" w14:textId="77777777" w:rsidR="00745F52" w:rsidRPr="00E35EC2" w:rsidRDefault="00745F52" w:rsidP="00FF3B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39EEC976" w14:textId="253219FA" w:rsidR="00745F52" w:rsidRPr="00E35EC2" w:rsidRDefault="00922CAB" w:rsidP="00FF3B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22CAB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745F52" w:rsidRPr="00E35EC2" w14:paraId="53622753" w14:textId="77777777" w:rsidTr="00745F52">
        <w:tc>
          <w:tcPr>
            <w:tcW w:w="3959" w:type="dxa"/>
            <w:vAlign w:val="bottom"/>
          </w:tcPr>
          <w:p w14:paraId="3B44AAF2" w14:textId="77777777" w:rsidR="00745F52" w:rsidRPr="00E35EC2" w:rsidRDefault="00745F52" w:rsidP="00FF3B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70" w:right="-13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219" w:type="dxa"/>
            <w:gridSpan w:val="7"/>
            <w:vAlign w:val="bottom"/>
          </w:tcPr>
          <w:p w14:paraId="545EC96C" w14:textId="77777777" w:rsidR="00745F52" w:rsidRPr="00E35EC2" w:rsidRDefault="00745F52" w:rsidP="00FF3B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35EC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45F52" w:rsidRPr="00E35EC2" w14:paraId="2F3978AE" w14:textId="77777777" w:rsidTr="001A48D4">
        <w:trPr>
          <w:trHeight w:val="245"/>
        </w:trPr>
        <w:tc>
          <w:tcPr>
            <w:tcW w:w="3959" w:type="dxa"/>
            <w:vAlign w:val="bottom"/>
          </w:tcPr>
          <w:p w14:paraId="778B74FD" w14:textId="6E0C5B02" w:rsidR="00745F52" w:rsidRPr="00E35EC2" w:rsidRDefault="00745F52" w:rsidP="00FF3B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9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35EC2">
              <w:rPr>
                <w:rFonts w:ascii="Angsana New" w:hAnsi="Angsana New" w:hint="cs"/>
                <w:sz w:val="30"/>
                <w:szCs w:val="30"/>
                <w:cs/>
              </w:rPr>
              <w:t>บริษัทย่อยของการร่วมค้าทางอ้อม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3C1405F2" w14:textId="0DF31566" w:rsidR="00745F52" w:rsidRPr="001A48D4" w:rsidRDefault="00922CAB" w:rsidP="007514F4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922CA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</w:t>
            </w:r>
            <w:r w:rsidR="007352A5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922CA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340</w:t>
            </w:r>
          </w:p>
        </w:tc>
        <w:tc>
          <w:tcPr>
            <w:tcW w:w="268" w:type="dxa"/>
            <w:vAlign w:val="bottom"/>
          </w:tcPr>
          <w:p w14:paraId="6734EE74" w14:textId="77777777" w:rsidR="00745F52" w:rsidRPr="001A48D4" w:rsidRDefault="00745F52" w:rsidP="00FF3B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after="0" w:line="380" w:lineRule="exact"/>
              <w:ind w:right="-13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bottom w:val="double" w:sz="4" w:space="0" w:color="auto"/>
            </w:tcBorders>
            <w:vAlign w:val="bottom"/>
          </w:tcPr>
          <w:p w14:paraId="74ACB44D" w14:textId="77777777" w:rsidR="00745F52" w:rsidRPr="001A48D4" w:rsidRDefault="00745F52" w:rsidP="007514F4">
            <w:pPr>
              <w:pStyle w:val="a2"/>
              <w:tabs>
                <w:tab w:val="decimal" w:pos="609"/>
              </w:tabs>
              <w:ind w:left="-108"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A48D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208DD7D9" w14:textId="77777777" w:rsidR="00745F52" w:rsidRPr="001A48D4" w:rsidRDefault="00745F52" w:rsidP="00FF3B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after="0" w:line="380" w:lineRule="exact"/>
              <w:ind w:right="-13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  <w:tcBorders>
              <w:bottom w:val="double" w:sz="4" w:space="0" w:color="auto"/>
            </w:tcBorders>
            <w:vAlign w:val="bottom"/>
          </w:tcPr>
          <w:p w14:paraId="7C9E6CA1" w14:textId="0EACBA21" w:rsidR="00745F52" w:rsidRPr="001A48D4" w:rsidRDefault="007352A5" w:rsidP="007514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after="0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5,340</w:t>
            </w:r>
          </w:p>
        </w:tc>
        <w:tc>
          <w:tcPr>
            <w:tcW w:w="273" w:type="dxa"/>
            <w:vAlign w:val="bottom"/>
          </w:tcPr>
          <w:p w14:paraId="64BA63A8" w14:textId="77777777" w:rsidR="00745F52" w:rsidRPr="001A48D4" w:rsidRDefault="00745F52" w:rsidP="00FF3B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</w:tabs>
              <w:spacing w:after="0"/>
              <w:ind w:left="-108" w:right="-13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  <w:tcBorders>
              <w:bottom w:val="double" w:sz="4" w:space="0" w:color="auto"/>
            </w:tcBorders>
            <w:vAlign w:val="bottom"/>
          </w:tcPr>
          <w:p w14:paraId="5D8E17F2" w14:textId="038CC1FA" w:rsidR="00745F52" w:rsidRPr="001A48D4" w:rsidRDefault="00E7342F" w:rsidP="007514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after="0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A48D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-</w:t>
            </w:r>
          </w:p>
        </w:tc>
      </w:tr>
    </w:tbl>
    <w:p w14:paraId="09CA2703" w14:textId="77777777" w:rsidR="004346C3" w:rsidRDefault="004346C3" w:rsidP="002E4F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 w:firstLine="540"/>
        <w:jc w:val="thaiDistribute"/>
        <w:rPr>
          <w:rFonts w:ascii="Angsana New" w:hAnsi="Angsana New"/>
          <w:sz w:val="30"/>
          <w:szCs w:val="30"/>
        </w:rPr>
      </w:pPr>
    </w:p>
    <w:p w14:paraId="3172BA82" w14:textId="53414392" w:rsidR="002D4F2A" w:rsidRPr="004346C3" w:rsidRDefault="002D4F2A" w:rsidP="002E4F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 w:firstLine="540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3CF1CA08" w14:textId="1202C9A0" w:rsidR="005F680B" w:rsidRPr="00FD4D18" w:rsidRDefault="005F680B" w:rsidP="00AD69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Cordia New" w:hAnsi="Angsana New"/>
          <w:b/>
          <w:bCs/>
          <w:snapToGrid w:val="0"/>
          <w:sz w:val="30"/>
          <w:szCs w:val="30"/>
          <w:lang w:val="th-TH" w:eastAsia="th-TH"/>
        </w:rPr>
      </w:pPr>
      <w:r w:rsidRPr="006C28A2">
        <w:rPr>
          <w:rFonts w:ascii="Angsana New" w:eastAsia="Cordia New" w:hAnsi="Angsana New" w:hint="cs"/>
          <w:b/>
          <w:bCs/>
          <w:i/>
          <w:iCs/>
          <w:snapToGrid w:val="0"/>
          <w:sz w:val="30"/>
          <w:szCs w:val="30"/>
          <w:cs/>
          <w:lang w:val="th-TH" w:eastAsia="th-TH"/>
        </w:rPr>
        <w:lastRenderedPageBreak/>
        <w:t>สัญญาที่สำคัญในระหว่างไตรมาส</w:t>
      </w:r>
    </w:p>
    <w:p w14:paraId="3E8A9186" w14:textId="77777777" w:rsidR="005F680B" w:rsidRPr="004C3915" w:rsidRDefault="005F680B" w:rsidP="002E4F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 w:firstLine="540"/>
        <w:jc w:val="thaiDistribute"/>
        <w:rPr>
          <w:rFonts w:ascii="Angsana New" w:hAnsi="Angsana New"/>
          <w:sz w:val="24"/>
          <w:szCs w:val="24"/>
        </w:rPr>
      </w:pPr>
    </w:p>
    <w:p w14:paraId="522B7265" w14:textId="04F4C337" w:rsidR="00AD69A4" w:rsidRPr="00283CCA" w:rsidRDefault="00AD69A4" w:rsidP="00AD69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Cordia New" w:hAnsi="Angsana New"/>
          <w:b/>
          <w:bCs/>
          <w:i/>
          <w:iCs/>
          <w:snapToGrid w:val="0"/>
          <w:sz w:val="30"/>
          <w:szCs w:val="30"/>
          <w:cs/>
          <w:lang w:val="th-TH" w:eastAsia="th-TH"/>
        </w:rPr>
      </w:pPr>
      <w:r w:rsidRPr="00283CCA">
        <w:rPr>
          <w:rFonts w:ascii="Angsana New" w:eastAsia="Cordia New" w:hAnsi="Angsana New" w:hint="cs"/>
          <w:b/>
          <w:bCs/>
          <w:i/>
          <w:iCs/>
          <w:snapToGrid w:val="0"/>
          <w:sz w:val="30"/>
          <w:szCs w:val="30"/>
          <w:cs/>
          <w:lang w:val="th-TH" w:eastAsia="th-TH"/>
        </w:rPr>
        <w:t>สัญญาให้เช่าที่ดิน</w:t>
      </w:r>
    </w:p>
    <w:p w14:paraId="67D07584" w14:textId="77777777" w:rsidR="00AD69A4" w:rsidRPr="004C3915" w:rsidRDefault="00AD69A4" w:rsidP="002E4F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 w:firstLine="540"/>
        <w:jc w:val="thaiDistribute"/>
        <w:rPr>
          <w:rFonts w:ascii="Angsana New" w:hAnsi="Angsana New"/>
          <w:sz w:val="24"/>
          <w:szCs w:val="24"/>
        </w:rPr>
      </w:pPr>
    </w:p>
    <w:p w14:paraId="190712AF" w14:textId="0FFB2A67" w:rsidR="00DE70BF" w:rsidRDefault="00AD69A4" w:rsidP="00104A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283CCA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922CAB" w:rsidRPr="00922CAB">
        <w:rPr>
          <w:rFonts w:ascii="Angsana New" w:hAnsi="Angsana New"/>
          <w:sz w:val="30"/>
          <w:szCs w:val="30"/>
        </w:rPr>
        <w:t>23</w:t>
      </w:r>
      <w:r w:rsidRPr="00283CCA">
        <w:rPr>
          <w:rFonts w:ascii="Angsana New" w:hAnsi="Angsana New"/>
          <w:sz w:val="30"/>
          <w:szCs w:val="30"/>
          <w:cs/>
        </w:rPr>
        <w:t xml:space="preserve"> สิงหาคม </w:t>
      </w:r>
      <w:r w:rsidR="00922CAB" w:rsidRPr="00922CAB">
        <w:rPr>
          <w:rFonts w:ascii="Angsana New" w:hAnsi="Angsana New"/>
          <w:sz w:val="30"/>
          <w:szCs w:val="30"/>
        </w:rPr>
        <w:t>2562</w:t>
      </w:r>
      <w:r w:rsidRPr="00283CCA">
        <w:rPr>
          <w:rFonts w:ascii="Angsana New" w:hAnsi="Angsana New"/>
          <w:sz w:val="30"/>
          <w:szCs w:val="30"/>
          <w:cs/>
        </w:rPr>
        <w:t xml:space="preserve"> บริษัท</w:t>
      </w:r>
      <w:r w:rsidRPr="00283CCA">
        <w:rPr>
          <w:rFonts w:ascii="Angsana New" w:hAnsi="Angsana New" w:hint="cs"/>
          <w:sz w:val="30"/>
          <w:szCs w:val="30"/>
          <w:cs/>
        </w:rPr>
        <w:t xml:space="preserve"> ผลิตไฟฟ้าราชบุรี จำกัด ซึ่งเป็นบริษัทย่อยทางตรง </w:t>
      </w:r>
      <w:r w:rsidRPr="00283CCA">
        <w:rPr>
          <w:rFonts w:ascii="Angsana New" w:hAnsi="Angsana New"/>
          <w:sz w:val="30"/>
          <w:szCs w:val="30"/>
          <w:cs/>
        </w:rPr>
        <w:t xml:space="preserve">ได้ทำสัญญาให้เช่าที่ดินจำนวน </w:t>
      </w:r>
      <w:r w:rsidR="00922CAB" w:rsidRPr="00922CAB">
        <w:rPr>
          <w:rFonts w:ascii="Angsana New" w:hAnsi="Angsana New"/>
          <w:sz w:val="30"/>
          <w:szCs w:val="30"/>
        </w:rPr>
        <w:t>175</w:t>
      </w:r>
      <w:r w:rsidRPr="00283CCA">
        <w:rPr>
          <w:rFonts w:ascii="Angsana New" w:hAnsi="Angsana New"/>
          <w:sz w:val="30"/>
          <w:szCs w:val="30"/>
          <w:cs/>
        </w:rPr>
        <w:t xml:space="preserve"> ไร่ แก่บริษัท หินกองเพาเวอร์ จำกัด ซึ่งเป็นบริษัทย่อยของ</w:t>
      </w:r>
      <w:r w:rsidRPr="00283CCA">
        <w:rPr>
          <w:rFonts w:ascii="Angsana New" w:hAnsi="Angsana New" w:hint="cs"/>
          <w:sz w:val="30"/>
          <w:szCs w:val="30"/>
          <w:cs/>
        </w:rPr>
        <w:t>การร่วมค้าทางตรง</w:t>
      </w:r>
      <w:r w:rsidRPr="00283CCA">
        <w:rPr>
          <w:rFonts w:ascii="Angsana New" w:hAnsi="Angsana New"/>
          <w:sz w:val="30"/>
          <w:szCs w:val="30"/>
          <w:cs/>
        </w:rPr>
        <w:t xml:space="preserve"> เป็นระยะเวลา </w:t>
      </w:r>
      <w:r w:rsidR="00922CAB" w:rsidRPr="00922CAB">
        <w:rPr>
          <w:rFonts w:ascii="Angsana New" w:hAnsi="Angsana New"/>
          <w:sz w:val="30"/>
          <w:szCs w:val="30"/>
        </w:rPr>
        <w:t>29</w:t>
      </w:r>
      <w:r w:rsidRPr="00283CCA">
        <w:rPr>
          <w:rFonts w:ascii="Angsana New" w:hAnsi="Angsana New"/>
          <w:sz w:val="30"/>
          <w:szCs w:val="30"/>
          <w:cs/>
        </w:rPr>
        <w:t xml:space="preserve"> ปี </w:t>
      </w:r>
      <w:r w:rsidRPr="00283CCA">
        <w:rPr>
          <w:rFonts w:ascii="Angsana New" w:hAnsi="Angsana New"/>
          <w:sz w:val="30"/>
          <w:szCs w:val="30"/>
          <w:cs/>
        </w:rPr>
        <w:br/>
        <w:t>นับ</w:t>
      </w:r>
      <w:r w:rsidR="00E21629">
        <w:rPr>
          <w:rFonts w:ascii="Angsana New" w:hAnsi="Angsana New" w:hint="cs"/>
          <w:sz w:val="30"/>
          <w:szCs w:val="30"/>
          <w:cs/>
        </w:rPr>
        <w:t xml:space="preserve">ตั้งแต่วันที่ </w:t>
      </w:r>
      <w:r w:rsidR="00E21629">
        <w:rPr>
          <w:rFonts w:ascii="Angsana New" w:hAnsi="Angsana New"/>
          <w:sz w:val="30"/>
          <w:szCs w:val="30"/>
        </w:rPr>
        <w:t xml:space="preserve">1 </w:t>
      </w:r>
      <w:r w:rsidR="00E21629">
        <w:rPr>
          <w:rFonts w:ascii="Angsana New" w:hAnsi="Angsana New" w:hint="cs"/>
          <w:sz w:val="30"/>
          <w:szCs w:val="30"/>
          <w:cs/>
        </w:rPr>
        <w:t xml:space="preserve">มกราคม </w:t>
      </w:r>
      <w:r w:rsidR="00E21629">
        <w:rPr>
          <w:rFonts w:ascii="Angsana New" w:hAnsi="Angsana New"/>
          <w:sz w:val="30"/>
          <w:szCs w:val="30"/>
        </w:rPr>
        <w:t xml:space="preserve">2564 </w:t>
      </w:r>
      <w:r w:rsidR="00E21629">
        <w:rPr>
          <w:rFonts w:ascii="Angsana New" w:hAnsi="Angsana New" w:hint="cs"/>
          <w:sz w:val="30"/>
          <w:szCs w:val="30"/>
          <w:cs/>
        </w:rPr>
        <w:t>เป็นต้นไป</w:t>
      </w:r>
    </w:p>
    <w:p w14:paraId="08E6BBA9" w14:textId="16B9F712" w:rsidR="007867AB" w:rsidRDefault="007867AB" w:rsidP="00104A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2923DA37" w14:textId="06DE0E36" w:rsidR="007867AB" w:rsidRPr="002E3083" w:rsidRDefault="007867AB" w:rsidP="007867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2E63BD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922CAB" w:rsidRPr="00922CAB">
        <w:rPr>
          <w:rFonts w:ascii="Angsana New" w:hAnsi="Angsana New"/>
          <w:sz w:val="30"/>
          <w:szCs w:val="30"/>
        </w:rPr>
        <w:t>30</w:t>
      </w:r>
      <w:r w:rsidRPr="002E63BD">
        <w:rPr>
          <w:rFonts w:ascii="Angsana New" w:hAnsi="Angsana New"/>
          <w:sz w:val="30"/>
          <w:szCs w:val="30"/>
          <w:cs/>
        </w:rPr>
        <w:t xml:space="preserve"> มิถุนายน </w:t>
      </w:r>
      <w:r w:rsidRPr="002E63BD">
        <w:rPr>
          <w:rFonts w:ascii="Angsana New" w:hAnsi="Angsana New"/>
          <w:sz w:val="30"/>
          <w:szCs w:val="30"/>
        </w:rPr>
        <w:t>2564</w:t>
      </w:r>
      <w:r w:rsidRPr="002E63BD">
        <w:rPr>
          <w:rFonts w:ascii="Angsana New" w:hAnsi="Angsana New"/>
          <w:sz w:val="30"/>
          <w:szCs w:val="30"/>
          <w:cs/>
        </w:rPr>
        <w:t xml:space="preserve"> </w:t>
      </w:r>
      <w:r w:rsidR="006F65B8" w:rsidRPr="00283CCA">
        <w:rPr>
          <w:rFonts w:ascii="Angsana New" w:hAnsi="Angsana New"/>
          <w:sz w:val="30"/>
          <w:szCs w:val="30"/>
          <w:cs/>
        </w:rPr>
        <w:t>บริษัท</w:t>
      </w:r>
      <w:r w:rsidR="006F65B8" w:rsidRPr="00283CCA">
        <w:rPr>
          <w:rFonts w:ascii="Angsana New" w:hAnsi="Angsana New" w:hint="cs"/>
          <w:sz w:val="30"/>
          <w:szCs w:val="30"/>
          <w:cs/>
        </w:rPr>
        <w:t xml:space="preserve"> ผลิตไฟฟ้าราชบุรี จำกัด ซึ่งเป็นบริษัทย่อยทางตรง </w:t>
      </w:r>
      <w:r w:rsidRPr="002E63BD">
        <w:rPr>
          <w:rFonts w:ascii="Angsana New" w:hAnsi="Angsana New"/>
          <w:sz w:val="30"/>
          <w:szCs w:val="30"/>
          <w:cs/>
        </w:rPr>
        <w:t>ได้ทำสัญญาให้เช่าที่ดินจำนวน</w:t>
      </w:r>
      <w:r w:rsidRPr="002E63BD">
        <w:rPr>
          <w:rFonts w:ascii="Angsana New" w:hAnsi="Angsana New"/>
          <w:sz w:val="30"/>
          <w:szCs w:val="30"/>
        </w:rPr>
        <w:t xml:space="preserve"> 8 </w:t>
      </w:r>
      <w:r w:rsidRPr="002E63BD">
        <w:rPr>
          <w:rFonts w:ascii="Angsana New" w:hAnsi="Angsana New"/>
          <w:sz w:val="30"/>
          <w:szCs w:val="30"/>
          <w:cs/>
        </w:rPr>
        <w:t>ไร่ แก่บริษัท หินกองเพาเวอร์ จำกัด ซึ่งเป็นบริษัทย่อยของ</w:t>
      </w:r>
      <w:r w:rsidR="006F65B8">
        <w:rPr>
          <w:rFonts w:ascii="Angsana New" w:hAnsi="Angsana New" w:hint="cs"/>
          <w:sz w:val="30"/>
          <w:szCs w:val="30"/>
          <w:cs/>
        </w:rPr>
        <w:t>การร่วมค้าทางตรง</w:t>
      </w:r>
      <w:r w:rsidRPr="002E63BD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เป็น</w:t>
      </w:r>
      <w:r w:rsidRPr="002E63BD">
        <w:rPr>
          <w:rFonts w:ascii="Angsana New" w:hAnsi="Angsana New"/>
          <w:sz w:val="30"/>
          <w:szCs w:val="30"/>
          <w:cs/>
        </w:rPr>
        <w:t xml:space="preserve">ระยะเวลา </w:t>
      </w:r>
      <w:r w:rsidRPr="002E63BD">
        <w:rPr>
          <w:rFonts w:ascii="Angsana New" w:hAnsi="Angsana New"/>
          <w:sz w:val="30"/>
          <w:szCs w:val="30"/>
        </w:rPr>
        <w:t>28</w:t>
      </w:r>
      <w:r w:rsidRPr="002E63BD">
        <w:rPr>
          <w:rFonts w:ascii="Angsana New" w:hAnsi="Angsana New"/>
          <w:sz w:val="30"/>
          <w:szCs w:val="30"/>
          <w:cs/>
        </w:rPr>
        <w:t xml:space="preserve"> ปี </w:t>
      </w:r>
      <w:r w:rsidRPr="002E63BD">
        <w:rPr>
          <w:rFonts w:ascii="Angsana New" w:hAnsi="Angsana New"/>
          <w:sz w:val="30"/>
          <w:szCs w:val="30"/>
        </w:rPr>
        <w:t>6</w:t>
      </w:r>
      <w:r w:rsidRPr="002E63BD">
        <w:rPr>
          <w:rFonts w:ascii="Angsana New" w:hAnsi="Angsana New"/>
          <w:sz w:val="30"/>
          <w:szCs w:val="30"/>
          <w:cs/>
        </w:rPr>
        <w:t xml:space="preserve"> เดือน</w:t>
      </w:r>
      <w:r w:rsidRPr="002E63BD">
        <w:rPr>
          <w:rFonts w:ascii="Angsana New" w:hAnsi="Angsana New"/>
          <w:sz w:val="30"/>
          <w:szCs w:val="30"/>
        </w:rPr>
        <w:t xml:space="preserve"> </w:t>
      </w:r>
      <w:r w:rsidRPr="002E63BD">
        <w:rPr>
          <w:rFonts w:ascii="Angsana New" w:hAnsi="Angsana New"/>
          <w:sz w:val="30"/>
          <w:szCs w:val="30"/>
          <w:cs/>
        </w:rPr>
        <w:t xml:space="preserve">นับตั้งแต่วันที่ </w:t>
      </w:r>
      <w:r w:rsidRPr="002E63BD">
        <w:rPr>
          <w:rFonts w:ascii="Angsana New" w:hAnsi="Angsana New"/>
          <w:sz w:val="30"/>
          <w:szCs w:val="30"/>
        </w:rPr>
        <w:t xml:space="preserve">1 </w:t>
      </w:r>
      <w:r w:rsidRPr="002E63BD">
        <w:rPr>
          <w:rFonts w:ascii="Angsana New" w:hAnsi="Angsana New"/>
          <w:sz w:val="30"/>
          <w:szCs w:val="30"/>
          <w:cs/>
        </w:rPr>
        <w:t xml:space="preserve">กรกฎาคม </w:t>
      </w:r>
      <w:r w:rsidRPr="002E63BD">
        <w:rPr>
          <w:rFonts w:ascii="Angsana New" w:hAnsi="Angsana New"/>
          <w:sz w:val="30"/>
          <w:szCs w:val="30"/>
        </w:rPr>
        <w:t xml:space="preserve">2564 </w:t>
      </w:r>
      <w:r w:rsidRPr="002E63BD">
        <w:rPr>
          <w:rFonts w:ascii="Angsana New" w:hAnsi="Angsana New"/>
          <w:sz w:val="30"/>
          <w:szCs w:val="30"/>
          <w:cs/>
        </w:rPr>
        <w:t>เป็นต้นไป</w:t>
      </w:r>
    </w:p>
    <w:p w14:paraId="17EC37E6" w14:textId="6711CF99" w:rsidR="00AF1B2C" w:rsidRPr="004C3915" w:rsidRDefault="00AF1B2C" w:rsidP="002E4F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 w:firstLine="540"/>
        <w:jc w:val="thaiDistribute"/>
        <w:rPr>
          <w:rFonts w:ascii="Angsana New" w:hAnsi="Angsana New"/>
          <w:sz w:val="24"/>
          <w:szCs w:val="24"/>
        </w:rPr>
      </w:pPr>
    </w:p>
    <w:bookmarkEnd w:id="1"/>
    <w:p w14:paraId="3EA64FD7" w14:textId="1365E92B" w:rsidR="00283CCA" w:rsidRPr="00773AA7" w:rsidRDefault="00283CCA" w:rsidP="00B03861">
      <w:pPr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773AA7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สัญญาให้บริการจัดการ</w:t>
      </w:r>
    </w:p>
    <w:p w14:paraId="66A4115B" w14:textId="77777777" w:rsidR="00283CCA" w:rsidRPr="004C3915" w:rsidRDefault="00283CCA" w:rsidP="002E4F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 w:firstLine="540"/>
        <w:jc w:val="thaiDistribute"/>
        <w:rPr>
          <w:rFonts w:ascii="Angsana New" w:hAnsi="Angsana New"/>
          <w:sz w:val="24"/>
          <w:szCs w:val="24"/>
        </w:rPr>
      </w:pPr>
    </w:p>
    <w:p w14:paraId="3D43BD37" w14:textId="57D24B25" w:rsidR="00E0724D" w:rsidRDefault="005161FB" w:rsidP="00E072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>
        <w:rPr>
          <w:rFonts w:ascii="Angsana New" w:hAnsi="Angsana New"/>
          <w:sz w:val="30"/>
          <w:szCs w:val="30"/>
        </w:rPr>
        <w:t xml:space="preserve">24 </w:t>
      </w:r>
      <w:r>
        <w:rPr>
          <w:rFonts w:ascii="Angsana New" w:hAnsi="Angsana New" w:hint="cs"/>
          <w:sz w:val="30"/>
          <w:szCs w:val="30"/>
          <w:cs/>
        </w:rPr>
        <w:t xml:space="preserve">กุมภาพันธ์ </w:t>
      </w:r>
      <w:r>
        <w:rPr>
          <w:rFonts w:ascii="Angsana New" w:hAnsi="Angsana New"/>
          <w:sz w:val="30"/>
          <w:szCs w:val="30"/>
        </w:rPr>
        <w:t xml:space="preserve">2564 </w:t>
      </w:r>
      <w:r w:rsidR="00283CCA" w:rsidRPr="00773AA7">
        <w:rPr>
          <w:rFonts w:ascii="Angsana New" w:hAnsi="Angsana New"/>
          <w:sz w:val="30"/>
          <w:szCs w:val="30"/>
          <w:cs/>
        </w:rPr>
        <w:t xml:space="preserve">บริษัทได้ทำสัญญาให้บริการการจัดการกับบริษัท หินกองเพาเวอร์ จำกัด ซึ่งเป็นบริษัทย่อยของการร่วมค้าทางตรง โดยบริษัทจะได้รับค่าธรรมเนียมจากการให้บริการการจัดการเป็นจำนวนเงิน </w:t>
      </w:r>
      <w:r w:rsidR="00922CAB" w:rsidRPr="00922CAB">
        <w:rPr>
          <w:rFonts w:ascii="Angsana New" w:hAnsi="Angsana New"/>
          <w:sz w:val="30"/>
          <w:szCs w:val="30"/>
        </w:rPr>
        <w:t>36</w:t>
      </w:r>
      <w:r w:rsidR="00283CCA" w:rsidRPr="00773AA7">
        <w:rPr>
          <w:rFonts w:ascii="Angsana New" w:hAnsi="Angsana New"/>
          <w:sz w:val="30"/>
          <w:szCs w:val="30"/>
          <w:cs/>
        </w:rPr>
        <w:t xml:space="preserve"> ล้านบาทต่อปี และจะมีการปรับ</w:t>
      </w:r>
      <w:r w:rsidR="003D14FC">
        <w:rPr>
          <w:rFonts w:ascii="Angsana New" w:hAnsi="Angsana New" w:hint="cs"/>
          <w:sz w:val="30"/>
          <w:szCs w:val="30"/>
          <w:cs/>
        </w:rPr>
        <w:t>เพิ่ม</w:t>
      </w:r>
      <w:r w:rsidR="00283CCA" w:rsidRPr="00773AA7">
        <w:rPr>
          <w:rFonts w:ascii="Angsana New" w:hAnsi="Angsana New"/>
          <w:sz w:val="30"/>
          <w:szCs w:val="30"/>
          <w:cs/>
        </w:rPr>
        <w:t xml:space="preserve">อัตราค่าบริการในแต่ละปีตามเงื่อนไขที่ระบุในสัญญา สัญญาดังกล่าวมีผลบังคับใช้เป็นระยะเวลา </w:t>
      </w:r>
      <w:r w:rsidR="00922CAB" w:rsidRPr="00922CAB">
        <w:rPr>
          <w:rFonts w:ascii="Angsana New" w:hAnsi="Angsana New"/>
          <w:sz w:val="30"/>
          <w:szCs w:val="30"/>
        </w:rPr>
        <w:t>1</w:t>
      </w:r>
      <w:r w:rsidR="00283CCA" w:rsidRPr="00773AA7">
        <w:rPr>
          <w:rFonts w:ascii="Angsana New" w:hAnsi="Angsana New"/>
          <w:sz w:val="30"/>
          <w:szCs w:val="30"/>
          <w:cs/>
        </w:rPr>
        <w:t xml:space="preserve"> ปี และจะได้รับการขยายออกไปโดยอัตโนมัติอย่างต่อเนื่องอีกคราวละ </w:t>
      </w:r>
      <w:r w:rsidR="00922CAB" w:rsidRPr="00922CAB">
        <w:rPr>
          <w:rFonts w:ascii="Angsana New" w:hAnsi="Angsana New"/>
          <w:sz w:val="30"/>
          <w:szCs w:val="30"/>
        </w:rPr>
        <w:t>1</w:t>
      </w:r>
      <w:r w:rsidR="00283CCA" w:rsidRPr="00773AA7">
        <w:rPr>
          <w:rFonts w:ascii="Angsana New" w:hAnsi="Angsana New"/>
          <w:sz w:val="30"/>
          <w:szCs w:val="30"/>
          <w:cs/>
        </w:rPr>
        <w:t xml:space="preserve"> ปี จนกว่าจะมีการแจ้งยุติสัญญาเป็นลายลักษณ์อักษร</w:t>
      </w:r>
    </w:p>
    <w:p w14:paraId="6A6438BB" w14:textId="692318E3" w:rsidR="00755776" w:rsidRPr="004C3915" w:rsidRDefault="00755776" w:rsidP="002E4F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 w:firstLine="540"/>
        <w:jc w:val="thaiDistribute"/>
        <w:rPr>
          <w:rFonts w:ascii="Angsana New" w:hAnsi="Angsana New"/>
          <w:sz w:val="24"/>
          <w:szCs w:val="24"/>
        </w:rPr>
      </w:pPr>
    </w:p>
    <w:p w14:paraId="51CB4CCB" w14:textId="6920417D" w:rsidR="00755776" w:rsidRPr="00653DAE" w:rsidRDefault="00755776" w:rsidP="00755776">
      <w:pPr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bookmarkStart w:id="2" w:name="_Hlk78873065"/>
      <w:r w:rsidRPr="00653DAE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</w:t>
      </w:r>
      <w:r w:rsidR="003C40E3" w:rsidRPr="00653DAE">
        <w:rPr>
          <w:rFonts w:ascii="Angsana New" w:hAnsi="Angsana New" w:hint="cs"/>
          <w:b/>
          <w:bCs/>
          <w:i/>
          <w:iCs/>
          <w:sz w:val="30"/>
          <w:szCs w:val="30"/>
          <w:cs/>
        </w:rPr>
        <w:t>เงินให้กู้ยืมระยะยาวแก่กิจการที่เกี่ยวข้องกัน</w:t>
      </w:r>
    </w:p>
    <w:p w14:paraId="157D3626" w14:textId="7F9317A8" w:rsidR="00FE04BA" w:rsidRPr="004C3915" w:rsidRDefault="00FE04BA" w:rsidP="002E4F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 w:firstLine="540"/>
        <w:jc w:val="thaiDistribute"/>
        <w:rPr>
          <w:rFonts w:ascii="Angsana New" w:hAnsi="Angsana New"/>
          <w:sz w:val="24"/>
          <w:szCs w:val="24"/>
        </w:rPr>
      </w:pPr>
    </w:p>
    <w:p w14:paraId="0F36CAD2" w14:textId="585B828D" w:rsidR="00FE04BA" w:rsidRPr="00CD7ECD" w:rsidRDefault="00FE04BA" w:rsidP="00FE04BA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653DAE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Pr="00653DAE">
        <w:rPr>
          <w:rFonts w:ascii="Angsana New" w:hAnsi="Angsana New"/>
          <w:sz w:val="30"/>
          <w:szCs w:val="30"/>
        </w:rPr>
        <w:t xml:space="preserve">20 </w:t>
      </w:r>
      <w:r w:rsidRPr="00653DAE">
        <w:rPr>
          <w:rFonts w:ascii="Angsana New" w:hAnsi="Angsana New" w:hint="cs"/>
          <w:sz w:val="30"/>
          <w:szCs w:val="30"/>
          <w:cs/>
        </w:rPr>
        <w:t xml:space="preserve">เมษายน </w:t>
      </w:r>
      <w:r w:rsidRPr="00653DAE">
        <w:rPr>
          <w:rFonts w:ascii="Angsana New" w:hAnsi="Angsana New"/>
          <w:sz w:val="30"/>
          <w:szCs w:val="30"/>
        </w:rPr>
        <w:t>2564</w:t>
      </w:r>
      <w:r w:rsidRPr="00653DAE">
        <w:rPr>
          <w:rFonts w:ascii="Angsana New" w:hAnsi="Angsana New" w:hint="cs"/>
          <w:sz w:val="30"/>
          <w:szCs w:val="30"/>
          <w:cs/>
        </w:rPr>
        <w:t xml:space="preserve"> บริษัทได้ลงนามในสัญญาเงินกู้กับบริษัท สมาร์ท อินฟราเนท จำกัด ซึ่งเป็นการร่วมค้าทางตรง </w:t>
      </w:r>
      <w:bookmarkStart w:id="3" w:name="_Hlk78873422"/>
      <w:r w:rsidR="00083B22" w:rsidRPr="00653DAE">
        <w:rPr>
          <w:rFonts w:ascii="Angsana New" w:hAnsi="Angsana New" w:hint="cs"/>
          <w:sz w:val="30"/>
          <w:szCs w:val="30"/>
          <w:cs/>
        </w:rPr>
        <w:t>โ</w:t>
      </w:r>
      <w:r w:rsidR="006F6EB2" w:rsidRPr="00653DAE">
        <w:rPr>
          <w:rFonts w:ascii="Angsana New" w:hAnsi="Angsana New" w:hint="cs"/>
          <w:sz w:val="30"/>
          <w:szCs w:val="30"/>
          <w:cs/>
        </w:rPr>
        <w:t>ดยมีวงเงิน</w:t>
      </w:r>
      <w:r w:rsidR="00083B22" w:rsidRPr="00653DAE">
        <w:rPr>
          <w:rFonts w:ascii="Angsana New" w:hAnsi="Angsana New" w:hint="cs"/>
          <w:sz w:val="30"/>
          <w:szCs w:val="30"/>
          <w:cs/>
        </w:rPr>
        <w:t>ให้</w:t>
      </w:r>
      <w:r w:rsidR="00083B22" w:rsidRPr="00CD7ECD">
        <w:rPr>
          <w:rFonts w:ascii="Angsana New" w:hAnsi="Angsana New" w:hint="cs"/>
          <w:sz w:val="30"/>
          <w:szCs w:val="30"/>
          <w:cs/>
        </w:rPr>
        <w:t>กู้ยืมตามสัดส่วนการลงทุน</w:t>
      </w:r>
      <w:bookmarkEnd w:id="3"/>
      <w:r w:rsidR="00083B22" w:rsidRPr="00CD7ECD">
        <w:rPr>
          <w:rFonts w:ascii="Angsana New" w:hAnsi="Angsana New" w:hint="cs"/>
          <w:sz w:val="30"/>
          <w:szCs w:val="30"/>
          <w:cs/>
        </w:rPr>
        <w:t xml:space="preserve">เป็นจำนวนเงิน </w:t>
      </w:r>
      <w:r w:rsidR="00083B22" w:rsidRPr="00CD7ECD">
        <w:rPr>
          <w:rFonts w:ascii="Angsana New" w:hAnsi="Angsana New"/>
          <w:sz w:val="30"/>
          <w:szCs w:val="30"/>
        </w:rPr>
        <w:t xml:space="preserve">25.50 </w:t>
      </w:r>
      <w:r w:rsidR="00083B22" w:rsidRPr="00CD7ECD">
        <w:rPr>
          <w:rFonts w:ascii="Angsana New" w:hAnsi="Angsana New" w:hint="cs"/>
          <w:sz w:val="30"/>
          <w:szCs w:val="30"/>
          <w:cs/>
        </w:rPr>
        <w:t>ล้านบาท</w:t>
      </w:r>
      <w:r w:rsidRPr="00CD7ECD">
        <w:rPr>
          <w:rFonts w:ascii="Angsana New" w:hAnsi="Angsana New" w:hint="cs"/>
          <w:sz w:val="30"/>
          <w:szCs w:val="30"/>
          <w:cs/>
        </w:rPr>
        <w:t xml:space="preserve"> อัตราดอกเบี้ยคงที่ร้อยละ </w:t>
      </w:r>
      <w:r w:rsidR="00083B22" w:rsidRPr="00CD7ECD">
        <w:rPr>
          <w:rFonts w:ascii="Angsana New" w:hAnsi="Angsana New"/>
          <w:sz w:val="30"/>
          <w:szCs w:val="30"/>
        </w:rPr>
        <w:t>5.30</w:t>
      </w:r>
      <w:r w:rsidRPr="00CD7ECD">
        <w:rPr>
          <w:rFonts w:ascii="Angsana New" w:hAnsi="Angsana New"/>
          <w:sz w:val="30"/>
          <w:szCs w:val="30"/>
        </w:rPr>
        <w:t xml:space="preserve"> </w:t>
      </w:r>
      <w:r w:rsidRPr="00CD7ECD">
        <w:rPr>
          <w:rFonts w:ascii="Angsana New" w:hAnsi="Angsana New" w:hint="cs"/>
          <w:sz w:val="30"/>
          <w:szCs w:val="30"/>
          <w:cs/>
        </w:rPr>
        <w:t xml:space="preserve">ต่อปี มีกำหนดชำระคืนเงินต้นและดอกเบี้ยตามที่ระบุไว้ในสัญญา </w:t>
      </w:r>
      <w:r w:rsidR="0042545F" w:rsidRPr="00CD7ECD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42545F" w:rsidRPr="00CD7ECD">
        <w:rPr>
          <w:rFonts w:ascii="Angsana New" w:hAnsi="Angsana New"/>
          <w:sz w:val="30"/>
          <w:szCs w:val="30"/>
        </w:rPr>
        <w:t>30</w:t>
      </w:r>
      <w:r w:rsidR="0042545F" w:rsidRPr="00CD7ECD">
        <w:rPr>
          <w:rFonts w:ascii="Angsana New" w:hAnsi="Angsana New" w:hint="cs"/>
          <w:sz w:val="30"/>
          <w:szCs w:val="30"/>
          <w:cs/>
        </w:rPr>
        <w:t xml:space="preserve"> </w:t>
      </w:r>
      <w:r w:rsidR="00F26BB5" w:rsidRPr="00CD7ECD">
        <w:rPr>
          <w:rFonts w:ascii="Angsana New" w:hAnsi="Angsana New" w:hint="cs"/>
          <w:sz w:val="30"/>
          <w:szCs w:val="30"/>
          <w:cs/>
        </w:rPr>
        <w:t>กันย</w:t>
      </w:r>
      <w:r w:rsidR="0042545F" w:rsidRPr="00CD7ECD">
        <w:rPr>
          <w:rFonts w:ascii="Angsana New" w:hAnsi="Angsana New" w:hint="cs"/>
          <w:sz w:val="30"/>
          <w:szCs w:val="30"/>
          <w:cs/>
        </w:rPr>
        <w:t xml:space="preserve">ายน </w:t>
      </w:r>
      <w:r w:rsidR="0042545F" w:rsidRPr="00CD7ECD">
        <w:rPr>
          <w:rFonts w:ascii="Angsana New" w:hAnsi="Angsana New"/>
          <w:sz w:val="30"/>
          <w:szCs w:val="30"/>
        </w:rPr>
        <w:t xml:space="preserve">2564 </w:t>
      </w:r>
      <w:r w:rsidR="0042545F" w:rsidRPr="00CD7ECD">
        <w:rPr>
          <w:rFonts w:ascii="Angsana New" w:hAnsi="Angsana New" w:hint="cs"/>
          <w:sz w:val="30"/>
          <w:szCs w:val="30"/>
          <w:cs/>
        </w:rPr>
        <w:t>มีเงินให้กู้ยืมคงเหลือจำนวน</w:t>
      </w:r>
      <w:r w:rsidR="0042545F" w:rsidRPr="00CD7ECD">
        <w:rPr>
          <w:rFonts w:ascii="Angsana New" w:hAnsi="Angsana New"/>
          <w:sz w:val="30"/>
          <w:szCs w:val="30"/>
        </w:rPr>
        <w:t xml:space="preserve"> 18.36 </w:t>
      </w:r>
      <w:r w:rsidR="0042545F" w:rsidRPr="00CD7ECD">
        <w:rPr>
          <w:rFonts w:ascii="Angsana New" w:hAnsi="Angsana New" w:hint="cs"/>
          <w:sz w:val="30"/>
          <w:szCs w:val="30"/>
          <w:cs/>
        </w:rPr>
        <w:t>ล้านบาท</w:t>
      </w:r>
    </w:p>
    <w:p w14:paraId="18ACEAAE" w14:textId="2A732558" w:rsidR="00083B22" w:rsidRPr="00CD7ECD" w:rsidRDefault="00083B22" w:rsidP="002E4F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 w:firstLine="540"/>
        <w:jc w:val="thaiDistribute"/>
        <w:rPr>
          <w:rFonts w:ascii="Angsana New" w:hAnsi="Angsana New"/>
          <w:sz w:val="24"/>
          <w:szCs w:val="24"/>
        </w:rPr>
      </w:pPr>
    </w:p>
    <w:p w14:paraId="3E99D7F2" w14:textId="65456870" w:rsidR="00083B22" w:rsidRPr="00CD7ECD" w:rsidRDefault="00083B22" w:rsidP="00083B22">
      <w:pPr>
        <w:ind w:left="540"/>
        <w:jc w:val="thaiDistribute"/>
        <w:rPr>
          <w:rFonts w:ascii="Angsana New" w:hAnsi="Angsana New"/>
          <w:strike/>
          <w:sz w:val="30"/>
          <w:szCs w:val="30"/>
          <w:cs/>
        </w:rPr>
      </w:pPr>
      <w:r w:rsidRPr="00CD7ECD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Pr="00CD7ECD">
        <w:rPr>
          <w:rFonts w:ascii="Angsana New" w:hAnsi="Angsana New"/>
          <w:sz w:val="30"/>
          <w:szCs w:val="30"/>
        </w:rPr>
        <w:t xml:space="preserve">21 </w:t>
      </w:r>
      <w:r w:rsidRPr="00CD7ECD">
        <w:rPr>
          <w:rFonts w:ascii="Angsana New" w:hAnsi="Angsana New" w:hint="cs"/>
          <w:sz w:val="30"/>
          <w:szCs w:val="30"/>
          <w:cs/>
        </w:rPr>
        <w:t xml:space="preserve">เมษายน </w:t>
      </w:r>
      <w:r w:rsidRPr="00CD7ECD">
        <w:rPr>
          <w:rFonts w:ascii="Angsana New" w:hAnsi="Angsana New"/>
          <w:sz w:val="30"/>
          <w:szCs w:val="30"/>
        </w:rPr>
        <w:t>2564</w:t>
      </w:r>
      <w:r w:rsidRPr="00CD7ECD">
        <w:rPr>
          <w:rFonts w:ascii="Angsana New" w:hAnsi="Angsana New" w:hint="cs"/>
          <w:sz w:val="30"/>
          <w:szCs w:val="30"/>
          <w:cs/>
        </w:rPr>
        <w:t xml:space="preserve"> บริษัทได้ลงนามในสัญญาเงินกู้กับบริษัท ติงส์ ออน เน็ต จำกัด ซึ่งเป็นการร่วมค้าทางตรง </w:t>
      </w:r>
      <w:r w:rsidR="006F6EB2" w:rsidRPr="00CD7ECD">
        <w:rPr>
          <w:rFonts w:ascii="Angsana New" w:hAnsi="Angsana New" w:hint="cs"/>
          <w:sz w:val="30"/>
          <w:szCs w:val="30"/>
          <w:cs/>
        </w:rPr>
        <w:t>โดยมีวงเงินให้กู้ยืม</w:t>
      </w:r>
      <w:r w:rsidRPr="00CD7ECD">
        <w:rPr>
          <w:rFonts w:ascii="Angsana New" w:hAnsi="Angsana New" w:hint="cs"/>
          <w:sz w:val="30"/>
          <w:szCs w:val="30"/>
          <w:cs/>
        </w:rPr>
        <w:t xml:space="preserve">ตามสัดส่วนการลงทุนเป็นจำนวนเงิน </w:t>
      </w:r>
      <w:r w:rsidRPr="00CD7ECD">
        <w:rPr>
          <w:rFonts w:ascii="Angsana New" w:hAnsi="Angsana New"/>
          <w:sz w:val="30"/>
          <w:szCs w:val="30"/>
        </w:rPr>
        <w:t xml:space="preserve">5.60 </w:t>
      </w:r>
      <w:r w:rsidRPr="00CD7ECD">
        <w:rPr>
          <w:rFonts w:ascii="Angsana New" w:hAnsi="Angsana New" w:hint="cs"/>
          <w:sz w:val="30"/>
          <w:szCs w:val="30"/>
          <w:cs/>
        </w:rPr>
        <w:t xml:space="preserve">ล้านบาท อัตราดอกเบี้ยคงที่ร้อยละ </w:t>
      </w:r>
      <w:r w:rsidRPr="00CD7ECD">
        <w:rPr>
          <w:rFonts w:ascii="Angsana New" w:hAnsi="Angsana New"/>
          <w:sz w:val="30"/>
          <w:szCs w:val="30"/>
        </w:rPr>
        <w:t xml:space="preserve">5.30 </w:t>
      </w:r>
      <w:r w:rsidRPr="00CD7ECD">
        <w:rPr>
          <w:rFonts w:ascii="Angsana New" w:hAnsi="Angsana New" w:hint="cs"/>
          <w:sz w:val="30"/>
          <w:szCs w:val="30"/>
          <w:cs/>
        </w:rPr>
        <w:t xml:space="preserve">ต่อปี มีกำหนดชำระคืนเงินต้นและดอกเบี้ยตามที่ระบุไว้ในสัญญา </w:t>
      </w:r>
      <w:r w:rsidR="00747907" w:rsidRPr="00CD7ECD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747907" w:rsidRPr="00CD7ECD">
        <w:rPr>
          <w:rFonts w:ascii="Angsana New" w:hAnsi="Angsana New"/>
          <w:sz w:val="30"/>
          <w:szCs w:val="30"/>
        </w:rPr>
        <w:t>30</w:t>
      </w:r>
      <w:r w:rsidR="00747907" w:rsidRPr="00CD7ECD">
        <w:rPr>
          <w:rFonts w:ascii="Angsana New" w:hAnsi="Angsana New" w:hint="cs"/>
          <w:sz w:val="30"/>
          <w:szCs w:val="30"/>
          <w:cs/>
        </w:rPr>
        <w:t xml:space="preserve"> </w:t>
      </w:r>
      <w:r w:rsidR="00F26BB5" w:rsidRPr="00CD7ECD">
        <w:rPr>
          <w:rFonts w:ascii="Angsana New" w:hAnsi="Angsana New" w:hint="cs"/>
          <w:sz w:val="30"/>
          <w:szCs w:val="30"/>
          <w:cs/>
        </w:rPr>
        <w:t>กันย</w:t>
      </w:r>
      <w:r w:rsidR="00747907" w:rsidRPr="00CD7ECD">
        <w:rPr>
          <w:rFonts w:ascii="Angsana New" w:hAnsi="Angsana New" w:hint="cs"/>
          <w:sz w:val="30"/>
          <w:szCs w:val="30"/>
          <w:cs/>
        </w:rPr>
        <w:t xml:space="preserve">ายน </w:t>
      </w:r>
      <w:r w:rsidR="00747907" w:rsidRPr="00CD7ECD">
        <w:rPr>
          <w:rFonts w:ascii="Angsana New" w:hAnsi="Angsana New"/>
          <w:sz w:val="30"/>
          <w:szCs w:val="30"/>
        </w:rPr>
        <w:t xml:space="preserve">2564 </w:t>
      </w:r>
      <w:r w:rsidR="00747907" w:rsidRPr="00CD7ECD">
        <w:rPr>
          <w:rFonts w:ascii="Angsana New" w:hAnsi="Angsana New" w:hint="cs"/>
          <w:sz w:val="30"/>
          <w:szCs w:val="30"/>
          <w:cs/>
        </w:rPr>
        <w:t>มีเงินให้กู้ยืมคงเหลือจำนวน</w:t>
      </w:r>
      <w:r w:rsidR="00747907" w:rsidRPr="00CD7ECD">
        <w:rPr>
          <w:rFonts w:ascii="Angsana New" w:hAnsi="Angsana New"/>
          <w:sz w:val="30"/>
          <w:szCs w:val="30"/>
        </w:rPr>
        <w:t xml:space="preserve"> 5.60 </w:t>
      </w:r>
      <w:r w:rsidR="00747907" w:rsidRPr="00CD7ECD">
        <w:rPr>
          <w:rFonts w:ascii="Angsana New" w:hAnsi="Angsana New" w:hint="cs"/>
          <w:sz w:val="30"/>
          <w:szCs w:val="30"/>
          <w:cs/>
        </w:rPr>
        <w:t>ล้านบาท</w:t>
      </w:r>
    </w:p>
    <w:p w14:paraId="3BC2824F" w14:textId="77777777" w:rsidR="003C40E3" w:rsidRPr="00CD7ECD" w:rsidRDefault="003C40E3" w:rsidP="002E4F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 w:firstLine="540"/>
        <w:jc w:val="thaiDistribute"/>
        <w:rPr>
          <w:rFonts w:ascii="Angsana New" w:hAnsi="Angsana New"/>
          <w:sz w:val="24"/>
          <w:szCs w:val="24"/>
        </w:rPr>
      </w:pPr>
    </w:p>
    <w:p w14:paraId="5A39A58E" w14:textId="205241C1" w:rsidR="003C40E3" w:rsidRDefault="003C40E3" w:rsidP="00755776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CD7ECD">
        <w:rPr>
          <w:rFonts w:ascii="Angsana New" w:hAnsi="Angsana New" w:hint="cs"/>
          <w:sz w:val="30"/>
          <w:szCs w:val="30"/>
          <w:cs/>
        </w:rPr>
        <w:lastRenderedPageBreak/>
        <w:t xml:space="preserve">เมื่อวันที่ </w:t>
      </w:r>
      <w:r w:rsidRPr="00CD7ECD">
        <w:rPr>
          <w:rFonts w:ascii="Angsana New" w:hAnsi="Angsana New"/>
          <w:sz w:val="30"/>
          <w:szCs w:val="30"/>
        </w:rPr>
        <w:t xml:space="preserve">29 </w:t>
      </w:r>
      <w:r w:rsidRPr="00CD7ECD">
        <w:rPr>
          <w:rFonts w:ascii="Angsana New" w:hAnsi="Angsana New" w:hint="cs"/>
          <w:sz w:val="30"/>
          <w:szCs w:val="30"/>
          <w:cs/>
        </w:rPr>
        <w:t xml:space="preserve">เมษายน </w:t>
      </w:r>
      <w:r w:rsidRPr="00CD7ECD">
        <w:rPr>
          <w:rFonts w:ascii="Angsana New" w:hAnsi="Angsana New"/>
          <w:sz w:val="30"/>
          <w:szCs w:val="30"/>
        </w:rPr>
        <w:t>2564</w:t>
      </w:r>
      <w:r w:rsidRPr="00CD7ECD">
        <w:rPr>
          <w:rFonts w:ascii="Angsana New" w:hAnsi="Angsana New" w:hint="cs"/>
          <w:sz w:val="30"/>
          <w:szCs w:val="30"/>
          <w:cs/>
        </w:rPr>
        <w:t xml:space="preserve"> บริษัทได้ลงนามในสัญญาเงินกู้กับบริษัท ราช โคเจนเนอเรชั่น จำกัด ซึ่งเป็นบริษัทย่อยทางตรง </w:t>
      </w:r>
      <w:r w:rsidR="00F41E75" w:rsidRPr="00CD7ECD">
        <w:rPr>
          <w:rFonts w:ascii="Angsana New" w:hAnsi="Angsana New" w:hint="cs"/>
          <w:sz w:val="30"/>
          <w:szCs w:val="30"/>
          <w:cs/>
        </w:rPr>
        <w:t xml:space="preserve">โดยมีวงเงินให้กู้ยืมเป็นจำนวนเงิน </w:t>
      </w:r>
      <w:r w:rsidR="00F41E75" w:rsidRPr="00CD7ECD">
        <w:rPr>
          <w:rFonts w:ascii="Angsana New" w:hAnsi="Angsana New"/>
          <w:sz w:val="30"/>
          <w:szCs w:val="30"/>
        </w:rPr>
        <w:t xml:space="preserve">1,600 </w:t>
      </w:r>
      <w:r w:rsidR="00F41E75" w:rsidRPr="00CD7ECD"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="00926040" w:rsidRPr="00CD7ECD">
        <w:rPr>
          <w:rFonts w:ascii="Angsana New" w:hAnsi="Angsana New" w:hint="cs"/>
          <w:sz w:val="30"/>
          <w:szCs w:val="30"/>
          <w:cs/>
        </w:rPr>
        <w:t>เพื่อให้บริษัทย่อยดังกล่าวนำไปใ</w:t>
      </w:r>
      <w:r w:rsidR="00B20D89" w:rsidRPr="00CD7ECD">
        <w:rPr>
          <w:rFonts w:ascii="Angsana New" w:hAnsi="Angsana New" w:hint="cs"/>
          <w:sz w:val="30"/>
          <w:szCs w:val="30"/>
          <w:cs/>
        </w:rPr>
        <w:t>ช้</w:t>
      </w:r>
      <w:r w:rsidR="00926040" w:rsidRPr="00CD7ECD">
        <w:rPr>
          <w:rFonts w:ascii="Angsana New" w:hAnsi="Angsana New" w:hint="cs"/>
          <w:sz w:val="30"/>
          <w:szCs w:val="30"/>
          <w:cs/>
        </w:rPr>
        <w:t>สำหรับโครงการส่วนต่อขยาย</w:t>
      </w:r>
      <w:r w:rsidRPr="00CD7ECD">
        <w:rPr>
          <w:rFonts w:ascii="Angsana New" w:hAnsi="Angsana New" w:hint="cs"/>
          <w:sz w:val="30"/>
          <w:szCs w:val="30"/>
          <w:cs/>
        </w:rPr>
        <w:t xml:space="preserve"> อัตราดอกเบี้ยคงที่ร้อยละ </w:t>
      </w:r>
      <w:r w:rsidRPr="00CD7ECD">
        <w:rPr>
          <w:rFonts w:ascii="Angsana New" w:hAnsi="Angsana New"/>
          <w:sz w:val="30"/>
          <w:szCs w:val="30"/>
        </w:rPr>
        <w:t>3.3</w:t>
      </w:r>
      <w:r w:rsidR="005F7156" w:rsidRPr="00CD7ECD">
        <w:rPr>
          <w:rFonts w:ascii="Angsana New" w:hAnsi="Angsana New"/>
          <w:sz w:val="30"/>
          <w:szCs w:val="30"/>
        </w:rPr>
        <w:t>4</w:t>
      </w:r>
      <w:r w:rsidRPr="00CD7ECD">
        <w:rPr>
          <w:rFonts w:ascii="Angsana New" w:hAnsi="Angsana New"/>
          <w:sz w:val="30"/>
          <w:szCs w:val="30"/>
        </w:rPr>
        <w:t xml:space="preserve"> </w:t>
      </w:r>
      <w:r w:rsidRPr="00CD7ECD">
        <w:rPr>
          <w:rFonts w:ascii="Angsana New" w:hAnsi="Angsana New" w:hint="cs"/>
          <w:sz w:val="30"/>
          <w:szCs w:val="30"/>
          <w:cs/>
        </w:rPr>
        <w:t>ต่อปี</w:t>
      </w:r>
      <w:r w:rsidR="00EC3F9F" w:rsidRPr="00CD7ECD">
        <w:rPr>
          <w:rFonts w:ascii="Angsana New" w:hAnsi="Angsana New" w:hint="cs"/>
          <w:sz w:val="30"/>
          <w:szCs w:val="30"/>
          <w:cs/>
        </w:rPr>
        <w:t xml:space="preserve"> มีกำหนดชำระคืนเงินต้นและดอกเบี้ยตามที่ระบุไว้ในสัญญา</w:t>
      </w:r>
      <w:r w:rsidRPr="00CD7ECD">
        <w:rPr>
          <w:rFonts w:ascii="Angsana New" w:hAnsi="Angsana New" w:hint="cs"/>
          <w:sz w:val="30"/>
          <w:szCs w:val="30"/>
          <w:cs/>
        </w:rPr>
        <w:t xml:space="preserve"> </w:t>
      </w:r>
      <w:r w:rsidR="00747907" w:rsidRPr="00CD7ECD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747907" w:rsidRPr="00CD7ECD">
        <w:rPr>
          <w:rFonts w:ascii="Angsana New" w:hAnsi="Angsana New"/>
          <w:sz w:val="30"/>
          <w:szCs w:val="30"/>
        </w:rPr>
        <w:t>30</w:t>
      </w:r>
      <w:r w:rsidR="00747907" w:rsidRPr="00CD7ECD">
        <w:rPr>
          <w:rFonts w:ascii="Angsana New" w:hAnsi="Angsana New" w:hint="cs"/>
          <w:sz w:val="30"/>
          <w:szCs w:val="30"/>
          <w:cs/>
        </w:rPr>
        <w:t xml:space="preserve"> </w:t>
      </w:r>
      <w:r w:rsidR="00F26BB5" w:rsidRPr="00CD7ECD">
        <w:rPr>
          <w:rFonts w:ascii="Angsana New" w:hAnsi="Angsana New" w:hint="cs"/>
          <w:sz w:val="30"/>
          <w:szCs w:val="30"/>
          <w:cs/>
        </w:rPr>
        <w:t>กันย</w:t>
      </w:r>
      <w:r w:rsidR="00747907" w:rsidRPr="00CD7ECD">
        <w:rPr>
          <w:rFonts w:ascii="Angsana New" w:hAnsi="Angsana New" w:hint="cs"/>
          <w:sz w:val="30"/>
          <w:szCs w:val="30"/>
          <w:cs/>
        </w:rPr>
        <w:t xml:space="preserve">ายน </w:t>
      </w:r>
      <w:r w:rsidR="00747907" w:rsidRPr="00CD7ECD">
        <w:rPr>
          <w:rFonts w:ascii="Angsana New" w:hAnsi="Angsana New"/>
          <w:sz w:val="30"/>
          <w:szCs w:val="30"/>
        </w:rPr>
        <w:t xml:space="preserve">2564 </w:t>
      </w:r>
      <w:r w:rsidR="00747907" w:rsidRPr="00CD7ECD">
        <w:rPr>
          <w:rFonts w:ascii="Angsana New" w:hAnsi="Angsana New" w:hint="cs"/>
          <w:sz w:val="30"/>
          <w:szCs w:val="30"/>
          <w:cs/>
        </w:rPr>
        <w:t>มีเงินให้กู้ยืมคงเหลือจำนวน</w:t>
      </w:r>
      <w:r w:rsidR="00747907" w:rsidRPr="00CD7ECD">
        <w:rPr>
          <w:rFonts w:ascii="Angsana New" w:hAnsi="Angsana New"/>
          <w:sz w:val="30"/>
          <w:szCs w:val="30"/>
        </w:rPr>
        <w:t xml:space="preserve"> </w:t>
      </w:r>
      <w:r w:rsidR="00D22258" w:rsidRPr="00CD7ECD">
        <w:rPr>
          <w:rFonts w:ascii="Angsana New" w:hAnsi="Angsana New"/>
          <w:sz w:val="30"/>
          <w:szCs w:val="30"/>
        </w:rPr>
        <w:t>499.71</w:t>
      </w:r>
      <w:r w:rsidR="00747907" w:rsidRPr="00CD7ECD">
        <w:rPr>
          <w:rFonts w:ascii="Angsana New" w:hAnsi="Angsana New"/>
          <w:sz w:val="30"/>
          <w:szCs w:val="30"/>
        </w:rPr>
        <w:t xml:space="preserve"> </w:t>
      </w:r>
      <w:r w:rsidR="00747907" w:rsidRPr="00CD7ECD">
        <w:rPr>
          <w:rFonts w:ascii="Angsana New" w:hAnsi="Angsana New" w:hint="cs"/>
          <w:sz w:val="30"/>
          <w:szCs w:val="30"/>
          <w:cs/>
        </w:rPr>
        <w:t>ล้านบาท</w:t>
      </w:r>
    </w:p>
    <w:p w14:paraId="26208E55" w14:textId="2E5D4DF2" w:rsidR="004C3915" w:rsidRDefault="004C3915" w:rsidP="00755776">
      <w:pPr>
        <w:ind w:left="540"/>
        <w:jc w:val="thaiDistribute"/>
        <w:rPr>
          <w:rFonts w:ascii="Angsana New" w:hAnsi="Angsana New"/>
          <w:strike/>
          <w:sz w:val="30"/>
          <w:szCs w:val="30"/>
        </w:rPr>
      </w:pPr>
    </w:p>
    <w:bookmarkEnd w:id="2"/>
    <w:p w14:paraId="1C99A3CB" w14:textId="23CD6D31" w:rsidR="00DC1894" w:rsidRPr="003074FE" w:rsidRDefault="00DC1894" w:rsidP="003E1959">
      <w:pPr>
        <w:numPr>
          <w:ilvl w:val="0"/>
          <w:numId w:val="18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990"/>
        </w:tabs>
        <w:ind w:left="540" w:hanging="540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383D18">
        <w:rPr>
          <w:rFonts w:ascii="Angsana New" w:hAnsi="Angsana New" w:hint="cs"/>
          <w:b/>
          <w:bCs/>
          <w:sz w:val="30"/>
          <w:szCs w:val="30"/>
          <w:cs/>
          <w:lang w:val="th-TH"/>
        </w:rPr>
        <w:t>ลูก</w:t>
      </w:r>
      <w:r w:rsidRPr="003074FE">
        <w:rPr>
          <w:rFonts w:ascii="Angsana New" w:hAnsi="Angsana New" w:hint="cs"/>
          <w:b/>
          <w:bCs/>
          <w:sz w:val="30"/>
          <w:szCs w:val="30"/>
          <w:cs/>
          <w:lang w:val="th-TH"/>
        </w:rPr>
        <w:t>หนี้การค้า</w:t>
      </w:r>
    </w:p>
    <w:p w14:paraId="4D2D515A" w14:textId="77777777" w:rsidR="00DC1894" w:rsidRPr="002E4F54" w:rsidRDefault="00DC1894" w:rsidP="002E4F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 w:firstLine="540"/>
        <w:jc w:val="thaiDistribute"/>
        <w:rPr>
          <w:rFonts w:ascii="Angsana New" w:hAnsi="Angsana New"/>
          <w:sz w:val="30"/>
          <w:szCs w:val="30"/>
          <w:cs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140"/>
        <w:gridCol w:w="1170"/>
        <w:gridCol w:w="180"/>
        <w:gridCol w:w="1080"/>
        <w:gridCol w:w="178"/>
        <w:gridCol w:w="1082"/>
        <w:gridCol w:w="180"/>
        <w:gridCol w:w="1170"/>
      </w:tblGrid>
      <w:tr w:rsidR="00DC1894" w:rsidRPr="00DC1894" w14:paraId="4D6DA6DB" w14:textId="77777777" w:rsidTr="00C715D0">
        <w:trPr>
          <w:cantSplit/>
          <w:tblHeader/>
        </w:trPr>
        <w:tc>
          <w:tcPr>
            <w:tcW w:w="4140" w:type="dxa"/>
            <w:vAlign w:val="bottom"/>
            <w:hideMark/>
          </w:tcPr>
          <w:p w14:paraId="5E96C2C9" w14:textId="77777777" w:rsidR="00DC1894" w:rsidRPr="007D233C" w:rsidRDefault="00DC1894" w:rsidP="00CA0645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30" w:type="dxa"/>
            <w:gridSpan w:val="3"/>
            <w:vAlign w:val="bottom"/>
          </w:tcPr>
          <w:p w14:paraId="58BB71BC" w14:textId="77777777" w:rsidR="00DC1894" w:rsidRPr="007D233C" w:rsidRDefault="00DC1894" w:rsidP="00CA0645">
            <w:pPr>
              <w:pStyle w:val="acctmergecolhdg"/>
              <w:spacing w:line="240" w:lineRule="auto"/>
              <w:ind w:left="-83" w:firstLine="4"/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</w:pPr>
            <w:r w:rsidRPr="007D233C"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78" w:type="dxa"/>
          </w:tcPr>
          <w:p w14:paraId="2A071589" w14:textId="77777777" w:rsidR="00DC1894" w:rsidRPr="007D233C" w:rsidRDefault="00DC1894" w:rsidP="00CA0645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2432" w:type="dxa"/>
            <w:gridSpan w:val="3"/>
            <w:vAlign w:val="bottom"/>
          </w:tcPr>
          <w:p w14:paraId="6CD1F33F" w14:textId="77777777" w:rsidR="00DC1894" w:rsidRPr="007D233C" w:rsidRDefault="00DC1894" w:rsidP="00CA0645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/>
                <w:b w:val="0"/>
                <w:bCs/>
                <w:sz w:val="30"/>
                <w:szCs w:val="30"/>
                <w:highlight w:val="cyan"/>
              </w:rPr>
            </w:pPr>
            <w:r w:rsidRPr="007D233C"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DC1894" w:rsidRPr="00DC1894" w14:paraId="6EC14CA2" w14:textId="77777777" w:rsidTr="00C715D0">
        <w:trPr>
          <w:cantSplit/>
          <w:tblHeader/>
        </w:trPr>
        <w:tc>
          <w:tcPr>
            <w:tcW w:w="4140" w:type="dxa"/>
            <w:vAlign w:val="bottom"/>
          </w:tcPr>
          <w:p w14:paraId="02A6F9DA" w14:textId="77777777" w:rsidR="00DC1894" w:rsidRPr="007D233C" w:rsidRDefault="00DC1894" w:rsidP="00CA0645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ACBCEF3" w14:textId="5645EF92" w:rsidR="00DC1894" w:rsidRPr="007D233C" w:rsidRDefault="00922CAB" w:rsidP="00CA0645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/>
                <w:b w:val="0"/>
                <w:sz w:val="30"/>
                <w:szCs w:val="30"/>
                <w:cs/>
                <w:lang w:bidi="th-TH"/>
              </w:rPr>
            </w:pPr>
            <w:r w:rsidRPr="00922CAB">
              <w:rPr>
                <w:rFonts w:ascii="Angsana New" w:hAnsi="Angsana New"/>
                <w:b w:val="0"/>
                <w:sz w:val="30"/>
                <w:szCs w:val="30"/>
                <w:lang w:val="en-US" w:bidi="th-TH"/>
              </w:rPr>
              <w:t>30</w:t>
            </w:r>
            <w:r w:rsidR="00534C88" w:rsidRPr="007D233C">
              <w:rPr>
                <w:rFonts w:ascii="Angsana New" w:hAnsi="Angsana New" w:hint="cs"/>
                <w:b w:val="0"/>
                <w:sz w:val="30"/>
                <w:szCs w:val="30"/>
                <w:cs/>
                <w:lang w:val="en-US" w:bidi="th-TH"/>
              </w:rPr>
              <w:t xml:space="preserve"> </w:t>
            </w:r>
            <w:r w:rsidR="00D800AF">
              <w:rPr>
                <w:rFonts w:ascii="Angsana New" w:hAnsi="Angsana New" w:hint="cs"/>
                <w:b w:val="0"/>
                <w:sz w:val="30"/>
                <w:szCs w:val="30"/>
                <w:cs/>
                <w:lang w:val="en-US" w:bidi="th-TH"/>
              </w:rPr>
              <w:t>กันย</w:t>
            </w:r>
            <w:r w:rsidR="009A1D7D" w:rsidRPr="007D233C">
              <w:rPr>
                <w:rFonts w:ascii="Angsana New" w:hAnsi="Angsana New" w:hint="cs"/>
                <w:b w:val="0"/>
                <w:sz w:val="30"/>
                <w:szCs w:val="30"/>
                <w:cs/>
                <w:lang w:val="en-US" w:bidi="th-TH"/>
              </w:rPr>
              <w:t>ายน</w:t>
            </w:r>
            <w:r w:rsidR="00534C88" w:rsidRPr="007D233C">
              <w:rPr>
                <w:rFonts w:ascii="Angsana New" w:hAnsi="Angsana New" w:hint="cs"/>
                <w:b w:val="0"/>
                <w:sz w:val="30"/>
                <w:szCs w:val="30"/>
                <w:cs/>
                <w:lang w:val="en-US" w:bidi="th-TH"/>
              </w:rPr>
              <w:t xml:space="preserve"> </w:t>
            </w:r>
            <w:r w:rsidRPr="00922CAB">
              <w:rPr>
                <w:rFonts w:ascii="Angsana New" w:hAnsi="Angsana New"/>
                <w:b w:val="0"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180" w:type="dxa"/>
            <w:vAlign w:val="bottom"/>
          </w:tcPr>
          <w:p w14:paraId="57CF274E" w14:textId="77777777" w:rsidR="00DC1894" w:rsidRPr="007D233C" w:rsidRDefault="00DC1894" w:rsidP="00CA0645">
            <w:pPr>
              <w:pStyle w:val="acctmergecolhdg"/>
              <w:spacing w:line="240" w:lineRule="auto"/>
              <w:ind w:left="-83" w:firstLine="4"/>
              <w:rPr>
                <w:rFonts w:ascii="Angsana New" w:hAnsi="Angsana New"/>
                <w:b w:val="0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123C2D0" w14:textId="4C765169" w:rsidR="00DC1894" w:rsidRPr="007D233C" w:rsidRDefault="00922CAB" w:rsidP="00CA0645">
            <w:pPr>
              <w:pStyle w:val="acctmergecolhdg"/>
              <w:spacing w:line="240" w:lineRule="auto"/>
              <w:ind w:left="-77" w:right="-77" w:firstLine="4"/>
              <w:rPr>
                <w:rFonts w:ascii="Angsana New" w:hAnsi="Angsana New"/>
                <w:b w:val="0"/>
                <w:sz w:val="30"/>
                <w:szCs w:val="30"/>
                <w:cs/>
                <w:lang w:bidi="th-TH"/>
              </w:rPr>
            </w:pPr>
            <w:r w:rsidRPr="00922CAB">
              <w:rPr>
                <w:rFonts w:ascii="Angsana New" w:hAnsi="Angsana New"/>
                <w:b w:val="0"/>
                <w:sz w:val="30"/>
                <w:szCs w:val="30"/>
                <w:lang w:val="en-US"/>
              </w:rPr>
              <w:t>31</w:t>
            </w:r>
            <w:r w:rsidR="00DC1894" w:rsidRPr="007D233C">
              <w:rPr>
                <w:rFonts w:ascii="Angsana New" w:hAnsi="Angsana New"/>
                <w:b w:val="0"/>
                <w:sz w:val="30"/>
                <w:szCs w:val="30"/>
              </w:rPr>
              <w:t xml:space="preserve"> </w:t>
            </w:r>
            <w:r w:rsidR="00DC1894" w:rsidRPr="007D233C">
              <w:rPr>
                <w:rFonts w:ascii="Angsana New" w:hAnsi="Angsana New"/>
                <w:b w:val="0"/>
                <w:sz w:val="30"/>
                <w:szCs w:val="30"/>
                <w:cs/>
                <w:lang w:bidi="th-TH"/>
              </w:rPr>
              <w:t>ธันวาคม</w:t>
            </w:r>
            <w:r w:rsidR="00DC1894" w:rsidRPr="007D233C">
              <w:rPr>
                <w:rFonts w:ascii="Angsana New" w:hAnsi="Angsana New"/>
                <w:b w:val="0"/>
                <w:sz w:val="30"/>
                <w:szCs w:val="30"/>
              </w:rPr>
              <w:t xml:space="preserve"> </w:t>
            </w:r>
            <w:r w:rsidRPr="00922CAB">
              <w:rPr>
                <w:rFonts w:ascii="Angsana New" w:hAnsi="Angsana New"/>
                <w:b w:val="0"/>
                <w:sz w:val="30"/>
                <w:szCs w:val="30"/>
                <w:lang w:val="en-US"/>
              </w:rPr>
              <w:t>2563</w:t>
            </w:r>
          </w:p>
        </w:tc>
        <w:tc>
          <w:tcPr>
            <w:tcW w:w="178" w:type="dxa"/>
          </w:tcPr>
          <w:p w14:paraId="13F5797C" w14:textId="77777777" w:rsidR="00DC1894" w:rsidRPr="007D233C" w:rsidRDefault="00DC1894" w:rsidP="00CA0645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/>
                <w:b w:val="0"/>
                <w:sz w:val="30"/>
                <w:szCs w:val="30"/>
              </w:rPr>
            </w:pPr>
          </w:p>
        </w:tc>
        <w:tc>
          <w:tcPr>
            <w:tcW w:w="1082" w:type="dxa"/>
            <w:vAlign w:val="bottom"/>
          </w:tcPr>
          <w:p w14:paraId="4B424E4E" w14:textId="06FA717A" w:rsidR="00DC1894" w:rsidRPr="007D233C" w:rsidRDefault="00922CAB" w:rsidP="006118DB">
            <w:pPr>
              <w:pStyle w:val="acctmergecolhdg"/>
              <w:spacing w:line="240" w:lineRule="auto"/>
              <w:ind w:right="-75" w:firstLine="4"/>
              <w:rPr>
                <w:rFonts w:ascii="Angsana New" w:hAnsi="Angsana New"/>
                <w:b w:val="0"/>
                <w:sz w:val="30"/>
                <w:szCs w:val="30"/>
                <w:cs/>
              </w:rPr>
            </w:pPr>
            <w:r w:rsidRPr="00922CAB">
              <w:rPr>
                <w:rFonts w:ascii="Angsana New" w:hAnsi="Angsana New"/>
                <w:b w:val="0"/>
                <w:sz w:val="30"/>
                <w:szCs w:val="30"/>
                <w:lang w:val="en-US"/>
              </w:rPr>
              <w:t>30</w:t>
            </w:r>
            <w:r w:rsidR="009A1D7D" w:rsidRPr="007D233C">
              <w:rPr>
                <w:rFonts w:ascii="Angsana New" w:hAnsi="Angsana New" w:hint="cs"/>
                <w:b w:val="0"/>
                <w:sz w:val="30"/>
                <w:szCs w:val="30"/>
                <w:cs/>
                <w:lang w:bidi="th-TH"/>
              </w:rPr>
              <w:t xml:space="preserve"> </w:t>
            </w:r>
            <w:r w:rsidR="00D800AF">
              <w:rPr>
                <w:rFonts w:ascii="Angsana New" w:hAnsi="Angsana New" w:hint="cs"/>
                <w:b w:val="0"/>
                <w:sz w:val="30"/>
                <w:szCs w:val="30"/>
                <w:cs/>
                <w:lang w:bidi="th-TH"/>
              </w:rPr>
              <w:t>กันย</w:t>
            </w:r>
            <w:r w:rsidR="009A1D7D" w:rsidRPr="007D233C">
              <w:rPr>
                <w:rFonts w:ascii="Angsana New" w:hAnsi="Angsana New" w:hint="cs"/>
                <w:b w:val="0"/>
                <w:sz w:val="30"/>
                <w:szCs w:val="30"/>
                <w:cs/>
                <w:lang w:bidi="th-TH"/>
              </w:rPr>
              <w:t xml:space="preserve">ายน </w:t>
            </w:r>
            <w:r w:rsidRPr="00922CAB">
              <w:rPr>
                <w:rFonts w:ascii="Angsana New" w:hAnsi="Angsana New"/>
                <w:b w:val="0"/>
                <w:sz w:val="30"/>
                <w:szCs w:val="30"/>
                <w:lang w:val="en-US"/>
              </w:rPr>
              <w:t>2564</w:t>
            </w:r>
          </w:p>
        </w:tc>
        <w:tc>
          <w:tcPr>
            <w:tcW w:w="180" w:type="dxa"/>
            <w:vAlign w:val="bottom"/>
          </w:tcPr>
          <w:p w14:paraId="49C2F262" w14:textId="77777777" w:rsidR="00DC1894" w:rsidRPr="007D233C" w:rsidRDefault="00DC1894" w:rsidP="00CA0645">
            <w:pPr>
              <w:pStyle w:val="acctmergecolhdg"/>
              <w:spacing w:line="240" w:lineRule="auto"/>
              <w:rPr>
                <w:rFonts w:ascii="Angsana New" w:hAnsi="Angsana New"/>
                <w:b w:val="0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6D97098" w14:textId="3F5C3929" w:rsidR="00DC1894" w:rsidRPr="007D233C" w:rsidRDefault="00922CAB" w:rsidP="00CA0645">
            <w:pPr>
              <w:pStyle w:val="acctmergecolhdg"/>
              <w:spacing w:line="240" w:lineRule="auto"/>
              <w:ind w:firstLine="4"/>
              <w:rPr>
                <w:rFonts w:ascii="Angsana New" w:hAnsi="Angsana New"/>
                <w:b w:val="0"/>
                <w:sz w:val="30"/>
                <w:szCs w:val="30"/>
                <w:cs/>
                <w:lang w:bidi="th-TH"/>
              </w:rPr>
            </w:pPr>
            <w:r w:rsidRPr="00922CAB">
              <w:rPr>
                <w:rFonts w:ascii="Angsana New" w:hAnsi="Angsana New"/>
                <w:b w:val="0"/>
                <w:sz w:val="30"/>
                <w:szCs w:val="30"/>
                <w:lang w:val="en-US"/>
              </w:rPr>
              <w:t>31</w:t>
            </w:r>
            <w:r w:rsidR="00DC1894" w:rsidRPr="007D233C">
              <w:rPr>
                <w:rFonts w:ascii="Angsana New" w:hAnsi="Angsana New"/>
                <w:b w:val="0"/>
                <w:sz w:val="30"/>
                <w:szCs w:val="30"/>
              </w:rPr>
              <w:t xml:space="preserve"> </w:t>
            </w:r>
            <w:r w:rsidR="00DC1894" w:rsidRPr="007D233C">
              <w:rPr>
                <w:rFonts w:ascii="Angsana New" w:hAnsi="Angsana New"/>
                <w:b w:val="0"/>
                <w:sz w:val="30"/>
                <w:szCs w:val="30"/>
                <w:cs/>
                <w:lang w:bidi="th-TH"/>
              </w:rPr>
              <w:t>ธันวาคม</w:t>
            </w:r>
            <w:r w:rsidR="00DC1894" w:rsidRPr="007D233C">
              <w:rPr>
                <w:rFonts w:ascii="Angsana New" w:hAnsi="Angsana New"/>
                <w:b w:val="0"/>
                <w:sz w:val="30"/>
                <w:szCs w:val="30"/>
              </w:rPr>
              <w:t xml:space="preserve"> </w:t>
            </w:r>
            <w:r w:rsidRPr="00922CAB">
              <w:rPr>
                <w:rFonts w:ascii="Angsana New" w:hAnsi="Angsana New"/>
                <w:b w:val="0"/>
                <w:sz w:val="30"/>
                <w:szCs w:val="30"/>
                <w:lang w:val="en-US"/>
              </w:rPr>
              <w:t>2563</w:t>
            </w:r>
          </w:p>
        </w:tc>
      </w:tr>
      <w:tr w:rsidR="00DC1894" w:rsidRPr="00DC1894" w14:paraId="4810ECCD" w14:textId="77777777" w:rsidTr="00C715D0">
        <w:trPr>
          <w:cantSplit/>
          <w:tblHeader/>
        </w:trPr>
        <w:tc>
          <w:tcPr>
            <w:tcW w:w="4140" w:type="dxa"/>
            <w:vAlign w:val="bottom"/>
            <w:hideMark/>
          </w:tcPr>
          <w:p w14:paraId="08A5E5C1" w14:textId="77777777" w:rsidR="00DC1894" w:rsidRPr="007D233C" w:rsidRDefault="00DC1894" w:rsidP="00CA0645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040" w:type="dxa"/>
            <w:gridSpan w:val="7"/>
            <w:vAlign w:val="bottom"/>
            <w:hideMark/>
          </w:tcPr>
          <w:p w14:paraId="5F6BDD2D" w14:textId="77777777" w:rsidR="00DC1894" w:rsidRPr="007D233C" w:rsidRDefault="00DC1894" w:rsidP="00CA0645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/>
                <w:b w:val="0"/>
                <w:bCs/>
                <w:sz w:val="30"/>
                <w:szCs w:val="30"/>
                <w:highlight w:val="cyan"/>
              </w:rPr>
            </w:pPr>
            <w:r w:rsidRPr="007D233C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="00091C62" w:rsidRPr="007D233C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7D233C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C87D64" w:rsidRPr="00C87D64" w14:paraId="19A6933D" w14:textId="77777777" w:rsidTr="00C715D0">
        <w:trPr>
          <w:cantSplit/>
        </w:trPr>
        <w:tc>
          <w:tcPr>
            <w:tcW w:w="4140" w:type="dxa"/>
          </w:tcPr>
          <w:p w14:paraId="4C594C10" w14:textId="712F0340" w:rsidR="00C87D64" w:rsidRPr="007D233C" w:rsidRDefault="00C87D64" w:rsidP="00CA0645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D233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  <w:r w:rsidRPr="007D233C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</w:t>
            </w:r>
            <w:r w:rsidRPr="007D233C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7D233C">
              <w:rPr>
                <w:rFonts w:ascii="Angsana New" w:hAnsi="Angsana New" w:hint="cs"/>
                <w:sz w:val="30"/>
                <w:szCs w:val="30"/>
                <w:cs/>
              </w:rPr>
              <w:t xml:space="preserve">หมายเหตุ </w:t>
            </w:r>
            <w:r w:rsidR="00922CAB" w:rsidRPr="00922CAB">
              <w:rPr>
                <w:rFonts w:ascii="Angsana New" w:hAnsi="Angsana New"/>
                <w:sz w:val="30"/>
                <w:szCs w:val="30"/>
              </w:rPr>
              <w:t>2</w:t>
            </w:r>
            <w:r w:rsidRPr="007D233C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  <w:tc>
          <w:tcPr>
            <w:tcW w:w="1170" w:type="dxa"/>
          </w:tcPr>
          <w:p w14:paraId="18C7E89E" w14:textId="77777777" w:rsidR="00C87D64" w:rsidRPr="007D233C" w:rsidRDefault="00C87D64" w:rsidP="00CA0645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4833B0F7" w14:textId="77777777" w:rsidR="00C87D64" w:rsidRPr="007D233C" w:rsidRDefault="00C87D64" w:rsidP="00CA0645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218DD15" w14:textId="77777777" w:rsidR="00C87D64" w:rsidRPr="007D233C" w:rsidRDefault="00C87D64" w:rsidP="00CA0645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</w:tcPr>
          <w:p w14:paraId="0EE630F2" w14:textId="77777777" w:rsidR="00C87D64" w:rsidRPr="007D233C" w:rsidRDefault="00C87D64" w:rsidP="00CA0645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14:paraId="2FF05DE1" w14:textId="77777777" w:rsidR="00C87D64" w:rsidRPr="007D233C" w:rsidRDefault="00C87D64" w:rsidP="00CA0645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334E406E" w14:textId="77777777" w:rsidR="00C87D64" w:rsidRPr="007D233C" w:rsidRDefault="00C87D64" w:rsidP="00CA0645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C0A7E92" w14:textId="77777777" w:rsidR="00C87D64" w:rsidRPr="007D233C" w:rsidRDefault="00C87D64" w:rsidP="00CA0645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737B0" w:rsidRPr="00C87D64" w14:paraId="76228DA9" w14:textId="77777777" w:rsidTr="00C715D0">
        <w:trPr>
          <w:cantSplit/>
        </w:trPr>
        <w:tc>
          <w:tcPr>
            <w:tcW w:w="4140" w:type="dxa"/>
            <w:hideMark/>
          </w:tcPr>
          <w:p w14:paraId="266B49BA" w14:textId="77777777" w:rsidR="00B737B0" w:rsidRPr="007D233C" w:rsidRDefault="00B737B0" w:rsidP="00B737B0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D233C">
              <w:rPr>
                <w:rFonts w:ascii="Angsana New" w:hAnsi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170" w:type="dxa"/>
          </w:tcPr>
          <w:p w14:paraId="7CF831BE" w14:textId="021911BB" w:rsidR="00B737B0" w:rsidRPr="007D233C" w:rsidRDefault="00B737B0" w:rsidP="00B737B0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6,399,900</w:t>
            </w:r>
          </w:p>
        </w:tc>
        <w:tc>
          <w:tcPr>
            <w:tcW w:w="180" w:type="dxa"/>
          </w:tcPr>
          <w:p w14:paraId="589949AC" w14:textId="77777777" w:rsidR="00B737B0" w:rsidRPr="007D233C" w:rsidRDefault="00B737B0" w:rsidP="00B737B0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BAC2ADF" w14:textId="75584C71" w:rsidR="00B737B0" w:rsidRPr="007D233C" w:rsidRDefault="00922CAB" w:rsidP="00B737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922CAB">
              <w:rPr>
                <w:rFonts w:ascii="Angsana New" w:hAnsi="Angsana New"/>
                <w:sz w:val="30"/>
                <w:szCs w:val="30"/>
              </w:rPr>
              <w:t>4</w:t>
            </w:r>
            <w:r w:rsidR="00B737B0" w:rsidRPr="007D233C">
              <w:rPr>
                <w:rFonts w:ascii="Angsana New" w:hAnsi="Angsana New"/>
                <w:sz w:val="30"/>
                <w:szCs w:val="30"/>
              </w:rPr>
              <w:t>,</w:t>
            </w:r>
            <w:r w:rsidRPr="00922CAB">
              <w:rPr>
                <w:rFonts w:ascii="Angsana New" w:hAnsi="Angsana New"/>
                <w:sz w:val="30"/>
                <w:szCs w:val="30"/>
              </w:rPr>
              <w:t>954</w:t>
            </w:r>
            <w:r w:rsidR="00B737B0" w:rsidRPr="007D233C">
              <w:rPr>
                <w:rFonts w:ascii="Angsana New" w:hAnsi="Angsana New"/>
                <w:sz w:val="30"/>
                <w:szCs w:val="30"/>
              </w:rPr>
              <w:t>,</w:t>
            </w:r>
            <w:r w:rsidRPr="00922CAB">
              <w:rPr>
                <w:rFonts w:ascii="Angsana New" w:hAnsi="Angsana New"/>
                <w:sz w:val="30"/>
                <w:szCs w:val="30"/>
              </w:rPr>
              <w:t>142</w:t>
            </w:r>
          </w:p>
        </w:tc>
        <w:tc>
          <w:tcPr>
            <w:tcW w:w="178" w:type="dxa"/>
          </w:tcPr>
          <w:p w14:paraId="66F56941" w14:textId="77777777" w:rsidR="00B737B0" w:rsidRPr="007D233C" w:rsidRDefault="00B737B0" w:rsidP="00B737B0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14:paraId="6FD3BDF3" w14:textId="777DBB98" w:rsidR="00B737B0" w:rsidRPr="007D233C" w:rsidRDefault="00B737B0" w:rsidP="00B737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D233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292AFD3A" w14:textId="77777777" w:rsidR="00B737B0" w:rsidRPr="007D233C" w:rsidRDefault="00B737B0" w:rsidP="00B737B0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1416DEA" w14:textId="77777777" w:rsidR="00B737B0" w:rsidRPr="007D233C" w:rsidRDefault="00B737B0" w:rsidP="00B737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D233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737B0" w:rsidRPr="00C87D64" w14:paraId="029255CA" w14:textId="77777777" w:rsidTr="00C715D0">
        <w:trPr>
          <w:cantSplit/>
        </w:trPr>
        <w:tc>
          <w:tcPr>
            <w:tcW w:w="4140" w:type="dxa"/>
            <w:hideMark/>
          </w:tcPr>
          <w:p w14:paraId="26A17CB7" w14:textId="77777777" w:rsidR="00B737B0" w:rsidRPr="007D233C" w:rsidRDefault="00B737B0" w:rsidP="00B737B0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D233C">
              <w:rPr>
                <w:rFonts w:ascii="Angsana New" w:hAnsi="Angsana New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170" w:type="dxa"/>
          </w:tcPr>
          <w:p w14:paraId="1C3A36C0" w14:textId="77777777" w:rsidR="00B737B0" w:rsidRPr="007D233C" w:rsidRDefault="00B737B0" w:rsidP="00B737B0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0053150F" w14:textId="77777777" w:rsidR="00B737B0" w:rsidRPr="007D233C" w:rsidRDefault="00B737B0" w:rsidP="00B737B0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E5B817F" w14:textId="77777777" w:rsidR="00B737B0" w:rsidRPr="007D233C" w:rsidRDefault="00B737B0" w:rsidP="00B737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</w:tcPr>
          <w:p w14:paraId="67839C95" w14:textId="77777777" w:rsidR="00B737B0" w:rsidRPr="007D233C" w:rsidRDefault="00B737B0" w:rsidP="00B737B0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14:paraId="3F1AF838" w14:textId="77777777" w:rsidR="00B737B0" w:rsidRPr="007D233C" w:rsidRDefault="00B737B0" w:rsidP="00B737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08B16493" w14:textId="77777777" w:rsidR="00B737B0" w:rsidRPr="007D233C" w:rsidRDefault="00B737B0" w:rsidP="00B737B0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86C01EB" w14:textId="77777777" w:rsidR="00B737B0" w:rsidRPr="007D233C" w:rsidRDefault="00B737B0" w:rsidP="00B737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737B0" w:rsidRPr="00C87D64" w14:paraId="18691543" w14:textId="77777777" w:rsidTr="00F61911">
        <w:trPr>
          <w:cantSplit/>
        </w:trPr>
        <w:tc>
          <w:tcPr>
            <w:tcW w:w="4140" w:type="dxa"/>
            <w:hideMark/>
          </w:tcPr>
          <w:p w14:paraId="42F1C973" w14:textId="175061FA" w:rsidR="00B737B0" w:rsidRPr="007D233C" w:rsidRDefault="00B737B0" w:rsidP="00B737B0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D233C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7D233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น้อยกว่า </w:t>
            </w:r>
            <w:r w:rsidR="00922CAB" w:rsidRPr="00922CAB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7D233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D233C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170" w:type="dxa"/>
          </w:tcPr>
          <w:p w14:paraId="50CA1AEB" w14:textId="6B75DEA7" w:rsidR="00B737B0" w:rsidRPr="007D233C" w:rsidRDefault="00922CAB" w:rsidP="00B737B0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22CAB">
              <w:rPr>
                <w:rFonts w:ascii="Angsana New" w:hAnsi="Angsana New"/>
                <w:sz w:val="30"/>
                <w:szCs w:val="30"/>
                <w:lang w:val="en-US"/>
              </w:rPr>
              <w:t>163</w:t>
            </w:r>
            <w:r w:rsidR="00B737B0">
              <w:rPr>
                <w:rFonts w:ascii="Angsana New" w:hAnsi="Angsana New"/>
                <w:sz w:val="30"/>
                <w:szCs w:val="30"/>
              </w:rPr>
              <w:t>,</w:t>
            </w:r>
            <w:r w:rsidRPr="00922CAB">
              <w:rPr>
                <w:rFonts w:ascii="Angsana New" w:hAnsi="Angsana New"/>
                <w:sz w:val="30"/>
                <w:szCs w:val="30"/>
                <w:lang w:val="en-US"/>
              </w:rPr>
              <w:t>179</w:t>
            </w:r>
          </w:p>
        </w:tc>
        <w:tc>
          <w:tcPr>
            <w:tcW w:w="180" w:type="dxa"/>
          </w:tcPr>
          <w:p w14:paraId="7477878E" w14:textId="77777777" w:rsidR="00B737B0" w:rsidRPr="007D233C" w:rsidRDefault="00B737B0" w:rsidP="00B737B0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89838CA" w14:textId="653C0C58" w:rsidR="00B737B0" w:rsidRPr="007D233C" w:rsidRDefault="00922CAB" w:rsidP="00B737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922CAB">
              <w:rPr>
                <w:rFonts w:ascii="Angsana New" w:hAnsi="Angsana New"/>
                <w:sz w:val="30"/>
                <w:szCs w:val="30"/>
              </w:rPr>
              <w:t>28</w:t>
            </w:r>
            <w:r w:rsidR="00B737B0" w:rsidRPr="007D233C">
              <w:rPr>
                <w:rFonts w:ascii="Angsana New" w:hAnsi="Angsana New"/>
                <w:sz w:val="30"/>
                <w:szCs w:val="30"/>
              </w:rPr>
              <w:t>,</w:t>
            </w:r>
            <w:r w:rsidRPr="00922CAB">
              <w:rPr>
                <w:rFonts w:ascii="Angsana New" w:hAnsi="Angsana New"/>
                <w:sz w:val="30"/>
                <w:szCs w:val="30"/>
              </w:rPr>
              <w:t>104</w:t>
            </w:r>
          </w:p>
        </w:tc>
        <w:tc>
          <w:tcPr>
            <w:tcW w:w="178" w:type="dxa"/>
          </w:tcPr>
          <w:p w14:paraId="72C76DEE" w14:textId="77777777" w:rsidR="00B737B0" w:rsidRPr="007D233C" w:rsidRDefault="00B737B0" w:rsidP="00B737B0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14:paraId="67D1276A" w14:textId="2D92C110" w:rsidR="00B737B0" w:rsidRPr="007D233C" w:rsidRDefault="00B737B0" w:rsidP="00B737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D233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5DE1F355" w14:textId="77777777" w:rsidR="00B737B0" w:rsidRPr="007D233C" w:rsidRDefault="00B737B0" w:rsidP="00B737B0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040FE50" w14:textId="77777777" w:rsidR="00B737B0" w:rsidRPr="007D233C" w:rsidRDefault="00B737B0" w:rsidP="00B737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D233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737B0" w:rsidRPr="00C87D64" w14:paraId="62806BC3" w14:textId="77777777" w:rsidTr="00C715D0">
        <w:trPr>
          <w:cantSplit/>
        </w:trPr>
        <w:tc>
          <w:tcPr>
            <w:tcW w:w="4140" w:type="dxa"/>
          </w:tcPr>
          <w:p w14:paraId="55546C41" w14:textId="77777777" w:rsidR="00B737B0" w:rsidRPr="007D233C" w:rsidRDefault="00B737B0" w:rsidP="00B737B0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14:paraId="22C9CBD0" w14:textId="21A1AC37" w:rsidR="00B737B0" w:rsidRPr="007D233C" w:rsidRDefault="00922CAB" w:rsidP="00B737B0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22CA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</w:t>
            </w:r>
            <w:r w:rsidR="00B737B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922CA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563</w:t>
            </w:r>
            <w:r w:rsidR="00B737B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922CA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079</w:t>
            </w:r>
          </w:p>
        </w:tc>
        <w:tc>
          <w:tcPr>
            <w:tcW w:w="180" w:type="dxa"/>
          </w:tcPr>
          <w:p w14:paraId="329CA801" w14:textId="77777777" w:rsidR="00B737B0" w:rsidRPr="007D233C" w:rsidRDefault="00B737B0" w:rsidP="00B737B0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3EE6061B" w14:textId="269F8557" w:rsidR="00B737B0" w:rsidRPr="007D233C" w:rsidRDefault="00922CAB" w:rsidP="00B737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22CAB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="00B737B0" w:rsidRPr="007D233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922CAB">
              <w:rPr>
                <w:rFonts w:ascii="Angsana New" w:hAnsi="Angsana New"/>
                <w:b/>
                <w:bCs/>
                <w:sz w:val="30"/>
                <w:szCs w:val="30"/>
              </w:rPr>
              <w:t>982</w:t>
            </w:r>
            <w:r w:rsidR="00B737B0" w:rsidRPr="007D233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922CAB">
              <w:rPr>
                <w:rFonts w:ascii="Angsana New" w:hAnsi="Angsana New"/>
                <w:b/>
                <w:bCs/>
                <w:sz w:val="30"/>
                <w:szCs w:val="30"/>
              </w:rPr>
              <w:t>246</w:t>
            </w:r>
          </w:p>
        </w:tc>
        <w:tc>
          <w:tcPr>
            <w:tcW w:w="178" w:type="dxa"/>
          </w:tcPr>
          <w:p w14:paraId="19850830" w14:textId="77777777" w:rsidR="00B737B0" w:rsidRPr="007D233C" w:rsidRDefault="00B737B0" w:rsidP="00B737B0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nil"/>
              <w:right w:val="nil"/>
            </w:tcBorders>
          </w:tcPr>
          <w:p w14:paraId="1F97CCC4" w14:textId="50592004" w:rsidR="00B737B0" w:rsidRPr="007D233C" w:rsidRDefault="00B737B0" w:rsidP="00B737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after="0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D233C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1D973EF1" w14:textId="77777777" w:rsidR="00B737B0" w:rsidRPr="007D233C" w:rsidRDefault="00B737B0" w:rsidP="00B737B0">
            <w:pPr>
              <w:pStyle w:val="acctfourfigures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14:paraId="4E565ED2" w14:textId="77777777" w:rsidR="00B737B0" w:rsidRPr="007D233C" w:rsidRDefault="00B737B0" w:rsidP="00B737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after="0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D233C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B737B0" w:rsidRPr="00C87D64" w14:paraId="4F07DAF1" w14:textId="77777777" w:rsidTr="002E4F54">
        <w:trPr>
          <w:cantSplit/>
          <w:trHeight w:val="353"/>
        </w:trPr>
        <w:tc>
          <w:tcPr>
            <w:tcW w:w="4140" w:type="dxa"/>
          </w:tcPr>
          <w:p w14:paraId="119E365E" w14:textId="77777777" w:rsidR="00B737B0" w:rsidRPr="00C715D0" w:rsidRDefault="00B737B0" w:rsidP="00B737B0">
            <w:pPr>
              <w:spacing w:line="240" w:lineRule="auto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7D986034" w14:textId="77777777" w:rsidR="00B737B0" w:rsidRPr="00C715D0" w:rsidRDefault="00B737B0" w:rsidP="00B737B0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180" w:type="dxa"/>
          </w:tcPr>
          <w:p w14:paraId="59AFA399" w14:textId="77777777" w:rsidR="00B737B0" w:rsidRPr="00C715D0" w:rsidRDefault="00B737B0" w:rsidP="00B737B0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42241666" w14:textId="77777777" w:rsidR="00B737B0" w:rsidRPr="00C715D0" w:rsidRDefault="00B737B0" w:rsidP="00B737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/>
              <w:ind w:left="-108" w:right="-108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178" w:type="dxa"/>
          </w:tcPr>
          <w:p w14:paraId="7D7C1D85" w14:textId="77777777" w:rsidR="00B737B0" w:rsidRPr="00C715D0" w:rsidRDefault="00B737B0" w:rsidP="00B737B0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1082" w:type="dxa"/>
            <w:tcBorders>
              <w:left w:val="nil"/>
              <w:right w:val="nil"/>
            </w:tcBorders>
          </w:tcPr>
          <w:p w14:paraId="1D8568AF" w14:textId="77777777" w:rsidR="00B737B0" w:rsidRPr="00C715D0" w:rsidRDefault="00B737B0" w:rsidP="00B737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after="0"/>
              <w:ind w:left="-108" w:right="-108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180" w:type="dxa"/>
          </w:tcPr>
          <w:p w14:paraId="220DD4AC" w14:textId="77777777" w:rsidR="00B737B0" w:rsidRPr="00C715D0" w:rsidRDefault="00B737B0" w:rsidP="00B737B0">
            <w:pPr>
              <w:pStyle w:val="acctfourfigures"/>
              <w:spacing w:line="240" w:lineRule="auto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07A48ED3" w14:textId="77777777" w:rsidR="00B737B0" w:rsidRPr="00C715D0" w:rsidRDefault="00B737B0" w:rsidP="00B737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after="0"/>
              <w:ind w:left="-108" w:right="-108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</w:tr>
      <w:tr w:rsidR="00B737B0" w:rsidRPr="00C87D64" w14:paraId="0CACCA5A" w14:textId="77777777" w:rsidTr="00C715D0">
        <w:trPr>
          <w:cantSplit/>
          <w:trHeight w:val="71"/>
        </w:trPr>
        <w:tc>
          <w:tcPr>
            <w:tcW w:w="4140" w:type="dxa"/>
            <w:vAlign w:val="bottom"/>
          </w:tcPr>
          <w:p w14:paraId="73B310FF" w14:textId="77777777" w:rsidR="00B737B0" w:rsidRPr="007D233C" w:rsidRDefault="00B737B0" w:rsidP="00B737B0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D233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379FFBD3" w14:textId="77777777" w:rsidR="00B737B0" w:rsidRPr="007D233C" w:rsidRDefault="00B737B0" w:rsidP="00B737B0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0F8CAACB" w14:textId="77777777" w:rsidR="00B737B0" w:rsidRPr="007D233C" w:rsidRDefault="00B737B0" w:rsidP="00B737B0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2280D8C2" w14:textId="77777777" w:rsidR="00B737B0" w:rsidRPr="007D233C" w:rsidRDefault="00B737B0" w:rsidP="00B737B0">
            <w:pPr>
              <w:pStyle w:val="acctfourfigures"/>
              <w:tabs>
                <w:tab w:val="decimal" w:pos="731"/>
                <w:tab w:val="decimal" w:pos="911"/>
              </w:tabs>
              <w:spacing w:line="240" w:lineRule="auto"/>
              <w:ind w:left="-83" w:right="11" w:firstLine="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14:paraId="440847FE" w14:textId="77777777" w:rsidR="00B737B0" w:rsidRPr="007D233C" w:rsidRDefault="00B737B0" w:rsidP="00B737B0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left w:val="nil"/>
              <w:right w:val="nil"/>
            </w:tcBorders>
            <w:vAlign w:val="bottom"/>
          </w:tcPr>
          <w:p w14:paraId="0CBEB9FC" w14:textId="77777777" w:rsidR="00B737B0" w:rsidRPr="007D233C" w:rsidRDefault="00B737B0" w:rsidP="00B737B0">
            <w:pPr>
              <w:pStyle w:val="acctfourfigures"/>
              <w:tabs>
                <w:tab w:val="decimal" w:pos="558"/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0BF1C2CE" w14:textId="77777777" w:rsidR="00B737B0" w:rsidRPr="007D233C" w:rsidRDefault="00B737B0" w:rsidP="00B737B0">
            <w:pPr>
              <w:pStyle w:val="acctfourfigures"/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54CB0C89" w14:textId="77777777" w:rsidR="00B737B0" w:rsidRPr="007D233C" w:rsidRDefault="00B737B0" w:rsidP="00B737B0">
            <w:pPr>
              <w:pStyle w:val="acctfourfigures"/>
              <w:tabs>
                <w:tab w:val="decimal" w:pos="636"/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B737B0" w:rsidRPr="00C87D64" w14:paraId="065C6DEB" w14:textId="77777777" w:rsidTr="00C715D0">
        <w:trPr>
          <w:cantSplit/>
          <w:trHeight w:val="71"/>
        </w:trPr>
        <w:tc>
          <w:tcPr>
            <w:tcW w:w="4140" w:type="dxa"/>
            <w:vAlign w:val="bottom"/>
          </w:tcPr>
          <w:p w14:paraId="5BDB855B" w14:textId="77777777" w:rsidR="00B737B0" w:rsidRPr="007D233C" w:rsidRDefault="00B737B0" w:rsidP="00B737B0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D233C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0F97E9C6" w14:textId="1BBF4C95" w:rsidR="00B737B0" w:rsidRPr="007D233C" w:rsidRDefault="00922CAB" w:rsidP="00B737B0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22CAB">
              <w:rPr>
                <w:rFonts w:ascii="Angsana New" w:hAnsi="Angsana New"/>
                <w:sz w:val="30"/>
                <w:szCs w:val="30"/>
                <w:lang w:val="en-US"/>
              </w:rPr>
              <w:t>396</w:t>
            </w:r>
            <w:r w:rsidR="00B737B0">
              <w:rPr>
                <w:rFonts w:ascii="Angsana New" w:hAnsi="Angsana New"/>
                <w:sz w:val="30"/>
                <w:szCs w:val="30"/>
              </w:rPr>
              <w:t>,</w:t>
            </w:r>
            <w:r w:rsidRPr="00922CAB">
              <w:rPr>
                <w:rFonts w:ascii="Angsana New" w:hAnsi="Angsana New"/>
                <w:sz w:val="30"/>
                <w:szCs w:val="30"/>
                <w:lang w:val="en-US"/>
              </w:rPr>
              <w:t>538</w:t>
            </w:r>
          </w:p>
        </w:tc>
        <w:tc>
          <w:tcPr>
            <w:tcW w:w="180" w:type="dxa"/>
            <w:vAlign w:val="bottom"/>
          </w:tcPr>
          <w:p w14:paraId="51F0121E" w14:textId="77777777" w:rsidR="00B737B0" w:rsidRPr="007D233C" w:rsidRDefault="00B737B0" w:rsidP="00B737B0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01F3E3CA" w14:textId="076C7326" w:rsidR="00B737B0" w:rsidRPr="007D233C" w:rsidRDefault="00922CAB" w:rsidP="00B737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922CAB">
              <w:rPr>
                <w:rFonts w:ascii="Angsana New" w:hAnsi="Angsana New"/>
                <w:sz w:val="30"/>
                <w:szCs w:val="30"/>
              </w:rPr>
              <w:t>206</w:t>
            </w:r>
            <w:r w:rsidR="00B737B0" w:rsidRPr="007D233C">
              <w:rPr>
                <w:rFonts w:ascii="Angsana New" w:hAnsi="Angsana New"/>
                <w:sz w:val="30"/>
                <w:szCs w:val="30"/>
              </w:rPr>
              <w:t>,</w:t>
            </w:r>
            <w:r w:rsidRPr="00922CAB">
              <w:rPr>
                <w:rFonts w:ascii="Angsana New" w:hAnsi="Angsana New"/>
                <w:sz w:val="30"/>
                <w:szCs w:val="30"/>
              </w:rPr>
              <w:t>806</w:t>
            </w:r>
          </w:p>
        </w:tc>
        <w:tc>
          <w:tcPr>
            <w:tcW w:w="178" w:type="dxa"/>
            <w:vAlign w:val="bottom"/>
          </w:tcPr>
          <w:p w14:paraId="04767C87" w14:textId="77777777" w:rsidR="00B737B0" w:rsidRPr="007D233C" w:rsidRDefault="00B737B0" w:rsidP="00B737B0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  <w:tcBorders>
              <w:left w:val="nil"/>
              <w:right w:val="nil"/>
            </w:tcBorders>
          </w:tcPr>
          <w:p w14:paraId="5093E6BD" w14:textId="062E1266" w:rsidR="00B737B0" w:rsidRPr="007D233C" w:rsidRDefault="00B737B0" w:rsidP="00B737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D233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5507CB1F" w14:textId="77777777" w:rsidR="00B737B0" w:rsidRPr="007D233C" w:rsidRDefault="00B737B0" w:rsidP="00B737B0">
            <w:pPr>
              <w:pStyle w:val="acctfourfigures"/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27085974" w14:textId="77777777" w:rsidR="00B737B0" w:rsidRPr="007D233C" w:rsidRDefault="00B737B0" w:rsidP="00B737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D233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737B0" w:rsidRPr="00C87D64" w14:paraId="00218725" w14:textId="77777777" w:rsidTr="00C715D0">
        <w:trPr>
          <w:cantSplit/>
          <w:trHeight w:val="71"/>
        </w:trPr>
        <w:tc>
          <w:tcPr>
            <w:tcW w:w="4140" w:type="dxa"/>
            <w:vAlign w:val="bottom"/>
          </w:tcPr>
          <w:p w14:paraId="22F17B62" w14:textId="77777777" w:rsidR="00B737B0" w:rsidRPr="007D233C" w:rsidRDefault="00B737B0" w:rsidP="00B737B0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D233C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25171C1F" w14:textId="77777777" w:rsidR="00B737B0" w:rsidRPr="007D233C" w:rsidRDefault="00B737B0" w:rsidP="00B737B0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029E899D" w14:textId="77777777" w:rsidR="00B737B0" w:rsidRPr="007D233C" w:rsidRDefault="00B737B0" w:rsidP="00B737B0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1711EFEE" w14:textId="77777777" w:rsidR="00B737B0" w:rsidRPr="007D233C" w:rsidRDefault="00B737B0" w:rsidP="00B737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14:paraId="262E312A" w14:textId="77777777" w:rsidR="00B737B0" w:rsidRPr="007D233C" w:rsidRDefault="00B737B0" w:rsidP="00B737B0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  <w:tcBorders>
              <w:left w:val="nil"/>
              <w:right w:val="nil"/>
            </w:tcBorders>
            <w:vAlign w:val="bottom"/>
          </w:tcPr>
          <w:p w14:paraId="5520EF79" w14:textId="77777777" w:rsidR="00B737B0" w:rsidRPr="007D233C" w:rsidRDefault="00B737B0" w:rsidP="00B737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6B8FDF47" w14:textId="77777777" w:rsidR="00B737B0" w:rsidRPr="007D233C" w:rsidRDefault="00B737B0" w:rsidP="00B737B0">
            <w:pPr>
              <w:pStyle w:val="acctfourfigures"/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09759D55" w14:textId="77777777" w:rsidR="00B737B0" w:rsidRPr="007D233C" w:rsidRDefault="00B737B0" w:rsidP="00B737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737B0" w:rsidRPr="00C87D64" w14:paraId="3238B33E" w14:textId="77777777" w:rsidTr="00C715D0">
        <w:trPr>
          <w:cantSplit/>
          <w:trHeight w:val="71"/>
        </w:trPr>
        <w:tc>
          <w:tcPr>
            <w:tcW w:w="4140" w:type="dxa"/>
            <w:vAlign w:val="bottom"/>
          </w:tcPr>
          <w:p w14:paraId="214A51F0" w14:textId="170B73D7" w:rsidR="00B737B0" w:rsidRPr="007D233C" w:rsidRDefault="00B737B0" w:rsidP="00B737B0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D233C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="00922CAB" w:rsidRPr="00922CAB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7D233C">
              <w:rPr>
                <w:rFonts w:asciiTheme="majorBidi" w:hAnsiTheme="majorBidi" w:cstheme="majorBidi"/>
                <w:sz w:val="30"/>
                <w:szCs w:val="30"/>
              </w:rPr>
              <w:t xml:space="preserve"> -</w:t>
            </w:r>
            <w:r w:rsidRPr="007D233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922CAB" w:rsidRPr="00922CAB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7D233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D233C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3B362035" w14:textId="46EBB1BD" w:rsidR="00B737B0" w:rsidRPr="007D233C" w:rsidRDefault="00B737B0" w:rsidP="00B737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267E6613" w14:textId="77777777" w:rsidR="00B737B0" w:rsidRPr="007D233C" w:rsidRDefault="00B737B0" w:rsidP="00B737B0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5A1EB20E" w14:textId="18E36F09" w:rsidR="00B737B0" w:rsidRPr="007D233C" w:rsidRDefault="00922CAB" w:rsidP="00B737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922CAB">
              <w:rPr>
                <w:rFonts w:ascii="Angsana New" w:hAnsi="Angsana New"/>
                <w:sz w:val="30"/>
                <w:szCs w:val="30"/>
              </w:rPr>
              <w:t>253</w:t>
            </w:r>
          </w:p>
        </w:tc>
        <w:tc>
          <w:tcPr>
            <w:tcW w:w="178" w:type="dxa"/>
            <w:vAlign w:val="bottom"/>
          </w:tcPr>
          <w:p w14:paraId="66A1A40B" w14:textId="77777777" w:rsidR="00B737B0" w:rsidRPr="007D233C" w:rsidRDefault="00B737B0" w:rsidP="00B737B0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  <w:tcBorders>
              <w:left w:val="nil"/>
              <w:right w:val="nil"/>
            </w:tcBorders>
          </w:tcPr>
          <w:p w14:paraId="621F157B" w14:textId="30847779" w:rsidR="00B737B0" w:rsidRPr="007D233C" w:rsidRDefault="00B737B0" w:rsidP="00B737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D233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5D880791" w14:textId="77777777" w:rsidR="00B737B0" w:rsidRPr="007D233C" w:rsidRDefault="00B737B0" w:rsidP="00B737B0">
            <w:pPr>
              <w:pStyle w:val="acctfourfigures"/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4697377E" w14:textId="77777777" w:rsidR="00B737B0" w:rsidRPr="007D233C" w:rsidRDefault="00B737B0" w:rsidP="00B737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D233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737B0" w:rsidRPr="00C87D64" w14:paraId="635A802E" w14:textId="77777777" w:rsidTr="00C715D0">
        <w:trPr>
          <w:cantSplit/>
          <w:trHeight w:val="71"/>
        </w:trPr>
        <w:tc>
          <w:tcPr>
            <w:tcW w:w="4140" w:type="dxa"/>
            <w:vAlign w:val="bottom"/>
          </w:tcPr>
          <w:p w14:paraId="44411C87" w14:textId="7FD8BD2D" w:rsidR="00B737B0" w:rsidRPr="007D233C" w:rsidRDefault="00B737B0" w:rsidP="00B737B0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D233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="00922CAB" w:rsidRPr="00922CAB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7D233C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="00922CAB" w:rsidRPr="00922CAB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7D233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D233C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170" w:type="dxa"/>
            <w:tcBorders>
              <w:left w:val="nil"/>
              <w:bottom w:val="single" w:sz="2" w:space="0" w:color="auto"/>
              <w:right w:val="nil"/>
            </w:tcBorders>
          </w:tcPr>
          <w:p w14:paraId="10F03A11" w14:textId="5B0E77ED" w:rsidR="00B737B0" w:rsidRPr="007D233C" w:rsidRDefault="00B737B0" w:rsidP="00B737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6AF05B8A" w14:textId="77777777" w:rsidR="00B737B0" w:rsidRPr="007D233C" w:rsidRDefault="00B737B0" w:rsidP="00B737B0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single" w:sz="2" w:space="0" w:color="auto"/>
              <w:right w:val="nil"/>
            </w:tcBorders>
          </w:tcPr>
          <w:p w14:paraId="21F4B445" w14:textId="5F27A870" w:rsidR="00B737B0" w:rsidRPr="007D233C" w:rsidRDefault="00922CAB" w:rsidP="00B737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922CAB">
              <w:rPr>
                <w:rFonts w:ascii="Angsana New" w:hAnsi="Angsana New"/>
                <w:sz w:val="30"/>
                <w:szCs w:val="30"/>
              </w:rPr>
              <w:t>638</w:t>
            </w:r>
          </w:p>
        </w:tc>
        <w:tc>
          <w:tcPr>
            <w:tcW w:w="178" w:type="dxa"/>
            <w:vAlign w:val="bottom"/>
          </w:tcPr>
          <w:p w14:paraId="43B48DB6" w14:textId="77777777" w:rsidR="00B737B0" w:rsidRPr="007D233C" w:rsidRDefault="00B737B0" w:rsidP="00B737B0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  <w:tcBorders>
              <w:left w:val="nil"/>
              <w:bottom w:val="single" w:sz="2" w:space="0" w:color="auto"/>
              <w:right w:val="nil"/>
            </w:tcBorders>
          </w:tcPr>
          <w:p w14:paraId="00AD665F" w14:textId="64E81B12" w:rsidR="00B737B0" w:rsidRPr="007D233C" w:rsidRDefault="00B737B0" w:rsidP="00B737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D233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173D0987" w14:textId="77777777" w:rsidR="00B737B0" w:rsidRPr="007D233C" w:rsidRDefault="00B737B0" w:rsidP="00B737B0">
            <w:pPr>
              <w:pStyle w:val="acctfourfigures"/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bottom w:val="single" w:sz="2" w:space="0" w:color="auto"/>
              <w:right w:val="nil"/>
            </w:tcBorders>
          </w:tcPr>
          <w:p w14:paraId="1BA350AB" w14:textId="77777777" w:rsidR="00B737B0" w:rsidRPr="007D233C" w:rsidRDefault="00B737B0" w:rsidP="00B737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D233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737B0" w:rsidRPr="00C87D64" w14:paraId="323C2F4B" w14:textId="77777777" w:rsidTr="00371D2D">
        <w:trPr>
          <w:cantSplit/>
          <w:trHeight w:val="71"/>
        </w:trPr>
        <w:tc>
          <w:tcPr>
            <w:tcW w:w="4140" w:type="dxa"/>
            <w:vAlign w:val="bottom"/>
          </w:tcPr>
          <w:p w14:paraId="21F454EB" w14:textId="77777777" w:rsidR="00B737B0" w:rsidRPr="007D233C" w:rsidRDefault="00B737B0" w:rsidP="00B737B0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2" w:space="0" w:color="auto"/>
              <w:left w:val="nil"/>
              <w:right w:val="nil"/>
            </w:tcBorders>
            <w:vAlign w:val="bottom"/>
          </w:tcPr>
          <w:p w14:paraId="356A8241" w14:textId="66DF2D4F" w:rsidR="00B737B0" w:rsidRPr="007D233C" w:rsidRDefault="00922CAB" w:rsidP="00B737B0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22CA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396</w:t>
            </w:r>
            <w:r w:rsidR="00B737B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922CA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538</w:t>
            </w:r>
          </w:p>
        </w:tc>
        <w:tc>
          <w:tcPr>
            <w:tcW w:w="180" w:type="dxa"/>
            <w:vAlign w:val="bottom"/>
          </w:tcPr>
          <w:p w14:paraId="5213CB02" w14:textId="77777777" w:rsidR="00B737B0" w:rsidRPr="007D233C" w:rsidRDefault="00B737B0" w:rsidP="00B737B0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nil"/>
              <w:right w:val="nil"/>
            </w:tcBorders>
          </w:tcPr>
          <w:p w14:paraId="5C5FEBEF" w14:textId="3C0589C7" w:rsidR="00B737B0" w:rsidRPr="007D233C" w:rsidRDefault="00922CAB" w:rsidP="00B737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22CAB">
              <w:rPr>
                <w:rFonts w:ascii="Angsana New" w:hAnsi="Angsana New"/>
                <w:b/>
                <w:bCs/>
                <w:sz w:val="30"/>
                <w:szCs w:val="30"/>
              </w:rPr>
              <w:t>207</w:t>
            </w:r>
            <w:r w:rsidR="00B737B0" w:rsidRPr="007D233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922CAB">
              <w:rPr>
                <w:rFonts w:ascii="Angsana New" w:hAnsi="Angsana New"/>
                <w:b/>
                <w:bCs/>
                <w:sz w:val="30"/>
                <w:szCs w:val="30"/>
              </w:rPr>
              <w:t>697</w:t>
            </w:r>
          </w:p>
        </w:tc>
        <w:tc>
          <w:tcPr>
            <w:tcW w:w="178" w:type="dxa"/>
            <w:vAlign w:val="bottom"/>
          </w:tcPr>
          <w:p w14:paraId="66EB125A" w14:textId="77777777" w:rsidR="00B737B0" w:rsidRPr="007D233C" w:rsidRDefault="00B737B0" w:rsidP="00B737B0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single" w:sz="2" w:space="0" w:color="auto"/>
              <w:left w:val="nil"/>
              <w:right w:val="nil"/>
            </w:tcBorders>
          </w:tcPr>
          <w:p w14:paraId="632C016D" w14:textId="376371A2" w:rsidR="00B737B0" w:rsidRPr="007D233C" w:rsidRDefault="00B737B0" w:rsidP="00B737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after="0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D233C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2A3FA0AB" w14:textId="77777777" w:rsidR="00B737B0" w:rsidRPr="007D233C" w:rsidRDefault="00B737B0" w:rsidP="00B737B0">
            <w:pPr>
              <w:pStyle w:val="acctfourfigures"/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2" w:space="0" w:color="auto"/>
              <w:left w:val="nil"/>
              <w:right w:val="nil"/>
            </w:tcBorders>
          </w:tcPr>
          <w:p w14:paraId="66039370" w14:textId="77777777" w:rsidR="00B737B0" w:rsidRPr="007D233C" w:rsidRDefault="00B737B0" w:rsidP="00B737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after="0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D233C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B737B0" w:rsidRPr="00DC1894" w14:paraId="1777539C" w14:textId="77777777" w:rsidTr="00371D2D">
        <w:trPr>
          <w:cantSplit/>
          <w:trHeight w:val="71"/>
        </w:trPr>
        <w:tc>
          <w:tcPr>
            <w:tcW w:w="4140" w:type="dxa"/>
            <w:vAlign w:val="bottom"/>
          </w:tcPr>
          <w:p w14:paraId="49EF1089" w14:textId="77777777" w:rsidR="00B737B0" w:rsidRPr="007D233C" w:rsidRDefault="00B737B0" w:rsidP="00B737B0">
            <w:pPr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7D233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35A2BC3" w14:textId="7980C135" w:rsidR="00B737B0" w:rsidRPr="007D233C" w:rsidRDefault="00922CAB" w:rsidP="00B737B0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22CA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</w:t>
            </w:r>
            <w:r w:rsidR="00B737B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922CA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959</w:t>
            </w:r>
            <w:r w:rsidR="00B737B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922CA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617</w:t>
            </w:r>
          </w:p>
        </w:tc>
        <w:tc>
          <w:tcPr>
            <w:tcW w:w="180" w:type="dxa"/>
            <w:vAlign w:val="bottom"/>
          </w:tcPr>
          <w:p w14:paraId="654DC96E" w14:textId="77777777" w:rsidR="00B737B0" w:rsidRPr="007D233C" w:rsidRDefault="00B737B0" w:rsidP="00B737B0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43568E2" w14:textId="2DABB05A" w:rsidR="00B737B0" w:rsidRPr="007D233C" w:rsidRDefault="00922CAB" w:rsidP="00B737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22CAB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="00B737B0" w:rsidRPr="007D233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922CAB">
              <w:rPr>
                <w:rFonts w:ascii="Angsana New" w:hAnsi="Angsana New"/>
                <w:b/>
                <w:bCs/>
                <w:sz w:val="30"/>
                <w:szCs w:val="30"/>
              </w:rPr>
              <w:t>189</w:t>
            </w:r>
            <w:r w:rsidR="00B737B0" w:rsidRPr="007D233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922CAB">
              <w:rPr>
                <w:rFonts w:ascii="Angsana New" w:hAnsi="Angsana New"/>
                <w:b/>
                <w:bCs/>
                <w:sz w:val="30"/>
                <w:szCs w:val="30"/>
              </w:rPr>
              <w:t>943</w:t>
            </w:r>
          </w:p>
        </w:tc>
        <w:tc>
          <w:tcPr>
            <w:tcW w:w="178" w:type="dxa"/>
            <w:vAlign w:val="bottom"/>
          </w:tcPr>
          <w:p w14:paraId="4005A3D5" w14:textId="77777777" w:rsidR="00B737B0" w:rsidRPr="007D233C" w:rsidRDefault="00B737B0" w:rsidP="00B737B0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left w:val="nil"/>
              <w:bottom w:val="single" w:sz="4" w:space="0" w:color="auto"/>
              <w:right w:val="nil"/>
            </w:tcBorders>
          </w:tcPr>
          <w:p w14:paraId="336AF46D" w14:textId="7D0B237F" w:rsidR="00B737B0" w:rsidRPr="007D233C" w:rsidRDefault="00B737B0" w:rsidP="00B737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after="0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D233C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292FCF78" w14:textId="77777777" w:rsidR="00B737B0" w:rsidRPr="007D233C" w:rsidRDefault="00B737B0" w:rsidP="00B737B0">
            <w:pPr>
              <w:pStyle w:val="acctfourfigures"/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</w:tcPr>
          <w:p w14:paraId="2A36E837" w14:textId="77777777" w:rsidR="00B737B0" w:rsidRPr="007D233C" w:rsidRDefault="00B737B0" w:rsidP="00B737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after="0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D233C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B737B0" w:rsidRPr="00DC1894" w14:paraId="6CDF9CB8" w14:textId="77777777" w:rsidTr="00371D2D">
        <w:trPr>
          <w:cantSplit/>
          <w:trHeight w:val="71"/>
        </w:trPr>
        <w:tc>
          <w:tcPr>
            <w:tcW w:w="4140" w:type="dxa"/>
            <w:vAlign w:val="bottom"/>
            <w:hideMark/>
          </w:tcPr>
          <w:p w14:paraId="57CF420A" w14:textId="41830C9A" w:rsidR="00B737B0" w:rsidRPr="007D233C" w:rsidRDefault="00B737B0" w:rsidP="00B737B0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D233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7D233C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5256694" w14:textId="45DBE860" w:rsidR="00B737B0" w:rsidRPr="007D233C" w:rsidRDefault="00B737B0" w:rsidP="00B737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46DD19A7" w14:textId="77777777" w:rsidR="00B737B0" w:rsidRPr="007D233C" w:rsidRDefault="00B737B0" w:rsidP="00B737B0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B2DE600" w14:textId="5EB1A17C" w:rsidR="00B737B0" w:rsidRPr="007D233C" w:rsidRDefault="00B737B0" w:rsidP="00B737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6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D233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78" w:type="dxa"/>
            <w:vAlign w:val="bottom"/>
          </w:tcPr>
          <w:p w14:paraId="1ADD48AC" w14:textId="77777777" w:rsidR="00B737B0" w:rsidRPr="007D233C" w:rsidRDefault="00B737B0" w:rsidP="00B737B0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639AA94" w14:textId="2F5DC290" w:rsidR="00B737B0" w:rsidRPr="007D233C" w:rsidRDefault="00B737B0" w:rsidP="00B737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D233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5D51BD2A" w14:textId="77777777" w:rsidR="00B737B0" w:rsidRPr="007D233C" w:rsidRDefault="00B737B0" w:rsidP="00B737B0">
            <w:pPr>
              <w:pStyle w:val="acctfourfigures"/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3D2E673" w14:textId="77777777" w:rsidR="00B737B0" w:rsidRPr="007D233C" w:rsidRDefault="00B737B0" w:rsidP="00B737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D233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737B0" w:rsidRPr="00DC1894" w14:paraId="50AF6CBF" w14:textId="77777777" w:rsidTr="00C715D0">
        <w:trPr>
          <w:cantSplit/>
        </w:trPr>
        <w:tc>
          <w:tcPr>
            <w:tcW w:w="4140" w:type="dxa"/>
            <w:hideMark/>
          </w:tcPr>
          <w:p w14:paraId="598C41F8" w14:textId="77777777" w:rsidR="00B737B0" w:rsidRPr="007D233C" w:rsidRDefault="00B737B0" w:rsidP="00B737B0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D233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4CB9C22" w14:textId="63BD3A1E" w:rsidR="00B737B0" w:rsidRPr="007D233C" w:rsidRDefault="00922CAB" w:rsidP="00B737B0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22CA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</w:t>
            </w:r>
            <w:r w:rsidR="00B737B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922CA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959</w:t>
            </w:r>
            <w:r w:rsidR="00B737B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922CA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617</w:t>
            </w:r>
          </w:p>
        </w:tc>
        <w:tc>
          <w:tcPr>
            <w:tcW w:w="180" w:type="dxa"/>
          </w:tcPr>
          <w:p w14:paraId="4231CAC6" w14:textId="77777777" w:rsidR="00B737B0" w:rsidRPr="007D233C" w:rsidRDefault="00B737B0" w:rsidP="00B737B0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B3CE2AD" w14:textId="5BE3FA6F" w:rsidR="00B737B0" w:rsidRPr="007D233C" w:rsidRDefault="00922CAB" w:rsidP="00B737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22CAB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="00B737B0" w:rsidRPr="007D233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922CAB">
              <w:rPr>
                <w:rFonts w:ascii="Angsana New" w:hAnsi="Angsana New"/>
                <w:b/>
                <w:bCs/>
                <w:sz w:val="30"/>
                <w:szCs w:val="30"/>
              </w:rPr>
              <w:t>189</w:t>
            </w:r>
            <w:r w:rsidR="00B737B0" w:rsidRPr="007D233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922CAB">
              <w:rPr>
                <w:rFonts w:ascii="Angsana New" w:hAnsi="Angsana New"/>
                <w:b/>
                <w:bCs/>
                <w:sz w:val="30"/>
                <w:szCs w:val="30"/>
              </w:rPr>
              <w:t>943</w:t>
            </w:r>
          </w:p>
        </w:tc>
        <w:tc>
          <w:tcPr>
            <w:tcW w:w="178" w:type="dxa"/>
            <w:vAlign w:val="bottom"/>
          </w:tcPr>
          <w:p w14:paraId="39D0CB08" w14:textId="77777777" w:rsidR="00B737B0" w:rsidRPr="007D233C" w:rsidRDefault="00B737B0" w:rsidP="00B737B0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A09D6FD" w14:textId="3AFDD8DE" w:rsidR="00B737B0" w:rsidRPr="007D233C" w:rsidRDefault="00B737B0" w:rsidP="00B737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after="0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D233C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06895CAA" w14:textId="77777777" w:rsidR="00B737B0" w:rsidRPr="007D233C" w:rsidRDefault="00B737B0" w:rsidP="00B737B0">
            <w:pPr>
              <w:pStyle w:val="acctfourfigures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EB49470" w14:textId="77777777" w:rsidR="00B737B0" w:rsidRPr="007D233C" w:rsidRDefault="00B737B0" w:rsidP="00B737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after="0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D233C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24D8A9DC" w14:textId="49C640BA" w:rsidR="007D233C" w:rsidRDefault="007D233C" w:rsidP="002E4F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55ADFFED" w14:textId="28D4E1CE" w:rsidR="002D4F2A" w:rsidRDefault="002D4F2A" w:rsidP="002E4F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736E3EB5" w14:textId="529E1EF1" w:rsidR="00D23C8C" w:rsidRPr="0082412F" w:rsidRDefault="00D23C8C" w:rsidP="00235DD1">
      <w:pPr>
        <w:numPr>
          <w:ilvl w:val="0"/>
          <w:numId w:val="18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82412F">
        <w:rPr>
          <w:rFonts w:ascii="Angsana New" w:hAnsi="Angsana New" w:hint="cs"/>
          <w:b/>
          <w:bCs/>
          <w:sz w:val="30"/>
          <w:szCs w:val="30"/>
          <w:cs/>
          <w:lang w:val="th-TH"/>
        </w:rPr>
        <w:lastRenderedPageBreak/>
        <w:t>เงินลงทุนในบริษัทร่วมและการร่วมค้า</w:t>
      </w:r>
    </w:p>
    <w:p w14:paraId="69DF6E0E" w14:textId="3B8DF344" w:rsidR="000F1D77" w:rsidRPr="008C1A7E" w:rsidRDefault="000F1D77" w:rsidP="002E4F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58"/>
        <w:gridCol w:w="1081"/>
        <w:gridCol w:w="237"/>
        <w:gridCol w:w="1113"/>
        <w:gridCol w:w="244"/>
        <w:gridCol w:w="1201"/>
        <w:gridCol w:w="270"/>
        <w:gridCol w:w="1076"/>
      </w:tblGrid>
      <w:tr w:rsidR="000F1D77" w:rsidRPr="00B165D6" w14:paraId="023FECB6" w14:textId="77777777" w:rsidTr="000A5B04">
        <w:trPr>
          <w:trHeight w:val="419"/>
          <w:tblHeader/>
        </w:trPr>
        <w:tc>
          <w:tcPr>
            <w:tcW w:w="2156" w:type="pct"/>
            <w:vAlign w:val="bottom"/>
          </w:tcPr>
          <w:p w14:paraId="38FF7CDE" w14:textId="77777777" w:rsidR="000F1D77" w:rsidRPr="0082412F" w:rsidRDefault="000F1D77" w:rsidP="000A5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6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24" w:type="pct"/>
            <w:gridSpan w:val="3"/>
            <w:vAlign w:val="bottom"/>
          </w:tcPr>
          <w:p w14:paraId="3C662C36" w14:textId="77777777" w:rsidR="000F1D77" w:rsidRPr="0082412F" w:rsidRDefault="000F1D77" w:rsidP="000A5B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2412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33" w:type="pct"/>
            <w:vAlign w:val="bottom"/>
          </w:tcPr>
          <w:p w14:paraId="36BAEC1C" w14:textId="77777777" w:rsidR="000F1D77" w:rsidRPr="0082412F" w:rsidRDefault="000F1D77" w:rsidP="000A5B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7" w:type="pct"/>
            <w:gridSpan w:val="3"/>
            <w:vAlign w:val="bottom"/>
          </w:tcPr>
          <w:p w14:paraId="3C00B581" w14:textId="77777777" w:rsidR="000F1D77" w:rsidRPr="0082412F" w:rsidRDefault="000F1D77" w:rsidP="000A5B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2412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F1D77" w:rsidRPr="00B165D6" w14:paraId="1B9F48A3" w14:textId="77777777" w:rsidTr="000A5B04">
        <w:trPr>
          <w:trHeight w:val="407"/>
          <w:tblHeader/>
        </w:trPr>
        <w:tc>
          <w:tcPr>
            <w:tcW w:w="2156" w:type="pct"/>
            <w:vAlign w:val="bottom"/>
          </w:tcPr>
          <w:p w14:paraId="6968A33C" w14:textId="1A4F7EA6" w:rsidR="000F1D77" w:rsidRPr="0082412F" w:rsidRDefault="000F1D77" w:rsidP="000A5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80"/>
              </w:tabs>
              <w:ind w:right="-108"/>
              <w:jc w:val="thaiDistribute"/>
              <w:rPr>
                <w:rFonts w:ascii="Angsana New" w:hAnsi="Angsana New"/>
                <w:b/>
                <w:bCs/>
                <w:i/>
                <w:iCs/>
                <w:spacing w:val="-2"/>
                <w:sz w:val="30"/>
                <w:szCs w:val="30"/>
              </w:rPr>
            </w:pPr>
            <w:r w:rsidRPr="0082412F">
              <w:rPr>
                <w:rFonts w:ascii="Angsana New" w:hAnsi="Angsana New" w:hint="cs"/>
                <w:b/>
                <w:bCs/>
                <w:i/>
                <w:iCs/>
                <w:spacing w:val="-2"/>
                <w:sz w:val="30"/>
                <w:szCs w:val="30"/>
                <w:cs/>
              </w:rPr>
              <w:t>สำหรับงวด</w:t>
            </w:r>
            <w:r w:rsidR="00D800AF">
              <w:rPr>
                <w:rFonts w:ascii="Angsana New" w:hAnsi="Angsana New" w:hint="cs"/>
                <w:b/>
                <w:bCs/>
                <w:i/>
                <w:iCs/>
                <w:spacing w:val="-2"/>
                <w:sz w:val="30"/>
                <w:szCs w:val="30"/>
                <w:cs/>
              </w:rPr>
              <w:t>เก้า</w:t>
            </w:r>
            <w:r w:rsidRPr="0082412F">
              <w:rPr>
                <w:rFonts w:ascii="Angsana New" w:hAnsi="Angsana New" w:hint="cs"/>
                <w:b/>
                <w:bCs/>
                <w:i/>
                <w:iCs/>
                <w:spacing w:val="-2"/>
                <w:sz w:val="30"/>
                <w:szCs w:val="30"/>
                <w:cs/>
              </w:rPr>
              <w:t xml:space="preserve">เดือนสิ้นสุดวันที่ </w:t>
            </w:r>
            <w:r w:rsidR="00922CAB" w:rsidRPr="00922CAB">
              <w:rPr>
                <w:rFonts w:ascii="Angsana New" w:hAnsi="Angsana New" w:hint="cs"/>
                <w:b/>
                <w:bCs/>
                <w:i/>
                <w:iCs/>
                <w:spacing w:val="-2"/>
                <w:sz w:val="30"/>
                <w:szCs w:val="30"/>
              </w:rPr>
              <w:t>3</w:t>
            </w:r>
            <w:r w:rsidR="00922CAB" w:rsidRPr="00922CAB">
              <w:rPr>
                <w:rFonts w:ascii="Angsana New" w:hAnsi="Angsana New"/>
                <w:b/>
                <w:bCs/>
                <w:i/>
                <w:iCs/>
                <w:spacing w:val="-2"/>
                <w:sz w:val="30"/>
                <w:szCs w:val="30"/>
              </w:rPr>
              <w:t>0</w:t>
            </w:r>
            <w:r w:rsidRPr="0082412F">
              <w:rPr>
                <w:rFonts w:ascii="Angsana New" w:hAnsi="Angsana New" w:hint="cs"/>
                <w:b/>
                <w:bCs/>
                <w:i/>
                <w:iCs/>
                <w:spacing w:val="-2"/>
                <w:sz w:val="30"/>
                <w:szCs w:val="30"/>
                <w:cs/>
              </w:rPr>
              <w:t xml:space="preserve"> </w:t>
            </w:r>
            <w:r w:rsidR="00D800AF">
              <w:rPr>
                <w:rFonts w:ascii="Angsana New" w:hAnsi="Angsana New" w:hint="cs"/>
                <w:b/>
                <w:bCs/>
                <w:i/>
                <w:iCs/>
                <w:spacing w:val="-2"/>
                <w:sz w:val="30"/>
                <w:szCs w:val="30"/>
                <w:cs/>
              </w:rPr>
              <w:t>กันย</w:t>
            </w:r>
            <w:r>
              <w:rPr>
                <w:rFonts w:ascii="Angsana New" w:hAnsi="Angsana New" w:hint="cs"/>
                <w:b/>
                <w:bCs/>
                <w:i/>
                <w:iCs/>
                <w:spacing w:val="-2"/>
                <w:sz w:val="30"/>
                <w:szCs w:val="30"/>
                <w:cs/>
              </w:rPr>
              <w:t>ายน</w:t>
            </w:r>
          </w:p>
        </w:tc>
        <w:tc>
          <w:tcPr>
            <w:tcW w:w="589" w:type="pct"/>
            <w:vAlign w:val="bottom"/>
          </w:tcPr>
          <w:p w14:paraId="6E4B1993" w14:textId="5D898138" w:rsidR="000F1D77" w:rsidRPr="0082412F" w:rsidRDefault="00922CAB" w:rsidP="000A5B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22CAB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922CAB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29" w:type="pct"/>
            <w:vAlign w:val="bottom"/>
          </w:tcPr>
          <w:p w14:paraId="52211902" w14:textId="77777777" w:rsidR="000F1D77" w:rsidRPr="0082412F" w:rsidRDefault="000F1D77" w:rsidP="000A5B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6" w:type="pct"/>
            <w:vAlign w:val="bottom"/>
          </w:tcPr>
          <w:p w14:paraId="5AC93E43" w14:textId="513D7D30" w:rsidR="000F1D77" w:rsidRPr="0082412F" w:rsidRDefault="00922CAB" w:rsidP="000A5B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22CAB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922CAB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33" w:type="pct"/>
            <w:vAlign w:val="bottom"/>
          </w:tcPr>
          <w:p w14:paraId="756676B0" w14:textId="77777777" w:rsidR="000F1D77" w:rsidRPr="0082412F" w:rsidRDefault="000F1D77" w:rsidP="000A5B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4" w:type="pct"/>
            <w:vAlign w:val="bottom"/>
          </w:tcPr>
          <w:p w14:paraId="76E442C8" w14:textId="5E690441" w:rsidR="000F1D77" w:rsidRPr="0082412F" w:rsidRDefault="00922CAB" w:rsidP="000A5B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22CAB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922CAB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47" w:type="pct"/>
            <w:vAlign w:val="bottom"/>
          </w:tcPr>
          <w:p w14:paraId="2DE2F4CF" w14:textId="77777777" w:rsidR="000F1D77" w:rsidRPr="0082412F" w:rsidRDefault="000F1D77" w:rsidP="000A5B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  <w:vAlign w:val="bottom"/>
          </w:tcPr>
          <w:p w14:paraId="76D6704E" w14:textId="73475A3D" w:rsidR="000F1D77" w:rsidRPr="0082412F" w:rsidRDefault="00922CAB" w:rsidP="000A5B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22CAB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922CAB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0F1D77" w:rsidRPr="00B165D6" w14:paraId="515BFD9D" w14:textId="77777777" w:rsidTr="000A5B04">
        <w:trPr>
          <w:trHeight w:val="407"/>
          <w:tblHeader/>
        </w:trPr>
        <w:tc>
          <w:tcPr>
            <w:tcW w:w="2156" w:type="pct"/>
            <w:vAlign w:val="bottom"/>
          </w:tcPr>
          <w:p w14:paraId="48B2690F" w14:textId="77777777" w:rsidR="000F1D77" w:rsidRPr="0082412F" w:rsidRDefault="000F1D77" w:rsidP="000A5B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 w:firstLine="16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4" w:type="pct"/>
            <w:gridSpan w:val="7"/>
            <w:vAlign w:val="bottom"/>
          </w:tcPr>
          <w:p w14:paraId="7F75481A" w14:textId="77777777" w:rsidR="000F1D77" w:rsidRPr="0082412F" w:rsidRDefault="000F1D77" w:rsidP="000A5B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2412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F1D77" w:rsidRPr="00B165D6" w14:paraId="3FD3C9B2" w14:textId="77777777" w:rsidTr="000A5B04">
        <w:trPr>
          <w:trHeight w:val="407"/>
        </w:trPr>
        <w:tc>
          <w:tcPr>
            <w:tcW w:w="2156" w:type="pct"/>
            <w:vAlign w:val="bottom"/>
          </w:tcPr>
          <w:p w14:paraId="511D46BA" w14:textId="606DCD96" w:rsidR="000F1D77" w:rsidRPr="0082412F" w:rsidRDefault="000F1D77" w:rsidP="000A5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2412F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="00922CAB" w:rsidRPr="00922CAB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82412F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82412F"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589" w:type="pct"/>
            <w:shd w:val="clear" w:color="auto" w:fill="FFFFFF"/>
            <w:vAlign w:val="bottom"/>
          </w:tcPr>
          <w:p w14:paraId="6B2F2D7A" w14:textId="36D7C244" w:rsidR="000F1D77" w:rsidRPr="00AC7161" w:rsidRDefault="00AC7161" w:rsidP="00AC71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41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40,787,800</w:t>
            </w:r>
          </w:p>
        </w:tc>
        <w:tc>
          <w:tcPr>
            <w:tcW w:w="129" w:type="pct"/>
            <w:vAlign w:val="bottom"/>
          </w:tcPr>
          <w:p w14:paraId="0BF08E58" w14:textId="77777777" w:rsidR="000F1D77" w:rsidRPr="0082412F" w:rsidRDefault="000F1D77" w:rsidP="000A5B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6" w:type="pct"/>
            <w:vAlign w:val="bottom"/>
          </w:tcPr>
          <w:p w14:paraId="26918489" w14:textId="0F889B78" w:rsidR="000F1D77" w:rsidRPr="0082412F" w:rsidRDefault="00922CAB" w:rsidP="000A5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  <w:highlight w:val="green"/>
              </w:rPr>
            </w:pPr>
            <w:r w:rsidRPr="00922CAB">
              <w:rPr>
                <w:rFonts w:ascii="Angsana New" w:hAnsi="Angsana New" w:hint="cs"/>
                <w:sz w:val="30"/>
                <w:szCs w:val="30"/>
              </w:rPr>
              <w:t>31</w:t>
            </w:r>
            <w:r w:rsidR="000F1D77" w:rsidRPr="0082412F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922CAB">
              <w:rPr>
                <w:rFonts w:ascii="Angsana New" w:hAnsi="Angsana New" w:hint="cs"/>
                <w:sz w:val="30"/>
                <w:szCs w:val="30"/>
              </w:rPr>
              <w:t>103</w:t>
            </w:r>
            <w:r w:rsidR="000F1D77" w:rsidRPr="0082412F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922CAB">
              <w:rPr>
                <w:rFonts w:ascii="Angsana New" w:hAnsi="Angsana New" w:hint="cs"/>
                <w:sz w:val="30"/>
                <w:szCs w:val="30"/>
              </w:rPr>
              <w:t>146</w:t>
            </w:r>
          </w:p>
        </w:tc>
        <w:tc>
          <w:tcPr>
            <w:tcW w:w="133" w:type="pct"/>
            <w:vAlign w:val="bottom"/>
          </w:tcPr>
          <w:p w14:paraId="379648F2" w14:textId="77777777" w:rsidR="000F1D77" w:rsidRPr="0082412F" w:rsidRDefault="000F1D77" w:rsidP="000A5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654" w:type="pct"/>
            <w:vAlign w:val="bottom"/>
          </w:tcPr>
          <w:p w14:paraId="1B794934" w14:textId="68F02896" w:rsidR="000F1D77" w:rsidRPr="0082412F" w:rsidRDefault="00AC7161" w:rsidP="00651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9,490,861</w:t>
            </w:r>
          </w:p>
        </w:tc>
        <w:tc>
          <w:tcPr>
            <w:tcW w:w="147" w:type="pct"/>
            <w:vAlign w:val="bottom"/>
          </w:tcPr>
          <w:p w14:paraId="16FA08D7" w14:textId="77777777" w:rsidR="000F1D77" w:rsidRPr="0082412F" w:rsidRDefault="000F1D77" w:rsidP="000A5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  <w:vAlign w:val="bottom"/>
          </w:tcPr>
          <w:p w14:paraId="1131D562" w14:textId="1D7110B0" w:rsidR="000F1D77" w:rsidRPr="0082412F" w:rsidRDefault="00922CAB" w:rsidP="000A5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290"/>
              <w:rPr>
                <w:rFonts w:ascii="Angsana New" w:hAnsi="Angsana New"/>
                <w:sz w:val="30"/>
                <w:szCs w:val="30"/>
              </w:rPr>
            </w:pPr>
            <w:r w:rsidRPr="00922CAB">
              <w:rPr>
                <w:rFonts w:ascii="Angsana New" w:hAnsi="Angsana New" w:hint="cs"/>
                <w:sz w:val="30"/>
                <w:szCs w:val="30"/>
              </w:rPr>
              <w:t>5</w:t>
            </w:r>
            <w:r w:rsidR="000F1D77" w:rsidRPr="0082412F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922CAB">
              <w:rPr>
                <w:rFonts w:ascii="Angsana New" w:hAnsi="Angsana New" w:hint="cs"/>
                <w:sz w:val="30"/>
                <w:szCs w:val="30"/>
              </w:rPr>
              <w:t>681</w:t>
            </w:r>
            <w:r w:rsidR="000F1D77" w:rsidRPr="0082412F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922CAB">
              <w:rPr>
                <w:rFonts w:ascii="Angsana New" w:hAnsi="Angsana New" w:hint="cs"/>
                <w:sz w:val="30"/>
                <w:szCs w:val="30"/>
              </w:rPr>
              <w:t>107</w:t>
            </w:r>
          </w:p>
        </w:tc>
      </w:tr>
      <w:tr w:rsidR="000F1D77" w:rsidRPr="00B165D6" w14:paraId="0631DA1A" w14:textId="77777777" w:rsidTr="000A5B04">
        <w:trPr>
          <w:trHeight w:val="407"/>
        </w:trPr>
        <w:tc>
          <w:tcPr>
            <w:tcW w:w="2156" w:type="pct"/>
            <w:vAlign w:val="bottom"/>
          </w:tcPr>
          <w:p w14:paraId="3AED9B3D" w14:textId="77777777" w:rsidR="000F1D77" w:rsidRPr="0082412F" w:rsidRDefault="000F1D77" w:rsidP="000A5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3008A">
              <w:rPr>
                <w:rFonts w:ascii="Angsana New" w:hAnsi="Angsana New"/>
                <w:sz w:val="30"/>
                <w:szCs w:val="30"/>
                <w:cs/>
              </w:rPr>
              <w:t>ส่วนแบ่งกำไรของการร่วมค้าและบริษัทร่วม</w:t>
            </w:r>
          </w:p>
        </w:tc>
        <w:tc>
          <w:tcPr>
            <w:tcW w:w="589" w:type="pct"/>
            <w:shd w:val="clear" w:color="auto" w:fill="FFFFFF"/>
            <w:vAlign w:val="bottom"/>
          </w:tcPr>
          <w:p w14:paraId="48694A60" w14:textId="77777777" w:rsidR="000F1D77" w:rsidRPr="00EC626B" w:rsidRDefault="000F1D77" w:rsidP="00EC6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9" w:type="pct"/>
            <w:vAlign w:val="bottom"/>
          </w:tcPr>
          <w:p w14:paraId="0A572F34" w14:textId="77777777" w:rsidR="000F1D77" w:rsidRPr="0082412F" w:rsidRDefault="000F1D77" w:rsidP="000A5B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6" w:type="pct"/>
            <w:vAlign w:val="bottom"/>
          </w:tcPr>
          <w:p w14:paraId="4DBA87B3" w14:textId="77777777" w:rsidR="000F1D77" w:rsidRPr="0082412F" w:rsidRDefault="000F1D77" w:rsidP="000A5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" w:type="pct"/>
            <w:vAlign w:val="bottom"/>
          </w:tcPr>
          <w:p w14:paraId="07F4C582" w14:textId="77777777" w:rsidR="000F1D77" w:rsidRPr="0082412F" w:rsidRDefault="000F1D77" w:rsidP="000A5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4" w:type="pct"/>
            <w:vAlign w:val="bottom"/>
          </w:tcPr>
          <w:p w14:paraId="5449B9C8" w14:textId="77777777" w:rsidR="000F1D77" w:rsidRPr="0082412F" w:rsidRDefault="000F1D77" w:rsidP="000A5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  <w:tab w:val="decimal" w:pos="928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vAlign w:val="bottom"/>
          </w:tcPr>
          <w:p w14:paraId="2B691848" w14:textId="77777777" w:rsidR="000F1D77" w:rsidRPr="0082412F" w:rsidRDefault="000F1D77" w:rsidP="000A5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  <w:vAlign w:val="bottom"/>
          </w:tcPr>
          <w:p w14:paraId="79D547D6" w14:textId="77777777" w:rsidR="000F1D77" w:rsidRPr="0082412F" w:rsidRDefault="000F1D77" w:rsidP="000A5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  <w:tab w:val="decimal" w:pos="880"/>
              </w:tabs>
              <w:spacing w:line="240" w:lineRule="auto"/>
              <w:ind w:left="-108" w:right="-29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800AF" w:rsidRPr="00B165D6" w14:paraId="2B4C5272" w14:textId="77777777" w:rsidTr="000A5B04">
        <w:trPr>
          <w:trHeight w:val="407"/>
        </w:trPr>
        <w:tc>
          <w:tcPr>
            <w:tcW w:w="2156" w:type="pct"/>
            <w:vAlign w:val="bottom"/>
          </w:tcPr>
          <w:p w14:paraId="4188C693" w14:textId="77777777" w:rsidR="00D800AF" w:rsidRPr="0082412F" w:rsidRDefault="00D800AF" w:rsidP="00D80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2412F">
              <w:rPr>
                <w:rFonts w:ascii="Angsana New" w:hAnsi="Angsana New" w:hint="cs"/>
                <w:sz w:val="30"/>
                <w:szCs w:val="30"/>
              </w:rPr>
              <w:t xml:space="preserve">   </w:t>
            </w:r>
            <w:r w:rsidRPr="0093008A">
              <w:rPr>
                <w:rFonts w:ascii="Angsana New" w:hAnsi="Angsana New"/>
                <w:sz w:val="30"/>
                <w:szCs w:val="30"/>
                <w:cs/>
              </w:rPr>
              <w:t>ที่ใช้วิธีส่วนได้เสีย</w:t>
            </w:r>
          </w:p>
        </w:tc>
        <w:tc>
          <w:tcPr>
            <w:tcW w:w="589" w:type="pct"/>
            <w:shd w:val="clear" w:color="auto" w:fill="FFFFFF"/>
            <w:vAlign w:val="bottom"/>
          </w:tcPr>
          <w:p w14:paraId="3736D8E8" w14:textId="4BB34B4F" w:rsidR="00D800AF" w:rsidRPr="00EC626B" w:rsidRDefault="00922CAB" w:rsidP="00D80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922CAB">
              <w:rPr>
                <w:rFonts w:ascii="Angsana New" w:hAnsi="Angsana New"/>
                <w:sz w:val="30"/>
                <w:szCs w:val="30"/>
              </w:rPr>
              <w:t>4</w:t>
            </w:r>
            <w:r w:rsidR="00AC7161">
              <w:rPr>
                <w:rFonts w:ascii="Angsana New" w:hAnsi="Angsana New"/>
                <w:sz w:val="30"/>
                <w:szCs w:val="30"/>
                <w:lang w:val="en-GB"/>
              </w:rPr>
              <w:t>,</w:t>
            </w:r>
            <w:r w:rsidRPr="00922CAB">
              <w:rPr>
                <w:rFonts w:ascii="Angsana New" w:hAnsi="Angsana New"/>
                <w:sz w:val="30"/>
                <w:szCs w:val="30"/>
              </w:rPr>
              <w:t>318</w:t>
            </w:r>
            <w:r w:rsidR="00AC7161">
              <w:rPr>
                <w:rFonts w:ascii="Angsana New" w:hAnsi="Angsana New"/>
                <w:sz w:val="30"/>
                <w:szCs w:val="30"/>
                <w:lang w:val="en-GB"/>
              </w:rPr>
              <w:t>,</w:t>
            </w:r>
            <w:r w:rsidRPr="00922CAB">
              <w:rPr>
                <w:rFonts w:ascii="Angsana New" w:hAnsi="Angsana New"/>
                <w:sz w:val="30"/>
                <w:szCs w:val="30"/>
              </w:rPr>
              <w:t>047</w:t>
            </w:r>
          </w:p>
        </w:tc>
        <w:tc>
          <w:tcPr>
            <w:tcW w:w="129" w:type="pct"/>
            <w:vAlign w:val="bottom"/>
          </w:tcPr>
          <w:p w14:paraId="4E2C1E83" w14:textId="77777777" w:rsidR="00D800AF" w:rsidRPr="0082412F" w:rsidRDefault="00D800AF" w:rsidP="00D800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6" w:type="pct"/>
            <w:vAlign w:val="bottom"/>
          </w:tcPr>
          <w:p w14:paraId="0D9B6674" w14:textId="12C89665" w:rsidR="00D800AF" w:rsidRPr="0082412F" w:rsidRDefault="00D800AF" w:rsidP="00D80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  <w:r w:rsidRPr="00AA32E8">
              <w:rPr>
                <w:rFonts w:ascii="Angsana New" w:hAnsi="Angsana New" w:hint="cs"/>
                <w:sz w:val="30"/>
                <w:szCs w:val="30"/>
              </w:rPr>
              <w:t>3</w:t>
            </w:r>
            <w:r w:rsidRPr="006A6D30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AA32E8">
              <w:rPr>
                <w:rFonts w:ascii="Angsana New" w:hAnsi="Angsana New" w:hint="cs"/>
                <w:sz w:val="30"/>
                <w:szCs w:val="30"/>
              </w:rPr>
              <w:t>272</w:t>
            </w:r>
            <w:r w:rsidRPr="006A6D30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AA32E8">
              <w:rPr>
                <w:rFonts w:ascii="Angsana New" w:hAnsi="Angsana New" w:hint="cs"/>
                <w:sz w:val="30"/>
                <w:szCs w:val="30"/>
              </w:rPr>
              <w:t>618</w:t>
            </w:r>
          </w:p>
        </w:tc>
        <w:tc>
          <w:tcPr>
            <w:tcW w:w="133" w:type="pct"/>
            <w:vAlign w:val="bottom"/>
          </w:tcPr>
          <w:p w14:paraId="1DB621F8" w14:textId="77777777" w:rsidR="00D800AF" w:rsidRPr="0082412F" w:rsidRDefault="00D800AF" w:rsidP="00D80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654" w:type="pct"/>
            <w:vAlign w:val="bottom"/>
          </w:tcPr>
          <w:p w14:paraId="6F41F8EA" w14:textId="6051DF2D" w:rsidR="00D800AF" w:rsidRPr="0082412F" w:rsidRDefault="00AC7161" w:rsidP="00D80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  <w:vAlign w:val="bottom"/>
          </w:tcPr>
          <w:p w14:paraId="50F71055" w14:textId="77777777" w:rsidR="00D800AF" w:rsidRPr="0082412F" w:rsidRDefault="00D800AF" w:rsidP="00D80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  <w:vAlign w:val="bottom"/>
          </w:tcPr>
          <w:p w14:paraId="313A794D" w14:textId="77777777" w:rsidR="00D800AF" w:rsidRPr="0082412F" w:rsidRDefault="00D800AF" w:rsidP="00D80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  <w:r w:rsidRPr="0082412F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D800AF" w:rsidRPr="00B165D6" w14:paraId="7F629E07" w14:textId="77777777" w:rsidTr="000A5B04">
        <w:trPr>
          <w:trHeight w:val="407"/>
        </w:trPr>
        <w:tc>
          <w:tcPr>
            <w:tcW w:w="2156" w:type="pct"/>
            <w:vAlign w:val="bottom"/>
          </w:tcPr>
          <w:p w14:paraId="2A03A03B" w14:textId="77777777" w:rsidR="00D800AF" w:rsidRPr="0082412F" w:rsidRDefault="00D800AF" w:rsidP="00D80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82412F">
              <w:rPr>
                <w:rFonts w:ascii="Angsana New" w:hAnsi="Angsana New" w:hint="cs"/>
                <w:sz w:val="30"/>
                <w:szCs w:val="30"/>
                <w:cs/>
              </w:rPr>
              <w:t xml:space="preserve">ส่วนแบ่งกำไร </w:t>
            </w:r>
            <w:r w:rsidRPr="0082412F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82412F"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  <w:r w:rsidRPr="0082412F">
              <w:rPr>
                <w:rFonts w:ascii="Angsana New" w:hAnsi="Angsana New" w:hint="cs"/>
                <w:sz w:val="30"/>
                <w:szCs w:val="30"/>
              </w:rPr>
              <w:t xml:space="preserve">) </w:t>
            </w:r>
            <w:r w:rsidRPr="0082412F">
              <w:rPr>
                <w:rFonts w:ascii="Angsana New" w:hAnsi="Angsana New" w:hint="cs"/>
                <w:sz w:val="30"/>
                <w:szCs w:val="30"/>
                <w:cs/>
              </w:rPr>
              <w:t>เบ็ดเสร็จอื่น</w:t>
            </w:r>
            <w:r w:rsidRPr="0093008A">
              <w:rPr>
                <w:rFonts w:ascii="Angsana New" w:hAnsi="Angsana New"/>
                <w:sz w:val="30"/>
                <w:szCs w:val="30"/>
                <w:cs/>
              </w:rPr>
              <w:t>ของ</w:t>
            </w:r>
            <w:r>
              <w:rPr>
                <w:rFonts w:ascii="Angsana New" w:hAnsi="Angsana New"/>
                <w:sz w:val="30"/>
                <w:szCs w:val="30"/>
              </w:rPr>
              <w:br/>
              <w:t xml:space="preserve">   </w:t>
            </w:r>
            <w:r w:rsidRPr="0093008A">
              <w:rPr>
                <w:rFonts w:ascii="Angsana New" w:hAnsi="Angsana New"/>
                <w:sz w:val="30"/>
                <w:szCs w:val="30"/>
                <w:cs/>
              </w:rPr>
              <w:t>การร่วมค้าและบริษัทร่วมที่ใช้วิธีส่วนได้เสีย</w:t>
            </w:r>
          </w:p>
        </w:tc>
        <w:tc>
          <w:tcPr>
            <w:tcW w:w="589" w:type="pct"/>
            <w:shd w:val="clear" w:color="auto" w:fill="FFFFFF"/>
            <w:vAlign w:val="bottom"/>
          </w:tcPr>
          <w:p w14:paraId="6826AF7A" w14:textId="7FC2566A" w:rsidR="00D800AF" w:rsidRPr="0005049D" w:rsidRDefault="00AC7161" w:rsidP="00D80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1,221,663</w:t>
            </w:r>
          </w:p>
        </w:tc>
        <w:tc>
          <w:tcPr>
            <w:tcW w:w="129" w:type="pct"/>
            <w:vAlign w:val="bottom"/>
          </w:tcPr>
          <w:p w14:paraId="2F26D66E" w14:textId="77777777" w:rsidR="00D800AF" w:rsidRPr="0082412F" w:rsidRDefault="00D800AF" w:rsidP="00D80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6" w:type="pct"/>
            <w:vAlign w:val="bottom"/>
          </w:tcPr>
          <w:p w14:paraId="7FFCFE24" w14:textId="54C87775" w:rsidR="00D800AF" w:rsidRPr="0082412F" w:rsidRDefault="00D800AF" w:rsidP="00D80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  <w:r w:rsidRPr="006A6D30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AA32E8">
              <w:rPr>
                <w:rFonts w:ascii="Angsana New" w:hAnsi="Angsana New" w:hint="cs"/>
                <w:sz w:val="30"/>
                <w:szCs w:val="30"/>
              </w:rPr>
              <w:t>360</w:t>
            </w:r>
            <w:r w:rsidRPr="006A6D30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AA32E8">
              <w:rPr>
                <w:rFonts w:ascii="Angsana New" w:hAnsi="Angsana New" w:hint="cs"/>
                <w:sz w:val="30"/>
                <w:szCs w:val="30"/>
              </w:rPr>
              <w:t>332</w:t>
            </w:r>
            <w:r w:rsidRPr="006A6D30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  <w:tc>
          <w:tcPr>
            <w:tcW w:w="133" w:type="pct"/>
            <w:vAlign w:val="bottom"/>
          </w:tcPr>
          <w:p w14:paraId="27AEB686" w14:textId="77777777" w:rsidR="00D800AF" w:rsidRPr="0082412F" w:rsidRDefault="00D800AF" w:rsidP="00D80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654" w:type="pct"/>
            <w:vAlign w:val="bottom"/>
          </w:tcPr>
          <w:p w14:paraId="749CE780" w14:textId="3FEBB5A3" w:rsidR="00D800AF" w:rsidRPr="0082412F" w:rsidRDefault="00AC7161" w:rsidP="00D80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  <w:vAlign w:val="bottom"/>
          </w:tcPr>
          <w:p w14:paraId="426A1BE0" w14:textId="77777777" w:rsidR="00D800AF" w:rsidRPr="0082412F" w:rsidRDefault="00D800AF" w:rsidP="00D80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  <w:vAlign w:val="bottom"/>
          </w:tcPr>
          <w:p w14:paraId="7BBC3C4F" w14:textId="77777777" w:rsidR="00D800AF" w:rsidRPr="0082412F" w:rsidRDefault="00D800AF" w:rsidP="00D80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  <w:r w:rsidRPr="0082412F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D800AF" w:rsidRPr="00B165D6" w14:paraId="608DE127" w14:textId="77777777" w:rsidTr="000A5B04">
        <w:trPr>
          <w:trHeight w:val="407"/>
        </w:trPr>
        <w:tc>
          <w:tcPr>
            <w:tcW w:w="2156" w:type="pct"/>
            <w:vAlign w:val="bottom"/>
          </w:tcPr>
          <w:p w14:paraId="05557226" w14:textId="77777777" w:rsidR="00D800AF" w:rsidRPr="0082412F" w:rsidRDefault="00D800AF" w:rsidP="00D80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246FB">
              <w:rPr>
                <w:rFonts w:ascii="Angsana New" w:hAnsi="Angsana New" w:hint="cs"/>
                <w:sz w:val="30"/>
                <w:szCs w:val="30"/>
                <w:cs/>
              </w:rPr>
              <w:t>เพิ่มเงินลงทุนในบริษัทร่วมและการร่วมค้า</w:t>
            </w:r>
          </w:p>
        </w:tc>
        <w:tc>
          <w:tcPr>
            <w:tcW w:w="589" w:type="pct"/>
            <w:shd w:val="clear" w:color="auto" w:fill="FFFFFF"/>
            <w:vAlign w:val="bottom"/>
          </w:tcPr>
          <w:p w14:paraId="3A08DC2B" w14:textId="60EB2C77" w:rsidR="00D800AF" w:rsidRPr="00EC626B" w:rsidRDefault="00922CAB" w:rsidP="00D80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922CAB">
              <w:rPr>
                <w:rFonts w:ascii="Angsana New" w:hAnsi="Angsana New"/>
                <w:sz w:val="30"/>
                <w:szCs w:val="30"/>
              </w:rPr>
              <w:t>4</w:t>
            </w:r>
            <w:r w:rsidR="00AC7161">
              <w:rPr>
                <w:rFonts w:ascii="Angsana New" w:hAnsi="Angsana New"/>
                <w:sz w:val="30"/>
                <w:szCs w:val="30"/>
                <w:lang w:val="en-GB"/>
              </w:rPr>
              <w:t>,</w:t>
            </w:r>
            <w:r w:rsidRPr="00922CAB">
              <w:rPr>
                <w:rFonts w:ascii="Angsana New" w:hAnsi="Angsana New"/>
                <w:sz w:val="30"/>
                <w:szCs w:val="30"/>
              </w:rPr>
              <w:t>378</w:t>
            </w:r>
            <w:r w:rsidR="00AC7161">
              <w:rPr>
                <w:rFonts w:ascii="Angsana New" w:hAnsi="Angsana New"/>
                <w:sz w:val="30"/>
                <w:szCs w:val="30"/>
                <w:lang w:val="en-GB"/>
              </w:rPr>
              <w:t>,</w:t>
            </w:r>
            <w:r w:rsidRPr="00922CAB">
              <w:rPr>
                <w:rFonts w:ascii="Angsana New" w:hAnsi="Angsana New"/>
                <w:sz w:val="30"/>
                <w:szCs w:val="30"/>
              </w:rPr>
              <w:t>213</w:t>
            </w:r>
          </w:p>
        </w:tc>
        <w:tc>
          <w:tcPr>
            <w:tcW w:w="129" w:type="pct"/>
            <w:vAlign w:val="bottom"/>
          </w:tcPr>
          <w:p w14:paraId="00F33897" w14:textId="77777777" w:rsidR="00D800AF" w:rsidRPr="0082412F" w:rsidRDefault="00D800AF" w:rsidP="00D800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6" w:type="pct"/>
            <w:vAlign w:val="bottom"/>
          </w:tcPr>
          <w:p w14:paraId="0DCE999A" w14:textId="54544F18" w:rsidR="00D800AF" w:rsidRPr="0082412F" w:rsidRDefault="00D800AF" w:rsidP="00D80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  <w:r w:rsidRPr="00AA32E8">
              <w:rPr>
                <w:rFonts w:ascii="Angsana New" w:hAnsi="Angsana New" w:hint="cs"/>
                <w:sz w:val="30"/>
                <w:szCs w:val="30"/>
              </w:rPr>
              <w:t>5</w:t>
            </w:r>
            <w:r w:rsidRPr="006A6D30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AA32E8">
              <w:rPr>
                <w:rFonts w:ascii="Angsana New" w:hAnsi="Angsana New" w:hint="cs"/>
                <w:sz w:val="30"/>
                <w:szCs w:val="30"/>
              </w:rPr>
              <w:t>031</w:t>
            </w:r>
            <w:r w:rsidRPr="006A6D30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AA32E8">
              <w:rPr>
                <w:rFonts w:ascii="Angsana New" w:hAnsi="Angsana New" w:hint="cs"/>
                <w:sz w:val="30"/>
                <w:szCs w:val="30"/>
              </w:rPr>
              <w:t>619</w:t>
            </w:r>
          </w:p>
        </w:tc>
        <w:tc>
          <w:tcPr>
            <w:tcW w:w="133" w:type="pct"/>
            <w:vAlign w:val="bottom"/>
          </w:tcPr>
          <w:p w14:paraId="49E76AE2" w14:textId="77777777" w:rsidR="00D800AF" w:rsidRPr="0082412F" w:rsidRDefault="00D800AF" w:rsidP="00D80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4" w:type="pct"/>
            <w:vAlign w:val="bottom"/>
          </w:tcPr>
          <w:p w14:paraId="4DFC3F73" w14:textId="1CCC0684" w:rsidR="00D800AF" w:rsidRPr="0082412F" w:rsidRDefault="00AC7161" w:rsidP="00D80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3,599,95</w:t>
            </w:r>
            <w:r w:rsidR="00074CC5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47" w:type="pct"/>
            <w:vAlign w:val="bottom"/>
          </w:tcPr>
          <w:p w14:paraId="611AEAC1" w14:textId="77777777" w:rsidR="00D800AF" w:rsidRPr="0082412F" w:rsidRDefault="00D800AF" w:rsidP="00D800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  <w:vAlign w:val="bottom"/>
          </w:tcPr>
          <w:p w14:paraId="60ACCEFE" w14:textId="7F52CA10" w:rsidR="00D800AF" w:rsidRPr="0082412F" w:rsidRDefault="00D800AF" w:rsidP="00D80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290"/>
              <w:rPr>
                <w:rFonts w:ascii="Angsana New" w:hAnsi="Angsana New"/>
                <w:sz w:val="30"/>
                <w:szCs w:val="30"/>
              </w:rPr>
            </w:pPr>
            <w:r w:rsidRPr="00AA32E8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6A6D30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AA32E8">
              <w:rPr>
                <w:rFonts w:ascii="Angsana New" w:hAnsi="Angsana New" w:hint="cs"/>
                <w:sz w:val="30"/>
                <w:szCs w:val="30"/>
              </w:rPr>
              <w:t>427</w:t>
            </w:r>
            <w:r w:rsidRPr="006A6D30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AA32E8">
              <w:rPr>
                <w:rFonts w:ascii="Angsana New" w:hAnsi="Angsana New" w:hint="cs"/>
                <w:sz w:val="30"/>
                <w:szCs w:val="30"/>
              </w:rPr>
              <w:t>714</w:t>
            </w:r>
          </w:p>
        </w:tc>
      </w:tr>
      <w:tr w:rsidR="00EC626B" w:rsidRPr="00B165D6" w14:paraId="127B10CB" w14:textId="77777777" w:rsidTr="00846CBA">
        <w:trPr>
          <w:trHeight w:val="407"/>
        </w:trPr>
        <w:tc>
          <w:tcPr>
            <w:tcW w:w="2156" w:type="pct"/>
            <w:vAlign w:val="bottom"/>
          </w:tcPr>
          <w:p w14:paraId="3E03912D" w14:textId="77777777" w:rsidR="00EC626B" w:rsidRPr="00AF04D7" w:rsidRDefault="00EC626B" w:rsidP="00EC6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highlight w:val="magenta"/>
                <w:cs/>
              </w:rPr>
            </w:pPr>
            <w:r w:rsidRPr="00D45E7F">
              <w:rPr>
                <w:rFonts w:ascii="Angsana New" w:hAnsi="Angsana New" w:hint="cs"/>
                <w:sz w:val="30"/>
                <w:szCs w:val="30"/>
                <w:cs/>
              </w:rPr>
              <w:t>โอนมาจากเงินลงทุนในบริษัทย่อย</w:t>
            </w:r>
            <w:r w:rsidRPr="00D45E7F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D45E7F">
              <w:rPr>
                <w:rFonts w:ascii="Angsana New" w:hAnsi="Angsana New" w:hint="cs"/>
                <w:sz w:val="30"/>
                <w:szCs w:val="30"/>
                <w:cs/>
              </w:rPr>
              <w:t xml:space="preserve">   เนื่องจากสูญเสียการควบคุม </w:t>
            </w:r>
          </w:p>
        </w:tc>
        <w:tc>
          <w:tcPr>
            <w:tcW w:w="589" w:type="pct"/>
            <w:shd w:val="clear" w:color="auto" w:fill="FFFFFF"/>
            <w:vAlign w:val="bottom"/>
          </w:tcPr>
          <w:p w14:paraId="29E5366D" w14:textId="16698FDB" w:rsidR="00EC626B" w:rsidRPr="00EC626B" w:rsidRDefault="00AC7161" w:rsidP="00EC6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  <w:tab w:val="decimal" w:pos="890"/>
              </w:tabs>
              <w:spacing w:line="240" w:lineRule="auto"/>
              <w:ind w:left="-108" w:right="-290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129" w:type="pct"/>
            <w:vAlign w:val="bottom"/>
          </w:tcPr>
          <w:p w14:paraId="5965CD96" w14:textId="77777777" w:rsidR="00EC626B" w:rsidRPr="004914EB" w:rsidRDefault="00EC626B" w:rsidP="00EC62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6" w:type="pct"/>
            <w:vAlign w:val="bottom"/>
          </w:tcPr>
          <w:p w14:paraId="318CD31A" w14:textId="77777777" w:rsidR="00EC626B" w:rsidRPr="004914EB" w:rsidRDefault="00EC626B" w:rsidP="00EC6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  <w:r w:rsidRPr="00631E6C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631E6C">
              <w:rPr>
                <w:rFonts w:ascii="Angsana New" w:hAnsi="Angsana New"/>
                <w:sz w:val="30"/>
                <w:szCs w:val="30"/>
              </w:rPr>
              <w:t>040</w:t>
            </w:r>
          </w:p>
        </w:tc>
        <w:tc>
          <w:tcPr>
            <w:tcW w:w="133" w:type="pct"/>
            <w:vAlign w:val="bottom"/>
          </w:tcPr>
          <w:p w14:paraId="028B5D99" w14:textId="77777777" w:rsidR="00EC626B" w:rsidRPr="004914EB" w:rsidRDefault="00EC626B" w:rsidP="00EC6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4" w:type="pct"/>
            <w:vAlign w:val="bottom"/>
          </w:tcPr>
          <w:p w14:paraId="37925F32" w14:textId="2928A696" w:rsidR="00EC626B" w:rsidRPr="00FC68A8" w:rsidRDefault="00AC7161" w:rsidP="00EC6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  <w:vAlign w:val="bottom"/>
          </w:tcPr>
          <w:p w14:paraId="055AC5E1" w14:textId="77777777" w:rsidR="00EC626B" w:rsidRPr="004914EB" w:rsidRDefault="00EC626B" w:rsidP="00EC6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  <w:vAlign w:val="bottom"/>
          </w:tcPr>
          <w:p w14:paraId="06660283" w14:textId="78F807EF" w:rsidR="00EC626B" w:rsidRPr="0082412F" w:rsidRDefault="00922CAB" w:rsidP="00651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290"/>
              <w:rPr>
                <w:rFonts w:ascii="Angsana New" w:hAnsi="Angsana New"/>
                <w:sz w:val="30"/>
                <w:szCs w:val="30"/>
                <w:cs/>
              </w:rPr>
            </w:pPr>
            <w:r w:rsidRPr="00922CAB">
              <w:rPr>
                <w:rFonts w:ascii="Angsana New" w:hAnsi="Angsana New" w:hint="cs"/>
                <w:sz w:val="30"/>
                <w:szCs w:val="30"/>
              </w:rPr>
              <w:t>2</w:t>
            </w:r>
            <w:r w:rsidR="00EC626B" w:rsidRPr="004914EB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922CAB">
              <w:rPr>
                <w:rFonts w:ascii="Angsana New" w:hAnsi="Angsana New" w:hint="cs"/>
                <w:sz w:val="30"/>
                <w:szCs w:val="30"/>
              </w:rPr>
              <w:t>040</w:t>
            </w:r>
          </w:p>
        </w:tc>
      </w:tr>
      <w:tr w:rsidR="00814FE2" w:rsidRPr="00B165D6" w14:paraId="22699EC8" w14:textId="77777777" w:rsidTr="00846CBA">
        <w:trPr>
          <w:trHeight w:val="407"/>
        </w:trPr>
        <w:tc>
          <w:tcPr>
            <w:tcW w:w="2156" w:type="pct"/>
            <w:vAlign w:val="bottom"/>
          </w:tcPr>
          <w:p w14:paraId="4995C863" w14:textId="4214D980" w:rsidR="00814FE2" w:rsidRPr="004C7225" w:rsidRDefault="00814FE2" w:rsidP="00814F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C7225">
              <w:rPr>
                <w:rFonts w:ascii="Angsana New" w:hAnsi="Angsana New" w:hint="cs"/>
                <w:sz w:val="30"/>
                <w:szCs w:val="30"/>
                <w:cs/>
              </w:rPr>
              <w:t>ค่าเผื่อการด้อยค่าเงินลงทุน</w:t>
            </w:r>
          </w:p>
        </w:tc>
        <w:tc>
          <w:tcPr>
            <w:tcW w:w="589" w:type="pct"/>
            <w:shd w:val="clear" w:color="auto" w:fill="FFFFFF"/>
            <w:vAlign w:val="bottom"/>
          </w:tcPr>
          <w:p w14:paraId="1235472C" w14:textId="58A321AF" w:rsidR="00814FE2" w:rsidRPr="004C7225" w:rsidRDefault="00814FE2" w:rsidP="00814F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4C7225">
              <w:rPr>
                <w:rFonts w:ascii="Angsana New" w:hAnsi="Angsana New"/>
                <w:sz w:val="30"/>
                <w:szCs w:val="30"/>
                <w:lang w:val="en-GB"/>
              </w:rPr>
              <w:t>(</w:t>
            </w:r>
            <w:r w:rsidR="00922CAB" w:rsidRPr="00922CAB">
              <w:rPr>
                <w:rFonts w:ascii="Angsana New" w:hAnsi="Angsana New"/>
                <w:sz w:val="30"/>
                <w:szCs w:val="30"/>
              </w:rPr>
              <w:t>64</w:t>
            </w:r>
            <w:r w:rsidRPr="004C7225">
              <w:rPr>
                <w:rFonts w:ascii="Angsana New" w:hAnsi="Angsana New"/>
                <w:sz w:val="30"/>
                <w:szCs w:val="30"/>
                <w:lang w:val="en-GB"/>
              </w:rPr>
              <w:t>,</w:t>
            </w:r>
            <w:r w:rsidR="00922CAB" w:rsidRPr="00922CAB">
              <w:rPr>
                <w:rFonts w:ascii="Angsana New" w:hAnsi="Angsana New"/>
                <w:sz w:val="30"/>
                <w:szCs w:val="30"/>
              </w:rPr>
              <w:t>271</w:t>
            </w:r>
            <w:r w:rsidRPr="004C7225">
              <w:rPr>
                <w:rFonts w:ascii="Angsana New" w:hAnsi="Angsana New"/>
                <w:sz w:val="30"/>
                <w:szCs w:val="30"/>
                <w:lang w:val="en-GB"/>
              </w:rPr>
              <w:t>)</w:t>
            </w:r>
          </w:p>
        </w:tc>
        <w:tc>
          <w:tcPr>
            <w:tcW w:w="129" w:type="pct"/>
            <w:vAlign w:val="bottom"/>
          </w:tcPr>
          <w:p w14:paraId="20F82838" w14:textId="77777777" w:rsidR="00814FE2" w:rsidRPr="004C7225" w:rsidRDefault="00814FE2" w:rsidP="00814F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6" w:type="pct"/>
            <w:vAlign w:val="bottom"/>
          </w:tcPr>
          <w:p w14:paraId="6B2BBFE3" w14:textId="15A5E162" w:rsidR="00814FE2" w:rsidRPr="004C7225" w:rsidRDefault="00814FE2" w:rsidP="00814F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  <w:r w:rsidRPr="004C722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3" w:type="pct"/>
            <w:vAlign w:val="bottom"/>
          </w:tcPr>
          <w:p w14:paraId="086D559D" w14:textId="77777777" w:rsidR="00814FE2" w:rsidRPr="0082412F" w:rsidRDefault="00814FE2" w:rsidP="00814F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4" w:type="pct"/>
            <w:vAlign w:val="bottom"/>
          </w:tcPr>
          <w:p w14:paraId="657A1C1C" w14:textId="5C42D797" w:rsidR="00814FE2" w:rsidRDefault="00814FE2" w:rsidP="00814F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  <w:r w:rsidRPr="0082412F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47" w:type="pct"/>
            <w:vAlign w:val="bottom"/>
          </w:tcPr>
          <w:p w14:paraId="1895413B" w14:textId="77777777" w:rsidR="00814FE2" w:rsidRPr="0082412F" w:rsidRDefault="00814FE2" w:rsidP="00814F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  <w:vAlign w:val="bottom"/>
          </w:tcPr>
          <w:p w14:paraId="30F42CDB" w14:textId="5A90F735" w:rsidR="00814FE2" w:rsidRPr="0082412F" w:rsidRDefault="00814FE2" w:rsidP="00814F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  <w:r w:rsidRPr="0082412F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814FE2" w:rsidRPr="00B165D6" w14:paraId="396126E9" w14:textId="77777777" w:rsidTr="00846CBA">
        <w:trPr>
          <w:trHeight w:val="407"/>
        </w:trPr>
        <w:tc>
          <w:tcPr>
            <w:tcW w:w="2156" w:type="pct"/>
            <w:vAlign w:val="bottom"/>
          </w:tcPr>
          <w:p w14:paraId="163FEDE0" w14:textId="77777777" w:rsidR="00814FE2" w:rsidRPr="0082412F" w:rsidRDefault="00814FE2" w:rsidP="00814F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2412F">
              <w:rPr>
                <w:rFonts w:ascii="Angsana New" w:hAnsi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589" w:type="pct"/>
            <w:shd w:val="clear" w:color="auto" w:fill="FFFFFF"/>
            <w:vAlign w:val="bottom"/>
          </w:tcPr>
          <w:p w14:paraId="2D9571B5" w14:textId="137B133C" w:rsidR="00814FE2" w:rsidRPr="00EC626B" w:rsidRDefault="00814FE2" w:rsidP="00814F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(</w:t>
            </w:r>
            <w:r w:rsidR="00922CAB" w:rsidRPr="00922CAB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  <w:lang w:val="en-GB"/>
              </w:rPr>
              <w:t>,</w:t>
            </w:r>
            <w:r w:rsidR="00922CAB" w:rsidRPr="00922CAB">
              <w:rPr>
                <w:rFonts w:ascii="Angsana New" w:hAnsi="Angsana New"/>
                <w:sz w:val="30"/>
                <w:szCs w:val="30"/>
              </w:rPr>
              <w:t>577</w:t>
            </w:r>
            <w:r>
              <w:rPr>
                <w:rFonts w:ascii="Angsana New" w:hAnsi="Angsana New"/>
                <w:sz w:val="30"/>
                <w:szCs w:val="30"/>
                <w:lang w:val="en-GB"/>
              </w:rPr>
              <w:t>,</w:t>
            </w:r>
            <w:r w:rsidR="00922CAB" w:rsidRPr="00922CAB">
              <w:rPr>
                <w:rFonts w:ascii="Angsana New" w:hAnsi="Angsana New"/>
                <w:sz w:val="30"/>
                <w:szCs w:val="30"/>
              </w:rPr>
              <w:t>358</w:t>
            </w:r>
            <w:r>
              <w:rPr>
                <w:rFonts w:ascii="Angsana New" w:hAnsi="Angsana New"/>
                <w:sz w:val="30"/>
                <w:szCs w:val="30"/>
                <w:lang w:val="en-GB"/>
              </w:rPr>
              <w:t>)</w:t>
            </w:r>
          </w:p>
        </w:tc>
        <w:tc>
          <w:tcPr>
            <w:tcW w:w="129" w:type="pct"/>
            <w:vAlign w:val="bottom"/>
          </w:tcPr>
          <w:p w14:paraId="59380398" w14:textId="77777777" w:rsidR="00814FE2" w:rsidRPr="0082412F" w:rsidRDefault="00814FE2" w:rsidP="00814F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6" w:type="pct"/>
            <w:vAlign w:val="bottom"/>
          </w:tcPr>
          <w:p w14:paraId="54EECC10" w14:textId="38E96EFD" w:rsidR="00814FE2" w:rsidRPr="0082412F" w:rsidRDefault="00814FE2" w:rsidP="00814F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  <w:r w:rsidRPr="006A6D30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AA32E8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6A6D30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AA32E8">
              <w:rPr>
                <w:rFonts w:ascii="Angsana New" w:hAnsi="Angsana New" w:hint="cs"/>
                <w:sz w:val="30"/>
                <w:szCs w:val="30"/>
              </w:rPr>
              <w:t>733</w:t>
            </w:r>
            <w:r w:rsidRPr="006A6D30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AA32E8">
              <w:rPr>
                <w:rFonts w:ascii="Angsana New" w:hAnsi="Angsana New" w:hint="cs"/>
                <w:sz w:val="30"/>
                <w:szCs w:val="30"/>
              </w:rPr>
              <w:t>735</w:t>
            </w:r>
            <w:r w:rsidRPr="006A6D30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  <w:tc>
          <w:tcPr>
            <w:tcW w:w="133" w:type="pct"/>
            <w:vAlign w:val="bottom"/>
          </w:tcPr>
          <w:p w14:paraId="68176697" w14:textId="77777777" w:rsidR="00814FE2" w:rsidRPr="0082412F" w:rsidRDefault="00814FE2" w:rsidP="00814F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4" w:type="pct"/>
            <w:vAlign w:val="bottom"/>
          </w:tcPr>
          <w:p w14:paraId="64C79475" w14:textId="178B8290" w:rsidR="00814FE2" w:rsidRPr="00FC68A8" w:rsidRDefault="00814FE2" w:rsidP="00814F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  <w:vAlign w:val="bottom"/>
          </w:tcPr>
          <w:p w14:paraId="57973208" w14:textId="77777777" w:rsidR="00814FE2" w:rsidRPr="0082412F" w:rsidRDefault="00814FE2" w:rsidP="00814F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  <w:vAlign w:val="bottom"/>
          </w:tcPr>
          <w:p w14:paraId="5E673B77" w14:textId="77777777" w:rsidR="00814FE2" w:rsidRPr="0082412F" w:rsidRDefault="00814FE2" w:rsidP="00814F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  <w:r w:rsidRPr="0082412F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814FE2" w:rsidRPr="00B165D6" w14:paraId="449BCB15" w14:textId="77777777" w:rsidTr="00846CBA">
        <w:trPr>
          <w:trHeight w:val="419"/>
        </w:trPr>
        <w:tc>
          <w:tcPr>
            <w:tcW w:w="2156" w:type="pct"/>
            <w:vAlign w:val="bottom"/>
          </w:tcPr>
          <w:p w14:paraId="5F1E9AF3" w14:textId="77777777" w:rsidR="00814FE2" w:rsidRPr="0082412F" w:rsidRDefault="00814FE2" w:rsidP="00814F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2412F">
              <w:rPr>
                <w:rFonts w:ascii="Angsana New" w:hAnsi="Angsana New" w:hint="cs"/>
                <w:sz w:val="30"/>
                <w:szCs w:val="30"/>
                <w:cs/>
              </w:rPr>
              <w:t>ปรับปรุงอัตราแลกเปลี่ยน</w:t>
            </w:r>
          </w:p>
        </w:tc>
        <w:tc>
          <w:tcPr>
            <w:tcW w:w="589" w:type="pct"/>
            <w:shd w:val="clear" w:color="auto" w:fill="FFFFFF"/>
            <w:vAlign w:val="bottom"/>
          </w:tcPr>
          <w:p w14:paraId="342B421B" w14:textId="52046472" w:rsidR="00814FE2" w:rsidRPr="00EC626B" w:rsidRDefault="00922CAB" w:rsidP="00814F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922CAB">
              <w:rPr>
                <w:rFonts w:ascii="Angsana New" w:hAnsi="Angsana New"/>
                <w:sz w:val="30"/>
                <w:szCs w:val="30"/>
              </w:rPr>
              <w:t>3</w:t>
            </w:r>
            <w:r w:rsidR="00814FE2">
              <w:rPr>
                <w:rFonts w:ascii="Angsana New" w:hAnsi="Angsana New"/>
                <w:sz w:val="30"/>
                <w:szCs w:val="30"/>
                <w:lang w:val="en-GB"/>
              </w:rPr>
              <w:t>,</w:t>
            </w:r>
            <w:r w:rsidRPr="00922CAB">
              <w:rPr>
                <w:rFonts w:ascii="Angsana New" w:hAnsi="Angsana New"/>
                <w:sz w:val="30"/>
                <w:szCs w:val="30"/>
              </w:rPr>
              <w:t>822</w:t>
            </w:r>
            <w:r w:rsidR="00814FE2">
              <w:rPr>
                <w:rFonts w:ascii="Angsana New" w:hAnsi="Angsana New"/>
                <w:sz w:val="30"/>
                <w:szCs w:val="30"/>
                <w:lang w:val="en-GB"/>
              </w:rPr>
              <w:t>,</w:t>
            </w:r>
            <w:r w:rsidRPr="00922CAB">
              <w:rPr>
                <w:rFonts w:ascii="Angsana New" w:hAnsi="Angsana New"/>
                <w:sz w:val="30"/>
                <w:szCs w:val="30"/>
              </w:rPr>
              <w:t>469</w:t>
            </w:r>
          </w:p>
        </w:tc>
        <w:tc>
          <w:tcPr>
            <w:tcW w:w="129" w:type="pct"/>
            <w:vAlign w:val="bottom"/>
          </w:tcPr>
          <w:p w14:paraId="7A93D9E0" w14:textId="77777777" w:rsidR="00814FE2" w:rsidRPr="0082412F" w:rsidRDefault="00814FE2" w:rsidP="00814F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6" w:type="pct"/>
            <w:vAlign w:val="bottom"/>
          </w:tcPr>
          <w:p w14:paraId="151A5EF0" w14:textId="1D90E659" w:rsidR="00814FE2" w:rsidRPr="0082412F" w:rsidRDefault="00814FE2" w:rsidP="00814F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  <w:r w:rsidRPr="00AA32E8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6A6D30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AA32E8">
              <w:rPr>
                <w:rFonts w:ascii="Angsana New" w:hAnsi="Angsana New" w:hint="cs"/>
                <w:sz w:val="30"/>
                <w:szCs w:val="30"/>
              </w:rPr>
              <w:t>118</w:t>
            </w:r>
            <w:r w:rsidRPr="006A6D30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AA32E8">
              <w:rPr>
                <w:rFonts w:ascii="Angsana New" w:hAnsi="Angsana New" w:hint="cs"/>
                <w:sz w:val="30"/>
                <w:szCs w:val="30"/>
              </w:rPr>
              <w:t>693</w:t>
            </w:r>
          </w:p>
        </w:tc>
        <w:tc>
          <w:tcPr>
            <w:tcW w:w="133" w:type="pct"/>
            <w:vAlign w:val="bottom"/>
          </w:tcPr>
          <w:p w14:paraId="2FB8DAB4" w14:textId="77777777" w:rsidR="00814FE2" w:rsidRPr="0082412F" w:rsidRDefault="00814FE2" w:rsidP="00814F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4" w:type="pct"/>
            <w:vAlign w:val="bottom"/>
          </w:tcPr>
          <w:p w14:paraId="61AB0A19" w14:textId="5E1C9F62" w:rsidR="00814FE2" w:rsidRPr="00FC68A8" w:rsidRDefault="00814FE2" w:rsidP="00814F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  <w:vAlign w:val="bottom"/>
          </w:tcPr>
          <w:p w14:paraId="79AF51B2" w14:textId="77777777" w:rsidR="00814FE2" w:rsidRPr="0082412F" w:rsidRDefault="00814FE2" w:rsidP="00814F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  <w:vAlign w:val="bottom"/>
          </w:tcPr>
          <w:p w14:paraId="55DE1A17" w14:textId="77777777" w:rsidR="00814FE2" w:rsidRPr="0082412F" w:rsidRDefault="00814FE2" w:rsidP="00814F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  <w:r w:rsidRPr="0082412F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814FE2" w:rsidRPr="00B165D6" w14:paraId="76EAE380" w14:textId="77777777" w:rsidTr="002E7FAF">
        <w:trPr>
          <w:trHeight w:val="419"/>
        </w:trPr>
        <w:tc>
          <w:tcPr>
            <w:tcW w:w="2156" w:type="pct"/>
            <w:vAlign w:val="bottom"/>
          </w:tcPr>
          <w:p w14:paraId="583D9066" w14:textId="11409F2B" w:rsidR="00814FE2" w:rsidRPr="006428B8" w:rsidRDefault="00814FE2" w:rsidP="00814F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428B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922CAB" w:rsidRPr="00922CAB">
              <w:rPr>
                <w:rFonts w:ascii="Angsana New" w:hAnsi="Angsana New" w:hint="cs"/>
                <w:b/>
                <w:bCs/>
                <w:sz w:val="30"/>
                <w:szCs w:val="30"/>
              </w:rPr>
              <w:t>3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Pr="006428B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4CD98926" w14:textId="703EEABD" w:rsidR="00814FE2" w:rsidRPr="00411E35" w:rsidRDefault="00922CAB" w:rsidP="00814FE2">
            <w:pPr>
              <w:pStyle w:val="acctfourfigures"/>
              <w:tabs>
                <w:tab w:val="clear" w:pos="765"/>
                <w:tab w:val="decimal" w:pos="465"/>
                <w:tab w:val="decimal" w:pos="699"/>
              </w:tabs>
              <w:spacing w:line="240" w:lineRule="auto"/>
              <w:ind w:left="-83" w:right="-15" w:firstLine="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22CA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52</w:t>
            </w:r>
            <w:r w:rsidR="00814FE2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922CA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886</w:t>
            </w:r>
            <w:r w:rsidR="00814FE2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922CA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563</w:t>
            </w:r>
          </w:p>
        </w:tc>
        <w:tc>
          <w:tcPr>
            <w:tcW w:w="129" w:type="pct"/>
            <w:vAlign w:val="bottom"/>
          </w:tcPr>
          <w:p w14:paraId="506F4674" w14:textId="77777777" w:rsidR="00814FE2" w:rsidRPr="006428B8" w:rsidRDefault="00814FE2" w:rsidP="00814FE2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7EEAD33" w14:textId="2577A922" w:rsidR="00814FE2" w:rsidRPr="006428B8" w:rsidRDefault="00922CAB" w:rsidP="00814FE2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22CAB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38</w:t>
            </w:r>
            <w:r w:rsidR="00814FE2" w:rsidRPr="006A6D30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Pr="00922CAB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434</w:t>
            </w:r>
            <w:r w:rsidR="00814FE2" w:rsidRPr="006A6D30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Pr="00922CAB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049</w:t>
            </w:r>
          </w:p>
        </w:tc>
        <w:tc>
          <w:tcPr>
            <w:tcW w:w="133" w:type="pct"/>
            <w:vAlign w:val="bottom"/>
          </w:tcPr>
          <w:p w14:paraId="7A776E4B" w14:textId="77777777" w:rsidR="00814FE2" w:rsidRPr="00F82B10" w:rsidRDefault="00814FE2" w:rsidP="00814FE2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5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CF1B3F" w14:textId="70836F68" w:rsidR="00814FE2" w:rsidRPr="006428B8" w:rsidRDefault="00922CAB" w:rsidP="00814FE2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922CA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13</w:t>
            </w:r>
            <w:r w:rsidR="00814FE2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,</w:t>
            </w:r>
            <w:r w:rsidRPr="00922CA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090</w:t>
            </w:r>
            <w:r w:rsidR="00814FE2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,</w:t>
            </w:r>
            <w:r w:rsidRPr="00922CA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816</w:t>
            </w:r>
          </w:p>
        </w:tc>
        <w:tc>
          <w:tcPr>
            <w:tcW w:w="147" w:type="pct"/>
            <w:vAlign w:val="bottom"/>
          </w:tcPr>
          <w:p w14:paraId="6E551E38" w14:textId="77777777" w:rsidR="00814FE2" w:rsidRPr="006428B8" w:rsidRDefault="00814FE2" w:rsidP="00814FE2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753E7B" w14:textId="045C05FB" w:rsidR="00814FE2" w:rsidRPr="006428B8" w:rsidRDefault="00922CAB" w:rsidP="00814FE2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22CAB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7</w:t>
            </w:r>
            <w:r w:rsidR="00814FE2" w:rsidRPr="006A6D30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Pr="00922CAB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110</w:t>
            </w:r>
            <w:r w:rsidR="00814FE2" w:rsidRPr="006A6D30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Pr="00922CAB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861</w:t>
            </w:r>
          </w:p>
        </w:tc>
      </w:tr>
    </w:tbl>
    <w:p w14:paraId="4FBA4BEC" w14:textId="31C0AE99" w:rsidR="000F1D77" w:rsidRPr="00334530" w:rsidRDefault="000F1D77" w:rsidP="003874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5420AF19" w14:textId="07AFEF15" w:rsidR="000F1D77" w:rsidRDefault="000F1D77" w:rsidP="00235DD1">
      <w:pPr>
        <w:pStyle w:val="block"/>
        <w:spacing w:after="0" w:line="240" w:lineRule="auto"/>
        <w:ind w:left="540" w:right="-27"/>
        <w:jc w:val="thaiDistribute"/>
        <w:rPr>
          <w:rFonts w:ascii="Angsana New" w:hAnsi="Angsana New"/>
          <w:snapToGrid w:val="0"/>
          <w:sz w:val="30"/>
          <w:szCs w:val="30"/>
          <w:lang w:val="th-TH" w:eastAsia="th-TH" w:bidi="th-TH"/>
        </w:rPr>
      </w:pPr>
      <w:r w:rsidRPr="000D1695">
        <w:rPr>
          <w:rFonts w:ascii="Angsana New" w:hAnsi="Angsana New" w:hint="cs"/>
          <w:snapToGrid w:val="0"/>
          <w:sz w:val="30"/>
          <w:szCs w:val="30"/>
          <w:cs/>
          <w:lang w:val="th-TH" w:eastAsia="th-TH" w:bidi="th-TH"/>
        </w:rPr>
        <w:t>กลุ่มบริษัทและบริษัทไม่มีเงินลงทุนในบริษัทร่วมและการร่วมค้าซึ่งจดทะเบียนในตลาดหลักทรัพย์ ดังนั้นจึงไม่มีราคาที่เปิดเผยต่อสาธารณชน</w:t>
      </w:r>
      <w:r w:rsidRPr="000D1695">
        <w:rPr>
          <w:rFonts w:ascii="Angsana New" w:hAnsi="Angsana New"/>
          <w:snapToGrid w:val="0"/>
          <w:sz w:val="30"/>
          <w:szCs w:val="30"/>
          <w:lang w:val="th-TH" w:eastAsia="th-TH" w:bidi="th-TH"/>
        </w:rPr>
        <w:t xml:space="preserve"> </w:t>
      </w:r>
      <w:r w:rsidRPr="000D1695">
        <w:rPr>
          <w:rFonts w:ascii="Angsana New" w:hAnsi="Angsana New"/>
          <w:snapToGrid w:val="0"/>
          <w:sz w:val="30"/>
          <w:szCs w:val="30"/>
          <w:cs/>
          <w:lang w:val="th-TH" w:eastAsia="th-TH" w:bidi="th-TH"/>
        </w:rPr>
        <w:t>ยกเว้นบริษัท บริการเชื้อเพลิงการ</w:t>
      </w:r>
      <w:r w:rsidRPr="00505AF2">
        <w:rPr>
          <w:rFonts w:ascii="Angsana New" w:hAnsi="Angsana New"/>
          <w:snapToGrid w:val="0"/>
          <w:sz w:val="30"/>
          <w:szCs w:val="30"/>
          <w:cs/>
          <w:lang w:val="th-TH" w:eastAsia="th-TH" w:bidi="th-TH"/>
        </w:rPr>
        <w:t>บินกรุงเทพ จำกัด (มหาชน)</w:t>
      </w:r>
      <w:r w:rsidRPr="00505AF2">
        <w:rPr>
          <w:rFonts w:ascii="Angsana New" w:hAnsi="Angsana New" w:hint="cs"/>
          <w:snapToGrid w:val="0"/>
          <w:sz w:val="30"/>
          <w:szCs w:val="30"/>
          <w:cs/>
          <w:lang w:val="th-TH" w:eastAsia="th-TH" w:bidi="th-TH"/>
        </w:rPr>
        <w:t xml:space="preserve"> </w:t>
      </w:r>
      <w:r w:rsidRPr="00505AF2">
        <w:rPr>
          <w:rFonts w:ascii="Angsana New" w:hAnsi="Angsana New"/>
          <w:snapToGrid w:val="0"/>
          <w:sz w:val="30"/>
          <w:szCs w:val="30"/>
          <w:cs/>
          <w:lang w:val="th-TH" w:eastAsia="th-TH" w:bidi="th-TH"/>
        </w:rPr>
        <w:t>ซึ่งเป็นบริษัท</w:t>
      </w:r>
      <w:r w:rsidR="006147A3">
        <w:rPr>
          <w:rFonts w:ascii="Angsana New" w:hAnsi="Angsana New"/>
          <w:snapToGrid w:val="0"/>
          <w:sz w:val="30"/>
          <w:szCs w:val="30"/>
          <w:cs/>
          <w:lang w:val="th-TH" w:eastAsia="th-TH" w:bidi="th-TH"/>
        </w:rPr>
        <w:br/>
      </w:r>
      <w:r w:rsidRPr="00505AF2">
        <w:rPr>
          <w:rFonts w:ascii="Angsana New" w:hAnsi="Angsana New"/>
          <w:snapToGrid w:val="0"/>
          <w:sz w:val="30"/>
          <w:szCs w:val="30"/>
          <w:cs/>
          <w:lang w:val="th-TH" w:eastAsia="th-TH" w:bidi="th-TH"/>
        </w:rPr>
        <w:t xml:space="preserve">จดทะเบียนในตลาดหลักทรัพย์แห่งประเทศไทย ณ วันที่ </w:t>
      </w:r>
      <w:r w:rsidRPr="00505AF2">
        <w:rPr>
          <w:rFonts w:ascii="Angsana New" w:hAnsi="Angsana New"/>
          <w:snapToGrid w:val="0"/>
          <w:sz w:val="30"/>
          <w:szCs w:val="30"/>
          <w:lang w:val="th-TH" w:eastAsia="th-TH" w:bidi="th-TH"/>
        </w:rPr>
        <w:t xml:space="preserve">30 </w:t>
      </w:r>
      <w:r w:rsidR="00D800AF">
        <w:rPr>
          <w:rFonts w:ascii="Angsana New" w:hAnsi="Angsana New" w:hint="cs"/>
          <w:snapToGrid w:val="0"/>
          <w:sz w:val="30"/>
          <w:szCs w:val="30"/>
          <w:cs/>
          <w:lang w:val="th-TH" w:eastAsia="th-TH" w:bidi="th-TH"/>
        </w:rPr>
        <w:t>กันย</w:t>
      </w:r>
      <w:r w:rsidRPr="00505AF2">
        <w:rPr>
          <w:rFonts w:ascii="Angsana New" w:hAnsi="Angsana New" w:hint="cs"/>
          <w:snapToGrid w:val="0"/>
          <w:sz w:val="30"/>
          <w:szCs w:val="30"/>
          <w:cs/>
          <w:lang w:val="th-TH" w:eastAsia="th-TH" w:bidi="th-TH"/>
        </w:rPr>
        <w:t>ายน</w:t>
      </w:r>
      <w:r w:rsidRPr="00505AF2">
        <w:rPr>
          <w:rFonts w:ascii="Angsana New" w:hAnsi="Angsana New"/>
          <w:snapToGrid w:val="0"/>
          <w:sz w:val="30"/>
          <w:szCs w:val="30"/>
          <w:cs/>
          <w:lang w:val="th-TH" w:eastAsia="th-TH" w:bidi="th-TH"/>
        </w:rPr>
        <w:t xml:space="preserve"> </w:t>
      </w:r>
      <w:r w:rsidRPr="00505AF2">
        <w:rPr>
          <w:rFonts w:ascii="Angsana New" w:hAnsi="Angsana New"/>
          <w:snapToGrid w:val="0"/>
          <w:sz w:val="30"/>
          <w:szCs w:val="30"/>
          <w:lang w:val="th-TH" w:eastAsia="th-TH" w:bidi="th-TH"/>
        </w:rPr>
        <w:t xml:space="preserve">2564 </w:t>
      </w:r>
      <w:r w:rsidRPr="00505AF2">
        <w:rPr>
          <w:rFonts w:ascii="Angsana New" w:hAnsi="Angsana New"/>
          <w:snapToGrid w:val="0"/>
          <w:sz w:val="30"/>
          <w:szCs w:val="30"/>
          <w:cs/>
          <w:lang w:val="th-TH" w:eastAsia="th-TH" w:bidi="th-TH"/>
        </w:rPr>
        <w:t>มีราคาปิด</w:t>
      </w:r>
      <w:r w:rsidR="00EE7C82">
        <w:rPr>
          <w:rFonts w:ascii="Angsana New" w:hAnsi="Angsana New" w:hint="cs"/>
          <w:snapToGrid w:val="0"/>
          <w:sz w:val="30"/>
          <w:szCs w:val="30"/>
          <w:cs/>
          <w:lang w:val="th-TH" w:eastAsia="th-TH" w:bidi="th-TH"/>
        </w:rPr>
        <w:t>อยู่</w:t>
      </w:r>
      <w:r w:rsidR="00EE7C82" w:rsidRPr="00CD7ECD">
        <w:rPr>
          <w:rFonts w:ascii="Angsana New" w:hAnsi="Angsana New" w:hint="cs"/>
          <w:snapToGrid w:val="0"/>
          <w:sz w:val="30"/>
          <w:szCs w:val="30"/>
          <w:cs/>
          <w:lang w:val="th-TH" w:eastAsia="th-TH" w:bidi="th-TH"/>
        </w:rPr>
        <w:t>ที่</w:t>
      </w:r>
      <w:r w:rsidR="00B657EB" w:rsidRPr="00CD7ECD">
        <w:rPr>
          <w:rFonts w:ascii="Angsana New" w:hAnsi="Angsana New" w:hint="cs"/>
          <w:snapToGrid w:val="0"/>
          <w:sz w:val="30"/>
          <w:szCs w:val="30"/>
          <w:cs/>
          <w:lang w:val="th-TH" w:eastAsia="th-TH" w:bidi="th-TH"/>
        </w:rPr>
        <w:t xml:space="preserve"> </w:t>
      </w:r>
      <w:r w:rsidR="00B657EB" w:rsidRPr="00CD7ECD">
        <w:rPr>
          <w:rFonts w:ascii="Angsana New" w:hAnsi="Angsana New"/>
          <w:snapToGrid w:val="0"/>
          <w:sz w:val="30"/>
          <w:szCs w:val="30"/>
          <w:lang w:val="en-US" w:eastAsia="th-TH" w:bidi="th-TH"/>
        </w:rPr>
        <w:t>2</w:t>
      </w:r>
      <w:r w:rsidR="00236EBC" w:rsidRPr="00CD7ECD">
        <w:rPr>
          <w:rFonts w:ascii="Angsana New" w:hAnsi="Angsana New"/>
          <w:snapToGrid w:val="0"/>
          <w:sz w:val="30"/>
          <w:szCs w:val="30"/>
          <w:lang w:val="en-US" w:eastAsia="th-TH" w:bidi="th-TH"/>
        </w:rPr>
        <w:t>9</w:t>
      </w:r>
      <w:r w:rsidR="00B657EB" w:rsidRPr="00CD7ECD">
        <w:rPr>
          <w:rFonts w:ascii="Angsana New" w:hAnsi="Angsana New"/>
          <w:snapToGrid w:val="0"/>
          <w:sz w:val="30"/>
          <w:szCs w:val="30"/>
          <w:lang w:val="en-US" w:eastAsia="th-TH" w:bidi="th-TH"/>
        </w:rPr>
        <w:t>.</w:t>
      </w:r>
      <w:r w:rsidR="00236EBC" w:rsidRPr="00CD7ECD">
        <w:rPr>
          <w:rFonts w:ascii="Angsana New" w:hAnsi="Angsana New"/>
          <w:snapToGrid w:val="0"/>
          <w:sz w:val="30"/>
          <w:szCs w:val="30"/>
          <w:lang w:val="en-US" w:eastAsia="th-TH" w:bidi="th-TH"/>
        </w:rPr>
        <w:t>0</w:t>
      </w:r>
      <w:r w:rsidR="00B657EB" w:rsidRPr="00CD7ECD">
        <w:rPr>
          <w:rFonts w:ascii="Angsana New" w:hAnsi="Angsana New"/>
          <w:snapToGrid w:val="0"/>
          <w:sz w:val="30"/>
          <w:szCs w:val="30"/>
          <w:lang w:val="en-US" w:eastAsia="th-TH" w:bidi="th-TH"/>
        </w:rPr>
        <w:t>0</w:t>
      </w:r>
      <w:r w:rsidR="00B657EB" w:rsidRPr="00CD7ECD">
        <w:rPr>
          <w:rFonts w:ascii="Angsana New" w:hAnsi="Angsana New" w:hint="cs"/>
          <w:snapToGrid w:val="0"/>
          <w:sz w:val="30"/>
          <w:szCs w:val="30"/>
          <w:cs/>
          <w:lang w:val="th-TH" w:eastAsia="th-TH" w:bidi="th-TH"/>
        </w:rPr>
        <w:t xml:space="preserve"> </w:t>
      </w:r>
      <w:r w:rsidRPr="00CD7ECD">
        <w:rPr>
          <w:rFonts w:ascii="Angsana New" w:hAnsi="Angsana New"/>
          <w:snapToGrid w:val="0"/>
          <w:sz w:val="30"/>
          <w:szCs w:val="30"/>
          <w:cs/>
          <w:lang w:val="th-TH" w:eastAsia="th-TH" w:bidi="th-TH"/>
        </w:rPr>
        <w:t>บาท</w:t>
      </w:r>
      <w:r w:rsidR="00D90A0A" w:rsidRPr="00CD7ECD">
        <w:rPr>
          <w:rFonts w:ascii="Angsana New" w:hAnsi="Angsana New" w:hint="cs"/>
          <w:snapToGrid w:val="0"/>
          <w:sz w:val="30"/>
          <w:szCs w:val="30"/>
          <w:cs/>
          <w:lang w:val="th-TH" w:eastAsia="th-TH" w:bidi="th-TH"/>
        </w:rPr>
        <w:t>ต่อหุ้น</w:t>
      </w:r>
      <w:r w:rsidRPr="00CD7ECD">
        <w:rPr>
          <w:rFonts w:ascii="Angsana New" w:hAnsi="Angsana New"/>
          <w:snapToGrid w:val="0"/>
          <w:sz w:val="30"/>
          <w:szCs w:val="30"/>
          <w:cs/>
          <w:lang w:val="th-TH" w:eastAsia="th-TH" w:bidi="th-TH"/>
        </w:rPr>
        <w:t xml:space="preserve"> มูลค่ายุติธรรมของเงินลงทุนในบริษัท บริการเชื้อเพลิงการบินกรุงเทพ จำกัด (มหาชน)</w:t>
      </w:r>
      <w:r w:rsidRPr="00CD7ECD">
        <w:rPr>
          <w:rFonts w:ascii="Angsana New" w:hAnsi="Angsana New" w:hint="cs"/>
          <w:snapToGrid w:val="0"/>
          <w:sz w:val="30"/>
          <w:szCs w:val="30"/>
          <w:cs/>
          <w:lang w:val="th-TH" w:eastAsia="th-TH" w:bidi="th-TH"/>
        </w:rPr>
        <w:t xml:space="preserve"> </w:t>
      </w:r>
      <w:r w:rsidRPr="00CD7ECD">
        <w:rPr>
          <w:rFonts w:ascii="Angsana New" w:hAnsi="Angsana New"/>
          <w:snapToGrid w:val="0"/>
          <w:sz w:val="30"/>
          <w:szCs w:val="30"/>
          <w:cs/>
          <w:lang w:val="th-TH" w:eastAsia="th-TH" w:bidi="th-TH"/>
        </w:rPr>
        <w:t xml:space="preserve">เท่ากับ </w:t>
      </w:r>
      <w:r w:rsidR="00B657EB" w:rsidRPr="00CD7ECD">
        <w:rPr>
          <w:rFonts w:ascii="Angsana New" w:hAnsi="Angsana New"/>
          <w:snapToGrid w:val="0"/>
          <w:sz w:val="30"/>
          <w:szCs w:val="30"/>
          <w:lang w:val="en-US" w:eastAsia="th-TH" w:bidi="th-TH"/>
        </w:rPr>
        <w:t>2,</w:t>
      </w:r>
      <w:r w:rsidR="0080339C" w:rsidRPr="00CD7ECD">
        <w:rPr>
          <w:rFonts w:ascii="Angsana New" w:hAnsi="Angsana New"/>
          <w:snapToGrid w:val="0"/>
          <w:sz w:val="30"/>
          <w:szCs w:val="30"/>
          <w:lang w:val="en-US" w:eastAsia="th-TH" w:bidi="th-TH"/>
        </w:rPr>
        <w:t>870</w:t>
      </w:r>
      <w:r w:rsidR="00B657EB" w:rsidRPr="00CD7ECD">
        <w:rPr>
          <w:rFonts w:ascii="Angsana New" w:hAnsi="Angsana New"/>
          <w:snapToGrid w:val="0"/>
          <w:sz w:val="30"/>
          <w:szCs w:val="30"/>
          <w:lang w:val="en-US" w:eastAsia="th-TH" w:bidi="th-TH"/>
        </w:rPr>
        <w:t>.</w:t>
      </w:r>
      <w:r w:rsidR="0080339C" w:rsidRPr="00CD7ECD">
        <w:rPr>
          <w:rFonts w:ascii="Angsana New" w:hAnsi="Angsana New"/>
          <w:snapToGrid w:val="0"/>
          <w:sz w:val="30"/>
          <w:szCs w:val="30"/>
          <w:lang w:val="en-US" w:eastAsia="th-TH" w:bidi="th-TH"/>
        </w:rPr>
        <w:t>51</w:t>
      </w:r>
      <w:r w:rsidRPr="00CD7ECD">
        <w:rPr>
          <w:rFonts w:ascii="Angsana New" w:hAnsi="Angsana New"/>
          <w:snapToGrid w:val="0"/>
          <w:sz w:val="30"/>
          <w:szCs w:val="30"/>
          <w:lang w:val="th-TH" w:eastAsia="th-TH" w:bidi="th-TH"/>
        </w:rPr>
        <w:t xml:space="preserve"> </w:t>
      </w:r>
      <w:r w:rsidRPr="00CD7ECD">
        <w:rPr>
          <w:rFonts w:ascii="Angsana New" w:hAnsi="Angsana New"/>
          <w:snapToGrid w:val="0"/>
          <w:sz w:val="30"/>
          <w:szCs w:val="30"/>
          <w:cs/>
          <w:lang w:val="th-TH" w:eastAsia="th-TH" w:bidi="th-TH"/>
        </w:rPr>
        <w:t>ล้านบาท</w:t>
      </w:r>
      <w:r w:rsidRPr="000D1695">
        <w:rPr>
          <w:rFonts w:ascii="Angsana New" w:hAnsi="Angsana New"/>
          <w:snapToGrid w:val="0"/>
          <w:sz w:val="30"/>
          <w:szCs w:val="30"/>
          <w:cs/>
          <w:lang w:val="th-TH" w:eastAsia="th-TH" w:bidi="th-TH"/>
        </w:rPr>
        <w:t xml:space="preserve"> </w:t>
      </w:r>
    </w:p>
    <w:p w14:paraId="6C1E95E9" w14:textId="1758A904" w:rsidR="00F16BC0" w:rsidRPr="008C1A7E" w:rsidRDefault="00F16BC0" w:rsidP="002E4F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35483D7C" w14:textId="77777777" w:rsidR="006147A3" w:rsidRDefault="006147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14:paraId="480810A2" w14:textId="401308E0" w:rsidR="008C1A7E" w:rsidRPr="0082412F" w:rsidRDefault="008C1A7E" w:rsidP="008C1A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82412F"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การจ่ายชำระค่าหุ้น</w:t>
      </w:r>
    </w:p>
    <w:p w14:paraId="7872F914" w14:textId="77777777" w:rsidR="008C1A7E" w:rsidRPr="00334530" w:rsidRDefault="008C1A7E" w:rsidP="008C1A7E">
      <w:pPr>
        <w:ind w:left="540"/>
        <w:jc w:val="both"/>
        <w:rPr>
          <w:rFonts w:ascii="Angsana New" w:hAnsi="Angsana New"/>
          <w:sz w:val="30"/>
          <w:szCs w:val="30"/>
          <w:cs/>
          <w:lang w:val="th-TH"/>
        </w:rPr>
      </w:pPr>
    </w:p>
    <w:p w14:paraId="2A6C5972" w14:textId="58877A92" w:rsidR="008C1A7E" w:rsidRDefault="008C1A7E" w:rsidP="006147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lang w:val="th-TH"/>
        </w:rPr>
      </w:pPr>
      <w:r w:rsidRPr="0082412F">
        <w:rPr>
          <w:rFonts w:ascii="Angsana New" w:hAnsi="Angsana New" w:hint="cs"/>
          <w:sz w:val="30"/>
          <w:szCs w:val="30"/>
          <w:cs/>
          <w:lang w:val="th-TH"/>
        </w:rPr>
        <w:t>ในระหว่างงวด</w:t>
      </w:r>
      <w:r w:rsidR="00D800AF">
        <w:rPr>
          <w:rFonts w:ascii="Angsana New" w:hAnsi="Angsana New" w:hint="cs"/>
          <w:sz w:val="30"/>
          <w:szCs w:val="30"/>
          <w:cs/>
          <w:lang w:val="th-TH"/>
        </w:rPr>
        <w:t>เก้า</w:t>
      </w:r>
      <w:r w:rsidRPr="0082412F">
        <w:rPr>
          <w:rFonts w:ascii="Angsana New" w:hAnsi="Angsana New" w:hint="cs"/>
          <w:sz w:val="30"/>
          <w:szCs w:val="30"/>
          <w:cs/>
          <w:lang w:val="th-TH"/>
        </w:rPr>
        <w:t xml:space="preserve">เดือนสิ้นสุดวันที่ </w:t>
      </w:r>
      <w:r w:rsidR="00922CAB" w:rsidRPr="00922CAB">
        <w:rPr>
          <w:rFonts w:ascii="Angsana New" w:hAnsi="Angsana New" w:hint="cs"/>
          <w:sz w:val="30"/>
          <w:szCs w:val="30"/>
        </w:rPr>
        <w:t>3</w:t>
      </w:r>
      <w:r>
        <w:rPr>
          <w:rFonts w:ascii="Angsana New" w:hAnsi="Angsana New"/>
          <w:sz w:val="30"/>
          <w:szCs w:val="30"/>
        </w:rPr>
        <w:t>0</w:t>
      </w:r>
      <w:r w:rsidRPr="0082412F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="00D800AF">
        <w:rPr>
          <w:rFonts w:ascii="Angsana New" w:hAnsi="Angsana New" w:hint="cs"/>
          <w:sz w:val="30"/>
          <w:szCs w:val="30"/>
          <w:cs/>
          <w:lang w:val="th-TH"/>
        </w:rPr>
        <w:t>กันย</w:t>
      </w:r>
      <w:r>
        <w:rPr>
          <w:rFonts w:ascii="Angsana New" w:hAnsi="Angsana New" w:hint="cs"/>
          <w:sz w:val="30"/>
          <w:szCs w:val="30"/>
          <w:cs/>
          <w:lang w:val="th-TH"/>
        </w:rPr>
        <w:t>ายน</w:t>
      </w:r>
      <w:r w:rsidRPr="0082412F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="00922CAB" w:rsidRPr="00922CAB">
        <w:rPr>
          <w:rFonts w:ascii="Angsana New" w:hAnsi="Angsana New" w:hint="cs"/>
          <w:sz w:val="30"/>
          <w:szCs w:val="30"/>
        </w:rPr>
        <w:t>256</w:t>
      </w:r>
      <w:r w:rsidR="00922CAB" w:rsidRPr="00922CAB">
        <w:rPr>
          <w:rFonts w:ascii="Angsana New" w:hAnsi="Angsana New"/>
          <w:sz w:val="30"/>
          <w:szCs w:val="30"/>
        </w:rPr>
        <w:t>4</w:t>
      </w:r>
      <w:r w:rsidRPr="0082412F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Pr="00F9609F">
        <w:rPr>
          <w:rFonts w:ascii="Angsana New" w:hAnsi="Angsana New" w:hint="cs"/>
          <w:sz w:val="30"/>
          <w:szCs w:val="30"/>
          <w:cs/>
          <w:lang w:val="th-TH"/>
        </w:rPr>
        <w:t>บริษัทร่วมและการร่วมค้า</w:t>
      </w:r>
      <w:r w:rsidRPr="0082412F">
        <w:rPr>
          <w:rFonts w:ascii="Angsana New" w:hAnsi="Angsana New" w:hint="cs"/>
          <w:sz w:val="30"/>
          <w:szCs w:val="30"/>
          <w:cs/>
          <w:lang w:val="th-TH"/>
        </w:rPr>
        <w:t>ได้เรียกชำระค่าหุ้น</w:t>
      </w:r>
      <w:r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Pr="0082412F">
        <w:rPr>
          <w:rFonts w:ascii="Angsana New" w:hAnsi="Angsana New" w:hint="cs"/>
          <w:sz w:val="30"/>
          <w:szCs w:val="30"/>
          <w:cs/>
          <w:lang w:val="th-TH"/>
        </w:rPr>
        <w:t>โดยกลุ่มบริษัทได้จ่ายชำระค่าหุ้นดังกล่าวตามสัดส่วนการลงทุน ดังนี้</w:t>
      </w:r>
    </w:p>
    <w:p w14:paraId="13E0B97F" w14:textId="77777777" w:rsidR="006147A3" w:rsidRPr="00334530" w:rsidRDefault="006147A3" w:rsidP="006147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lang w:val="th-TH"/>
        </w:rPr>
      </w:pPr>
    </w:p>
    <w:tbl>
      <w:tblPr>
        <w:tblW w:w="9270" w:type="dxa"/>
        <w:tblInd w:w="450" w:type="dxa"/>
        <w:tblLook w:val="04A0" w:firstRow="1" w:lastRow="0" w:firstColumn="1" w:lastColumn="0" w:noHBand="0" w:noVBand="1"/>
      </w:tblPr>
      <w:tblGrid>
        <w:gridCol w:w="4590"/>
        <w:gridCol w:w="3240"/>
        <w:gridCol w:w="1440"/>
      </w:tblGrid>
      <w:tr w:rsidR="008C1A7E" w:rsidRPr="00D800AF" w14:paraId="53706F71" w14:textId="77777777" w:rsidTr="0042545F">
        <w:trPr>
          <w:tblHeader/>
        </w:trPr>
        <w:tc>
          <w:tcPr>
            <w:tcW w:w="4590" w:type="dxa"/>
          </w:tcPr>
          <w:p w14:paraId="1BC20D96" w14:textId="77777777" w:rsidR="008C1A7E" w:rsidRPr="009D4545" w:rsidRDefault="008C1A7E" w:rsidP="00425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rPr>
                <w:rFonts w:ascii="Angsana New" w:hAnsi="Angsana New"/>
                <w:b/>
                <w:bCs/>
                <w:spacing w:val="2"/>
                <w:sz w:val="30"/>
                <w:szCs w:val="30"/>
              </w:rPr>
            </w:pPr>
            <w:r w:rsidRPr="009D4545">
              <w:rPr>
                <w:rFonts w:ascii="Angsana New" w:hAnsi="Angsana New" w:hint="cs"/>
                <w:b/>
                <w:bCs/>
                <w:spacing w:val="2"/>
                <w:sz w:val="30"/>
                <w:szCs w:val="30"/>
                <w:cs/>
              </w:rPr>
              <w:t>ชื่อบริษัท</w:t>
            </w:r>
          </w:p>
        </w:tc>
        <w:tc>
          <w:tcPr>
            <w:tcW w:w="3240" w:type="dxa"/>
          </w:tcPr>
          <w:p w14:paraId="7E8FF32E" w14:textId="77777777" w:rsidR="008C1A7E" w:rsidRPr="009D4545" w:rsidRDefault="008C1A7E" w:rsidP="0042545F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D454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รายละเอียด</w:t>
            </w:r>
          </w:p>
        </w:tc>
        <w:tc>
          <w:tcPr>
            <w:tcW w:w="1440" w:type="dxa"/>
          </w:tcPr>
          <w:p w14:paraId="737114AF" w14:textId="77777777" w:rsidR="008C1A7E" w:rsidRPr="009D4545" w:rsidRDefault="008C1A7E" w:rsidP="00425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79" w:right="-108"/>
              <w:rPr>
                <w:rFonts w:ascii="Angsana New" w:hAnsi="Angsana New"/>
                <w:b/>
                <w:bCs/>
                <w:spacing w:val="2"/>
                <w:sz w:val="30"/>
                <w:szCs w:val="30"/>
              </w:rPr>
            </w:pPr>
            <w:r w:rsidRPr="009D4545">
              <w:rPr>
                <w:rFonts w:ascii="Angsana New" w:hAnsi="Angsana New" w:hint="cs"/>
                <w:b/>
                <w:bCs/>
                <w:spacing w:val="2"/>
                <w:sz w:val="30"/>
                <w:szCs w:val="30"/>
                <w:cs/>
              </w:rPr>
              <w:t>จำนวนเงิน</w:t>
            </w:r>
          </w:p>
          <w:p w14:paraId="543369D8" w14:textId="77777777" w:rsidR="008C1A7E" w:rsidRPr="009D4545" w:rsidRDefault="008C1A7E" w:rsidP="00425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79" w:right="-108"/>
              <w:rPr>
                <w:rFonts w:ascii="Angsana New" w:hAnsi="Angsana New"/>
                <w:i/>
                <w:iCs/>
                <w:spacing w:val="2"/>
                <w:sz w:val="30"/>
                <w:szCs w:val="30"/>
              </w:rPr>
            </w:pPr>
            <w:r w:rsidRPr="009D4545">
              <w:rPr>
                <w:rFonts w:ascii="Angsana New" w:hAnsi="Angsana New" w:hint="cs"/>
                <w:i/>
                <w:iCs/>
                <w:spacing w:val="2"/>
                <w:sz w:val="30"/>
                <w:szCs w:val="30"/>
              </w:rPr>
              <w:t>(</w:t>
            </w:r>
            <w:r w:rsidRPr="009D4545">
              <w:rPr>
                <w:rFonts w:ascii="Angsana New" w:hAnsi="Angsana New" w:hint="cs"/>
                <w:i/>
                <w:iCs/>
                <w:spacing w:val="2"/>
                <w:sz w:val="30"/>
                <w:szCs w:val="30"/>
                <w:cs/>
              </w:rPr>
              <w:t>ล้านบาท</w:t>
            </w:r>
            <w:r w:rsidRPr="009D4545">
              <w:rPr>
                <w:rFonts w:ascii="Angsana New" w:hAnsi="Angsana New" w:hint="cs"/>
                <w:i/>
                <w:iCs/>
                <w:spacing w:val="2"/>
                <w:sz w:val="30"/>
                <w:szCs w:val="30"/>
              </w:rPr>
              <w:t>)</w:t>
            </w:r>
          </w:p>
        </w:tc>
      </w:tr>
      <w:tr w:rsidR="008C1A7E" w:rsidRPr="00D800AF" w14:paraId="7206DC7D" w14:textId="77777777" w:rsidTr="0042545F">
        <w:tc>
          <w:tcPr>
            <w:tcW w:w="4590" w:type="dxa"/>
            <w:shd w:val="clear" w:color="auto" w:fill="auto"/>
          </w:tcPr>
          <w:p w14:paraId="1B701214" w14:textId="77777777" w:rsidR="008C1A7E" w:rsidRPr="009D4545" w:rsidRDefault="008C1A7E" w:rsidP="00425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D454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บริษัทร่วมทางตรง</w:t>
            </w:r>
          </w:p>
        </w:tc>
        <w:tc>
          <w:tcPr>
            <w:tcW w:w="3240" w:type="dxa"/>
            <w:shd w:val="clear" w:color="auto" w:fill="auto"/>
          </w:tcPr>
          <w:p w14:paraId="35723C71" w14:textId="77777777" w:rsidR="008C1A7E" w:rsidRPr="009D4545" w:rsidRDefault="008C1A7E" w:rsidP="0042545F">
            <w:pPr>
              <w:ind w:left="720" w:right="-45" w:hanging="720"/>
              <w:jc w:val="thaiDistribute"/>
              <w:rPr>
                <w:rFonts w:ascii="Angsana New" w:hAnsi="Angsana New"/>
                <w:spacing w:val="2"/>
                <w:sz w:val="30"/>
                <w:szCs w:val="30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7A859736" w14:textId="77777777" w:rsidR="008C1A7E" w:rsidRPr="009D4545" w:rsidRDefault="008C1A7E" w:rsidP="00425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108"/>
              <w:jc w:val="center"/>
              <w:rPr>
                <w:rFonts w:ascii="Angsana New" w:hAnsi="Angsana New"/>
                <w:spacing w:val="2"/>
                <w:sz w:val="30"/>
                <w:szCs w:val="30"/>
              </w:rPr>
            </w:pPr>
          </w:p>
        </w:tc>
      </w:tr>
      <w:tr w:rsidR="008C1A7E" w:rsidRPr="00D800AF" w14:paraId="314B1047" w14:textId="77777777" w:rsidTr="0042545F">
        <w:tc>
          <w:tcPr>
            <w:tcW w:w="4590" w:type="dxa"/>
            <w:shd w:val="clear" w:color="auto" w:fill="auto"/>
            <w:vAlign w:val="bottom"/>
          </w:tcPr>
          <w:p w14:paraId="0C459A94" w14:textId="77777777" w:rsidR="008C1A7E" w:rsidRPr="009D4545" w:rsidRDefault="008C1A7E" w:rsidP="00425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9D4545">
              <w:rPr>
                <w:rFonts w:ascii="Angsana New" w:hAnsi="Angsana New"/>
                <w:sz w:val="30"/>
                <w:szCs w:val="30"/>
                <w:cs/>
              </w:rPr>
              <w:t>บริษัท บริการเชื้อเพลิงการบินกรุงเทพ จำกัด (มหาชน)</w:t>
            </w:r>
          </w:p>
        </w:tc>
        <w:tc>
          <w:tcPr>
            <w:tcW w:w="3240" w:type="dxa"/>
            <w:shd w:val="clear" w:color="auto" w:fill="auto"/>
            <w:vAlign w:val="bottom"/>
          </w:tcPr>
          <w:p w14:paraId="6547DA48" w14:textId="77777777" w:rsidR="008C1A7E" w:rsidRPr="009D4545" w:rsidRDefault="008C1A7E" w:rsidP="0042545F">
            <w:pPr>
              <w:ind w:left="720" w:right="-45" w:hanging="720"/>
              <w:jc w:val="thaiDistribute"/>
              <w:rPr>
                <w:rFonts w:ascii="Angsana New" w:hAnsi="Angsana New"/>
                <w:spacing w:val="2"/>
                <w:sz w:val="30"/>
                <w:szCs w:val="30"/>
              </w:rPr>
            </w:pPr>
            <w:r w:rsidRPr="009D4545">
              <w:rPr>
                <w:rFonts w:ascii="Angsana New" w:hAnsi="Angsana New" w:hint="cs"/>
                <w:spacing w:val="2"/>
                <w:sz w:val="30"/>
                <w:szCs w:val="30"/>
                <w:cs/>
              </w:rPr>
              <w:t>ชำระค่าหุ้น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08DF70B" w14:textId="7E67972A" w:rsidR="008C1A7E" w:rsidRPr="009D4545" w:rsidRDefault="00922CAB" w:rsidP="00425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288"/>
              <w:jc w:val="center"/>
              <w:rPr>
                <w:rFonts w:ascii="Angsana New" w:hAnsi="Angsana New"/>
                <w:spacing w:val="2"/>
                <w:sz w:val="30"/>
                <w:szCs w:val="30"/>
              </w:rPr>
            </w:pPr>
            <w:r w:rsidRPr="00922CAB">
              <w:rPr>
                <w:rFonts w:ascii="Angsana New" w:hAnsi="Angsana New"/>
                <w:spacing w:val="2"/>
                <w:sz w:val="30"/>
                <w:szCs w:val="30"/>
              </w:rPr>
              <w:t>2</w:t>
            </w:r>
            <w:r w:rsidR="008C1A7E" w:rsidRPr="009D4545">
              <w:rPr>
                <w:rFonts w:ascii="Angsana New" w:hAnsi="Angsana New"/>
                <w:spacing w:val="2"/>
                <w:sz w:val="30"/>
                <w:szCs w:val="30"/>
              </w:rPr>
              <w:t>,</w:t>
            </w:r>
            <w:r w:rsidRPr="00922CAB">
              <w:rPr>
                <w:rFonts w:ascii="Angsana New" w:hAnsi="Angsana New"/>
                <w:spacing w:val="2"/>
                <w:sz w:val="30"/>
                <w:szCs w:val="30"/>
              </w:rPr>
              <w:t>712</w:t>
            </w:r>
            <w:r w:rsidR="008C1A7E" w:rsidRPr="009D4545">
              <w:rPr>
                <w:rFonts w:ascii="Angsana New" w:hAnsi="Angsana New"/>
                <w:spacing w:val="2"/>
                <w:sz w:val="30"/>
                <w:szCs w:val="30"/>
              </w:rPr>
              <w:t>.</w:t>
            </w:r>
            <w:r w:rsidRPr="00922CAB">
              <w:rPr>
                <w:rFonts w:ascii="Angsana New" w:hAnsi="Angsana New"/>
                <w:spacing w:val="2"/>
                <w:sz w:val="30"/>
                <w:szCs w:val="30"/>
              </w:rPr>
              <w:t>14</w:t>
            </w:r>
          </w:p>
        </w:tc>
      </w:tr>
      <w:tr w:rsidR="00F5530C" w:rsidRPr="00D800AF" w14:paraId="493E6334" w14:textId="77777777" w:rsidTr="0042545F">
        <w:tc>
          <w:tcPr>
            <w:tcW w:w="4590" w:type="dxa"/>
            <w:shd w:val="clear" w:color="auto" w:fill="auto"/>
            <w:vAlign w:val="bottom"/>
          </w:tcPr>
          <w:p w14:paraId="4E0C2F1B" w14:textId="70CBE361" w:rsidR="00F5530C" w:rsidRPr="001F564B" w:rsidRDefault="00F5530C" w:rsidP="00425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1F564B">
              <w:rPr>
                <w:rFonts w:ascii="Angsana New" w:hAnsi="Angsana New"/>
                <w:sz w:val="30"/>
                <w:szCs w:val="30"/>
                <w:cs/>
              </w:rPr>
              <w:t>บริษัท นอร์ทเทิร์น บางกอกโมโนเรล จำกัด</w:t>
            </w:r>
          </w:p>
        </w:tc>
        <w:tc>
          <w:tcPr>
            <w:tcW w:w="3240" w:type="dxa"/>
            <w:shd w:val="clear" w:color="auto" w:fill="auto"/>
            <w:vAlign w:val="bottom"/>
          </w:tcPr>
          <w:p w14:paraId="4477EF0F" w14:textId="6DA0F63D" w:rsidR="00F5530C" w:rsidRPr="001F564B" w:rsidRDefault="00F5530C" w:rsidP="0042545F">
            <w:pPr>
              <w:ind w:left="720" w:right="-45" w:hanging="720"/>
              <w:jc w:val="thaiDistribute"/>
              <w:rPr>
                <w:rFonts w:ascii="Angsana New" w:hAnsi="Angsana New"/>
                <w:spacing w:val="2"/>
                <w:sz w:val="30"/>
                <w:szCs w:val="30"/>
                <w:cs/>
              </w:rPr>
            </w:pPr>
            <w:r w:rsidRPr="001F564B">
              <w:rPr>
                <w:rFonts w:ascii="Angsana New" w:hAnsi="Angsana New" w:hint="cs"/>
                <w:spacing w:val="2"/>
                <w:sz w:val="30"/>
                <w:szCs w:val="30"/>
                <w:cs/>
              </w:rPr>
              <w:t>ชำระค่าหุ้นเพิ่ม</w:t>
            </w:r>
            <w:r w:rsidR="00570971">
              <w:rPr>
                <w:rFonts w:ascii="Angsana New" w:hAnsi="Angsana New" w:hint="cs"/>
                <w:spacing w:val="2"/>
                <w:sz w:val="30"/>
                <w:szCs w:val="30"/>
                <w:cs/>
              </w:rPr>
              <w:t>เติม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81ADA88" w14:textId="693CE632" w:rsidR="00F5530C" w:rsidRPr="001F564B" w:rsidRDefault="00F5530C" w:rsidP="00F55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463"/>
              <w:jc w:val="center"/>
              <w:rPr>
                <w:rFonts w:ascii="Angsana New" w:hAnsi="Angsana New"/>
                <w:spacing w:val="2"/>
                <w:sz w:val="30"/>
                <w:szCs w:val="30"/>
              </w:rPr>
            </w:pPr>
            <w:r w:rsidRPr="001F564B">
              <w:rPr>
                <w:rFonts w:ascii="Angsana New" w:hAnsi="Angsana New"/>
                <w:spacing w:val="2"/>
                <w:sz w:val="30"/>
                <w:szCs w:val="30"/>
              </w:rPr>
              <w:t>260.00</w:t>
            </w:r>
          </w:p>
        </w:tc>
      </w:tr>
      <w:tr w:rsidR="00F5530C" w:rsidRPr="00D800AF" w14:paraId="338738C9" w14:textId="77777777" w:rsidTr="0042545F">
        <w:tc>
          <w:tcPr>
            <w:tcW w:w="4590" w:type="dxa"/>
            <w:shd w:val="clear" w:color="auto" w:fill="auto"/>
            <w:vAlign w:val="bottom"/>
          </w:tcPr>
          <w:p w14:paraId="337A833A" w14:textId="0D1731AA" w:rsidR="00F5530C" w:rsidRPr="001F564B" w:rsidRDefault="00F5530C" w:rsidP="00425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1F564B">
              <w:rPr>
                <w:rFonts w:ascii="Angsana New" w:hAnsi="Angsana New"/>
                <w:sz w:val="30"/>
                <w:szCs w:val="30"/>
                <w:cs/>
              </w:rPr>
              <w:t>บริษัท อีสเทิร์น บางกอกโมโนเรล</w:t>
            </w:r>
            <w:r w:rsidRPr="001F564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1F564B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3240" w:type="dxa"/>
            <w:shd w:val="clear" w:color="auto" w:fill="auto"/>
            <w:vAlign w:val="bottom"/>
          </w:tcPr>
          <w:p w14:paraId="7E09255A" w14:textId="6C2F5B16" w:rsidR="00F5530C" w:rsidRPr="001F564B" w:rsidRDefault="00F5530C" w:rsidP="0042545F">
            <w:pPr>
              <w:ind w:left="720" w:right="-45" w:hanging="720"/>
              <w:jc w:val="thaiDistribute"/>
              <w:rPr>
                <w:rFonts w:ascii="Angsana New" w:hAnsi="Angsana New"/>
                <w:spacing w:val="2"/>
                <w:sz w:val="30"/>
                <w:szCs w:val="30"/>
                <w:cs/>
              </w:rPr>
            </w:pPr>
            <w:r w:rsidRPr="001F564B">
              <w:rPr>
                <w:rFonts w:ascii="Angsana New" w:hAnsi="Angsana New" w:hint="cs"/>
                <w:spacing w:val="2"/>
                <w:sz w:val="30"/>
                <w:szCs w:val="30"/>
                <w:cs/>
              </w:rPr>
              <w:t>ชำระค่าหุ้นเพิ่ม</w:t>
            </w:r>
            <w:r w:rsidR="00570971">
              <w:rPr>
                <w:rFonts w:ascii="Angsana New" w:hAnsi="Angsana New" w:hint="cs"/>
                <w:spacing w:val="2"/>
                <w:sz w:val="30"/>
                <w:szCs w:val="30"/>
                <w:cs/>
              </w:rPr>
              <w:t>เติม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FEAF35E" w14:textId="0F8D365E" w:rsidR="00F5530C" w:rsidRPr="001F564B" w:rsidRDefault="00F5530C" w:rsidP="00F55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463"/>
              <w:jc w:val="center"/>
              <w:rPr>
                <w:rFonts w:ascii="Angsana New" w:hAnsi="Angsana New"/>
                <w:spacing w:val="2"/>
                <w:sz w:val="30"/>
                <w:szCs w:val="30"/>
              </w:rPr>
            </w:pPr>
            <w:r w:rsidRPr="001F564B">
              <w:rPr>
                <w:rFonts w:ascii="Angsana New" w:hAnsi="Angsana New"/>
                <w:spacing w:val="2"/>
                <w:sz w:val="30"/>
                <w:szCs w:val="30"/>
              </w:rPr>
              <w:t>240.00</w:t>
            </w:r>
          </w:p>
        </w:tc>
      </w:tr>
      <w:tr w:rsidR="008C1A7E" w:rsidRPr="00C8699C" w14:paraId="444D97D2" w14:textId="77777777" w:rsidTr="006147A3">
        <w:trPr>
          <w:trHeight w:val="200"/>
        </w:trPr>
        <w:tc>
          <w:tcPr>
            <w:tcW w:w="4590" w:type="dxa"/>
            <w:shd w:val="clear" w:color="auto" w:fill="auto"/>
          </w:tcPr>
          <w:p w14:paraId="27BC3EDF" w14:textId="77777777" w:rsidR="008C1A7E" w:rsidRPr="00C8699C" w:rsidRDefault="008C1A7E" w:rsidP="00425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240" w:type="dxa"/>
            <w:shd w:val="clear" w:color="auto" w:fill="auto"/>
          </w:tcPr>
          <w:p w14:paraId="7BC4CAFF" w14:textId="77777777" w:rsidR="008C1A7E" w:rsidRPr="00C8699C" w:rsidRDefault="008C1A7E" w:rsidP="0042545F">
            <w:pPr>
              <w:ind w:left="720" w:right="-45" w:hanging="720"/>
              <w:jc w:val="thaiDistribute"/>
              <w:rPr>
                <w:rFonts w:ascii="Angsana New" w:hAnsi="Angsana New"/>
                <w:spacing w:val="2"/>
                <w:sz w:val="30"/>
                <w:szCs w:val="30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47AC9E9C" w14:textId="77777777" w:rsidR="008C1A7E" w:rsidRPr="00C8699C" w:rsidRDefault="008C1A7E" w:rsidP="00425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108"/>
              <w:jc w:val="right"/>
              <w:rPr>
                <w:rFonts w:ascii="Angsana New" w:hAnsi="Angsana New"/>
                <w:spacing w:val="2"/>
                <w:sz w:val="30"/>
                <w:szCs w:val="30"/>
              </w:rPr>
            </w:pPr>
          </w:p>
        </w:tc>
      </w:tr>
      <w:tr w:rsidR="008C1A7E" w:rsidRPr="00D800AF" w14:paraId="384A57B7" w14:textId="77777777" w:rsidTr="0042545F">
        <w:tc>
          <w:tcPr>
            <w:tcW w:w="4590" w:type="dxa"/>
            <w:shd w:val="clear" w:color="auto" w:fill="auto"/>
          </w:tcPr>
          <w:p w14:paraId="6FC62243" w14:textId="77777777" w:rsidR="008C1A7E" w:rsidRPr="001F564B" w:rsidRDefault="008C1A7E" w:rsidP="00425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F564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บริษัทร่วมทางอ้อม</w:t>
            </w:r>
          </w:p>
        </w:tc>
        <w:tc>
          <w:tcPr>
            <w:tcW w:w="3240" w:type="dxa"/>
            <w:shd w:val="clear" w:color="auto" w:fill="auto"/>
          </w:tcPr>
          <w:p w14:paraId="1F1D4F6A" w14:textId="77777777" w:rsidR="008C1A7E" w:rsidRPr="001F564B" w:rsidRDefault="008C1A7E" w:rsidP="0042545F">
            <w:pPr>
              <w:ind w:left="720" w:right="-45" w:hanging="720"/>
              <w:jc w:val="thaiDistribute"/>
              <w:rPr>
                <w:rFonts w:ascii="Angsana New" w:hAnsi="Angsana New"/>
                <w:spacing w:val="2"/>
                <w:sz w:val="30"/>
                <w:szCs w:val="30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427C5EB7" w14:textId="77777777" w:rsidR="008C1A7E" w:rsidRPr="001F564B" w:rsidRDefault="008C1A7E" w:rsidP="00425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108"/>
              <w:jc w:val="right"/>
              <w:rPr>
                <w:rFonts w:ascii="Angsana New" w:hAnsi="Angsana New"/>
                <w:spacing w:val="2"/>
                <w:sz w:val="30"/>
                <w:szCs w:val="30"/>
              </w:rPr>
            </w:pPr>
          </w:p>
        </w:tc>
      </w:tr>
      <w:tr w:rsidR="008C1A7E" w:rsidRPr="00D800AF" w14:paraId="4B24613E" w14:textId="77777777" w:rsidTr="0042545F">
        <w:tc>
          <w:tcPr>
            <w:tcW w:w="4590" w:type="dxa"/>
            <w:shd w:val="clear" w:color="auto" w:fill="auto"/>
          </w:tcPr>
          <w:p w14:paraId="1713DB07" w14:textId="77777777" w:rsidR="008C1A7E" w:rsidRPr="001F564B" w:rsidRDefault="008C1A7E" w:rsidP="00425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  <w:proofErr w:type="spellStart"/>
            <w:r w:rsidRPr="001F564B">
              <w:rPr>
                <w:rFonts w:ascii="Angsana New" w:hAnsi="Angsana New"/>
                <w:sz w:val="30"/>
                <w:szCs w:val="30"/>
              </w:rPr>
              <w:t>Yandin</w:t>
            </w:r>
            <w:proofErr w:type="spellEnd"/>
            <w:r w:rsidRPr="001F564B">
              <w:rPr>
                <w:rFonts w:ascii="Angsana New" w:hAnsi="Angsana New"/>
                <w:sz w:val="30"/>
                <w:szCs w:val="30"/>
              </w:rPr>
              <w:t xml:space="preserve"> WF Holdings Pty Ltd</w:t>
            </w:r>
          </w:p>
        </w:tc>
        <w:tc>
          <w:tcPr>
            <w:tcW w:w="3240" w:type="dxa"/>
            <w:shd w:val="clear" w:color="auto" w:fill="auto"/>
          </w:tcPr>
          <w:p w14:paraId="6FC66352" w14:textId="77777777" w:rsidR="008C1A7E" w:rsidRPr="001F564B" w:rsidRDefault="008C1A7E" w:rsidP="0042545F">
            <w:pPr>
              <w:ind w:left="720" w:right="-45" w:hanging="720"/>
              <w:jc w:val="thaiDistribute"/>
              <w:rPr>
                <w:rFonts w:ascii="Angsana New" w:hAnsi="Angsana New"/>
                <w:spacing w:val="2"/>
                <w:sz w:val="30"/>
                <w:szCs w:val="30"/>
                <w:cs/>
              </w:rPr>
            </w:pPr>
            <w:r w:rsidRPr="001F564B">
              <w:rPr>
                <w:rFonts w:ascii="Angsana New" w:hAnsi="Angsana New" w:hint="cs"/>
                <w:spacing w:val="2"/>
                <w:sz w:val="30"/>
                <w:szCs w:val="30"/>
                <w:cs/>
              </w:rPr>
              <w:t>ชำระค่าหุ้นเพิ่มทุน</w:t>
            </w:r>
          </w:p>
        </w:tc>
        <w:tc>
          <w:tcPr>
            <w:tcW w:w="1440" w:type="dxa"/>
            <w:shd w:val="clear" w:color="auto" w:fill="auto"/>
          </w:tcPr>
          <w:p w14:paraId="28DD4171" w14:textId="77777777" w:rsidR="008C1A7E" w:rsidRPr="001F564B" w:rsidRDefault="008C1A7E" w:rsidP="00425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463"/>
              <w:jc w:val="center"/>
              <w:rPr>
                <w:rFonts w:ascii="Angsana New" w:hAnsi="Angsana New"/>
                <w:spacing w:val="2"/>
                <w:sz w:val="30"/>
                <w:szCs w:val="30"/>
              </w:rPr>
            </w:pPr>
            <w:r w:rsidRPr="001F564B">
              <w:rPr>
                <w:rFonts w:ascii="Angsana New" w:hAnsi="Angsana New"/>
                <w:spacing w:val="2"/>
                <w:sz w:val="30"/>
                <w:szCs w:val="30"/>
              </w:rPr>
              <w:t>420.45</w:t>
            </w:r>
          </w:p>
        </w:tc>
      </w:tr>
      <w:tr w:rsidR="008C1A7E" w:rsidRPr="00C8699C" w14:paraId="1196111D" w14:textId="77777777" w:rsidTr="0042545F">
        <w:tc>
          <w:tcPr>
            <w:tcW w:w="4590" w:type="dxa"/>
            <w:shd w:val="clear" w:color="auto" w:fill="auto"/>
          </w:tcPr>
          <w:p w14:paraId="4DB37585" w14:textId="77777777" w:rsidR="008C1A7E" w:rsidRPr="00C8699C" w:rsidRDefault="008C1A7E" w:rsidP="00425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240" w:type="dxa"/>
            <w:shd w:val="clear" w:color="auto" w:fill="auto"/>
          </w:tcPr>
          <w:p w14:paraId="78B03BAA" w14:textId="77777777" w:rsidR="008C1A7E" w:rsidRPr="00C8699C" w:rsidRDefault="008C1A7E" w:rsidP="0042545F">
            <w:pPr>
              <w:ind w:left="720" w:right="-45" w:hanging="720"/>
              <w:jc w:val="thaiDistribute"/>
              <w:rPr>
                <w:rFonts w:ascii="Angsana New" w:hAnsi="Angsana New"/>
                <w:spacing w:val="2"/>
                <w:sz w:val="30"/>
                <w:szCs w:val="30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1BEDEC7C" w14:textId="77777777" w:rsidR="008C1A7E" w:rsidRPr="00C8699C" w:rsidRDefault="008C1A7E" w:rsidP="00425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108"/>
              <w:jc w:val="right"/>
              <w:rPr>
                <w:rFonts w:ascii="Angsana New" w:hAnsi="Angsana New"/>
                <w:spacing w:val="2"/>
                <w:sz w:val="30"/>
                <w:szCs w:val="30"/>
              </w:rPr>
            </w:pPr>
          </w:p>
        </w:tc>
      </w:tr>
      <w:tr w:rsidR="008C1A7E" w:rsidRPr="00D800AF" w14:paraId="14ED4017" w14:textId="77777777" w:rsidTr="0042545F">
        <w:tc>
          <w:tcPr>
            <w:tcW w:w="4590" w:type="dxa"/>
            <w:shd w:val="clear" w:color="auto" w:fill="auto"/>
          </w:tcPr>
          <w:p w14:paraId="451B44A0" w14:textId="77777777" w:rsidR="008C1A7E" w:rsidRPr="001F564B" w:rsidRDefault="008C1A7E" w:rsidP="00425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F564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การร่วมค้าทางตรง</w:t>
            </w:r>
          </w:p>
        </w:tc>
        <w:tc>
          <w:tcPr>
            <w:tcW w:w="3240" w:type="dxa"/>
            <w:shd w:val="clear" w:color="auto" w:fill="auto"/>
          </w:tcPr>
          <w:p w14:paraId="422485B7" w14:textId="77777777" w:rsidR="008C1A7E" w:rsidRPr="001F564B" w:rsidRDefault="008C1A7E" w:rsidP="0042545F">
            <w:pPr>
              <w:ind w:left="720" w:right="-45" w:hanging="720"/>
              <w:jc w:val="thaiDistribute"/>
              <w:rPr>
                <w:rFonts w:ascii="Angsana New" w:hAnsi="Angsana New"/>
                <w:spacing w:val="2"/>
                <w:sz w:val="30"/>
                <w:szCs w:val="30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0E2AA449" w14:textId="77777777" w:rsidR="008C1A7E" w:rsidRPr="001F564B" w:rsidRDefault="008C1A7E" w:rsidP="00425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108"/>
              <w:jc w:val="right"/>
              <w:rPr>
                <w:rFonts w:ascii="Angsana New" w:hAnsi="Angsana New"/>
                <w:spacing w:val="2"/>
                <w:sz w:val="30"/>
                <w:szCs w:val="30"/>
              </w:rPr>
            </w:pPr>
          </w:p>
        </w:tc>
      </w:tr>
      <w:tr w:rsidR="008C1A7E" w:rsidRPr="00D800AF" w14:paraId="5AC45A9A" w14:textId="77777777" w:rsidTr="0042545F">
        <w:tc>
          <w:tcPr>
            <w:tcW w:w="4590" w:type="dxa"/>
            <w:shd w:val="clear" w:color="auto" w:fill="auto"/>
          </w:tcPr>
          <w:p w14:paraId="6CC07557" w14:textId="77777777" w:rsidR="008C1A7E" w:rsidRPr="001F564B" w:rsidRDefault="008C1A7E" w:rsidP="00425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F564B">
              <w:rPr>
                <w:rFonts w:ascii="Angsana New" w:hAnsi="Angsana New" w:hint="cs"/>
                <w:sz w:val="30"/>
                <w:szCs w:val="30"/>
                <w:cs/>
              </w:rPr>
              <w:t>บริษัท หินกองเพาเวอร์โฮลดิ้ง จำกัด</w:t>
            </w:r>
          </w:p>
        </w:tc>
        <w:tc>
          <w:tcPr>
            <w:tcW w:w="3240" w:type="dxa"/>
            <w:shd w:val="clear" w:color="auto" w:fill="auto"/>
          </w:tcPr>
          <w:p w14:paraId="2E627348" w14:textId="77777777" w:rsidR="008C1A7E" w:rsidRPr="001F564B" w:rsidRDefault="008C1A7E" w:rsidP="0042545F">
            <w:pPr>
              <w:ind w:left="720" w:right="-45" w:hanging="720"/>
              <w:jc w:val="thaiDistribute"/>
              <w:rPr>
                <w:rFonts w:ascii="Angsana New" w:hAnsi="Angsana New"/>
                <w:spacing w:val="2"/>
                <w:sz w:val="30"/>
                <w:szCs w:val="30"/>
              </w:rPr>
            </w:pPr>
            <w:r w:rsidRPr="001F564B">
              <w:rPr>
                <w:rFonts w:ascii="Angsana New" w:hAnsi="Angsana New" w:hint="cs"/>
                <w:spacing w:val="2"/>
                <w:sz w:val="30"/>
                <w:szCs w:val="30"/>
                <w:cs/>
              </w:rPr>
              <w:t>ชำระค่าหุ้นเพิ่มทุน</w:t>
            </w:r>
          </w:p>
        </w:tc>
        <w:tc>
          <w:tcPr>
            <w:tcW w:w="1440" w:type="dxa"/>
            <w:shd w:val="clear" w:color="auto" w:fill="auto"/>
          </w:tcPr>
          <w:p w14:paraId="11ED618F" w14:textId="7BCCE29F" w:rsidR="008C1A7E" w:rsidRPr="001F564B" w:rsidRDefault="001E0F1D" w:rsidP="00425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373"/>
              <w:jc w:val="center"/>
              <w:rPr>
                <w:rFonts w:ascii="Angsana New" w:hAnsi="Angsana New"/>
                <w:spacing w:val="2"/>
                <w:sz w:val="30"/>
                <w:szCs w:val="30"/>
              </w:rPr>
            </w:pPr>
            <w:r w:rsidRPr="001F564B">
              <w:rPr>
                <w:rFonts w:ascii="Angsana New" w:hAnsi="Angsana New"/>
                <w:spacing w:val="2"/>
                <w:sz w:val="30"/>
                <w:szCs w:val="30"/>
              </w:rPr>
              <w:t>312.12</w:t>
            </w:r>
          </w:p>
        </w:tc>
      </w:tr>
      <w:tr w:rsidR="008C1A7E" w:rsidRPr="00D800AF" w14:paraId="26B858DF" w14:textId="77777777" w:rsidTr="0042545F">
        <w:tc>
          <w:tcPr>
            <w:tcW w:w="4590" w:type="dxa"/>
            <w:shd w:val="clear" w:color="auto" w:fill="auto"/>
          </w:tcPr>
          <w:p w14:paraId="39D4B3DE" w14:textId="77777777" w:rsidR="008C1A7E" w:rsidRPr="001F564B" w:rsidRDefault="008C1A7E" w:rsidP="00425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F564B">
              <w:rPr>
                <w:rFonts w:ascii="Angsana New" w:hAnsi="Angsana New" w:hint="cs"/>
                <w:sz w:val="30"/>
                <w:szCs w:val="30"/>
                <w:cs/>
              </w:rPr>
              <w:t>บริษัท อาร์ อี เอ็น โคราช เอนเนอร์ยี่ จำกัด</w:t>
            </w:r>
          </w:p>
        </w:tc>
        <w:tc>
          <w:tcPr>
            <w:tcW w:w="3240" w:type="dxa"/>
            <w:shd w:val="clear" w:color="auto" w:fill="auto"/>
          </w:tcPr>
          <w:p w14:paraId="30051109" w14:textId="77777777" w:rsidR="008C1A7E" w:rsidRPr="001F564B" w:rsidRDefault="008C1A7E" w:rsidP="0042545F">
            <w:pPr>
              <w:ind w:left="720" w:right="-45" w:hanging="720"/>
              <w:jc w:val="thaiDistribute"/>
              <w:rPr>
                <w:rFonts w:ascii="Angsana New" w:hAnsi="Angsana New"/>
                <w:spacing w:val="2"/>
                <w:sz w:val="30"/>
                <w:szCs w:val="30"/>
                <w:cs/>
              </w:rPr>
            </w:pPr>
            <w:r w:rsidRPr="001F564B">
              <w:rPr>
                <w:rFonts w:ascii="Angsana New" w:hAnsi="Angsana New" w:hint="cs"/>
                <w:spacing w:val="2"/>
                <w:sz w:val="30"/>
                <w:szCs w:val="30"/>
                <w:cs/>
              </w:rPr>
              <w:t>ชำระค่าหุ้นเพิ่มเติม</w:t>
            </w:r>
          </w:p>
        </w:tc>
        <w:tc>
          <w:tcPr>
            <w:tcW w:w="1440" w:type="dxa"/>
            <w:shd w:val="clear" w:color="auto" w:fill="auto"/>
          </w:tcPr>
          <w:p w14:paraId="4D6B4163" w14:textId="77777777" w:rsidR="008C1A7E" w:rsidRPr="001F564B" w:rsidRDefault="008C1A7E" w:rsidP="00425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463"/>
              <w:jc w:val="center"/>
              <w:rPr>
                <w:rFonts w:ascii="Angsana New" w:hAnsi="Angsana New"/>
                <w:spacing w:val="2"/>
                <w:sz w:val="30"/>
                <w:szCs w:val="30"/>
              </w:rPr>
            </w:pPr>
            <w:r w:rsidRPr="001F564B">
              <w:rPr>
                <w:rFonts w:ascii="Angsana New" w:hAnsi="Angsana New"/>
                <w:spacing w:val="2"/>
                <w:sz w:val="30"/>
                <w:szCs w:val="30"/>
              </w:rPr>
              <w:t>29.70</w:t>
            </w:r>
          </w:p>
        </w:tc>
      </w:tr>
      <w:tr w:rsidR="001E0F1D" w:rsidRPr="00D800AF" w14:paraId="082378EF" w14:textId="77777777" w:rsidTr="0042545F">
        <w:tc>
          <w:tcPr>
            <w:tcW w:w="4590" w:type="dxa"/>
            <w:shd w:val="clear" w:color="auto" w:fill="auto"/>
          </w:tcPr>
          <w:p w14:paraId="78103D5D" w14:textId="52F99497" w:rsidR="001E0F1D" w:rsidRPr="001F564B" w:rsidRDefault="001E0F1D" w:rsidP="00425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F564B">
              <w:rPr>
                <w:rFonts w:ascii="Angsana New" w:hAnsi="Angsana New"/>
                <w:sz w:val="30"/>
                <w:szCs w:val="30"/>
              </w:rPr>
              <w:t>NEXIF RATCH ENERGY SINGAPORE PTE. LTD.</w:t>
            </w:r>
          </w:p>
        </w:tc>
        <w:tc>
          <w:tcPr>
            <w:tcW w:w="3240" w:type="dxa"/>
            <w:shd w:val="clear" w:color="auto" w:fill="auto"/>
          </w:tcPr>
          <w:p w14:paraId="220F146B" w14:textId="1334383D" w:rsidR="001E0F1D" w:rsidRPr="001F564B" w:rsidRDefault="001E0F1D" w:rsidP="0042545F">
            <w:pPr>
              <w:ind w:left="720" w:right="-45" w:hanging="720"/>
              <w:jc w:val="thaiDistribute"/>
              <w:rPr>
                <w:rFonts w:ascii="Angsana New" w:hAnsi="Angsana New"/>
                <w:spacing w:val="2"/>
                <w:sz w:val="30"/>
                <w:szCs w:val="30"/>
                <w:cs/>
              </w:rPr>
            </w:pPr>
            <w:r w:rsidRPr="001F564B">
              <w:rPr>
                <w:rFonts w:ascii="Angsana New" w:hAnsi="Angsana New" w:hint="cs"/>
                <w:spacing w:val="2"/>
                <w:sz w:val="30"/>
                <w:szCs w:val="30"/>
                <w:cs/>
              </w:rPr>
              <w:t>ชำระค่าหุ้นเพิ่มทุน</w:t>
            </w:r>
          </w:p>
        </w:tc>
        <w:tc>
          <w:tcPr>
            <w:tcW w:w="1440" w:type="dxa"/>
            <w:shd w:val="clear" w:color="auto" w:fill="auto"/>
          </w:tcPr>
          <w:p w14:paraId="378F1B9F" w14:textId="5921D6E4" w:rsidR="001E0F1D" w:rsidRPr="001F564B" w:rsidRDefault="001E0F1D" w:rsidP="00D723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558"/>
              <w:jc w:val="center"/>
              <w:rPr>
                <w:rFonts w:ascii="Angsana New" w:hAnsi="Angsana New"/>
                <w:spacing w:val="2"/>
                <w:sz w:val="30"/>
                <w:szCs w:val="30"/>
              </w:rPr>
            </w:pPr>
            <w:r w:rsidRPr="001F564B">
              <w:rPr>
                <w:rFonts w:ascii="Angsana New" w:hAnsi="Angsana New"/>
                <w:spacing w:val="2"/>
                <w:sz w:val="30"/>
                <w:szCs w:val="30"/>
              </w:rPr>
              <w:t>1.00</w:t>
            </w:r>
          </w:p>
        </w:tc>
      </w:tr>
      <w:tr w:rsidR="001E0F1D" w:rsidRPr="00D800AF" w14:paraId="46BC9765" w14:textId="77777777" w:rsidTr="0042545F">
        <w:tc>
          <w:tcPr>
            <w:tcW w:w="4590" w:type="dxa"/>
            <w:shd w:val="clear" w:color="auto" w:fill="auto"/>
          </w:tcPr>
          <w:p w14:paraId="10DA574A" w14:textId="69501AC9" w:rsidR="001E0F1D" w:rsidRPr="001F564B" w:rsidRDefault="001E0F1D" w:rsidP="00425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F564B">
              <w:rPr>
                <w:rFonts w:ascii="Angsana New" w:hAnsi="Angsana New" w:hint="cs"/>
                <w:sz w:val="30"/>
                <w:szCs w:val="30"/>
                <w:cs/>
              </w:rPr>
              <w:t>บริษัท อินโนพาวเวอร์ จำกัด</w:t>
            </w:r>
          </w:p>
        </w:tc>
        <w:tc>
          <w:tcPr>
            <w:tcW w:w="3240" w:type="dxa"/>
            <w:shd w:val="clear" w:color="auto" w:fill="auto"/>
          </w:tcPr>
          <w:p w14:paraId="23536CB4" w14:textId="28ECF2F1" w:rsidR="001E0F1D" w:rsidRPr="001F564B" w:rsidRDefault="001E0F1D" w:rsidP="0042545F">
            <w:pPr>
              <w:ind w:left="720" w:right="-45" w:hanging="720"/>
              <w:jc w:val="thaiDistribute"/>
              <w:rPr>
                <w:rFonts w:ascii="Angsana New" w:hAnsi="Angsana New"/>
                <w:spacing w:val="2"/>
                <w:sz w:val="30"/>
                <w:szCs w:val="30"/>
                <w:cs/>
              </w:rPr>
            </w:pPr>
            <w:r w:rsidRPr="001F564B">
              <w:rPr>
                <w:rFonts w:ascii="Angsana New" w:hAnsi="Angsana New" w:hint="cs"/>
                <w:spacing w:val="2"/>
                <w:sz w:val="30"/>
                <w:szCs w:val="30"/>
                <w:cs/>
              </w:rPr>
              <w:t>ชำระค่าหุ้น</w:t>
            </w:r>
          </w:p>
        </w:tc>
        <w:tc>
          <w:tcPr>
            <w:tcW w:w="1440" w:type="dxa"/>
            <w:shd w:val="clear" w:color="auto" w:fill="auto"/>
          </w:tcPr>
          <w:p w14:paraId="527DFF6B" w14:textId="1EE4883B" w:rsidR="001E0F1D" w:rsidRPr="001F564B" w:rsidRDefault="00922CAB" w:rsidP="00425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463"/>
              <w:jc w:val="center"/>
              <w:rPr>
                <w:rFonts w:ascii="Angsana New" w:hAnsi="Angsana New"/>
                <w:spacing w:val="2"/>
                <w:sz w:val="30"/>
                <w:szCs w:val="30"/>
              </w:rPr>
            </w:pPr>
            <w:r w:rsidRPr="00922CAB">
              <w:rPr>
                <w:rFonts w:ascii="Angsana New" w:hAnsi="Angsana New" w:hint="cs"/>
                <w:spacing w:val="2"/>
                <w:sz w:val="30"/>
                <w:szCs w:val="30"/>
              </w:rPr>
              <w:t>45</w:t>
            </w:r>
            <w:r w:rsidR="001E0F1D" w:rsidRPr="001F564B">
              <w:rPr>
                <w:rFonts w:ascii="Angsana New" w:hAnsi="Angsana New" w:hint="cs"/>
                <w:spacing w:val="2"/>
                <w:sz w:val="30"/>
                <w:szCs w:val="30"/>
                <w:cs/>
              </w:rPr>
              <w:t>.</w:t>
            </w:r>
            <w:r w:rsidRPr="00922CAB">
              <w:rPr>
                <w:rFonts w:ascii="Angsana New" w:hAnsi="Angsana New" w:hint="cs"/>
                <w:spacing w:val="2"/>
                <w:sz w:val="30"/>
                <w:szCs w:val="30"/>
              </w:rPr>
              <w:t>00</w:t>
            </w:r>
          </w:p>
        </w:tc>
      </w:tr>
      <w:tr w:rsidR="00ED2DE6" w:rsidRPr="00C8699C" w14:paraId="3C9B4E1F" w14:textId="77777777" w:rsidTr="0042545F">
        <w:tc>
          <w:tcPr>
            <w:tcW w:w="4590" w:type="dxa"/>
            <w:shd w:val="clear" w:color="auto" w:fill="auto"/>
          </w:tcPr>
          <w:p w14:paraId="7609A6D8" w14:textId="77777777" w:rsidR="00ED2DE6" w:rsidRPr="00C8699C" w:rsidRDefault="00ED2DE6" w:rsidP="00425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240" w:type="dxa"/>
            <w:shd w:val="clear" w:color="auto" w:fill="auto"/>
          </w:tcPr>
          <w:p w14:paraId="6B52912C" w14:textId="77777777" w:rsidR="00ED2DE6" w:rsidRPr="00C8699C" w:rsidRDefault="00ED2DE6" w:rsidP="0042545F">
            <w:pPr>
              <w:ind w:left="720" w:right="-45" w:hanging="720"/>
              <w:jc w:val="thaiDistribute"/>
              <w:rPr>
                <w:rFonts w:ascii="Angsana New" w:hAnsi="Angsana New"/>
                <w:spacing w:val="2"/>
                <w:sz w:val="30"/>
                <w:szCs w:val="30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5998239E" w14:textId="77777777" w:rsidR="00ED2DE6" w:rsidRPr="00C8699C" w:rsidRDefault="00ED2DE6" w:rsidP="00425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463"/>
              <w:jc w:val="center"/>
              <w:rPr>
                <w:rFonts w:ascii="Angsana New" w:hAnsi="Angsana New"/>
                <w:spacing w:val="2"/>
                <w:sz w:val="30"/>
                <w:szCs w:val="30"/>
              </w:rPr>
            </w:pPr>
          </w:p>
        </w:tc>
      </w:tr>
      <w:tr w:rsidR="008C1A7E" w:rsidRPr="00D800AF" w14:paraId="5F99575C" w14:textId="77777777" w:rsidTr="0042545F">
        <w:tc>
          <w:tcPr>
            <w:tcW w:w="4590" w:type="dxa"/>
            <w:shd w:val="clear" w:color="auto" w:fill="auto"/>
          </w:tcPr>
          <w:p w14:paraId="093617B1" w14:textId="77777777" w:rsidR="008C1A7E" w:rsidRPr="001F564B" w:rsidRDefault="008C1A7E" w:rsidP="00425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F564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การร่วมค้าทางอ้อม</w:t>
            </w:r>
          </w:p>
        </w:tc>
        <w:tc>
          <w:tcPr>
            <w:tcW w:w="3240" w:type="dxa"/>
            <w:shd w:val="clear" w:color="auto" w:fill="auto"/>
          </w:tcPr>
          <w:p w14:paraId="7B378902" w14:textId="77777777" w:rsidR="008C1A7E" w:rsidRPr="001F564B" w:rsidRDefault="008C1A7E" w:rsidP="0042545F">
            <w:pPr>
              <w:ind w:left="720" w:right="-45" w:hanging="720"/>
              <w:jc w:val="thaiDistribute"/>
              <w:rPr>
                <w:rFonts w:ascii="Angsana New" w:hAnsi="Angsana New"/>
                <w:spacing w:val="2"/>
                <w:sz w:val="30"/>
                <w:szCs w:val="30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1C901C45" w14:textId="77777777" w:rsidR="008C1A7E" w:rsidRPr="001F564B" w:rsidRDefault="008C1A7E" w:rsidP="00425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288"/>
              <w:jc w:val="center"/>
              <w:rPr>
                <w:rFonts w:ascii="Angsana New" w:hAnsi="Angsana New"/>
                <w:spacing w:val="2"/>
                <w:sz w:val="30"/>
                <w:szCs w:val="30"/>
                <w:lang w:val="en-GB"/>
              </w:rPr>
            </w:pPr>
          </w:p>
        </w:tc>
      </w:tr>
      <w:tr w:rsidR="008C1A7E" w:rsidRPr="00D800AF" w14:paraId="476C3ECC" w14:textId="77777777" w:rsidTr="0042545F">
        <w:tc>
          <w:tcPr>
            <w:tcW w:w="4590" w:type="dxa"/>
            <w:shd w:val="clear" w:color="auto" w:fill="auto"/>
          </w:tcPr>
          <w:p w14:paraId="18B94B87" w14:textId="77777777" w:rsidR="008C1A7E" w:rsidRPr="001F564B" w:rsidRDefault="008C1A7E" w:rsidP="00425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F564B">
              <w:rPr>
                <w:rFonts w:ascii="Angsana New" w:hAnsi="Angsana New"/>
                <w:sz w:val="30"/>
                <w:szCs w:val="30"/>
              </w:rPr>
              <w:t>PT Medco Ratch Power Riau</w:t>
            </w:r>
          </w:p>
        </w:tc>
        <w:tc>
          <w:tcPr>
            <w:tcW w:w="3240" w:type="dxa"/>
            <w:shd w:val="clear" w:color="auto" w:fill="auto"/>
          </w:tcPr>
          <w:p w14:paraId="17932B20" w14:textId="77777777" w:rsidR="008C1A7E" w:rsidRPr="001F564B" w:rsidRDefault="008C1A7E" w:rsidP="0042545F">
            <w:pPr>
              <w:ind w:left="720" w:right="-45" w:hanging="720"/>
              <w:jc w:val="thaiDistribute"/>
              <w:rPr>
                <w:rFonts w:ascii="Angsana New" w:hAnsi="Angsana New"/>
                <w:spacing w:val="2"/>
                <w:sz w:val="30"/>
                <w:szCs w:val="30"/>
                <w:cs/>
              </w:rPr>
            </w:pPr>
            <w:r w:rsidRPr="001F564B">
              <w:rPr>
                <w:rFonts w:ascii="Angsana New" w:hAnsi="Angsana New" w:hint="cs"/>
                <w:spacing w:val="2"/>
                <w:sz w:val="30"/>
                <w:szCs w:val="30"/>
                <w:cs/>
              </w:rPr>
              <w:t>ชำระค่าหุ้นเพิ่มเติม</w:t>
            </w:r>
          </w:p>
        </w:tc>
        <w:tc>
          <w:tcPr>
            <w:tcW w:w="1440" w:type="dxa"/>
            <w:shd w:val="clear" w:color="auto" w:fill="auto"/>
          </w:tcPr>
          <w:p w14:paraId="03EA1D21" w14:textId="0C74941A" w:rsidR="008C1A7E" w:rsidRPr="001F564B" w:rsidRDefault="00922CAB" w:rsidP="00425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553"/>
              <w:jc w:val="center"/>
              <w:rPr>
                <w:rFonts w:ascii="Angsana New" w:hAnsi="Angsana New"/>
                <w:spacing w:val="2"/>
                <w:sz w:val="30"/>
                <w:szCs w:val="30"/>
                <w:lang w:val="en-GB"/>
              </w:rPr>
            </w:pPr>
            <w:r w:rsidRPr="00922CAB">
              <w:rPr>
                <w:rFonts w:ascii="Angsana New" w:hAnsi="Angsana New"/>
                <w:spacing w:val="2"/>
                <w:sz w:val="30"/>
                <w:szCs w:val="30"/>
              </w:rPr>
              <w:t>55</w:t>
            </w:r>
            <w:r w:rsidR="008C1A7E" w:rsidRPr="001F564B">
              <w:rPr>
                <w:rFonts w:ascii="Angsana New" w:hAnsi="Angsana New"/>
                <w:spacing w:val="2"/>
                <w:sz w:val="30"/>
                <w:szCs w:val="30"/>
                <w:lang w:val="en-GB"/>
              </w:rPr>
              <w:t>.</w:t>
            </w:r>
            <w:r w:rsidRPr="00922CAB">
              <w:rPr>
                <w:rFonts w:ascii="Angsana New" w:hAnsi="Angsana New"/>
                <w:spacing w:val="2"/>
                <w:sz w:val="30"/>
                <w:szCs w:val="30"/>
              </w:rPr>
              <w:t>28</w:t>
            </w:r>
          </w:p>
        </w:tc>
      </w:tr>
      <w:tr w:rsidR="008C1A7E" w:rsidRPr="00D800AF" w14:paraId="4DAF854A" w14:textId="77777777" w:rsidTr="0042545F">
        <w:tc>
          <w:tcPr>
            <w:tcW w:w="4590" w:type="dxa"/>
            <w:shd w:val="clear" w:color="auto" w:fill="auto"/>
          </w:tcPr>
          <w:p w14:paraId="1EB200B6" w14:textId="77777777" w:rsidR="008C1A7E" w:rsidRPr="001F564B" w:rsidRDefault="008C1A7E" w:rsidP="00425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F564B">
              <w:rPr>
                <w:rFonts w:ascii="Angsana New" w:hAnsi="Angsana New"/>
                <w:sz w:val="30"/>
                <w:szCs w:val="30"/>
              </w:rPr>
              <w:t>RATCH &amp; AIDC Wind Energy Pte. Ltd.</w:t>
            </w:r>
          </w:p>
        </w:tc>
        <w:tc>
          <w:tcPr>
            <w:tcW w:w="3240" w:type="dxa"/>
            <w:shd w:val="clear" w:color="auto" w:fill="auto"/>
          </w:tcPr>
          <w:p w14:paraId="2DD20F79" w14:textId="77777777" w:rsidR="008C1A7E" w:rsidRPr="001F564B" w:rsidRDefault="008C1A7E" w:rsidP="0042545F">
            <w:pPr>
              <w:ind w:left="720" w:right="-45" w:hanging="720"/>
              <w:jc w:val="thaiDistribute"/>
              <w:rPr>
                <w:rFonts w:ascii="Angsana New" w:hAnsi="Angsana New"/>
                <w:spacing w:val="2"/>
                <w:sz w:val="30"/>
                <w:szCs w:val="30"/>
                <w:cs/>
              </w:rPr>
            </w:pPr>
            <w:r w:rsidRPr="001F564B">
              <w:rPr>
                <w:rFonts w:ascii="Angsana New" w:hAnsi="Angsana New" w:hint="cs"/>
                <w:spacing w:val="2"/>
                <w:sz w:val="30"/>
                <w:szCs w:val="30"/>
                <w:cs/>
              </w:rPr>
              <w:t>ชำระค่าหุ้นเพิ่มทุน</w:t>
            </w:r>
          </w:p>
        </w:tc>
        <w:tc>
          <w:tcPr>
            <w:tcW w:w="1440" w:type="dxa"/>
            <w:shd w:val="clear" w:color="auto" w:fill="auto"/>
          </w:tcPr>
          <w:p w14:paraId="6EA86820" w14:textId="2AC04EC0" w:rsidR="008C1A7E" w:rsidRPr="001F564B" w:rsidRDefault="009D4545" w:rsidP="00425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553"/>
              <w:jc w:val="center"/>
              <w:rPr>
                <w:rFonts w:ascii="Angsana New" w:hAnsi="Angsana New"/>
                <w:spacing w:val="2"/>
                <w:sz w:val="30"/>
                <w:szCs w:val="30"/>
                <w:cs/>
              </w:rPr>
            </w:pPr>
            <w:r w:rsidRPr="001F564B">
              <w:rPr>
                <w:rFonts w:ascii="Angsana New" w:hAnsi="Angsana New"/>
                <w:spacing w:val="2"/>
                <w:sz w:val="30"/>
                <w:szCs w:val="30"/>
              </w:rPr>
              <w:t>72.22</w:t>
            </w:r>
          </w:p>
        </w:tc>
      </w:tr>
      <w:tr w:rsidR="00DF5DA0" w:rsidRPr="00692568" w14:paraId="099A30FE" w14:textId="77777777" w:rsidTr="0042545F">
        <w:tc>
          <w:tcPr>
            <w:tcW w:w="4590" w:type="dxa"/>
            <w:shd w:val="clear" w:color="auto" w:fill="auto"/>
          </w:tcPr>
          <w:p w14:paraId="118F138D" w14:textId="0B420207" w:rsidR="00DF5DA0" w:rsidRPr="001F564B" w:rsidRDefault="00DF5DA0" w:rsidP="00DF5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F564B">
              <w:rPr>
                <w:rFonts w:ascii="Angsana New" w:hAnsi="Angsana New"/>
                <w:sz w:val="30"/>
                <w:szCs w:val="30"/>
              </w:rPr>
              <w:t>NEXIF ENERGY BT PTE. LTD.</w:t>
            </w:r>
          </w:p>
        </w:tc>
        <w:tc>
          <w:tcPr>
            <w:tcW w:w="3240" w:type="dxa"/>
            <w:shd w:val="clear" w:color="auto" w:fill="auto"/>
            <w:vAlign w:val="bottom"/>
          </w:tcPr>
          <w:p w14:paraId="38EDAFDD" w14:textId="7E548F72" w:rsidR="00DF5DA0" w:rsidRPr="001F564B" w:rsidRDefault="00DF5DA0" w:rsidP="00DF5DA0">
            <w:pPr>
              <w:ind w:left="720" w:right="-45" w:hanging="720"/>
              <w:jc w:val="thaiDistribute"/>
              <w:rPr>
                <w:rFonts w:ascii="Angsana New" w:hAnsi="Angsana New"/>
                <w:spacing w:val="2"/>
                <w:sz w:val="30"/>
                <w:szCs w:val="30"/>
                <w:cs/>
              </w:rPr>
            </w:pPr>
            <w:r w:rsidRPr="001F564B">
              <w:rPr>
                <w:rFonts w:ascii="Angsana New" w:hAnsi="Angsana New" w:hint="cs"/>
                <w:spacing w:val="2"/>
                <w:sz w:val="30"/>
                <w:szCs w:val="30"/>
                <w:cs/>
              </w:rPr>
              <w:t>ชำระค่าหุ้นและชำระค่าหุ้นเพิ่มทุน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1807F24" w14:textId="0D0FFE81" w:rsidR="00DF5DA0" w:rsidRPr="001F564B" w:rsidRDefault="00DF5DA0" w:rsidP="00DF5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468"/>
              <w:jc w:val="center"/>
              <w:rPr>
                <w:rFonts w:ascii="Angsana New" w:hAnsi="Angsana New"/>
                <w:spacing w:val="2"/>
                <w:sz w:val="30"/>
                <w:szCs w:val="30"/>
              </w:rPr>
            </w:pPr>
            <w:r w:rsidRPr="001F564B">
              <w:rPr>
                <w:rFonts w:ascii="Angsana New" w:hAnsi="Angsana New" w:hint="cs"/>
                <w:spacing w:val="2"/>
                <w:sz w:val="30"/>
                <w:szCs w:val="30"/>
              </w:rPr>
              <w:t>205</w:t>
            </w:r>
            <w:r w:rsidRPr="001F564B">
              <w:rPr>
                <w:rFonts w:ascii="Angsana New" w:hAnsi="Angsana New" w:hint="cs"/>
                <w:spacing w:val="2"/>
                <w:sz w:val="30"/>
                <w:szCs w:val="30"/>
                <w:cs/>
                <w:lang w:val="en-GB"/>
              </w:rPr>
              <w:t>.</w:t>
            </w:r>
            <w:r w:rsidRPr="001F564B">
              <w:rPr>
                <w:rFonts w:ascii="Angsana New" w:hAnsi="Angsana New" w:hint="cs"/>
                <w:spacing w:val="2"/>
                <w:sz w:val="30"/>
                <w:szCs w:val="30"/>
              </w:rPr>
              <w:t>30</w:t>
            </w:r>
          </w:p>
        </w:tc>
      </w:tr>
      <w:tr w:rsidR="00DF5DA0" w:rsidRPr="00692568" w14:paraId="730F6564" w14:textId="77777777" w:rsidTr="0042545F">
        <w:tc>
          <w:tcPr>
            <w:tcW w:w="4590" w:type="dxa"/>
            <w:shd w:val="clear" w:color="auto" w:fill="auto"/>
          </w:tcPr>
          <w:p w14:paraId="619956DA" w14:textId="7B3F7447" w:rsidR="00DF5DA0" w:rsidRPr="001F564B" w:rsidRDefault="00DF5DA0" w:rsidP="00DF5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F564B">
              <w:rPr>
                <w:rFonts w:ascii="Angsana New" w:hAnsi="Angsana New"/>
                <w:sz w:val="30"/>
                <w:szCs w:val="30"/>
              </w:rPr>
              <w:t>SIPHANDONE-RATCH LAO CO., LTD.</w:t>
            </w:r>
          </w:p>
        </w:tc>
        <w:tc>
          <w:tcPr>
            <w:tcW w:w="3240" w:type="dxa"/>
            <w:shd w:val="clear" w:color="auto" w:fill="auto"/>
            <w:vAlign w:val="bottom"/>
          </w:tcPr>
          <w:p w14:paraId="52A5C368" w14:textId="36E285A5" w:rsidR="00DF5DA0" w:rsidRPr="001F564B" w:rsidRDefault="00DF5DA0" w:rsidP="00DF5DA0">
            <w:pPr>
              <w:ind w:left="720" w:right="-45" w:hanging="720"/>
              <w:jc w:val="thaiDistribute"/>
              <w:rPr>
                <w:rFonts w:ascii="Angsana New" w:hAnsi="Angsana New"/>
                <w:spacing w:val="2"/>
                <w:sz w:val="30"/>
                <w:szCs w:val="30"/>
              </w:rPr>
            </w:pPr>
            <w:r w:rsidRPr="001F564B">
              <w:rPr>
                <w:rFonts w:ascii="Angsana New" w:hAnsi="Angsana New" w:hint="cs"/>
                <w:spacing w:val="2"/>
                <w:sz w:val="30"/>
                <w:szCs w:val="30"/>
                <w:cs/>
              </w:rPr>
              <w:t>ชำระค่าหุ้นเพิ่ม</w:t>
            </w:r>
            <w:r w:rsidR="004C7225">
              <w:rPr>
                <w:rFonts w:ascii="Angsana New" w:hAnsi="Angsana New" w:hint="cs"/>
                <w:spacing w:val="2"/>
                <w:sz w:val="30"/>
                <w:szCs w:val="30"/>
                <w:cs/>
              </w:rPr>
              <w:t>ทุน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C46614C" w14:textId="5C595B34" w:rsidR="00DF5DA0" w:rsidRPr="001F564B" w:rsidRDefault="00DF5DA0" w:rsidP="00D723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558"/>
              <w:jc w:val="center"/>
              <w:rPr>
                <w:rFonts w:ascii="Angsana New" w:hAnsi="Angsana New"/>
                <w:spacing w:val="2"/>
                <w:sz w:val="30"/>
                <w:szCs w:val="30"/>
                <w:lang w:val="en-GB"/>
              </w:rPr>
            </w:pPr>
            <w:r w:rsidRPr="001F564B">
              <w:rPr>
                <w:rFonts w:ascii="Angsana New" w:hAnsi="Angsana New"/>
                <w:spacing w:val="2"/>
                <w:sz w:val="30"/>
                <w:szCs w:val="30"/>
              </w:rPr>
              <w:t>25.00</w:t>
            </w:r>
          </w:p>
        </w:tc>
      </w:tr>
    </w:tbl>
    <w:p w14:paraId="3F58AD95" w14:textId="77777777" w:rsidR="008C1A7E" w:rsidRPr="008C1A7E" w:rsidRDefault="008C1A7E" w:rsidP="002E4F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5469BF5B" w14:textId="77777777" w:rsidR="00D723B8" w:rsidRDefault="000F1D77" w:rsidP="000F1D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i/>
          <w:iCs/>
          <w:snapToGrid w:val="0"/>
          <w:sz w:val="30"/>
          <w:szCs w:val="30"/>
          <w:lang w:eastAsia="th-TH"/>
        </w:rPr>
      </w:pPr>
      <w:r>
        <w:rPr>
          <w:rFonts w:ascii="Angsana New" w:hAnsi="Angsana New"/>
          <w:b/>
          <w:bCs/>
          <w:i/>
          <w:iCs/>
          <w:snapToGrid w:val="0"/>
          <w:sz w:val="30"/>
          <w:szCs w:val="30"/>
          <w:lang w:eastAsia="th-TH"/>
        </w:rPr>
        <w:tab/>
      </w:r>
      <w:r w:rsidR="00D723B8">
        <w:rPr>
          <w:rFonts w:ascii="Angsana New" w:hAnsi="Angsana New"/>
          <w:b/>
          <w:bCs/>
          <w:i/>
          <w:iCs/>
          <w:snapToGrid w:val="0"/>
          <w:sz w:val="30"/>
          <w:szCs w:val="30"/>
          <w:lang w:eastAsia="th-TH"/>
        </w:rPr>
        <w:br w:type="page"/>
      </w:r>
    </w:p>
    <w:p w14:paraId="26BB2E36" w14:textId="42EE8B7B" w:rsidR="000F1D77" w:rsidRPr="004B1643" w:rsidRDefault="000F1D77" w:rsidP="00D723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b/>
          <w:bCs/>
          <w:i/>
          <w:iCs/>
          <w:color w:val="000000" w:themeColor="text1"/>
          <w:sz w:val="30"/>
          <w:szCs w:val="30"/>
        </w:rPr>
      </w:pPr>
      <w:r w:rsidRPr="004B1643">
        <w:rPr>
          <w:rFonts w:ascii="Angsana New" w:hAnsi="Angsana New" w:hint="cs"/>
          <w:b/>
          <w:bCs/>
          <w:i/>
          <w:iCs/>
          <w:snapToGrid w:val="0"/>
          <w:sz w:val="30"/>
          <w:szCs w:val="30"/>
          <w:cs/>
          <w:lang w:eastAsia="th-TH"/>
        </w:rPr>
        <w:lastRenderedPageBreak/>
        <w:t>เงิน</w:t>
      </w:r>
      <w:r w:rsidRPr="004B1643">
        <w:rPr>
          <w:rFonts w:ascii="Angsana New" w:hAnsi="Angsana New" w:hint="cs"/>
          <w:b/>
          <w:bCs/>
          <w:i/>
          <w:iCs/>
          <w:snapToGrid w:val="0"/>
          <w:color w:val="000000" w:themeColor="text1"/>
          <w:sz w:val="30"/>
          <w:szCs w:val="30"/>
          <w:cs/>
          <w:lang w:eastAsia="th-TH"/>
        </w:rPr>
        <w:t>ลงทุนใน</w:t>
      </w:r>
      <w:r w:rsidR="004B1643" w:rsidRPr="004B1643">
        <w:rPr>
          <w:rFonts w:ascii="Angsana New" w:hAnsi="Angsana New" w:hint="cs"/>
          <w:b/>
          <w:bCs/>
          <w:i/>
          <w:iCs/>
          <w:sz w:val="30"/>
          <w:szCs w:val="30"/>
          <w:cs/>
          <w:lang w:val="th-TH"/>
        </w:rPr>
        <w:t>บริษัทร่วม</w:t>
      </w:r>
      <w:r w:rsidR="00AB6B8B">
        <w:rPr>
          <w:rFonts w:ascii="Angsana New" w:hAnsi="Angsana New" w:hint="cs"/>
          <w:b/>
          <w:bCs/>
          <w:i/>
          <w:iCs/>
          <w:sz w:val="30"/>
          <w:szCs w:val="30"/>
          <w:cs/>
          <w:lang w:val="th-TH"/>
        </w:rPr>
        <w:t>ทางตรง</w:t>
      </w:r>
      <w:r w:rsidR="004B1643">
        <w:rPr>
          <w:rFonts w:ascii="Angsana New" w:hAnsi="Angsana New" w:hint="cs"/>
          <w:b/>
          <w:bCs/>
          <w:i/>
          <w:iCs/>
          <w:sz w:val="30"/>
          <w:szCs w:val="30"/>
          <w:cs/>
          <w:lang w:val="th-TH"/>
        </w:rPr>
        <w:t xml:space="preserve"> </w:t>
      </w:r>
      <w:r w:rsidR="004B1643" w:rsidRPr="004B1643">
        <w:rPr>
          <w:rFonts w:ascii="Angsana New" w:hAnsi="Angsana New"/>
          <w:b/>
          <w:bCs/>
          <w:i/>
          <w:iCs/>
          <w:sz w:val="30"/>
          <w:szCs w:val="30"/>
        </w:rPr>
        <w:t xml:space="preserve">- </w:t>
      </w:r>
      <w:r w:rsidR="004B1643" w:rsidRPr="004B1643">
        <w:rPr>
          <w:rFonts w:ascii="Angsana New" w:hAnsi="Angsana New" w:hint="cs"/>
          <w:b/>
          <w:bCs/>
          <w:i/>
          <w:iCs/>
          <w:sz w:val="30"/>
          <w:szCs w:val="30"/>
          <w:cs/>
        </w:rPr>
        <w:t>บริษัท</w:t>
      </w:r>
      <w:r w:rsidRPr="004B1643">
        <w:rPr>
          <w:rFonts w:ascii="Angsana New" w:hAnsi="Angsana New" w:hint="cs"/>
          <w:b/>
          <w:bCs/>
          <w:i/>
          <w:iCs/>
          <w:color w:val="000000" w:themeColor="text1"/>
          <w:sz w:val="30"/>
          <w:szCs w:val="30"/>
          <w:cs/>
        </w:rPr>
        <w:t xml:space="preserve"> </w:t>
      </w:r>
      <w:r w:rsidRPr="004B1643">
        <w:rPr>
          <w:rFonts w:ascii="Angsana New" w:hAnsi="Angsana New"/>
          <w:b/>
          <w:bCs/>
          <w:i/>
          <w:iCs/>
          <w:color w:val="000000" w:themeColor="text1"/>
          <w:sz w:val="30"/>
          <w:szCs w:val="30"/>
          <w:cs/>
        </w:rPr>
        <w:t>บริการเชื้อเพลิงการบินกรุงเทพ จำกัด (มหาชน)</w:t>
      </w:r>
    </w:p>
    <w:p w14:paraId="75E89193" w14:textId="77777777" w:rsidR="000F1D77" w:rsidRPr="00570971" w:rsidRDefault="000F1D77" w:rsidP="002E4F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4"/>
          <w:szCs w:val="24"/>
        </w:rPr>
      </w:pPr>
    </w:p>
    <w:p w14:paraId="7625AAF0" w14:textId="27962EAD" w:rsidR="000F1D77" w:rsidRPr="008C5052" w:rsidRDefault="000F1D77" w:rsidP="000F1D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napToGrid w:val="0"/>
          <w:sz w:val="30"/>
          <w:szCs w:val="30"/>
          <w:cs/>
          <w:lang w:val="th-TH" w:eastAsia="th-TH"/>
        </w:rPr>
      </w:pPr>
      <w:r w:rsidRPr="00B610AE">
        <w:rPr>
          <w:rFonts w:ascii="Angsana New" w:hAnsi="Angsana New"/>
          <w:snapToGrid w:val="0"/>
          <w:sz w:val="30"/>
          <w:szCs w:val="30"/>
          <w:cs/>
          <w:lang w:val="th-TH" w:eastAsia="th-TH"/>
        </w:rPr>
        <w:t xml:space="preserve">เมื่อวันที่ </w:t>
      </w:r>
      <w:r w:rsidR="00922CAB" w:rsidRPr="00922CAB">
        <w:rPr>
          <w:rFonts w:ascii="Angsana New" w:hAnsi="Angsana New"/>
          <w:snapToGrid w:val="0"/>
          <w:sz w:val="30"/>
          <w:szCs w:val="30"/>
          <w:lang w:eastAsia="th-TH"/>
        </w:rPr>
        <w:t>19</w:t>
      </w:r>
      <w:r w:rsidRPr="00B610AE">
        <w:rPr>
          <w:rFonts w:ascii="Angsana New" w:hAnsi="Angsana New"/>
          <w:snapToGrid w:val="0"/>
          <w:sz w:val="30"/>
          <w:szCs w:val="30"/>
          <w:cs/>
          <w:lang w:val="th-TH" w:eastAsia="th-TH"/>
        </w:rPr>
        <w:t xml:space="preserve"> ธันวาคม </w:t>
      </w:r>
      <w:r w:rsidR="00922CAB" w:rsidRPr="00922CAB">
        <w:rPr>
          <w:rFonts w:ascii="Angsana New" w:hAnsi="Angsana New"/>
          <w:snapToGrid w:val="0"/>
          <w:sz w:val="30"/>
          <w:szCs w:val="30"/>
          <w:lang w:eastAsia="th-TH"/>
        </w:rPr>
        <w:t>2563</w:t>
      </w:r>
      <w:r w:rsidRPr="00B610AE">
        <w:rPr>
          <w:rFonts w:ascii="Angsana New" w:hAnsi="Angsana New"/>
          <w:snapToGrid w:val="0"/>
          <w:sz w:val="30"/>
          <w:szCs w:val="30"/>
          <w:cs/>
          <w:lang w:val="th-TH" w:eastAsia="th-TH"/>
        </w:rPr>
        <w:t xml:space="preserve"> บริษัทได้เข้าร่วมการประมูลและเป็นผู้ชนะในการประมูลการซื้อหุ้นบริษัท บริการเชื้อเพลิงการบินกรุงเทพ จำกัด (มหาชน) (“BAFS”) จำนวน </w:t>
      </w:r>
      <w:r w:rsidR="00922CAB" w:rsidRPr="00922CAB">
        <w:rPr>
          <w:rFonts w:ascii="Angsana New" w:hAnsi="Angsana New"/>
          <w:snapToGrid w:val="0"/>
          <w:sz w:val="30"/>
          <w:szCs w:val="30"/>
          <w:lang w:eastAsia="th-TH"/>
        </w:rPr>
        <w:t>98</w:t>
      </w:r>
      <w:r w:rsidRPr="00B610AE">
        <w:rPr>
          <w:rFonts w:ascii="Angsana New" w:hAnsi="Angsana New"/>
          <w:snapToGrid w:val="0"/>
          <w:sz w:val="30"/>
          <w:szCs w:val="30"/>
          <w:lang w:eastAsia="th-TH"/>
        </w:rPr>
        <w:t>.</w:t>
      </w:r>
      <w:r w:rsidR="00922CAB" w:rsidRPr="00922CAB">
        <w:rPr>
          <w:rFonts w:ascii="Angsana New" w:hAnsi="Angsana New"/>
          <w:snapToGrid w:val="0"/>
          <w:sz w:val="30"/>
          <w:szCs w:val="30"/>
          <w:lang w:eastAsia="th-TH"/>
        </w:rPr>
        <w:t>98</w:t>
      </w:r>
      <w:r w:rsidRPr="00B610AE">
        <w:rPr>
          <w:rFonts w:ascii="Angsana New" w:hAnsi="Angsana New"/>
          <w:snapToGrid w:val="0"/>
          <w:sz w:val="30"/>
          <w:szCs w:val="30"/>
          <w:lang w:eastAsia="th-TH"/>
        </w:rPr>
        <w:t xml:space="preserve"> </w:t>
      </w:r>
      <w:r w:rsidRPr="00B610AE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ล้าน</w:t>
      </w:r>
      <w:r w:rsidRPr="00B610AE">
        <w:rPr>
          <w:rFonts w:ascii="Angsana New" w:hAnsi="Angsana New"/>
          <w:snapToGrid w:val="0"/>
          <w:sz w:val="30"/>
          <w:szCs w:val="30"/>
          <w:cs/>
          <w:lang w:val="th-TH" w:eastAsia="th-TH"/>
        </w:rPr>
        <w:t xml:space="preserve">หุ้น (คิดเป็นสัดส่วนร้อยละ </w:t>
      </w:r>
      <w:r w:rsidR="00922CAB" w:rsidRPr="00922CAB">
        <w:rPr>
          <w:rFonts w:ascii="Angsana New" w:hAnsi="Angsana New"/>
          <w:snapToGrid w:val="0"/>
          <w:sz w:val="30"/>
          <w:szCs w:val="30"/>
          <w:lang w:eastAsia="th-TH"/>
        </w:rPr>
        <w:t>15</w:t>
      </w:r>
      <w:r w:rsidRPr="00B610AE">
        <w:rPr>
          <w:rFonts w:ascii="Angsana New" w:hAnsi="Angsana New"/>
          <w:snapToGrid w:val="0"/>
          <w:sz w:val="30"/>
          <w:szCs w:val="30"/>
          <w:cs/>
          <w:lang w:val="th-TH" w:eastAsia="th-TH"/>
        </w:rPr>
        <w:t>.</w:t>
      </w:r>
      <w:r w:rsidR="00922CAB" w:rsidRPr="00922CAB">
        <w:rPr>
          <w:rFonts w:ascii="Angsana New" w:hAnsi="Angsana New"/>
          <w:snapToGrid w:val="0"/>
          <w:sz w:val="30"/>
          <w:szCs w:val="30"/>
          <w:lang w:eastAsia="th-TH"/>
        </w:rPr>
        <w:t>53</w:t>
      </w:r>
      <w:r w:rsidRPr="00B610AE">
        <w:rPr>
          <w:rFonts w:ascii="Angsana New" w:hAnsi="Angsana New"/>
          <w:snapToGrid w:val="0"/>
          <w:sz w:val="30"/>
          <w:szCs w:val="30"/>
          <w:cs/>
          <w:lang w:val="th-TH" w:eastAsia="th-TH"/>
        </w:rPr>
        <w:t xml:space="preserve"> ของหุ้นที่ออกและชำระแล้วทั้งหมด) จากบริษัท การบินไทย จำกัด (มหาชน) </w:t>
      </w:r>
      <w:r w:rsidRPr="00B610AE">
        <w:rPr>
          <w:rFonts w:ascii="Angsana New" w:hAnsi="Angsana New" w:hint="cs"/>
          <w:snapToGrid w:val="0"/>
          <w:sz w:val="30"/>
          <w:szCs w:val="30"/>
          <w:cs/>
          <w:lang w:val="th-TH" w:eastAsia="th-TH"/>
        </w:rPr>
        <w:t>(</w:t>
      </w:r>
      <w:r w:rsidRPr="00B610AE">
        <w:rPr>
          <w:rFonts w:ascii="Angsana New" w:hAnsi="Angsana New"/>
          <w:snapToGrid w:val="0"/>
          <w:sz w:val="30"/>
          <w:szCs w:val="30"/>
          <w:lang w:eastAsia="th-TH"/>
        </w:rPr>
        <w:t>“</w:t>
      </w:r>
      <w:r w:rsidRPr="00B610AE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การบินไทย</w:t>
      </w:r>
      <w:r w:rsidRPr="00B610AE">
        <w:rPr>
          <w:rFonts w:ascii="Angsana New" w:hAnsi="Angsana New"/>
          <w:snapToGrid w:val="0"/>
          <w:sz w:val="30"/>
          <w:szCs w:val="30"/>
          <w:lang w:eastAsia="th-TH"/>
        </w:rPr>
        <w:t>”</w:t>
      </w:r>
      <w:r w:rsidRPr="00B610AE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)</w:t>
      </w:r>
      <w:r w:rsidRPr="00B610AE">
        <w:rPr>
          <w:rFonts w:ascii="Angsana New" w:hAnsi="Angsana New"/>
          <w:snapToGrid w:val="0"/>
          <w:sz w:val="30"/>
          <w:szCs w:val="30"/>
          <w:lang w:eastAsia="th-TH"/>
        </w:rPr>
        <w:t xml:space="preserve"> </w:t>
      </w:r>
      <w:r w:rsidRPr="00B610AE">
        <w:rPr>
          <w:rFonts w:ascii="Angsana New" w:hAnsi="Angsana New"/>
          <w:snapToGrid w:val="0"/>
          <w:sz w:val="30"/>
          <w:szCs w:val="30"/>
          <w:cs/>
          <w:lang w:val="th-TH" w:eastAsia="th-TH"/>
        </w:rPr>
        <w:t xml:space="preserve">ราคาหุ้นละ </w:t>
      </w:r>
      <w:r w:rsidR="00922CAB" w:rsidRPr="00922CAB">
        <w:rPr>
          <w:rFonts w:ascii="Angsana New" w:hAnsi="Angsana New"/>
          <w:snapToGrid w:val="0"/>
          <w:sz w:val="30"/>
          <w:szCs w:val="30"/>
          <w:lang w:eastAsia="th-TH"/>
        </w:rPr>
        <w:t>27</w:t>
      </w:r>
      <w:r w:rsidRPr="00B610AE">
        <w:rPr>
          <w:rFonts w:ascii="Angsana New" w:hAnsi="Angsana New"/>
          <w:snapToGrid w:val="0"/>
          <w:sz w:val="30"/>
          <w:szCs w:val="30"/>
          <w:cs/>
          <w:lang w:val="th-TH" w:eastAsia="th-TH"/>
        </w:rPr>
        <w:t>.</w:t>
      </w:r>
      <w:r w:rsidR="00922CAB" w:rsidRPr="00922CAB">
        <w:rPr>
          <w:rFonts w:ascii="Angsana New" w:hAnsi="Angsana New"/>
          <w:snapToGrid w:val="0"/>
          <w:sz w:val="30"/>
          <w:szCs w:val="30"/>
          <w:lang w:eastAsia="th-TH"/>
        </w:rPr>
        <w:t>40</w:t>
      </w:r>
      <w:r w:rsidRPr="00B610AE">
        <w:rPr>
          <w:rFonts w:ascii="Angsana New" w:hAnsi="Angsana New"/>
          <w:snapToGrid w:val="0"/>
          <w:sz w:val="30"/>
          <w:szCs w:val="30"/>
          <w:cs/>
          <w:lang w:val="th-TH" w:eastAsia="th-TH"/>
        </w:rPr>
        <w:t xml:space="preserve"> บาท คิดเป็นจำนวนเงินทั้งสิ้น </w:t>
      </w:r>
      <w:r w:rsidR="00922CAB" w:rsidRPr="00922CAB">
        <w:rPr>
          <w:rFonts w:ascii="Angsana New" w:hAnsi="Angsana New"/>
          <w:snapToGrid w:val="0"/>
          <w:sz w:val="30"/>
          <w:szCs w:val="30"/>
          <w:lang w:eastAsia="th-TH"/>
        </w:rPr>
        <w:t>2</w:t>
      </w:r>
      <w:r w:rsidRPr="00B610AE">
        <w:rPr>
          <w:rFonts w:ascii="Angsana New" w:hAnsi="Angsana New"/>
          <w:snapToGrid w:val="0"/>
          <w:sz w:val="30"/>
          <w:szCs w:val="30"/>
          <w:cs/>
          <w:lang w:val="th-TH" w:eastAsia="th-TH"/>
        </w:rPr>
        <w:t>,</w:t>
      </w:r>
      <w:r w:rsidR="00922CAB" w:rsidRPr="00922CAB">
        <w:rPr>
          <w:rFonts w:ascii="Angsana New" w:hAnsi="Angsana New"/>
          <w:snapToGrid w:val="0"/>
          <w:sz w:val="30"/>
          <w:szCs w:val="30"/>
          <w:lang w:eastAsia="th-TH"/>
        </w:rPr>
        <w:t>712</w:t>
      </w:r>
      <w:r w:rsidRPr="00B610AE">
        <w:rPr>
          <w:rFonts w:ascii="Angsana New" w:hAnsi="Angsana New"/>
          <w:snapToGrid w:val="0"/>
          <w:sz w:val="30"/>
          <w:szCs w:val="30"/>
          <w:lang w:eastAsia="th-TH"/>
        </w:rPr>
        <w:t>.</w:t>
      </w:r>
      <w:r w:rsidR="00922CAB" w:rsidRPr="00922CAB">
        <w:rPr>
          <w:rFonts w:ascii="Angsana New" w:hAnsi="Angsana New"/>
          <w:snapToGrid w:val="0"/>
          <w:sz w:val="30"/>
          <w:szCs w:val="30"/>
          <w:lang w:eastAsia="th-TH"/>
        </w:rPr>
        <w:t>14</w:t>
      </w:r>
      <w:r w:rsidRPr="00B610AE">
        <w:rPr>
          <w:rFonts w:ascii="Angsana New" w:hAnsi="Angsana New"/>
          <w:snapToGrid w:val="0"/>
          <w:sz w:val="30"/>
          <w:szCs w:val="30"/>
          <w:cs/>
          <w:lang w:val="th-TH" w:eastAsia="th-TH"/>
        </w:rPr>
        <w:t xml:space="preserve"> </w:t>
      </w:r>
      <w:r w:rsidRPr="00B610AE">
        <w:rPr>
          <w:rFonts w:ascii="Angsana New" w:hAnsi="Angsana New" w:hint="cs"/>
          <w:snapToGrid w:val="0"/>
          <w:sz w:val="30"/>
          <w:szCs w:val="30"/>
          <w:cs/>
          <w:lang w:val="th-TH" w:eastAsia="th-TH"/>
        </w:rPr>
        <w:t>ล้าน</w:t>
      </w:r>
      <w:r w:rsidRPr="00B610AE">
        <w:rPr>
          <w:rFonts w:ascii="Angsana New" w:hAnsi="Angsana New"/>
          <w:snapToGrid w:val="0"/>
          <w:sz w:val="30"/>
          <w:szCs w:val="30"/>
          <w:cs/>
          <w:lang w:val="th-TH" w:eastAsia="th-TH"/>
        </w:rPr>
        <w:t xml:space="preserve">บาท และเมื่อวันที่ </w:t>
      </w:r>
      <w:r w:rsidR="00922CAB" w:rsidRPr="00922CAB">
        <w:rPr>
          <w:rFonts w:ascii="Angsana New" w:hAnsi="Angsana New"/>
          <w:snapToGrid w:val="0"/>
          <w:sz w:val="30"/>
          <w:szCs w:val="30"/>
          <w:lang w:eastAsia="th-TH"/>
        </w:rPr>
        <w:t>19</w:t>
      </w:r>
      <w:r w:rsidRPr="00B610AE">
        <w:rPr>
          <w:rFonts w:ascii="Angsana New" w:hAnsi="Angsana New"/>
          <w:snapToGrid w:val="0"/>
          <w:sz w:val="30"/>
          <w:szCs w:val="30"/>
          <w:cs/>
          <w:lang w:val="th-TH" w:eastAsia="th-TH"/>
        </w:rPr>
        <w:t xml:space="preserve"> มกราคม </w:t>
      </w:r>
      <w:r w:rsidR="00922CAB" w:rsidRPr="00922CAB">
        <w:rPr>
          <w:rFonts w:ascii="Angsana New" w:hAnsi="Angsana New"/>
          <w:snapToGrid w:val="0"/>
          <w:sz w:val="30"/>
          <w:szCs w:val="30"/>
          <w:lang w:eastAsia="th-TH"/>
        </w:rPr>
        <w:t>2564</w:t>
      </w:r>
      <w:r w:rsidRPr="00B610AE">
        <w:rPr>
          <w:rFonts w:ascii="Angsana New" w:hAnsi="Angsana New"/>
          <w:snapToGrid w:val="0"/>
          <w:sz w:val="30"/>
          <w:szCs w:val="30"/>
          <w:cs/>
          <w:lang w:val="th-TH" w:eastAsia="th-TH"/>
        </w:rPr>
        <w:t xml:space="preserve"> บริษัทได้รับโอนหุ้นจำนวนดังกล่าว พร้อมทั้งชำระค่าหุ้นให้กับการบินไทยครบถ้วนแล้ว</w:t>
      </w:r>
    </w:p>
    <w:p w14:paraId="584E56CA" w14:textId="506476FF" w:rsidR="00D9636A" w:rsidRPr="00570971" w:rsidRDefault="00D9636A" w:rsidP="003639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napToGrid w:val="0"/>
          <w:sz w:val="24"/>
          <w:szCs w:val="24"/>
          <w:lang w:eastAsia="th-TH"/>
        </w:rPr>
      </w:pPr>
    </w:p>
    <w:p w14:paraId="3935F8E4" w14:textId="730E171F" w:rsidR="00D9636A" w:rsidRDefault="00D9636A" w:rsidP="003639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  <w:r w:rsidRPr="00D9636A">
        <w:rPr>
          <w:rFonts w:ascii="Angsana New" w:hAnsi="Angsana New"/>
          <w:snapToGrid w:val="0"/>
          <w:sz w:val="30"/>
          <w:szCs w:val="30"/>
          <w:cs/>
          <w:lang w:eastAsia="th-TH"/>
        </w:rPr>
        <w:t>ผู้บริหารได้แต่งตั้งผู้ประเมินราคาอิสระเพื่อทำการประเมินมูลค่ายุติธรรมของธุรกิจ ทั้งนี้ บริษัทได้ประเมินมูลค่ายุติธรรมของธุรกิจที่ซื้อมาเสร็จสิ้นแล้ว โดยมีมูลค่าดังนี้</w:t>
      </w:r>
    </w:p>
    <w:p w14:paraId="1C713CBB" w14:textId="3F33A016" w:rsidR="00D9636A" w:rsidRPr="00570971" w:rsidRDefault="00D9636A" w:rsidP="003639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napToGrid w:val="0"/>
          <w:sz w:val="24"/>
          <w:szCs w:val="24"/>
          <w:lang w:eastAsia="th-TH"/>
        </w:rPr>
      </w:pPr>
    </w:p>
    <w:tbl>
      <w:tblPr>
        <w:tblW w:w="8951" w:type="dxa"/>
        <w:tblInd w:w="450" w:type="dxa"/>
        <w:tblLook w:val="01E0" w:firstRow="1" w:lastRow="1" w:firstColumn="1" w:lastColumn="1" w:noHBand="0" w:noVBand="0"/>
      </w:tblPr>
      <w:tblGrid>
        <w:gridCol w:w="3792"/>
        <w:gridCol w:w="1552"/>
        <w:gridCol w:w="238"/>
        <w:gridCol w:w="1572"/>
        <w:gridCol w:w="256"/>
        <w:gridCol w:w="1541"/>
      </w:tblGrid>
      <w:tr w:rsidR="00D9636A" w:rsidRPr="00C932B2" w14:paraId="0D8C7A4D" w14:textId="77777777" w:rsidTr="00A97C80">
        <w:trPr>
          <w:tblHeader/>
        </w:trPr>
        <w:tc>
          <w:tcPr>
            <w:tcW w:w="3792" w:type="dxa"/>
            <w:vAlign w:val="bottom"/>
          </w:tcPr>
          <w:p w14:paraId="4A045EBE" w14:textId="77777777" w:rsidR="00D9636A" w:rsidRPr="00AD45A7" w:rsidRDefault="00D9636A" w:rsidP="00A97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2" w:type="dxa"/>
            <w:vAlign w:val="bottom"/>
          </w:tcPr>
          <w:p w14:paraId="24B36F80" w14:textId="77777777" w:rsidR="00D9636A" w:rsidRPr="00AD45A7" w:rsidRDefault="00D9636A" w:rsidP="00A97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4" w:right="-18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D45A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238" w:type="dxa"/>
            <w:vAlign w:val="bottom"/>
          </w:tcPr>
          <w:p w14:paraId="12C93820" w14:textId="77777777" w:rsidR="00D9636A" w:rsidRPr="00AD45A7" w:rsidRDefault="00D9636A" w:rsidP="00A97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72" w:type="dxa"/>
            <w:vAlign w:val="bottom"/>
          </w:tcPr>
          <w:p w14:paraId="4C7AE70F" w14:textId="77777777" w:rsidR="00D9636A" w:rsidRPr="00AD45A7" w:rsidRDefault="00D9636A" w:rsidP="00A97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D45A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ปรับปรุงมูลค่ายุติธรรม</w:t>
            </w:r>
          </w:p>
        </w:tc>
        <w:tc>
          <w:tcPr>
            <w:tcW w:w="256" w:type="dxa"/>
            <w:vAlign w:val="bottom"/>
          </w:tcPr>
          <w:p w14:paraId="21FF1693" w14:textId="77777777" w:rsidR="00D9636A" w:rsidRPr="00AD45A7" w:rsidRDefault="00D9636A" w:rsidP="00A97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41" w:type="dxa"/>
            <w:vAlign w:val="bottom"/>
          </w:tcPr>
          <w:p w14:paraId="5211BD00" w14:textId="77777777" w:rsidR="00D9636A" w:rsidRPr="00AD45A7" w:rsidRDefault="00D9636A" w:rsidP="00A97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4" w:right="-14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D45A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มูลค่ายุติธรรม</w:t>
            </w:r>
          </w:p>
        </w:tc>
      </w:tr>
      <w:tr w:rsidR="00D9636A" w:rsidRPr="00C932B2" w14:paraId="535D0AAF" w14:textId="77777777" w:rsidTr="00A97C80">
        <w:trPr>
          <w:tblHeader/>
        </w:trPr>
        <w:tc>
          <w:tcPr>
            <w:tcW w:w="3792" w:type="dxa"/>
            <w:vAlign w:val="bottom"/>
          </w:tcPr>
          <w:p w14:paraId="613C9285" w14:textId="77777777" w:rsidR="00D9636A" w:rsidRPr="00AD45A7" w:rsidRDefault="00D9636A" w:rsidP="00A97C80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59" w:type="dxa"/>
            <w:gridSpan w:val="5"/>
            <w:vAlign w:val="bottom"/>
          </w:tcPr>
          <w:p w14:paraId="6BCDDB25" w14:textId="77777777" w:rsidR="00D9636A" w:rsidRPr="00AD45A7" w:rsidRDefault="00D9636A" w:rsidP="00A97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D45A7">
              <w:rPr>
                <w:rFonts w:ascii="Angsana New" w:hAnsi="Angsana New" w:hint="cs"/>
                <w:i/>
                <w:iCs/>
                <w:sz w:val="30"/>
                <w:szCs w:val="30"/>
              </w:rPr>
              <w:t>(</w:t>
            </w:r>
            <w:r w:rsidRPr="00AD45A7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AD45A7">
              <w:rPr>
                <w:rFonts w:ascii="Angsana New" w:hAnsi="Angsana New" w:hint="cs"/>
                <w:i/>
                <w:iCs/>
                <w:sz w:val="30"/>
                <w:szCs w:val="30"/>
              </w:rPr>
              <w:t>)</w:t>
            </w:r>
          </w:p>
        </w:tc>
      </w:tr>
      <w:tr w:rsidR="00D9636A" w:rsidRPr="00CA2B7B" w14:paraId="2D6AE7A1" w14:textId="77777777" w:rsidTr="00A97C80">
        <w:tc>
          <w:tcPr>
            <w:tcW w:w="3792" w:type="dxa"/>
            <w:shd w:val="clear" w:color="auto" w:fill="auto"/>
            <w:vAlign w:val="bottom"/>
          </w:tcPr>
          <w:p w14:paraId="336FB950" w14:textId="77777777" w:rsidR="00D9636A" w:rsidRPr="00AD45A7" w:rsidRDefault="00D9636A" w:rsidP="00A97C80">
            <w:pPr>
              <w:ind w:hanging="24"/>
              <w:rPr>
                <w:rFonts w:ascii="Angsana New" w:hAnsi="Angsana New"/>
                <w:sz w:val="30"/>
                <w:szCs w:val="30"/>
              </w:rPr>
            </w:pPr>
            <w:r w:rsidRPr="00AD45A7">
              <w:rPr>
                <w:rFonts w:ascii="Angsana New" w:hAnsi="Angsana New" w:hint="cs"/>
                <w:sz w:val="30"/>
                <w:szCs w:val="30"/>
                <w:cs/>
              </w:rPr>
              <w:t>สินทรัพย์สุทธิก่อนปรับปรุงมูลค่ายุติธรรม</w:t>
            </w:r>
          </w:p>
        </w:tc>
        <w:tc>
          <w:tcPr>
            <w:tcW w:w="1552" w:type="dxa"/>
            <w:vAlign w:val="bottom"/>
          </w:tcPr>
          <w:p w14:paraId="6024EE74" w14:textId="44D2547B" w:rsidR="00D9636A" w:rsidRPr="00AD45A7" w:rsidRDefault="00D9636A" w:rsidP="00A97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right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D45A7">
              <w:rPr>
                <w:rFonts w:ascii="Angsana New" w:hAnsi="Angsana New"/>
                <w:sz w:val="30"/>
                <w:szCs w:val="30"/>
              </w:rPr>
              <w:t>5,46</w:t>
            </w:r>
            <w:r w:rsidR="00DF3C38">
              <w:rPr>
                <w:rFonts w:ascii="Angsana New" w:hAnsi="Angsana New"/>
                <w:sz w:val="30"/>
                <w:szCs w:val="30"/>
              </w:rPr>
              <w:t>7</w:t>
            </w:r>
            <w:r w:rsidRPr="00AD45A7">
              <w:rPr>
                <w:rFonts w:ascii="Angsana New" w:hAnsi="Angsana New"/>
                <w:sz w:val="30"/>
                <w:szCs w:val="30"/>
              </w:rPr>
              <w:t>,18</w:t>
            </w:r>
            <w:r w:rsidR="00DF3C38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38" w:type="dxa"/>
            <w:vAlign w:val="bottom"/>
          </w:tcPr>
          <w:p w14:paraId="03DCC16B" w14:textId="77777777" w:rsidR="00D9636A" w:rsidRPr="00AD45A7" w:rsidRDefault="00D9636A" w:rsidP="00A97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2" w:type="dxa"/>
            <w:vAlign w:val="bottom"/>
          </w:tcPr>
          <w:p w14:paraId="46F4E137" w14:textId="77777777" w:rsidR="00D9636A" w:rsidRPr="00AD45A7" w:rsidRDefault="00D9636A" w:rsidP="00FF0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3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D45A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6" w:type="dxa"/>
            <w:vAlign w:val="bottom"/>
          </w:tcPr>
          <w:p w14:paraId="3B70CF6D" w14:textId="77777777" w:rsidR="00D9636A" w:rsidRPr="00AD45A7" w:rsidRDefault="00D9636A" w:rsidP="00A97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1" w:type="dxa"/>
            <w:vAlign w:val="bottom"/>
          </w:tcPr>
          <w:p w14:paraId="71D25745" w14:textId="592D34B5" w:rsidR="00D9636A" w:rsidRPr="00AD45A7" w:rsidRDefault="00D9636A" w:rsidP="00A97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ind w:right="-68"/>
              <w:rPr>
                <w:rFonts w:ascii="Angsana New" w:hAnsi="Angsana New"/>
                <w:sz w:val="30"/>
                <w:szCs w:val="30"/>
              </w:rPr>
            </w:pPr>
            <w:r w:rsidRPr="00AD45A7">
              <w:rPr>
                <w:rFonts w:ascii="Angsana New" w:hAnsi="Angsana New"/>
                <w:sz w:val="30"/>
                <w:szCs w:val="30"/>
              </w:rPr>
              <w:t>5,46</w:t>
            </w:r>
            <w:r w:rsidR="00DF3C38">
              <w:rPr>
                <w:rFonts w:ascii="Angsana New" w:hAnsi="Angsana New"/>
                <w:sz w:val="30"/>
                <w:szCs w:val="30"/>
              </w:rPr>
              <w:t>7</w:t>
            </w:r>
            <w:r w:rsidRPr="00AD45A7">
              <w:rPr>
                <w:rFonts w:ascii="Angsana New" w:hAnsi="Angsana New"/>
                <w:sz w:val="30"/>
                <w:szCs w:val="30"/>
              </w:rPr>
              <w:t>,18</w:t>
            </w:r>
            <w:r w:rsidR="00DF3C38"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D9636A" w:rsidRPr="00CA2B7B" w14:paraId="1C5F0D04" w14:textId="77777777" w:rsidTr="00A97C80">
        <w:tc>
          <w:tcPr>
            <w:tcW w:w="3792" w:type="dxa"/>
            <w:vAlign w:val="bottom"/>
          </w:tcPr>
          <w:p w14:paraId="7944E52D" w14:textId="77777777" w:rsidR="00D9636A" w:rsidRPr="00AD45A7" w:rsidRDefault="00D9636A" w:rsidP="00A97C80">
            <w:pPr>
              <w:ind w:hanging="24"/>
              <w:rPr>
                <w:rFonts w:ascii="Angsana New" w:hAnsi="Angsana New"/>
                <w:sz w:val="30"/>
                <w:szCs w:val="30"/>
                <w:cs/>
              </w:rPr>
            </w:pPr>
            <w:r w:rsidRPr="00AD45A7">
              <w:rPr>
                <w:rFonts w:ascii="Angsana New" w:hAnsi="Angsana New"/>
                <w:sz w:val="30"/>
                <w:szCs w:val="30"/>
                <w:cs/>
              </w:rPr>
              <w:t>สินทรัพย์ไม่มีตัวตน</w:t>
            </w:r>
          </w:p>
        </w:tc>
        <w:tc>
          <w:tcPr>
            <w:tcW w:w="1552" w:type="dxa"/>
            <w:vAlign w:val="bottom"/>
          </w:tcPr>
          <w:p w14:paraId="6318D972" w14:textId="77777777" w:rsidR="00D9636A" w:rsidRPr="00AD45A7" w:rsidRDefault="00D9636A" w:rsidP="00FF0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28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AD45A7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8" w:type="dxa"/>
            <w:vAlign w:val="bottom"/>
          </w:tcPr>
          <w:p w14:paraId="4B5ACC0C" w14:textId="77777777" w:rsidR="00D9636A" w:rsidRPr="00AD45A7" w:rsidRDefault="00D9636A" w:rsidP="00A97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2" w:type="dxa"/>
            <w:vAlign w:val="bottom"/>
          </w:tcPr>
          <w:p w14:paraId="7552B5D5" w14:textId="77777777" w:rsidR="00D9636A" w:rsidRPr="00AD45A7" w:rsidRDefault="00D9636A" w:rsidP="00A97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right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D45A7">
              <w:rPr>
                <w:rFonts w:ascii="Angsana New" w:hAnsi="Angsana New"/>
                <w:sz w:val="30"/>
                <w:szCs w:val="30"/>
              </w:rPr>
              <w:t>16,549,000</w:t>
            </w:r>
          </w:p>
        </w:tc>
        <w:tc>
          <w:tcPr>
            <w:tcW w:w="256" w:type="dxa"/>
            <w:vAlign w:val="bottom"/>
          </w:tcPr>
          <w:p w14:paraId="0116A58B" w14:textId="77777777" w:rsidR="00D9636A" w:rsidRPr="00AD45A7" w:rsidRDefault="00D9636A" w:rsidP="00A97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1" w:type="dxa"/>
            <w:vAlign w:val="bottom"/>
          </w:tcPr>
          <w:p w14:paraId="5CD96E08" w14:textId="77777777" w:rsidR="00D9636A" w:rsidRPr="00AD45A7" w:rsidRDefault="00D9636A" w:rsidP="00A97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ind w:right="-68"/>
              <w:rPr>
                <w:rFonts w:ascii="Angsana New" w:hAnsi="Angsana New"/>
                <w:sz w:val="30"/>
                <w:szCs w:val="30"/>
              </w:rPr>
            </w:pPr>
            <w:r w:rsidRPr="00AD45A7">
              <w:rPr>
                <w:rFonts w:ascii="Angsana New" w:hAnsi="Angsana New"/>
                <w:sz w:val="30"/>
                <w:szCs w:val="30"/>
              </w:rPr>
              <w:t>16,549,000</w:t>
            </w:r>
          </w:p>
        </w:tc>
      </w:tr>
      <w:tr w:rsidR="00D9636A" w:rsidRPr="00CA2B7B" w14:paraId="3297F66F" w14:textId="77777777" w:rsidTr="00A97C80">
        <w:tc>
          <w:tcPr>
            <w:tcW w:w="3792" w:type="dxa"/>
            <w:vAlign w:val="bottom"/>
          </w:tcPr>
          <w:p w14:paraId="058304CF" w14:textId="401AE7C8" w:rsidR="00D9636A" w:rsidRPr="00AD45A7" w:rsidRDefault="00D9636A" w:rsidP="00A97C80">
            <w:pPr>
              <w:ind w:hanging="24"/>
              <w:rPr>
                <w:rFonts w:ascii="Angsana New" w:hAnsi="Angsana New"/>
                <w:sz w:val="30"/>
                <w:szCs w:val="30"/>
                <w:cs/>
              </w:rPr>
            </w:pPr>
            <w:r w:rsidRPr="00AD45A7">
              <w:rPr>
                <w:rFonts w:ascii="Angsana New" w:hAnsi="Angsana New" w:hint="cs"/>
                <w:sz w:val="30"/>
                <w:szCs w:val="30"/>
                <w:cs/>
              </w:rPr>
              <w:t>อสังหาริมทรัพย์</w:t>
            </w:r>
            <w:r w:rsidR="007C2F82" w:rsidRPr="00AD45A7">
              <w:rPr>
                <w:rFonts w:ascii="Angsana New" w:hAnsi="Angsana New" w:hint="cs"/>
                <w:sz w:val="30"/>
                <w:szCs w:val="30"/>
                <w:cs/>
              </w:rPr>
              <w:t>เพื่อการลงทุน</w:t>
            </w:r>
          </w:p>
        </w:tc>
        <w:tc>
          <w:tcPr>
            <w:tcW w:w="1552" w:type="dxa"/>
          </w:tcPr>
          <w:p w14:paraId="0E5C2F13" w14:textId="77777777" w:rsidR="00D9636A" w:rsidRPr="00AD45A7" w:rsidRDefault="00D9636A" w:rsidP="00FF0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28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D45A7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8" w:type="dxa"/>
            <w:vAlign w:val="bottom"/>
          </w:tcPr>
          <w:p w14:paraId="0186B663" w14:textId="77777777" w:rsidR="00D9636A" w:rsidRPr="00AD45A7" w:rsidRDefault="00D9636A" w:rsidP="00A97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2" w:type="dxa"/>
            <w:vAlign w:val="bottom"/>
          </w:tcPr>
          <w:p w14:paraId="280F9635" w14:textId="77777777" w:rsidR="00D9636A" w:rsidRPr="00AD45A7" w:rsidRDefault="00D9636A" w:rsidP="00A97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right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D45A7">
              <w:rPr>
                <w:rFonts w:ascii="Angsana New" w:hAnsi="Angsana New"/>
                <w:sz w:val="30"/>
                <w:szCs w:val="30"/>
              </w:rPr>
              <w:t>3,000</w:t>
            </w:r>
          </w:p>
        </w:tc>
        <w:tc>
          <w:tcPr>
            <w:tcW w:w="256" w:type="dxa"/>
            <w:vAlign w:val="bottom"/>
          </w:tcPr>
          <w:p w14:paraId="79024977" w14:textId="77777777" w:rsidR="00D9636A" w:rsidRPr="00AD45A7" w:rsidRDefault="00D9636A" w:rsidP="00A97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1" w:type="dxa"/>
            <w:vAlign w:val="bottom"/>
          </w:tcPr>
          <w:p w14:paraId="67C95A3E" w14:textId="77777777" w:rsidR="00D9636A" w:rsidRPr="00AD45A7" w:rsidRDefault="00D9636A" w:rsidP="00A97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ind w:right="-68"/>
              <w:rPr>
                <w:rFonts w:ascii="Angsana New" w:hAnsi="Angsana New"/>
                <w:sz w:val="30"/>
                <w:szCs w:val="30"/>
              </w:rPr>
            </w:pPr>
            <w:r w:rsidRPr="00AD45A7">
              <w:rPr>
                <w:rFonts w:ascii="Angsana New" w:hAnsi="Angsana New"/>
                <w:sz w:val="30"/>
                <w:szCs w:val="30"/>
              </w:rPr>
              <w:t>3,000</w:t>
            </w:r>
          </w:p>
        </w:tc>
      </w:tr>
      <w:tr w:rsidR="00D9636A" w:rsidRPr="00CA2B7B" w14:paraId="6EF85D55" w14:textId="77777777" w:rsidTr="00A97C80">
        <w:tc>
          <w:tcPr>
            <w:tcW w:w="3792" w:type="dxa"/>
            <w:vAlign w:val="bottom"/>
          </w:tcPr>
          <w:p w14:paraId="0AD5C81C" w14:textId="77777777" w:rsidR="00D9636A" w:rsidRPr="00AD45A7" w:rsidRDefault="00D9636A" w:rsidP="00A97C80">
            <w:pPr>
              <w:ind w:hanging="24"/>
              <w:rPr>
                <w:rFonts w:ascii="Angsana New" w:hAnsi="Angsana New"/>
                <w:sz w:val="30"/>
                <w:szCs w:val="30"/>
                <w:cs/>
              </w:rPr>
            </w:pPr>
            <w:r w:rsidRPr="00AD45A7">
              <w:rPr>
                <w:rFonts w:ascii="Angsana New" w:hAnsi="Angsana New" w:hint="cs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1552" w:type="dxa"/>
          </w:tcPr>
          <w:p w14:paraId="466A8E19" w14:textId="77777777" w:rsidR="00D9636A" w:rsidRPr="00AD45A7" w:rsidRDefault="00D9636A" w:rsidP="00FF0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28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D45A7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8" w:type="dxa"/>
            <w:vAlign w:val="bottom"/>
          </w:tcPr>
          <w:p w14:paraId="00DA2A34" w14:textId="77777777" w:rsidR="00D9636A" w:rsidRPr="00AD45A7" w:rsidRDefault="00D9636A" w:rsidP="00A97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2" w:type="dxa"/>
            <w:vAlign w:val="bottom"/>
          </w:tcPr>
          <w:p w14:paraId="4C91CD8E" w14:textId="77777777" w:rsidR="00D9636A" w:rsidRPr="00AD45A7" w:rsidRDefault="00D9636A" w:rsidP="00A97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AD45A7">
              <w:rPr>
                <w:rFonts w:ascii="Angsana New" w:hAnsi="Angsana New"/>
                <w:sz w:val="30"/>
                <w:szCs w:val="30"/>
              </w:rPr>
              <w:t>57,931</w:t>
            </w:r>
          </w:p>
        </w:tc>
        <w:tc>
          <w:tcPr>
            <w:tcW w:w="256" w:type="dxa"/>
            <w:vAlign w:val="bottom"/>
          </w:tcPr>
          <w:p w14:paraId="10879110" w14:textId="77777777" w:rsidR="00D9636A" w:rsidRPr="00AD45A7" w:rsidRDefault="00D9636A" w:rsidP="00A97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1" w:type="dxa"/>
            <w:vAlign w:val="bottom"/>
          </w:tcPr>
          <w:p w14:paraId="3BD4D4E6" w14:textId="77777777" w:rsidR="00D9636A" w:rsidRPr="00AD45A7" w:rsidRDefault="00D9636A" w:rsidP="00A97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ind w:right="-68"/>
              <w:rPr>
                <w:rFonts w:ascii="Angsana New" w:hAnsi="Angsana New"/>
                <w:sz w:val="30"/>
                <w:szCs w:val="30"/>
              </w:rPr>
            </w:pPr>
            <w:r w:rsidRPr="00AD45A7">
              <w:rPr>
                <w:rFonts w:ascii="Angsana New" w:hAnsi="Angsana New"/>
                <w:sz w:val="30"/>
                <w:szCs w:val="30"/>
              </w:rPr>
              <w:t>57,931</w:t>
            </w:r>
          </w:p>
        </w:tc>
      </w:tr>
      <w:tr w:rsidR="00D9636A" w:rsidRPr="00CA2B7B" w14:paraId="78ED5D6D" w14:textId="77777777" w:rsidTr="00A97C80">
        <w:tc>
          <w:tcPr>
            <w:tcW w:w="3792" w:type="dxa"/>
            <w:vAlign w:val="bottom"/>
          </w:tcPr>
          <w:p w14:paraId="492187A8" w14:textId="77777777" w:rsidR="00D9636A" w:rsidRPr="00AD45A7" w:rsidRDefault="00D9636A" w:rsidP="00A97C80">
            <w:pPr>
              <w:ind w:hanging="24"/>
              <w:rPr>
                <w:rFonts w:ascii="Angsana New" w:hAnsi="Angsana New"/>
                <w:sz w:val="30"/>
                <w:szCs w:val="30"/>
                <w:cs/>
              </w:rPr>
            </w:pPr>
            <w:r w:rsidRPr="00AD45A7">
              <w:rPr>
                <w:rFonts w:ascii="Angsana New" w:hAnsi="Angsana New" w:hint="cs"/>
                <w:sz w:val="30"/>
                <w:szCs w:val="30"/>
                <w:cs/>
              </w:rPr>
              <w:t>หนี้สินภาษีเงินได้รอตัดบัญชี</w:t>
            </w:r>
          </w:p>
        </w:tc>
        <w:tc>
          <w:tcPr>
            <w:tcW w:w="1552" w:type="dxa"/>
            <w:vAlign w:val="bottom"/>
          </w:tcPr>
          <w:p w14:paraId="265E0296" w14:textId="77777777" w:rsidR="00D9636A" w:rsidRPr="00AD45A7" w:rsidRDefault="00D9636A" w:rsidP="00FF0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28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AD45A7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8" w:type="dxa"/>
            <w:vAlign w:val="bottom"/>
          </w:tcPr>
          <w:p w14:paraId="7F960410" w14:textId="77777777" w:rsidR="00D9636A" w:rsidRPr="00AD45A7" w:rsidRDefault="00D9636A" w:rsidP="00A97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2" w:type="dxa"/>
            <w:vAlign w:val="bottom"/>
          </w:tcPr>
          <w:p w14:paraId="3926D645" w14:textId="77777777" w:rsidR="00D9636A" w:rsidRPr="00AD45A7" w:rsidRDefault="00D9636A" w:rsidP="00A97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AD45A7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AD45A7">
              <w:rPr>
                <w:rFonts w:ascii="Angsana New" w:hAnsi="Angsana New"/>
                <w:sz w:val="30"/>
                <w:szCs w:val="30"/>
              </w:rPr>
              <w:t>3,321,995)</w:t>
            </w:r>
          </w:p>
        </w:tc>
        <w:tc>
          <w:tcPr>
            <w:tcW w:w="256" w:type="dxa"/>
            <w:vAlign w:val="bottom"/>
          </w:tcPr>
          <w:p w14:paraId="21F6E3AB" w14:textId="77777777" w:rsidR="00D9636A" w:rsidRPr="00AD45A7" w:rsidRDefault="00D9636A" w:rsidP="00A97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1" w:type="dxa"/>
            <w:vAlign w:val="bottom"/>
          </w:tcPr>
          <w:p w14:paraId="1788DF5B" w14:textId="77777777" w:rsidR="00D9636A" w:rsidRPr="00AD45A7" w:rsidRDefault="00D9636A" w:rsidP="00A97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ind w:right="-68"/>
              <w:rPr>
                <w:rFonts w:ascii="Angsana New" w:hAnsi="Angsana New"/>
                <w:sz w:val="30"/>
                <w:szCs w:val="30"/>
              </w:rPr>
            </w:pPr>
            <w:r w:rsidRPr="00AD45A7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AD45A7">
              <w:rPr>
                <w:rFonts w:ascii="Angsana New" w:hAnsi="Angsana New"/>
                <w:sz w:val="30"/>
                <w:szCs w:val="30"/>
              </w:rPr>
              <w:t>3,321,995)</w:t>
            </w:r>
          </w:p>
        </w:tc>
      </w:tr>
      <w:tr w:rsidR="00D9636A" w:rsidRPr="00CA2B7B" w14:paraId="09857289" w14:textId="77777777" w:rsidTr="00A97C80">
        <w:tc>
          <w:tcPr>
            <w:tcW w:w="3792" w:type="dxa"/>
            <w:vAlign w:val="bottom"/>
          </w:tcPr>
          <w:p w14:paraId="452627B7" w14:textId="77777777" w:rsidR="00D9636A" w:rsidRPr="00AD45A7" w:rsidRDefault="00D9636A" w:rsidP="00A97C80">
            <w:pPr>
              <w:ind w:hanging="24"/>
              <w:rPr>
                <w:rFonts w:ascii="Angsana New" w:hAnsi="Angsana New"/>
                <w:sz w:val="30"/>
                <w:szCs w:val="30"/>
                <w:cs/>
              </w:rPr>
            </w:pPr>
            <w:r w:rsidRPr="00AD45A7">
              <w:rPr>
                <w:rFonts w:ascii="Angsana New" w:hAnsi="Angsana New" w:hint="cs"/>
                <w:sz w:val="30"/>
                <w:szCs w:val="30"/>
                <w:cs/>
              </w:rPr>
              <w:t>ส่วนได้เสียที่ไม่มีอำนาจควบคุม</w:t>
            </w:r>
          </w:p>
        </w:tc>
        <w:tc>
          <w:tcPr>
            <w:tcW w:w="1552" w:type="dxa"/>
            <w:tcBorders>
              <w:bottom w:val="single" w:sz="4" w:space="0" w:color="auto"/>
            </w:tcBorders>
            <w:vAlign w:val="bottom"/>
          </w:tcPr>
          <w:p w14:paraId="63CE80E7" w14:textId="77777777" w:rsidR="00D9636A" w:rsidRPr="00AD45A7" w:rsidRDefault="00D9636A" w:rsidP="00FF0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28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D45A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8" w:type="dxa"/>
            <w:vAlign w:val="bottom"/>
          </w:tcPr>
          <w:p w14:paraId="04340D91" w14:textId="77777777" w:rsidR="00D9636A" w:rsidRPr="00AD45A7" w:rsidRDefault="00D9636A" w:rsidP="00A97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2" w:type="dxa"/>
            <w:tcBorders>
              <w:bottom w:val="single" w:sz="4" w:space="0" w:color="auto"/>
            </w:tcBorders>
            <w:vAlign w:val="bottom"/>
          </w:tcPr>
          <w:p w14:paraId="5BF91983" w14:textId="77777777" w:rsidR="00D9636A" w:rsidRPr="00AD45A7" w:rsidRDefault="00D9636A" w:rsidP="00A97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4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AD45A7">
              <w:rPr>
                <w:rFonts w:ascii="Angsana New" w:hAnsi="Angsana New"/>
                <w:sz w:val="30"/>
                <w:szCs w:val="30"/>
              </w:rPr>
              <w:t>(1,552,760)</w:t>
            </w:r>
          </w:p>
        </w:tc>
        <w:tc>
          <w:tcPr>
            <w:tcW w:w="256" w:type="dxa"/>
            <w:vAlign w:val="bottom"/>
          </w:tcPr>
          <w:p w14:paraId="7E54AC60" w14:textId="77777777" w:rsidR="00D9636A" w:rsidRPr="00AD45A7" w:rsidRDefault="00D9636A" w:rsidP="00A97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1" w:type="dxa"/>
            <w:tcBorders>
              <w:bottom w:val="single" w:sz="4" w:space="0" w:color="auto"/>
            </w:tcBorders>
            <w:vAlign w:val="bottom"/>
          </w:tcPr>
          <w:p w14:paraId="1165CD66" w14:textId="77777777" w:rsidR="00D9636A" w:rsidRPr="00AD45A7" w:rsidRDefault="00D9636A" w:rsidP="00A97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ind w:right="-68"/>
              <w:rPr>
                <w:rFonts w:ascii="Angsana New" w:hAnsi="Angsana New"/>
                <w:sz w:val="30"/>
                <w:szCs w:val="30"/>
                <w:cs/>
              </w:rPr>
            </w:pPr>
            <w:r w:rsidRPr="00AD45A7">
              <w:rPr>
                <w:rFonts w:ascii="Angsana New" w:hAnsi="Angsana New"/>
                <w:sz w:val="30"/>
                <w:szCs w:val="30"/>
              </w:rPr>
              <w:t>(1,552,760)</w:t>
            </w:r>
          </w:p>
        </w:tc>
      </w:tr>
      <w:tr w:rsidR="00D9636A" w:rsidRPr="00CA2B7B" w14:paraId="22B4C4A4" w14:textId="77777777" w:rsidTr="00A97C80">
        <w:tc>
          <w:tcPr>
            <w:tcW w:w="3792" w:type="dxa"/>
            <w:vAlign w:val="bottom"/>
          </w:tcPr>
          <w:p w14:paraId="5F87B940" w14:textId="77777777" w:rsidR="00D9636A" w:rsidRPr="00AD45A7" w:rsidRDefault="00D9636A" w:rsidP="00A97C80">
            <w:pPr>
              <w:tabs>
                <w:tab w:val="left" w:pos="1170"/>
              </w:tabs>
              <w:ind w:hanging="2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D45A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รวมสินทรัพย์สุทธิที่ระบุได้</w:t>
            </w:r>
          </w:p>
        </w:tc>
        <w:tc>
          <w:tcPr>
            <w:tcW w:w="15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DAB107" w14:textId="18D17149" w:rsidR="00D9636A" w:rsidRPr="00AD45A7" w:rsidRDefault="00D9636A" w:rsidP="00A97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D45A7">
              <w:rPr>
                <w:rFonts w:ascii="Angsana New" w:hAnsi="Angsana New"/>
                <w:b/>
                <w:bCs/>
                <w:sz w:val="30"/>
                <w:szCs w:val="30"/>
              </w:rPr>
              <w:t>5,46</w:t>
            </w:r>
            <w:r w:rsidR="00DF3C38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 w:rsidRPr="00AD45A7">
              <w:rPr>
                <w:rFonts w:ascii="Angsana New" w:hAnsi="Angsana New"/>
                <w:b/>
                <w:bCs/>
                <w:sz w:val="30"/>
                <w:szCs w:val="30"/>
              </w:rPr>
              <w:t>,18</w:t>
            </w:r>
            <w:r w:rsidR="00DF3C38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238" w:type="dxa"/>
            <w:vAlign w:val="bottom"/>
          </w:tcPr>
          <w:p w14:paraId="04C63F26" w14:textId="77777777" w:rsidR="00D9636A" w:rsidRPr="00AD45A7" w:rsidRDefault="00D9636A" w:rsidP="00A97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7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7153F8" w14:textId="77777777" w:rsidR="00D9636A" w:rsidRPr="00AD45A7" w:rsidRDefault="00D9636A" w:rsidP="00A97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D45A7">
              <w:rPr>
                <w:rFonts w:ascii="Angsana New" w:hAnsi="Angsana New"/>
                <w:b/>
                <w:bCs/>
                <w:sz w:val="30"/>
                <w:szCs w:val="30"/>
              </w:rPr>
              <w:t>11,735,176</w:t>
            </w:r>
          </w:p>
        </w:tc>
        <w:tc>
          <w:tcPr>
            <w:tcW w:w="256" w:type="dxa"/>
            <w:vAlign w:val="bottom"/>
          </w:tcPr>
          <w:p w14:paraId="4AAF2FA7" w14:textId="77777777" w:rsidR="00D9636A" w:rsidRPr="00AD45A7" w:rsidRDefault="00D9636A" w:rsidP="00A97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41" w:type="dxa"/>
            <w:tcBorders>
              <w:top w:val="single" w:sz="4" w:space="0" w:color="auto"/>
            </w:tcBorders>
            <w:vAlign w:val="bottom"/>
          </w:tcPr>
          <w:p w14:paraId="3DC3FC59" w14:textId="1BA4D145" w:rsidR="00D9636A" w:rsidRPr="00AD45A7" w:rsidRDefault="00D9636A" w:rsidP="00A97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ind w:right="-6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D45A7">
              <w:rPr>
                <w:rFonts w:ascii="Angsana New" w:hAnsi="Angsana New"/>
                <w:b/>
                <w:bCs/>
                <w:sz w:val="30"/>
                <w:szCs w:val="30"/>
              </w:rPr>
              <w:t>17,20</w:t>
            </w:r>
            <w:r w:rsidR="00DF3C38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Pr="00AD45A7">
              <w:rPr>
                <w:rFonts w:ascii="Angsana New" w:hAnsi="Angsana New"/>
                <w:b/>
                <w:bCs/>
                <w:sz w:val="30"/>
                <w:szCs w:val="30"/>
              </w:rPr>
              <w:t>,36</w:t>
            </w:r>
            <w:r w:rsidR="00DF3C38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</w:tr>
      <w:tr w:rsidR="00D9636A" w:rsidRPr="00CA2B7B" w14:paraId="400CD587" w14:textId="77777777" w:rsidTr="00A97C80">
        <w:tc>
          <w:tcPr>
            <w:tcW w:w="3792" w:type="dxa"/>
            <w:vAlign w:val="bottom"/>
          </w:tcPr>
          <w:p w14:paraId="0BE8870C" w14:textId="77777777" w:rsidR="00D9636A" w:rsidRPr="00AD45A7" w:rsidRDefault="00D9636A" w:rsidP="00A97C80">
            <w:pPr>
              <w:tabs>
                <w:tab w:val="left" w:pos="1170"/>
              </w:tabs>
              <w:ind w:hanging="24"/>
              <w:rPr>
                <w:rFonts w:ascii="Angsana New" w:hAnsi="Angsana New"/>
                <w:sz w:val="30"/>
                <w:szCs w:val="30"/>
              </w:rPr>
            </w:pPr>
            <w:r w:rsidRPr="00AD45A7">
              <w:rPr>
                <w:rFonts w:ascii="Angsana New" w:hAnsi="Angsana New" w:hint="cs"/>
                <w:sz w:val="30"/>
                <w:szCs w:val="30"/>
                <w:cs/>
              </w:rPr>
              <w:t xml:space="preserve">ส่วนได้เสียที่ได้มา </w:t>
            </w:r>
            <w:r w:rsidRPr="00AD45A7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AD45A7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ร้อยละ</w:t>
            </w:r>
            <w:r w:rsidRPr="00AD45A7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1552" w:type="dxa"/>
            <w:tcBorders>
              <w:top w:val="double" w:sz="4" w:space="0" w:color="auto"/>
            </w:tcBorders>
            <w:vAlign w:val="bottom"/>
          </w:tcPr>
          <w:p w14:paraId="72918510" w14:textId="77777777" w:rsidR="00D9636A" w:rsidRPr="00AD45A7" w:rsidRDefault="00D9636A" w:rsidP="00A97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4"/>
              </w:tabs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238" w:type="dxa"/>
            <w:vAlign w:val="bottom"/>
          </w:tcPr>
          <w:p w14:paraId="53AAAF5F" w14:textId="77777777" w:rsidR="00D9636A" w:rsidRPr="00AD45A7" w:rsidRDefault="00D9636A" w:rsidP="00A97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72" w:type="dxa"/>
            <w:tcBorders>
              <w:top w:val="double" w:sz="4" w:space="0" w:color="auto"/>
            </w:tcBorders>
            <w:vAlign w:val="bottom"/>
          </w:tcPr>
          <w:p w14:paraId="5616B364" w14:textId="77777777" w:rsidR="00D9636A" w:rsidRPr="00AD45A7" w:rsidRDefault="00D9636A" w:rsidP="00A97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1"/>
              </w:tabs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256" w:type="dxa"/>
            <w:vAlign w:val="bottom"/>
          </w:tcPr>
          <w:p w14:paraId="3FECE20A" w14:textId="77777777" w:rsidR="00D9636A" w:rsidRPr="00AD45A7" w:rsidRDefault="00D9636A" w:rsidP="00A97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41" w:type="dxa"/>
            <w:vAlign w:val="center"/>
          </w:tcPr>
          <w:p w14:paraId="7DA863E2" w14:textId="77777777" w:rsidR="00D9636A" w:rsidRPr="00AD45A7" w:rsidRDefault="00D9636A" w:rsidP="00A97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ind w:right="-68"/>
              <w:rPr>
                <w:rFonts w:ascii="Angsana New" w:hAnsi="Angsana New"/>
                <w:sz w:val="30"/>
                <w:szCs w:val="30"/>
              </w:rPr>
            </w:pPr>
            <w:r w:rsidRPr="00AD45A7">
              <w:rPr>
                <w:rFonts w:ascii="Angsana New" w:hAnsi="Angsana New"/>
                <w:sz w:val="30"/>
                <w:szCs w:val="30"/>
              </w:rPr>
              <w:t>15.53</w:t>
            </w:r>
          </w:p>
        </w:tc>
      </w:tr>
      <w:tr w:rsidR="00D9636A" w:rsidRPr="00CA2B7B" w14:paraId="0D2945E3" w14:textId="77777777" w:rsidTr="00A97C80">
        <w:tc>
          <w:tcPr>
            <w:tcW w:w="3792" w:type="dxa"/>
            <w:vAlign w:val="bottom"/>
          </w:tcPr>
          <w:p w14:paraId="476882C5" w14:textId="77777777" w:rsidR="00D9636A" w:rsidRPr="00AD45A7" w:rsidRDefault="00D9636A" w:rsidP="00A97C80">
            <w:pPr>
              <w:tabs>
                <w:tab w:val="left" w:pos="1170"/>
              </w:tabs>
              <w:ind w:hanging="24"/>
              <w:rPr>
                <w:rFonts w:ascii="Angsana New" w:hAnsi="Angsana New"/>
                <w:b/>
                <w:bCs/>
                <w:spacing w:val="-4"/>
                <w:sz w:val="30"/>
                <w:szCs w:val="30"/>
                <w:cs/>
              </w:rPr>
            </w:pPr>
          </w:p>
        </w:tc>
        <w:tc>
          <w:tcPr>
            <w:tcW w:w="1552" w:type="dxa"/>
            <w:vAlign w:val="bottom"/>
          </w:tcPr>
          <w:p w14:paraId="0F6D9A88" w14:textId="77777777" w:rsidR="00D9636A" w:rsidRPr="00AD45A7" w:rsidRDefault="00D9636A" w:rsidP="00A97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8" w:type="dxa"/>
            <w:vAlign w:val="bottom"/>
          </w:tcPr>
          <w:p w14:paraId="7ACE1A83" w14:textId="77777777" w:rsidR="00D9636A" w:rsidRPr="00AD45A7" w:rsidRDefault="00D9636A" w:rsidP="00A97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72" w:type="dxa"/>
            <w:vAlign w:val="bottom"/>
          </w:tcPr>
          <w:p w14:paraId="4FDBFBE4" w14:textId="77777777" w:rsidR="00D9636A" w:rsidRPr="00AD45A7" w:rsidRDefault="00D9636A" w:rsidP="00A97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31"/>
              </w:tabs>
              <w:ind w:right="-43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6" w:type="dxa"/>
            <w:vAlign w:val="bottom"/>
          </w:tcPr>
          <w:p w14:paraId="455B2DAC" w14:textId="77777777" w:rsidR="00D9636A" w:rsidRPr="00AD45A7" w:rsidRDefault="00D9636A" w:rsidP="00A97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41" w:type="dxa"/>
            <w:tcBorders>
              <w:top w:val="single" w:sz="4" w:space="0" w:color="auto"/>
            </w:tcBorders>
            <w:vAlign w:val="bottom"/>
          </w:tcPr>
          <w:p w14:paraId="55F40323" w14:textId="2E7291EE" w:rsidR="00D9636A" w:rsidRPr="00AD45A7" w:rsidRDefault="00D9636A" w:rsidP="00A97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ind w:right="-6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D45A7">
              <w:rPr>
                <w:rFonts w:ascii="Angsana New" w:hAnsi="Angsana New"/>
                <w:b/>
                <w:bCs/>
                <w:sz w:val="30"/>
                <w:szCs w:val="30"/>
              </w:rPr>
              <w:t>2,67</w:t>
            </w:r>
            <w:r w:rsidR="00DF3C38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AD45A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DF3C38">
              <w:rPr>
                <w:rFonts w:ascii="Angsana New" w:hAnsi="Angsana New"/>
                <w:b/>
                <w:bCs/>
                <w:sz w:val="30"/>
                <w:szCs w:val="30"/>
              </w:rPr>
              <w:t>52</w:t>
            </w:r>
            <w:r w:rsidRPr="00AD45A7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</w:tr>
      <w:tr w:rsidR="00D9636A" w:rsidRPr="00CA2B7B" w14:paraId="77839B07" w14:textId="77777777" w:rsidTr="00A97C80">
        <w:tc>
          <w:tcPr>
            <w:tcW w:w="3792" w:type="dxa"/>
            <w:vAlign w:val="bottom"/>
          </w:tcPr>
          <w:p w14:paraId="036AC5B9" w14:textId="2BB15B49" w:rsidR="00D9636A" w:rsidRPr="009F5A92" w:rsidRDefault="009F5A92" w:rsidP="009F5A92">
            <w:pPr>
              <w:ind w:right="-180" w:hanging="24"/>
              <w:rPr>
                <w:rFonts w:ascii="Angsana New" w:hAnsi="Angsana New"/>
                <w:b/>
                <w:bCs/>
                <w:spacing w:val="-6"/>
                <w:sz w:val="30"/>
                <w:szCs w:val="30"/>
                <w:cs/>
              </w:rPr>
            </w:pPr>
            <w:r w:rsidRPr="009F5A92">
              <w:rPr>
                <w:rFonts w:ascii="Angsana New" w:hAnsi="Angsana New"/>
                <w:spacing w:val="-6"/>
                <w:sz w:val="30"/>
                <w:szCs w:val="30"/>
                <w:cs/>
              </w:rPr>
              <w:t>ส่วนต่างมูลค่ายุติธรรมและสิ่งตอบแทนที่โอนให้</w:t>
            </w:r>
          </w:p>
        </w:tc>
        <w:tc>
          <w:tcPr>
            <w:tcW w:w="1552" w:type="dxa"/>
            <w:vAlign w:val="bottom"/>
          </w:tcPr>
          <w:p w14:paraId="322FFCC9" w14:textId="77777777" w:rsidR="00D9636A" w:rsidRPr="00AD45A7" w:rsidRDefault="00D9636A" w:rsidP="00A97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  <w:vAlign w:val="bottom"/>
          </w:tcPr>
          <w:p w14:paraId="760175CC" w14:textId="77777777" w:rsidR="00D9636A" w:rsidRPr="00AD45A7" w:rsidRDefault="00D9636A" w:rsidP="00A97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2" w:type="dxa"/>
            <w:vAlign w:val="bottom"/>
          </w:tcPr>
          <w:p w14:paraId="3110F797" w14:textId="77777777" w:rsidR="00D9636A" w:rsidRPr="00AD45A7" w:rsidRDefault="00D9636A" w:rsidP="00A97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6" w:type="dxa"/>
            <w:vAlign w:val="bottom"/>
          </w:tcPr>
          <w:p w14:paraId="72F725A8" w14:textId="77777777" w:rsidR="00D9636A" w:rsidRPr="00AD45A7" w:rsidRDefault="00D9636A" w:rsidP="00A97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1" w:type="dxa"/>
            <w:tcBorders>
              <w:bottom w:val="single" w:sz="4" w:space="0" w:color="auto"/>
            </w:tcBorders>
            <w:vAlign w:val="bottom"/>
          </w:tcPr>
          <w:p w14:paraId="0E6C9B04" w14:textId="11A5E94D" w:rsidR="00D9636A" w:rsidRPr="00AD45A7" w:rsidRDefault="00D9636A" w:rsidP="00A97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ind w:right="-68"/>
              <w:rPr>
                <w:rFonts w:ascii="Angsana New" w:hAnsi="Angsana New"/>
                <w:sz w:val="30"/>
                <w:szCs w:val="30"/>
              </w:rPr>
            </w:pPr>
            <w:r w:rsidRPr="00AD45A7">
              <w:rPr>
                <w:rFonts w:ascii="Angsana New" w:hAnsi="Angsana New"/>
                <w:sz w:val="30"/>
                <w:szCs w:val="30"/>
              </w:rPr>
              <w:t>4</w:t>
            </w:r>
            <w:r w:rsidR="00DF3C38">
              <w:rPr>
                <w:rFonts w:ascii="Angsana New" w:hAnsi="Angsana New"/>
                <w:sz w:val="30"/>
                <w:szCs w:val="30"/>
              </w:rPr>
              <w:t>0</w:t>
            </w:r>
            <w:r w:rsidRPr="00AD45A7">
              <w:rPr>
                <w:rFonts w:ascii="Angsana New" w:hAnsi="Angsana New"/>
                <w:sz w:val="30"/>
                <w:szCs w:val="30"/>
              </w:rPr>
              <w:t>,</w:t>
            </w:r>
            <w:r w:rsidR="00DF3C38">
              <w:rPr>
                <w:rFonts w:ascii="Angsana New" w:hAnsi="Angsana New"/>
                <w:sz w:val="30"/>
                <w:szCs w:val="30"/>
              </w:rPr>
              <w:t>613</w:t>
            </w:r>
          </w:p>
        </w:tc>
      </w:tr>
      <w:tr w:rsidR="00D9636A" w:rsidRPr="00D246FB" w14:paraId="69602CD5" w14:textId="77777777" w:rsidTr="00A97C80">
        <w:tc>
          <w:tcPr>
            <w:tcW w:w="3792" w:type="dxa"/>
            <w:vAlign w:val="bottom"/>
          </w:tcPr>
          <w:p w14:paraId="0EDF4CB0" w14:textId="77777777" w:rsidR="00D9636A" w:rsidRPr="00B90C96" w:rsidRDefault="00D9636A" w:rsidP="00A97C80">
            <w:pPr>
              <w:ind w:hanging="2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90C9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สิ่งตอบแทนที่โอนให้</w:t>
            </w:r>
          </w:p>
        </w:tc>
        <w:tc>
          <w:tcPr>
            <w:tcW w:w="1552" w:type="dxa"/>
            <w:vAlign w:val="bottom"/>
          </w:tcPr>
          <w:p w14:paraId="278DBA34" w14:textId="77777777" w:rsidR="00D9636A" w:rsidRPr="00B90C96" w:rsidRDefault="00D9636A" w:rsidP="00A97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8" w:type="dxa"/>
            <w:vAlign w:val="bottom"/>
          </w:tcPr>
          <w:p w14:paraId="032D3490" w14:textId="77777777" w:rsidR="00D9636A" w:rsidRPr="00B90C96" w:rsidRDefault="00D9636A" w:rsidP="00A97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72" w:type="dxa"/>
            <w:vAlign w:val="bottom"/>
          </w:tcPr>
          <w:p w14:paraId="7846195A" w14:textId="77777777" w:rsidR="00D9636A" w:rsidRPr="00B90C96" w:rsidRDefault="00D9636A" w:rsidP="00A97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6" w:type="dxa"/>
            <w:vAlign w:val="bottom"/>
          </w:tcPr>
          <w:p w14:paraId="344795DF" w14:textId="77777777" w:rsidR="00D9636A" w:rsidRPr="00B90C96" w:rsidRDefault="00D9636A" w:rsidP="00A97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4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4D6673" w14:textId="77777777" w:rsidR="00D9636A" w:rsidRPr="00A97C80" w:rsidRDefault="00D9636A" w:rsidP="00A97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ind w:right="-6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97C80">
              <w:rPr>
                <w:rFonts w:ascii="Angsana New" w:hAnsi="Angsana New"/>
                <w:b/>
                <w:bCs/>
                <w:sz w:val="30"/>
                <w:szCs w:val="30"/>
              </w:rPr>
              <w:t>2,712,140</w:t>
            </w:r>
          </w:p>
        </w:tc>
      </w:tr>
    </w:tbl>
    <w:p w14:paraId="3A9130C7" w14:textId="77777777" w:rsidR="00D9636A" w:rsidRPr="00570971" w:rsidRDefault="00D9636A" w:rsidP="003639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napToGrid w:val="0"/>
          <w:sz w:val="24"/>
          <w:szCs w:val="24"/>
          <w:lang w:eastAsia="th-TH"/>
        </w:rPr>
      </w:pPr>
    </w:p>
    <w:p w14:paraId="04088BA6" w14:textId="67D75422" w:rsidR="00702AC9" w:rsidRPr="00CB7024" w:rsidRDefault="00702AC9" w:rsidP="00702A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firstLine="540"/>
        <w:rPr>
          <w:rFonts w:ascii="Angsana New" w:hAnsi="Angsana New"/>
          <w:b/>
          <w:bCs/>
          <w:i/>
          <w:iCs/>
          <w:snapToGrid w:val="0"/>
          <w:sz w:val="30"/>
          <w:szCs w:val="30"/>
          <w:lang w:eastAsia="th-TH"/>
        </w:rPr>
      </w:pPr>
      <w:r w:rsidRPr="00CB7024">
        <w:rPr>
          <w:rFonts w:ascii="Angsana New" w:hAnsi="Angsana New"/>
          <w:b/>
          <w:bCs/>
          <w:i/>
          <w:iCs/>
          <w:snapToGrid w:val="0"/>
          <w:sz w:val="30"/>
          <w:szCs w:val="30"/>
          <w:cs/>
          <w:lang w:eastAsia="th-TH"/>
        </w:rPr>
        <w:t xml:space="preserve">เงินลงทุนในบริษัทร่วมทางอ้อม - </w:t>
      </w:r>
      <w:proofErr w:type="spellStart"/>
      <w:r w:rsidRPr="00CB7024">
        <w:rPr>
          <w:rFonts w:ascii="Angsana New" w:hAnsi="Angsana New"/>
          <w:b/>
          <w:bCs/>
          <w:i/>
          <w:iCs/>
          <w:snapToGrid w:val="0"/>
          <w:sz w:val="30"/>
          <w:szCs w:val="30"/>
          <w:lang w:eastAsia="th-TH"/>
        </w:rPr>
        <w:t>Yandin</w:t>
      </w:r>
      <w:proofErr w:type="spellEnd"/>
      <w:r w:rsidRPr="00CB7024">
        <w:rPr>
          <w:rFonts w:ascii="Angsana New" w:hAnsi="Angsana New"/>
          <w:b/>
          <w:bCs/>
          <w:i/>
          <w:iCs/>
          <w:snapToGrid w:val="0"/>
          <w:sz w:val="30"/>
          <w:szCs w:val="30"/>
          <w:lang w:eastAsia="th-TH"/>
        </w:rPr>
        <w:t xml:space="preserve"> WF Holdings Pty Ltd</w:t>
      </w:r>
      <w:r w:rsidRPr="00CB7024">
        <w:rPr>
          <w:rFonts w:ascii="Angsana New" w:hAnsi="Angsana New"/>
          <w:b/>
          <w:bCs/>
          <w:i/>
          <w:iCs/>
          <w:snapToGrid w:val="0"/>
          <w:sz w:val="30"/>
          <w:szCs w:val="30"/>
          <w:cs/>
          <w:lang w:eastAsia="th-TH"/>
        </w:rPr>
        <w:t xml:space="preserve"> (“</w:t>
      </w:r>
      <w:proofErr w:type="spellStart"/>
      <w:r w:rsidRPr="00CB7024">
        <w:rPr>
          <w:rFonts w:ascii="Angsana New" w:hAnsi="Angsana New"/>
          <w:b/>
          <w:bCs/>
          <w:i/>
          <w:iCs/>
          <w:snapToGrid w:val="0"/>
          <w:sz w:val="30"/>
          <w:szCs w:val="30"/>
          <w:lang w:eastAsia="th-TH"/>
        </w:rPr>
        <w:t>Yandin</w:t>
      </w:r>
      <w:proofErr w:type="spellEnd"/>
      <w:r w:rsidRPr="00CB7024">
        <w:rPr>
          <w:rFonts w:ascii="Angsana New" w:hAnsi="Angsana New"/>
          <w:b/>
          <w:bCs/>
          <w:i/>
          <w:iCs/>
          <w:snapToGrid w:val="0"/>
          <w:sz w:val="30"/>
          <w:szCs w:val="30"/>
          <w:lang w:eastAsia="th-TH"/>
        </w:rPr>
        <w:t>”)</w:t>
      </w:r>
    </w:p>
    <w:p w14:paraId="56E20C7C" w14:textId="77777777" w:rsidR="00702AC9" w:rsidRPr="00570971" w:rsidRDefault="00702AC9" w:rsidP="003639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4"/>
          <w:szCs w:val="24"/>
        </w:rPr>
      </w:pPr>
    </w:p>
    <w:p w14:paraId="3905DF31" w14:textId="2DD36317" w:rsidR="00570971" w:rsidRDefault="00702AC9" w:rsidP="00702AC9">
      <w:pPr>
        <w:ind w:left="540"/>
        <w:jc w:val="thaiDistribute"/>
        <w:rPr>
          <w:rFonts w:ascii="Angsana New" w:hAnsi="Angsana New"/>
          <w:snapToGrid w:val="0"/>
          <w:sz w:val="30"/>
          <w:szCs w:val="30"/>
          <w:cs/>
          <w:lang w:eastAsia="th-TH"/>
        </w:rPr>
      </w:pPr>
      <w:r w:rsidRPr="00CB7024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เมื่อวันที่ </w:t>
      </w:r>
      <w:r w:rsidRPr="000D4AF3">
        <w:rPr>
          <w:rFonts w:ascii="Angsana New" w:hAnsi="Angsana New"/>
          <w:snapToGrid w:val="0"/>
          <w:sz w:val="30"/>
          <w:szCs w:val="30"/>
          <w:lang w:eastAsia="th-TH"/>
        </w:rPr>
        <w:t>17</w:t>
      </w:r>
      <w:r w:rsidRPr="00CB7024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 พฤษภาคม </w:t>
      </w:r>
      <w:r w:rsidRPr="000D4AF3">
        <w:rPr>
          <w:rFonts w:ascii="Angsana New" w:hAnsi="Angsana New"/>
          <w:snapToGrid w:val="0"/>
          <w:sz w:val="30"/>
          <w:szCs w:val="30"/>
          <w:lang w:eastAsia="th-TH"/>
        </w:rPr>
        <w:t>2564</w:t>
      </w:r>
      <w:r w:rsidRPr="00CB7024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 บริษัท อาร์เอช อินเตอร์เนชั่นแนล (สิงคโปร์) คอร์ปอเรชั่น จำกัด ซึ่งเป็นบริษัทย่อ</w:t>
      </w:r>
      <w:r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ย</w:t>
      </w:r>
      <w:r w:rsidRPr="00CB7024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ทางอ้อม ได้จ่ายชำระค่าหุ้นเพิ่มทุนให้แก่ </w:t>
      </w:r>
      <w:proofErr w:type="spellStart"/>
      <w:r w:rsidRPr="00CB7024">
        <w:rPr>
          <w:rFonts w:ascii="Angsana New" w:hAnsi="Angsana New"/>
          <w:snapToGrid w:val="0"/>
          <w:sz w:val="30"/>
          <w:szCs w:val="30"/>
          <w:lang w:eastAsia="th-TH"/>
        </w:rPr>
        <w:t>Yandin</w:t>
      </w:r>
      <w:proofErr w:type="spellEnd"/>
      <w:r w:rsidRPr="00CB7024">
        <w:rPr>
          <w:rFonts w:ascii="Angsana New" w:hAnsi="Angsana New"/>
          <w:snapToGrid w:val="0"/>
          <w:sz w:val="30"/>
          <w:szCs w:val="30"/>
          <w:lang w:eastAsia="th-TH"/>
        </w:rPr>
        <w:t xml:space="preserve"> WF Holdings Pty Ltd </w:t>
      </w:r>
      <w:r w:rsidRPr="00CB7024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ซึ่งเป็นบริษัทร่วมของบริษัทย่อยทางอ้อมดังกล่าว ตามสัดส่วนการลงทุนร้อยละ </w:t>
      </w:r>
      <w:r w:rsidRPr="000D4AF3">
        <w:rPr>
          <w:rFonts w:ascii="Angsana New" w:hAnsi="Angsana New"/>
          <w:snapToGrid w:val="0"/>
          <w:sz w:val="30"/>
          <w:szCs w:val="30"/>
          <w:lang w:eastAsia="th-TH"/>
        </w:rPr>
        <w:t>70</w:t>
      </w:r>
      <w:r w:rsidRPr="00CB7024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 เป็นจำนวนเงินรวมทั้งสิ้น </w:t>
      </w:r>
      <w:r w:rsidRPr="000D4AF3">
        <w:rPr>
          <w:rFonts w:ascii="Angsana New" w:hAnsi="Angsana New"/>
          <w:snapToGrid w:val="0"/>
          <w:sz w:val="30"/>
          <w:szCs w:val="30"/>
          <w:lang w:eastAsia="th-TH"/>
        </w:rPr>
        <w:t>17</w:t>
      </w:r>
      <w:r w:rsidRPr="00CB7024">
        <w:rPr>
          <w:rFonts w:ascii="Angsana New" w:hAnsi="Angsana New"/>
          <w:snapToGrid w:val="0"/>
          <w:sz w:val="30"/>
          <w:szCs w:val="30"/>
          <w:cs/>
          <w:lang w:eastAsia="th-TH"/>
        </w:rPr>
        <w:t>.</w:t>
      </w:r>
      <w:r w:rsidRPr="000D4AF3">
        <w:rPr>
          <w:rFonts w:ascii="Angsana New" w:hAnsi="Angsana New"/>
          <w:snapToGrid w:val="0"/>
          <w:sz w:val="30"/>
          <w:szCs w:val="30"/>
          <w:lang w:eastAsia="th-TH"/>
        </w:rPr>
        <w:t>40</w:t>
      </w:r>
      <w:r w:rsidRPr="00CB7024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 ล้านเหรียญออสเตรเลีย หรือเทียบเท่า </w:t>
      </w:r>
      <w:r w:rsidRPr="000D4AF3">
        <w:rPr>
          <w:rFonts w:ascii="Angsana New" w:hAnsi="Angsana New"/>
          <w:snapToGrid w:val="0"/>
          <w:sz w:val="30"/>
          <w:szCs w:val="30"/>
          <w:lang w:eastAsia="th-TH"/>
        </w:rPr>
        <w:t>420</w:t>
      </w:r>
      <w:r w:rsidRPr="00CB7024">
        <w:rPr>
          <w:rFonts w:ascii="Angsana New" w:hAnsi="Angsana New"/>
          <w:snapToGrid w:val="0"/>
          <w:sz w:val="30"/>
          <w:szCs w:val="30"/>
          <w:cs/>
          <w:lang w:eastAsia="th-TH"/>
        </w:rPr>
        <w:t>.</w:t>
      </w:r>
      <w:r w:rsidRPr="000D4AF3">
        <w:rPr>
          <w:rFonts w:ascii="Angsana New" w:hAnsi="Angsana New"/>
          <w:snapToGrid w:val="0"/>
          <w:sz w:val="30"/>
          <w:szCs w:val="30"/>
          <w:lang w:eastAsia="th-TH"/>
        </w:rPr>
        <w:t>45</w:t>
      </w:r>
      <w:r w:rsidRPr="00CB7024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 ล้านบาท</w:t>
      </w:r>
      <w:r w:rsidR="00570971">
        <w:rPr>
          <w:rFonts w:ascii="Angsana New" w:hAnsi="Angsana New"/>
          <w:snapToGrid w:val="0"/>
          <w:sz w:val="30"/>
          <w:szCs w:val="30"/>
          <w:cs/>
          <w:lang w:eastAsia="th-TH"/>
        </w:rPr>
        <w:br w:type="page"/>
      </w:r>
    </w:p>
    <w:p w14:paraId="767B86A4" w14:textId="5E651669" w:rsidR="000F1D77" w:rsidRPr="00CE644C" w:rsidRDefault="000F1D77" w:rsidP="000F1D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</w:pPr>
      <w:r w:rsidRPr="004B1643">
        <w:rPr>
          <w:rFonts w:ascii="Angsana New" w:hAnsi="Angsana New"/>
          <w:b/>
          <w:bCs/>
          <w:i/>
          <w:iCs/>
          <w:snapToGrid w:val="0"/>
          <w:sz w:val="30"/>
          <w:szCs w:val="30"/>
          <w:cs/>
          <w:lang w:eastAsia="th-TH"/>
        </w:rPr>
        <w:lastRenderedPageBreak/>
        <w:tab/>
      </w:r>
      <w:r w:rsidR="004B1643" w:rsidRPr="004B1643">
        <w:rPr>
          <w:rFonts w:ascii="Angsana New" w:hAnsi="Angsana New" w:hint="cs"/>
          <w:b/>
          <w:bCs/>
          <w:i/>
          <w:iCs/>
          <w:snapToGrid w:val="0"/>
          <w:sz w:val="30"/>
          <w:szCs w:val="30"/>
          <w:cs/>
          <w:lang w:eastAsia="th-TH"/>
        </w:rPr>
        <w:t>เงินลงทุนในการร่วมค้า</w:t>
      </w:r>
      <w:r w:rsidR="004B1643">
        <w:rPr>
          <w:rFonts w:ascii="Angsana New" w:hAnsi="Angsana New" w:hint="cs"/>
          <w:b/>
          <w:bCs/>
          <w:i/>
          <w:iCs/>
          <w:sz w:val="30"/>
          <w:szCs w:val="30"/>
          <w:cs/>
        </w:rPr>
        <w:t>ทางตรง</w:t>
      </w:r>
      <w:r w:rsidR="004B1643">
        <w:rPr>
          <w:rFonts w:ascii="Angsana New" w:hAnsi="Angsana New" w:hint="cs"/>
          <w:b/>
          <w:bCs/>
          <w:i/>
          <w:iCs/>
          <w:snapToGrid w:val="0"/>
          <w:sz w:val="30"/>
          <w:szCs w:val="30"/>
          <w:cs/>
          <w:lang w:eastAsia="th-TH"/>
        </w:rPr>
        <w:t xml:space="preserve"> </w:t>
      </w:r>
      <w:r w:rsidR="004B1643">
        <w:rPr>
          <w:rFonts w:ascii="Angsana New" w:hAnsi="Angsana New"/>
          <w:b/>
          <w:bCs/>
          <w:i/>
          <w:iCs/>
          <w:snapToGrid w:val="0"/>
          <w:sz w:val="30"/>
          <w:szCs w:val="30"/>
          <w:lang w:eastAsia="th-TH"/>
        </w:rPr>
        <w:t xml:space="preserve">- </w:t>
      </w:r>
      <w:r w:rsidRPr="00CE644C"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  <w:t xml:space="preserve">บริษัท </w:t>
      </w:r>
      <w:r w:rsidRPr="00CE644C">
        <w:rPr>
          <w:rFonts w:ascii="Angsana New" w:hAnsi="Angsana New" w:hint="cs"/>
          <w:b/>
          <w:bCs/>
          <w:i/>
          <w:iCs/>
          <w:sz w:val="30"/>
          <w:szCs w:val="30"/>
          <w:cs/>
          <w:lang w:val="th-TH"/>
        </w:rPr>
        <w:t>หินกองเพาเวอร์โฮลดิ้ง จำกัด</w:t>
      </w:r>
      <w:r w:rsidR="007E5DF9">
        <w:rPr>
          <w:rFonts w:ascii="Angsana New" w:hAnsi="Angsana New" w:hint="cs"/>
          <w:b/>
          <w:bCs/>
          <w:i/>
          <w:iCs/>
          <w:sz w:val="30"/>
          <w:szCs w:val="30"/>
          <w:cs/>
          <w:lang w:val="th-TH"/>
        </w:rPr>
        <w:t xml:space="preserve"> (</w:t>
      </w:r>
      <w:r w:rsidR="007E5DF9">
        <w:rPr>
          <w:rFonts w:ascii="Angsana New" w:hAnsi="Angsana New"/>
          <w:b/>
          <w:bCs/>
          <w:i/>
          <w:iCs/>
          <w:sz w:val="30"/>
          <w:szCs w:val="30"/>
        </w:rPr>
        <w:t>“HKH”</w:t>
      </w:r>
      <w:r w:rsidR="007E5DF9">
        <w:rPr>
          <w:rFonts w:ascii="Angsana New" w:hAnsi="Angsana New" w:hint="cs"/>
          <w:b/>
          <w:bCs/>
          <w:i/>
          <w:iCs/>
          <w:sz w:val="30"/>
          <w:szCs w:val="30"/>
          <w:cs/>
          <w:lang w:val="th-TH"/>
        </w:rPr>
        <w:t>)</w:t>
      </w:r>
    </w:p>
    <w:p w14:paraId="7BE93830" w14:textId="77777777" w:rsidR="000F1D77" w:rsidRPr="0036398F" w:rsidRDefault="000F1D77" w:rsidP="002E4F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3D1D77F5" w14:textId="0D115AEF" w:rsidR="000F1D77" w:rsidRDefault="000F1D77" w:rsidP="000F1D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CE644C">
        <w:rPr>
          <w:rFonts w:ascii="Angsana New" w:hAnsi="Angsana New" w:hint="cs"/>
          <w:sz w:val="30"/>
          <w:szCs w:val="30"/>
          <w:cs/>
          <w:lang w:val="th-TH"/>
        </w:rPr>
        <w:t>ในการประชุมวิสามัญผู้ถือหุ้นของบริษัท หินกองเพาเวอร์โฮลดิ้ง จำกัด ซึ่งเป็น</w:t>
      </w:r>
      <w:r w:rsidRPr="00CE644C">
        <w:rPr>
          <w:rFonts w:ascii="Angsana New" w:hAnsi="Angsana New" w:hint="cs"/>
          <w:sz w:val="30"/>
          <w:szCs w:val="30"/>
          <w:cs/>
        </w:rPr>
        <w:t>การร่วมค้าทางตรง</w:t>
      </w:r>
      <w:r w:rsidRPr="00CE644C">
        <w:rPr>
          <w:rFonts w:ascii="Angsana New" w:hAnsi="Angsana New"/>
          <w:sz w:val="30"/>
          <w:szCs w:val="30"/>
        </w:rPr>
        <w:t xml:space="preserve"> </w:t>
      </w:r>
      <w:r w:rsidRPr="00CE644C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>
        <w:rPr>
          <w:rFonts w:ascii="Angsana New" w:hAnsi="Angsana New"/>
          <w:sz w:val="30"/>
          <w:szCs w:val="30"/>
          <w:cs/>
        </w:rPr>
        <w:br/>
      </w:r>
      <w:r w:rsidRPr="00CE644C">
        <w:rPr>
          <w:rFonts w:ascii="Angsana New" w:hAnsi="Angsana New"/>
          <w:sz w:val="30"/>
          <w:szCs w:val="30"/>
        </w:rPr>
        <w:t xml:space="preserve">9 </w:t>
      </w:r>
      <w:r w:rsidRPr="00CE644C">
        <w:rPr>
          <w:rFonts w:ascii="Angsana New" w:hAnsi="Angsana New" w:hint="cs"/>
          <w:sz w:val="30"/>
          <w:szCs w:val="30"/>
          <w:cs/>
        </w:rPr>
        <w:t xml:space="preserve">กุมภาพันธ์ </w:t>
      </w:r>
      <w:r w:rsidRPr="00CE644C">
        <w:rPr>
          <w:rFonts w:ascii="Angsana New" w:hAnsi="Angsana New"/>
          <w:sz w:val="30"/>
          <w:szCs w:val="30"/>
        </w:rPr>
        <w:t xml:space="preserve">2564 </w:t>
      </w:r>
      <w:r w:rsidRPr="00CE644C">
        <w:rPr>
          <w:rFonts w:ascii="Angsana New" w:hAnsi="Angsana New" w:hint="cs"/>
          <w:sz w:val="30"/>
          <w:szCs w:val="30"/>
          <w:cs/>
        </w:rPr>
        <w:t xml:space="preserve">ผู้ถือหุ้นมีมติอนุมัติให้เพิ่มทุนจดทะเบียนจาก </w:t>
      </w:r>
      <w:r w:rsidRPr="00CE644C">
        <w:rPr>
          <w:rFonts w:ascii="Angsana New" w:hAnsi="Angsana New"/>
          <w:sz w:val="30"/>
          <w:szCs w:val="30"/>
        </w:rPr>
        <w:t xml:space="preserve">1,204 </w:t>
      </w:r>
      <w:r w:rsidRPr="00CE644C"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Pr="00CE644C">
        <w:rPr>
          <w:rFonts w:ascii="Angsana New" w:hAnsi="Angsana New" w:hint="cs"/>
          <w:i/>
          <w:iCs/>
          <w:sz w:val="30"/>
          <w:szCs w:val="30"/>
          <w:cs/>
        </w:rPr>
        <w:t xml:space="preserve">(แบ่งเป็นหุ้นสามัญจำนวน </w:t>
      </w:r>
      <w:r w:rsidRPr="00CE644C">
        <w:rPr>
          <w:rFonts w:ascii="Angsana New" w:hAnsi="Angsana New"/>
          <w:i/>
          <w:iCs/>
          <w:sz w:val="30"/>
          <w:szCs w:val="30"/>
        </w:rPr>
        <w:t xml:space="preserve">120.40 </w:t>
      </w:r>
      <w:r w:rsidRPr="00CE644C">
        <w:rPr>
          <w:rFonts w:ascii="Angsana New" w:hAnsi="Angsana New" w:hint="cs"/>
          <w:i/>
          <w:iCs/>
          <w:sz w:val="30"/>
          <w:szCs w:val="30"/>
          <w:cs/>
        </w:rPr>
        <w:t xml:space="preserve">ล้านหุ้น มูลค่าที่ตราไว้หุ้นละ </w:t>
      </w:r>
      <w:r w:rsidRPr="00CE644C">
        <w:rPr>
          <w:rFonts w:ascii="Angsana New" w:hAnsi="Angsana New"/>
          <w:i/>
          <w:iCs/>
          <w:sz w:val="30"/>
          <w:szCs w:val="30"/>
        </w:rPr>
        <w:t xml:space="preserve">10 </w:t>
      </w:r>
      <w:r w:rsidRPr="00CE644C">
        <w:rPr>
          <w:rFonts w:ascii="Angsana New" w:hAnsi="Angsana New" w:hint="cs"/>
          <w:i/>
          <w:iCs/>
          <w:sz w:val="30"/>
          <w:szCs w:val="30"/>
          <w:cs/>
        </w:rPr>
        <w:t xml:space="preserve">บาท) </w:t>
      </w:r>
      <w:r>
        <w:rPr>
          <w:rFonts w:ascii="Angsana New" w:hAnsi="Angsana New" w:hint="cs"/>
          <w:sz w:val="30"/>
          <w:szCs w:val="30"/>
          <w:cs/>
        </w:rPr>
        <w:t xml:space="preserve">เป็น </w:t>
      </w:r>
      <w:r>
        <w:rPr>
          <w:rFonts w:ascii="Angsana New" w:hAnsi="Angsana New"/>
          <w:sz w:val="30"/>
          <w:szCs w:val="30"/>
        </w:rPr>
        <w:t xml:space="preserve">2,852 </w:t>
      </w:r>
      <w:r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Pr="00CE644C">
        <w:rPr>
          <w:rFonts w:ascii="Angsana New" w:hAnsi="Angsana New" w:hint="cs"/>
          <w:i/>
          <w:iCs/>
          <w:sz w:val="30"/>
          <w:szCs w:val="30"/>
          <w:cs/>
        </w:rPr>
        <w:t xml:space="preserve">(แบ่งเป็นหุ้นสามัญจำนวน </w:t>
      </w:r>
      <w:r>
        <w:rPr>
          <w:rFonts w:ascii="Angsana New" w:hAnsi="Angsana New"/>
          <w:i/>
          <w:iCs/>
          <w:sz w:val="30"/>
          <w:szCs w:val="30"/>
        </w:rPr>
        <w:t>285</w:t>
      </w:r>
      <w:r w:rsidRPr="00CE644C">
        <w:rPr>
          <w:rFonts w:ascii="Angsana New" w:hAnsi="Angsana New"/>
          <w:i/>
          <w:iCs/>
          <w:sz w:val="30"/>
          <w:szCs w:val="30"/>
        </w:rPr>
        <w:t>.</w:t>
      </w:r>
      <w:r>
        <w:rPr>
          <w:rFonts w:ascii="Angsana New" w:hAnsi="Angsana New"/>
          <w:i/>
          <w:iCs/>
          <w:sz w:val="30"/>
          <w:szCs w:val="30"/>
        </w:rPr>
        <w:t>20</w:t>
      </w:r>
      <w:r w:rsidRPr="00CE644C">
        <w:rPr>
          <w:rFonts w:ascii="Angsana New" w:hAnsi="Angsana New"/>
          <w:i/>
          <w:iCs/>
          <w:sz w:val="30"/>
          <w:szCs w:val="30"/>
        </w:rPr>
        <w:t xml:space="preserve"> </w:t>
      </w:r>
      <w:r w:rsidRPr="00CE644C">
        <w:rPr>
          <w:rFonts w:ascii="Angsana New" w:hAnsi="Angsana New" w:hint="cs"/>
          <w:i/>
          <w:iCs/>
          <w:sz w:val="30"/>
          <w:szCs w:val="30"/>
          <w:cs/>
        </w:rPr>
        <w:t xml:space="preserve">ล้านหุ้น มูลค่าที่ตราไว้หุ้นละ </w:t>
      </w:r>
      <w:r w:rsidRPr="00CE644C">
        <w:rPr>
          <w:rFonts w:ascii="Angsana New" w:hAnsi="Angsana New"/>
          <w:i/>
          <w:iCs/>
          <w:sz w:val="30"/>
          <w:szCs w:val="30"/>
        </w:rPr>
        <w:t xml:space="preserve">10 </w:t>
      </w:r>
      <w:r w:rsidRPr="00CE644C">
        <w:rPr>
          <w:rFonts w:ascii="Angsana New" w:hAnsi="Angsana New" w:hint="cs"/>
          <w:i/>
          <w:iCs/>
          <w:sz w:val="30"/>
          <w:szCs w:val="30"/>
          <w:cs/>
        </w:rPr>
        <w:t xml:space="preserve">บาท) </w:t>
      </w:r>
      <w:r w:rsidRPr="00CE644C">
        <w:rPr>
          <w:rFonts w:ascii="Angsana New" w:hAnsi="Angsana New" w:hint="cs"/>
          <w:sz w:val="30"/>
          <w:szCs w:val="30"/>
          <w:cs/>
        </w:rPr>
        <w:t xml:space="preserve">โดยการออกหุ้นสามัญใหม่จำนวน </w:t>
      </w:r>
      <w:r w:rsidRPr="00CE644C">
        <w:rPr>
          <w:rFonts w:ascii="Angsana New" w:hAnsi="Angsana New"/>
          <w:sz w:val="30"/>
          <w:szCs w:val="30"/>
        </w:rPr>
        <w:t>164</w:t>
      </w:r>
      <w:r>
        <w:rPr>
          <w:rFonts w:ascii="Angsana New" w:hAnsi="Angsana New"/>
          <w:sz w:val="30"/>
          <w:szCs w:val="30"/>
        </w:rPr>
        <w:t>.</w:t>
      </w:r>
      <w:r w:rsidRPr="00CE644C">
        <w:rPr>
          <w:rFonts w:ascii="Angsana New" w:hAnsi="Angsana New"/>
          <w:sz w:val="30"/>
          <w:szCs w:val="30"/>
        </w:rPr>
        <w:t xml:space="preserve">80 </w:t>
      </w:r>
      <w:r w:rsidRPr="00CE644C">
        <w:rPr>
          <w:rFonts w:ascii="Angsana New" w:hAnsi="Angsana New" w:hint="cs"/>
          <w:sz w:val="30"/>
          <w:szCs w:val="30"/>
          <w:cs/>
        </w:rPr>
        <w:t xml:space="preserve">ล้านหุ้น </w:t>
      </w:r>
      <w:r>
        <w:rPr>
          <w:rFonts w:ascii="Angsana New" w:hAnsi="Angsana New" w:hint="cs"/>
          <w:sz w:val="30"/>
          <w:szCs w:val="30"/>
          <w:cs/>
        </w:rPr>
        <w:t>มี</w:t>
      </w:r>
      <w:r w:rsidRPr="00CE644C">
        <w:rPr>
          <w:rFonts w:ascii="Angsana New" w:hAnsi="Angsana New" w:hint="cs"/>
          <w:sz w:val="30"/>
          <w:szCs w:val="30"/>
          <w:cs/>
        </w:rPr>
        <w:t xml:space="preserve">มูลค่าที่ตราไว้หุ้นละ </w:t>
      </w:r>
      <w:r w:rsidRPr="00CE644C">
        <w:rPr>
          <w:rFonts w:ascii="Angsana New" w:hAnsi="Angsana New"/>
          <w:sz w:val="30"/>
          <w:szCs w:val="30"/>
        </w:rPr>
        <w:t xml:space="preserve">10 </w:t>
      </w:r>
      <w:r w:rsidRPr="00CE644C">
        <w:rPr>
          <w:rFonts w:ascii="Angsana New" w:hAnsi="Angsana New" w:hint="cs"/>
          <w:sz w:val="30"/>
          <w:szCs w:val="30"/>
          <w:cs/>
        </w:rPr>
        <w:t xml:space="preserve">บาท </w:t>
      </w:r>
      <w:r>
        <w:rPr>
          <w:rFonts w:ascii="Angsana New" w:hAnsi="Angsana New" w:hint="cs"/>
          <w:sz w:val="30"/>
          <w:szCs w:val="30"/>
          <w:cs/>
        </w:rPr>
        <w:t>และ</w:t>
      </w:r>
      <w:r w:rsidRPr="00CE644C">
        <w:rPr>
          <w:rFonts w:ascii="Angsana New" w:hAnsi="Angsana New" w:hint="cs"/>
          <w:sz w:val="30"/>
          <w:szCs w:val="30"/>
          <w:cs/>
        </w:rPr>
        <w:t>เรียกชำระค่าหุ้นเพิ่มทุน</w:t>
      </w:r>
      <w:r>
        <w:rPr>
          <w:rFonts w:ascii="Angsana New" w:hAnsi="Angsana New" w:hint="cs"/>
          <w:sz w:val="30"/>
          <w:szCs w:val="30"/>
          <w:cs/>
        </w:rPr>
        <w:t>ร้อย</w:t>
      </w:r>
      <w:r w:rsidRPr="00CE644C">
        <w:rPr>
          <w:rFonts w:ascii="Angsana New" w:hAnsi="Angsana New" w:hint="cs"/>
          <w:sz w:val="30"/>
          <w:szCs w:val="30"/>
          <w:cs/>
        </w:rPr>
        <w:t xml:space="preserve">ละ </w:t>
      </w:r>
      <w:r w:rsidRPr="00CE644C">
        <w:rPr>
          <w:rFonts w:ascii="Angsana New" w:hAnsi="Angsana New"/>
          <w:sz w:val="30"/>
          <w:szCs w:val="30"/>
        </w:rPr>
        <w:t>25</w:t>
      </w:r>
      <w:r>
        <w:rPr>
          <w:rFonts w:ascii="Angsana New" w:hAnsi="Angsana New" w:hint="cs"/>
          <w:sz w:val="30"/>
          <w:szCs w:val="30"/>
          <w:cs/>
        </w:rPr>
        <w:t xml:space="preserve"> ของทุนจดทะเบียนที่เพิ่ม</w:t>
      </w:r>
      <w:r w:rsidRPr="00CE644C">
        <w:rPr>
          <w:rFonts w:ascii="Angsana New" w:hAnsi="Angsana New" w:hint="cs"/>
          <w:sz w:val="30"/>
          <w:szCs w:val="30"/>
          <w:cs/>
        </w:rPr>
        <w:t xml:space="preserve"> ต่อมาเมื่อวันที่ </w:t>
      </w:r>
      <w:r>
        <w:rPr>
          <w:rFonts w:ascii="Angsana New" w:hAnsi="Angsana New"/>
          <w:sz w:val="30"/>
          <w:szCs w:val="30"/>
        </w:rPr>
        <w:t xml:space="preserve">19 </w:t>
      </w:r>
      <w:r>
        <w:rPr>
          <w:rFonts w:ascii="Angsana New" w:hAnsi="Angsana New" w:hint="cs"/>
          <w:sz w:val="30"/>
          <w:szCs w:val="30"/>
          <w:cs/>
        </w:rPr>
        <w:t xml:space="preserve">กุมภาพันธ์ </w:t>
      </w:r>
      <w:r>
        <w:rPr>
          <w:rFonts w:ascii="Angsana New" w:hAnsi="Angsana New"/>
          <w:sz w:val="30"/>
          <w:szCs w:val="30"/>
        </w:rPr>
        <w:t>2564</w:t>
      </w:r>
      <w:r w:rsidRPr="00CE644C">
        <w:rPr>
          <w:rFonts w:ascii="Angsana New" w:hAnsi="Angsana New"/>
          <w:sz w:val="30"/>
          <w:szCs w:val="30"/>
        </w:rPr>
        <w:t xml:space="preserve"> </w:t>
      </w:r>
      <w:r w:rsidRPr="00CE644C">
        <w:rPr>
          <w:rFonts w:ascii="Angsana New" w:hAnsi="Angsana New" w:hint="cs"/>
          <w:sz w:val="30"/>
          <w:szCs w:val="30"/>
          <w:cs/>
        </w:rPr>
        <w:t>บริษัทได้ชำระค่าหุ้นเพิ่มทุนดังกล่</w:t>
      </w:r>
      <w:r>
        <w:rPr>
          <w:rFonts w:ascii="Angsana New" w:hAnsi="Angsana New" w:hint="cs"/>
          <w:sz w:val="30"/>
          <w:szCs w:val="30"/>
          <w:cs/>
        </w:rPr>
        <w:t>าว</w:t>
      </w:r>
      <w:r w:rsidRPr="00CE644C">
        <w:rPr>
          <w:rFonts w:ascii="Angsana New" w:hAnsi="Angsana New" w:hint="cs"/>
          <w:sz w:val="30"/>
          <w:szCs w:val="30"/>
          <w:cs/>
        </w:rPr>
        <w:t xml:space="preserve">ตามสัดส่วนการลงทุนร้อยละ </w:t>
      </w:r>
      <w:r w:rsidRPr="00CE644C">
        <w:rPr>
          <w:rFonts w:ascii="Angsana New" w:hAnsi="Angsana New"/>
          <w:sz w:val="30"/>
          <w:szCs w:val="30"/>
        </w:rPr>
        <w:t xml:space="preserve">51 </w:t>
      </w:r>
      <w:r w:rsidRPr="00CE644C">
        <w:rPr>
          <w:rFonts w:ascii="Angsana New" w:hAnsi="Angsana New" w:hint="cs"/>
          <w:sz w:val="30"/>
          <w:szCs w:val="30"/>
          <w:cs/>
        </w:rPr>
        <w:t xml:space="preserve">เป็นจำนวนเงินทั้งสิ้น </w:t>
      </w:r>
      <w:r w:rsidRPr="00CE644C">
        <w:rPr>
          <w:rFonts w:ascii="Angsana New" w:hAnsi="Angsana New"/>
          <w:sz w:val="30"/>
          <w:szCs w:val="30"/>
        </w:rPr>
        <w:t xml:space="preserve">210.12 </w:t>
      </w:r>
      <w:r w:rsidRPr="00CE644C">
        <w:rPr>
          <w:rFonts w:ascii="Angsana New" w:hAnsi="Angsana New" w:hint="cs"/>
          <w:sz w:val="30"/>
          <w:szCs w:val="30"/>
          <w:cs/>
        </w:rPr>
        <w:t>ล้านบาท</w:t>
      </w:r>
    </w:p>
    <w:p w14:paraId="6DDA3027" w14:textId="6676443F" w:rsidR="007E5DF9" w:rsidRPr="00114728" w:rsidRDefault="007E5DF9" w:rsidP="000F1D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28"/>
          <w:szCs w:val="28"/>
        </w:rPr>
      </w:pPr>
    </w:p>
    <w:p w14:paraId="44E1C27A" w14:textId="17DCF6D6" w:rsidR="007E5DF9" w:rsidRDefault="007E5DF9" w:rsidP="007E5DF9">
      <w:pPr>
        <w:ind w:left="540"/>
        <w:jc w:val="thaiDistribute"/>
        <w:rPr>
          <w:rFonts w:ascii="Angsana New" w:hAnsi="Angsana New"/>
          <w:sz w:val="30"/>
          <w:szCs w:val="30"/>
          <w:lang w:val="th-TH"/>
        </w:rPr>
      </w:pPr>
      <w:r w:rsidRPr="001F564B">
        <w:rPr>
          <w:rFonts w:ascii="Angsana New" w:hAnsi="Angsana New"/>
          <w:sz w:val="30"/>
          <w:szCs w:val="30"/>
          <w:cs/>
          <w:lang w:val="th-TH"/>
        </w:rPr>
        <w:t xml:space="preserve">ในการประชุมวิสามัญผู้ถือหุ้นของบริษัท หินกองเพาเวอร์โฮลดิ้ง จำกัด ซึ่งเป็นการร่วมค้าทางตรง เมื่อวันที่ </w:t>
      </w:r>
      <w:r w:rsidRPr="001F564B">
        <w:rPr>
          <w:rFonts w:ascii="Angsana New" w:hAnsi="Angsana New"/>
          <w:sz w:val="30"/>
          <w:szCs w:val="30"/>
          <w:cs/>
          <w:lang w:val="th-TH"/>
        </w:rPr>
        <w:br/>
      </w:r>
      <w:r w:rsidRPr="001F564B">
        <w:rPr>
          <w:rFonts w:ascii="Angsana New" w:hAnsi="Angsana New"/>
          <w:sz w:val="30"/>
          <w:szCs w:val="30"/>
          <w:lang w:val="th-TH"/>
        </w:rPr>
        <w:t>3</w:t>
      </w:r>
      <w:r w:rsidRPr="001F564B">
        <w:rPr>
          <w:rFonts w:ascii="Angsana New" w:hAnsi="Angsana New"/>
          <w:sz w:val="30"/>
          <w:szCs w:val="30"/>
          <w:cs/>
          <w:lang w:val="th-TH"/>
        </w:rPr>
        <w:t xml:space="preserve"> สิงหาคม </w:t>
      </w:r>
      <w:r w:rsidRPr="001F564B">
        <w:rPr>
          <w:rFonts w:ascii="Angsana New" w:hAnsi="Angsana New"/>
          <w:sz w:val="30"/>
          <w:szCs w:val="30"/>
          <w:lang w:val="th-TH"/>
        </w:rPr>
        <w:t>2564</w:t>
      </w:r>
      <w:r w:rsidRPr="001F564B">
        <w:rPr>
          <w:rFonts w:ascii="Angsana New" w:hAnsi="Angsana New"/>
          <w:sz w:val="30"/>
          <w:szCs w:val="30"/>
          <w:cs/>
          <w:lang w:val="th-TH"/>
        </w:rPr>
        <w:t xml:space="preserve"> ผู้ถือหุ้นมีมติอนุมัติให้เพิ่มทุนจดทะเบียนของบริษัทจาก </w:t>
      </w:r>
      <w:r w:rsidRPr="001F564B">
        <w:rPr>
          <w:rFonts w:ascii="Angsana New" w:hAnsi="Angsana New"/>
          <w:sz w:val="30"/>
          <w:szCs w:val="30"/>
          <w:lang w:val="th-TH"/>
        </w:rPr>
        <w:t>2,852</w:t>
      </w:r>
      <w:r w:rsidRPr="001F564B">
        <w:rPr>
          <w:rFonts w:ascii="Angsana New" w:hAnsi="Angsana New"/>
          <w:sz w:val="30"/>
          <w:szCs w:val="30"/>
          <w:cs/>
          <w:lang w:val="th-TH"/>
        </w:rPr>
        <w:t xml:space="preserve"> ล้านบาท </w:t>
      </w:r>
      <w:r w:rsidRPr="001F564B">
        <w:rPr>
          <w:rFonts w:ascii="Angsana New" w:hAnsi="Angsana New"/>
          <w:i/>
          <w:iCs/>
          <w:sz w:val="30"/>
          <w:szCs w:val="30"/>
          <w:cs/>
          <w:lang w:val="th-TH"/>
        </w:rPr>
        <w:t>(แบ่งเป็นหุ้นสามัญจำนว</w:t>
      </w:r>
      <w:r w:rsidR="00B43AB6" w:rsidRPr="001F564B">
        <w:rPr>
          <w:rFonts w:ascii="Angsana New" w:hAnsi="Angsana New" w:hint="cs"/>
          <w:i/>
          <w:iCs/>
          <w:sz w:val="30"/>
          <w:szCs w:val="30"/>
          <w:cs/>
          <w:lang w:val="th-TH"/>
        </w:rPr>
        <w:t xml:space="preserve">น </w:t>
      </w:r>
      <w:r w:rsidRPr="001F564B">
        <w:rPr>
          <w:rFonts w:ascii="Angsana New" w:hAnsi="Angsana New"/>
          <w:i/>
          <w:iCs/>
          <w:sz w:val="30"/>
          <w:szCs w:val="30"/>
          <w:lang w:val="th-TH"/>
        </w:rPr>
        <w:t>28</w:t>
      </w:r>
      <w:r w:rsidR="00922CAB">
        <w:rPr>
          <w:rFonts w:ascii="Angsana New" w:hAnsi="Angsana New"/>
          <w:i/>
          <w:iCs/>
          <w:sz w:val="30"/>
          <w:szCs w:val="30"/>
        </w:rPr>
        <w:t>5</w:t>
      </w:r>
      <w:r w:rsidRPr="001F564B">
        <w:rPr>
          <w:rFonts w:ascii="Angsana New" w:hAnsi="Angsana New"/>
          <w:i/>
          <w:iCs/>
          <w:sz w:val="30"/>
          <w:szCs w:val="30"/>
          <w:lang w:val="th-TH"/>
        </w:rPr>
        <w:t>.</w:t>
      </w:r>
      <w:r w:rsidR="00922CAB" w:rsidRPr="00922CAB">
        <w:rPr>
          <w:rFonts w:ascii="Angsana New" w:hAnsi="Angsana New" w:hint="cs"/>
          <w:i/>
          <w:iCs/>
          <w:sz w:val="30"/>
          <w:szCs w:val="30"/>
        </w:rPr>
        <w:t>20</w:t>
      </w:r>
      <w:r w:rsidRPr="001F564B">
        <w:rPr>
          <w:rFonts w:ascii="Angsana New" w:hAnsi="Angsana New"/>
          <w:i/>
          <w:iCs/>
          <w:sz w:val="30"/>
          <w:szCs w:val="30"/>
          <w:cs/>
          <w:lang w:val="th-TH"/>
        </w:rPr>
        <w:t xml:space="preserve"> ล้านหุ้น มูลค่าหุ้นที่ตราไว้หุ้นละ </w:t>
      </w:r>
      <w:r w:rsidRPr="001F564B">
        <w:rPr>
          <w:rFonts w:ascii="Angsana New" w:hAnsi="Angsana New"/>
          <w:i/>
          <w:iCs/>
          <w:sz w:val="30"/>
          <w:szCs w:val="30"/>
          <w:lang w:val="th-TH"/>
        </w:rPr>
        <w:t>10</w:t>
      </w:r>
      <w:r w:rsidRPr="001F564B">
        <w:rPr>
          <w:rFonts w:ascii="Angsana New" w:hAnsi="Angsana New"/>
          <w:i/>
          <w:iCs/>
          <w:sz w:val="30"/>
          <w:szCs w:val="30"/>
          <w:cs/>
          <w:lang w:val="th-TH"/>
        </w:rPr>
        <w:t xml:space="preserve"> บาท)</w:t>
      </w:r>
      <w:r w:rsidRPr="001F564B">
        <w:rPr>
          <w:rFonts w:ascii="Angsana New" w:hAnsi="Angsana New"/>
          <w:sz w:val="30"/>
          <w:szCs w:val="30"/>
          <w:cs/>
          <w:lang w:val="th-TH"/>
        </w:rPr>
        <w:t xml:space="preserve"> เป็น </w:t>
      </w:r>
      <w:r w:rsidRPr="001F564B">
        <w:rPr>
          <w:rFonts w:ascii="Angsana New" w:hAnsi="Angsana New"/>
          <w:sz w:val="30"/>
          <w:szCs w:val="30"/>
          <w:lang w:val="th-TH"/>
        </w:rPr>
        <w:t>3,652</w:t>
      </w:r>
      <w:r w:rsidRPr="001F564B">
        <w:rPr>
          <w:rFonts w:ascii="Angsana New" w:hAnsi="Angsana New"/>
          <w:sz w:val="30"/>
          <w:szCs w:val="30"/>
          <w:cs/>
          <w:lang w:val="th-TH"/>
        </w:rPr>
        <w:t xml:space="preserve"> ล้านบาท </w:t>
      </w:r>
      <w:r w:rsidRPr="001F564B">
        <w:rPr>
          <w:rFonts w:ascii="Angsana New" w:hAnsi="Angsana New"/>
          <w:i/>
          <w:iCs/>
          <w:sz w:val="30"/>
          <w:szCs w:val="30"/>
          <w:cs/>
          <w:lang w:val="th-TH"/>
        </w:rPr>
        <w:t xml:space="preserve">(แบ่งเป็นหุ้นสามัญจำนวน </w:t>
      </w:r>
      <w:r w:rsidRPr="001F564B">
        <w:rPr>
          <w:rFonts w:ascii="Angsana New" w:hAnsi="Angsana New"/>
          <w:i/>
          <w:iCs/>
          <w:sz w:val="30"/>
          <w:szCs w:val="30"/>
          <w:lang w:val="th-TH"/>
        </w:rPr>
        <w:t>365.2</w:t>
      </w:r>
      <w:r w:rsidR="00922CAB" w:rsidRPr="00922CAB">
        <w:rPr>
          <w:rFonts w:ascii="Angsana New" w:hAnsi="Angsana New" w:hint="cs"/>
          <w:i/>
          <w:iCs/>
          <w:sz w:val="30"/>
          <w:szCs w:val="30"/>
        </w:rPr>
        <w:t>0</w:t>
      </w:r>
      <w:r w:rsidRPr="001F564B">
        <w:rPr>
          <w:rFonts w:ascii="Angsana New" w:hAnsi="Angsana New"/>
          <w:i/>
          <w:iCs/>
          <w:sz w:val="30"/>
          <w:szCs w:val="30"/>
          <w:cs/>
          <w:lang w:val="th-TH"/>
        </w:rPr>
        <w:t xml:space="preserve"> ล้านหุ้น มูลค่าหุ้นที่ตราไว้หุ้นละ </w:t>
      </w:r>
      <w:r w:rsidRPr="001F564B">
        <w:rPr>
          <w:rFonts w:ascii="Angsana New" w:hAnsi="Angsana New"/>
          <w:i/>
          <w:iCs/>
          <w:sz w:val="30"/>
          <w:szCs w:val="30"/>
          <w:lang w:val="th-TH"/>
        </w:rPr>
        <w:t>10</w:t>
      </w:r>
      <w:r w:rsidRPr="001F564B">
        <w:rPr>
          <w:rFonts w:ascii="Angsana New" w:hAnsi="Angsana New"/>
          <w:i/>
          <w:iCs/>
          <w:sz w:val="30"/>
          <w:szCs w:val="30"/>
          <w:cs/>
          <w:lang w:val="th-TH"/>
        </w:rPr>
        <w:t xml:space="preserve"> บาท)</w:t>
      </w:r>
      <w:r w:rsidRPr="001F564B">
        <w:rPr>
          <w:rFonts w:ascii="Angsana New" w:hAnsi="Angsana New"/>
          <w:sz w:val="30"/>
          <w:szCs w:val="30"/>
          <w:cs/>
          <w:lang w:val="th-TH"/>
        </w:rPr>
        <w:t xml:space="preserve"> โดยการออกหุ้นสามัญใหม่จำนวน </w:t>
      </w:r>
      <w:r w:rsidRPr="001F564B">
        <w:rPr>
          <w:rFonts w:ascii="Angsana New" w:hAnsi="Angsana New"/>
          <w:sz w:val="30"/>
          <w:szCs w:val="30"/>
          <w:lang w:val="th-TH"/>
        </w:rPr>
        <w:t>80</w:t>
      </w:r>
      <w:r w:rsidRPr="001F564B">
        <w:rPr>
          <w:rFonts w:ascii="Angsana New" w:hAnsi="Angsana New"/>
          <w:sz w:val="30"/>
          <w:szCs w:val="30"/>
          <w:cs/>
          <w:lang w:val="th-TH"/>
        </w:rPr>
        <w:t xml:space="preserve"> ล้านหุ้น มูลค่าหุ้นที่ตราไว้หุ้นละ </w:t>
      </w:r>
      <w:r w:rsidRPr="001F564B">
        <w:rPr>
          <w:rFonts w:ascii="Angsana New" w:hAnsi="Angsana New"/>
          <w:sz w:val="30"/>
          <w:szCs w:val="30"/>
          <w:lang w:val="th-TH"/>
        </w:rPr>
        <w:t>10</w:t>
      </w:r>
      <w:r w:rsidRPr="001F564B">
        <w:rPr>
          <w:rFonts w:ascii="Angsana New" w:hAnsi="Angsana New"/>
          <w:sz w:val="30"/>
          <w:szCs w:val="30"/>
          <w:cs/>
          <w:lang w:val="th-TH"/>
        </w:rPr>
        <w:t xml:space="preserve"> บาท </w:t>
      </w:r>
      <w:r w:rsidRPr="001F564B">
        <w:rPr>
          <w:rFonts w:ascii="Angsana New" w:hAnsi="Angsana New" w:hint="cs"/>
          <w:sz w:val="30"/>
          <w:szCs w:val="30"/>
          <w:cs/>
          <w:lang w:val="th-TH"/>
        </w:rPr>
        <w:t>และ</w:t>
      </w:r>
      <w:r w:rsidRPr="001F564B">
        <w:rPr>
          <w:rFonts w:ascii="Angsana New" w:hAnsi="Angsana New"/>
          <w:sz w:val="30"/>
          <w:szCs w:val="30"/>
          <w:cs/>
          <w:lang w:val="th-TH"/>
        </w:rPr>
        <w:t xml:space="preserve">เรียกชำระค่าหุ้นเพิ่มทุนที่ออกใหม่ในอัตราหุ้นละ </w:t>
      </w:r>
      <w:r w:rsidRPr="001F564B">
        <w:rPr>
          <w:rFonts w:ascii="Angsana New" w:hAnsi="Angsana New"/>
          <w:sz w:val="30"/>
          <w:szCs w:val="30"/>
          <w:lang w:val="th-TH"/>
        </w:rPr>
        <w:t>2.50</w:t>
      </w:r>
      <w:r w:rsidRPr="001F564B">
        <w:rPr>
          <w:rFonts w:ascii="Angsana New" w:hAnsi="Angsana New"/>
          <w:sz w:val="30"/>
          <w:szCs w:val="30"/>
          <w:cs/>
          <w:lang w:val="th-TH"/>
        </w:rPr>
        <w:t xml:space="preserve"> บาท ต่อมาเมื่อวันที่ </w:t>
      </w:r>
      <w:r w:rsidRPr="001F564B">
        <w:rPr>
          <w:rFonts w:ascii="Angsana New" w:hAnsi="Angsana New"/>
          <w:sz w:val="30"/>
          <w:szCs w:val="30"/>
          <w:lang w:val="th-TH"/>
        </w:rPr>
        <w:t>11</w:t>
      </w:r>
      <w:r w:rsidRPr="001F564B">
        <w:rPr>
          <w:rFonts w:ascii="Angsana New" w:hAnsi="Angsana New"/>
          <w:sz w:val="30"/>
          <w:szCs w:val="30"/>
          <w:cs/>
          <w:lang w:val="th-TH"/>
        </w:rPr>
        <w:t xml:space="preserve"> สิงหาคม </w:t>
      </w:r>
      <w:r w:rsidRPr="001F564B">
        <w:rPr>
          <w:rFonts w:ascii="Angsana New" w:hAnsi="Angsana New"/>
          <w:sz w:val="30"/>
          <w:szCs w:val="30"/>
          <w:lang w:val="th-TH"/>
        </w:rPr>
        <w:t xml:space="preserve">2564 </w:t>
      </w:r>
      <w:r w:rsidRPr="001F564B">
        <w:rPr>
          <w:rFonts w:ascii="Angsana New" w:hAnsi="Angsana New"/>
          <w:sz w:val="30"/>
          <w:szCs w:val="30"/>
          <w:cs/>
          <w:lang w:val="th-TH"/>
        </w:rPr>
        <w:t xml:space="preserve">บริษัทได้ชำระค่าหุ้นเพิ่มทุนดังกล่าวตามสัดส่วนการลงทุนร้อยละ </w:t>
      </w:r>
      <w:r w:rsidRPr="001F564B">
        <w:rPr>
          <w:rFonts w:ascii="Angsana New" w:hAnsi="Angsana New"/>
          <w:sz w:val="30"/>
          <w:szCs w:val="30"/>
          <w:lang w:val="th-TH"/>
        </w:rPr>
        <w:t xml:space="preserve">51 </w:t>
      </w:r>
      <w:r w:rsidRPr="001F564B">
        <w:rPr>
          <w:rFonts w:ascii="Angsana New" w:hAnsi="Angsana New"/>
          <w:sz w:val="30"/>
          <w:szCs w:val="30"/>
          <w:cs/>
          <w:lang w:val="th-TH"/>
        </w:rPr>
        <w:t xml:space="preserve">เป็นจำนวนเงินรวมทั้งสิ้น </w:t>
      </w:r>
      <w:r w:rsidRPr="001F564B">
        <w:rPr>
          <w:rFonts w:ascii="Angsana New" w:hAnsi="Angsana New"/>
          <w:sz w:val="30"/>
          <w:szCs w:val="30"/>
          <w:lang w:val="th-TH"/>
        </w:rPr>
        <w:t xml:space="preserve">102 </w:t>
      </w:r>
      <w:r w:rsidRPr="001F564B">
        <w:rPr>
          <w:rFonts w:ascii="Angsana New" w:hAnsi="Angsana New"/>
          <w:sz w:val="30"/>
          <w:szCs w:val="30"/>
          <w:cs/>
          <w:lang w:val="th-TH"/>
        </w:rPr>
        <w:t>ล้านบาท</w:t>
      </w:r>
    </w:p>
    <w:p w14:paraId="35779029" w14:textId="661950BA" w:rsidR="00AC6B53" w:rsidRDefault="00AC6B53" w:rsidP="002867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6C4ADDDD" w14:textId="7A62D7B4" w:rsidR="000F1D77" w:rsidRPr="00702AC9" w:rsidRDefault="002E4F54" w:rsidP="00702A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567" w:hanging="450"/>
        <w:rPr>
          <w:rFonts w:ascii="Angsana New" w:hAnsi="Angsana New"/>
          <w:b/>
          <w:bCs/>
          <w:i/>
          <w:iCs/>
          <w:snapToGrid w:val="0"/>
          <w:sz w:val="30"/>
          <w:szCs w:val="30"/>
          <w:lang w:eastAsia="th-TH"/>
        </w:rPr>
      </w:pPr>
      <w:r>
        <w:rPr>
          <w:rFonts w:ascii="Angsana New" w:hAnsi="Angsana New"/>
          <w:b/>
          <w:bCs/>
          <w:i/>
          <w:iCs/>
          <w:snapToGrid w:val="0"/>
          <w:sz w:val="30"/>
          <w:szCs w:val="30"/>
          <w:cs/>
          <w:lang w:eastAsia="th-TH"/>
        </w:rPr>
        <w:tab/>
      </w:r>
      <w:r w:rsidR="004B1643" w:rsidRPr="00702AC9">
        <w:rPr>
          <w:rFonts w:ascii="Angsana New" w:hAnsi="Angsana New" w:hint="cs"/>
          <w:b/>
          <w:bCs/>
          <w:i/>
          <w:iCs/>
          <w:snapToGrid w:val="0"/>
          <w:sz w:val="30"/>
          <w:szCs w:val="30"/>
          <w:cs/>
          <w:lang w:eastAsia="th-TH"/>
        </w:rPr>
        <w:t>เงินลงทุนในการร่วมค้าทางอ้อม</w:t>
      </w:r>
      <w:r w:rsidR="004B1643" w:rsidRPr="00702AC9">
        <w:rPr>
          <w:rFonts w:ascii="Angsana New" w:hAnsi="Angsana New"/>
          <w:b/>
          <w:bCs/>
          <w:i/>
          <w:iCs/>
          <w:snapToGrid w:val="0"/>
          <w:sz w:val="30"/>
          <w:szCs w:val="30"/>
          <w:lang w:eastAsia="th-TH"/>
        </w:rPr>
        <w:t xml:space="preserve"> - </w:t>
      </w:r>
      <w:r w:rsidR="000F1D77" w:rsidRPr="00702AC9">
        <w:rPr>
          <w:rFonts w:ascii="Angsana New" w:hAnsi="Angsana New" w:hint="cs"/>
          <w:b/>
          <w:bCs/>
          <w:i/>
          <w:iCs/>
          <w:snapToGrid w:val="0"/>
          <w:sz w:val="30"/>
          <w:szCs w:val="30"/>
          <w:lang w:eastAsia="th-TH"/>
        </w:rPr>
        <w:t xml:space="preserve">RATCH &amp; AIDC Wind Energy Pte. Ltd. (“RATCH </w:t>
      </w:r>
      <w:r w:rsidR="00442297">
        <w:rPr>
          <w:rFonts w:ascii="Angsana New" w:hAnsi="Angsana New"/>
          <w:b/>
          <w:bCs/>
          <w:i/>
          <w:iCs/>
          <w:snapToGrid w:val="0"/>
          <w:sz w:val="30"/>
          <w:szCs w:val="30"/>
          <w:lang w:eastAsia="th-TH"/>
        </w:rPr>
        <w:t xml:space="preserve">&amp; </w:t>
      </w:r>
      <w:r w:rsidR="000F1D77" w:rsidRPr="00702AC9">
        <w:rPr>
          <w:rFonts w:ascii="Angsana New" w:hAnsi="Angsana New" w:hint="cs"/>
          <w:b/>
          <w:bCs/>
          <w:i/>
          <w:iCs/>
          <w:snapToGrid w:val="0"/>
          <w:sz w:val="30"/>
          <w:szCs w:val="30"/>
          <w:lang w:eastAsia="th-TH"/>
        </w:rPr>
        <w:t>AIDC”)</w:t>
      </w:r>
    </w:p>
    <w:p w14:paraId="0F2E6B16" w14:textId="77777777" w:rsidR="000F1D77" w:rsidRPr="00114728" w:rsidRDefault="000F1D77" w:rsidP="002E4F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8"/>
          <w:szCs w:val="28"/>
        </w:rPr>
      </w:pPr>
    </w:p>
    <w:p w14:paraId="02CEF1F4" w14:textId="0CA4B068" w:rsidR="000F1D77" w:rsidRDefault="000F1D77" w:rsidP="000F1D77">
      <w:pPr>
        <w:ind w:left="540"/>
        <w:jc w:val="both"/>
        <w:rPr>
          <w:rFonts w:ascii="Angsana New" w:hAnsi="Angsana New"/>
          <w:sz w:val="30"/>
          <w:szCs w:val="30"/>
          <w:lang w:val="th-TH"/>
        </w:rPr>
      </w:pPr>
      <w:r w:rsidRPr="00FF2E42">
        <w:rPr>
          <w:rFonts w:ascii="Angsana New" w:hAnsi="Angsana New" w:hint="cs"/>
          <w:sz w:val="30"/>
          <w:szCs w:val="30"/>
          <w:cs/>
          <w:lang w:val="th-TH"/>
        </w:rPr>
        <w:t xml:space="preserve">เมื่อวันที่ </w:t>
      </w:r>
      <w:r w:rsidR="00922CAB" w:rsidRPr="00922CAB">
        <w:rPr>
          <w:rFonts w:ascii="Angsana New" w:hAnsi="Angsana New" w:hint="cs"/>
          <w:sz w:val="30"/>
          <w:szCs w:val="30"/>
        </w:rPr>
        <w:t>23</w:t>
      </w:r>
      <w:r w:rsidRPr="00FF2E42">
        <w:rPr>
          <w:rFonts w:ascii="Angsana New" w:hAnsi="Angsana New" w:hint="cs"/>
          <w:sz w:val="30"/>
          <w:szCs w:val="30"/>
          <w:lang w:val="th-TH"/>
        </w:rPr>
        <w:t xml:space="preserve"> </w:t>
      </w:r>
      <w:r w:rsidRPr="00FF2E42">
        <w:rPr>
          <w:rFonts w:ascii="Angsana New" w:hAnsi="Angsana New" w:hint="cs"/>
          <w:sz w:val="30"/>
          <w:szCs w:val="30"/>
          <w:cs/>
          <w:lang w:val="th-TH"/>
        </w:rPr>
        <w:t xml:space="preserve">เมษายน </w:t>
      </w:r>
      <w:r w:rsidRPr="00FF2E42">
        <w:rPr>
          <w:rFonts w:ascii="Angsana New" w:hAnsi="Angsana New" w:hint="cs"/>
          <w:sz w:val="30"/>
          <w:szCs w:val="30"/>
          <w:lang w:val="th-TH"/>
        </w:rPr>
        <w:t>256</w:t>
      </w:r>
      <w:r w:rsidR="00922CAB" w:rsidRPr="00922CAB">
        <w:rPr>
          <w:rFonts w:ascii="Angsana New" w:hAnsi="Angsana New" w:hint="cs"/>
          <w:sz w:val="30"/>
          <w:szCs w:val="30"/>
        </w:rPr>
        <w:t>4</w:t>
      </w:r>
      <w:r w:rsidRPr="00FF2E42">
        <w:rPr>
          <w:rFonts w:ascii="Angsana New" w:hAnsi="Angsana New" w:hint="cs"/>
          <w:sz w:val="30"/>
          <w:szCs w:val="30"/>
          <w:lang w:val="th-TH"/>
        </w:rPr>
        <w:t xml:space="preserve"> </w:t>
      </w:r>
      <w:r w:rsidRPr="00FF2E42">
        <w:rPr>
          <w:rFonts w:ascii="Angsana New" w:hAnsi="Angsana New" w:hint="cs"/>
          <w:sz w:val="30"/>
          <w:szCs w:val="30"/>
          <w:cs/>
          <w:lang w:val="th-TH"/>
        </w:rPr>
        <w:t xml:space="preserve">บริษัท อาร์เอช อินเตอร์เนชั่นแนล (สิงคโปร์) คอร์ปอเรชั่น จำกัด </w:t>
      </w:r>
      <w:r w:rsidR="00AF4FE2">
        <w:rPr>
          <w:rFonts w:ascii="Angsana New" w:hAnsi="Angsana New" w:hint="cs"/>
          <w:sz w:val="30"/>
          <w:szCs w:val="30"/>
          <w:cs/>
          <w:lang w:val="th-TH"/>
        </w:rPr>
        <w:t xml:space="preserve">(“RHIS”) </w:t>
      </w:r>
      <w:r w:rsidRPr="00FF2E42">
        <w:rPr>
          <w:rFonts w:ascii="Angsana New" w:hAnsi="Angsana New" w:hint="cs"/>
          <w:sz w:val="30"/>
          <w:szCs w:val="30"/>
          <w:cs/>
          <w:lang w:val="th-TH"/>
        </w:rPr>
        <w:t>ซึ่งเป็นบริษัทย่อย</w:t>
      </w:r>
      <w:r w:rsidRPr="00FF2E42">
        <w:rPr>
          <w:rFonts w:ascii="Angsana New" w:hAnsi="Angsana New" w:hint="cs"/>
          <w:spacing w:val="-2"/>
          <w:sz w:val="30"/>
          <w:szCs w:val="30"/>
          <w:cs/>
          <w:lang w:val="th-TH"/>
        </w:rPr>
        <w:t xml:space="preserve">ทางอ้อมได้จ่ายชำระค่าหุ้นเพิ่มทุนจำนวน </w:t>
      </w:r>
      <w:r w:rsidRPr="00FF2E42">
        <w:rPr>
          <w:rFonts w:ascii="Angsana New" w:hAnsi="Angsana New" w:hint="cs"/>
          <w:spacing w:val="-2"/>
          <w:sz w:val="30"/>
          <w:szCs w:val="30"/>
          <w:lang w:val="th-TH"/>
        </w:rPr>
        <w:t>1.</w:t>
      </w:r>
      <w:r w:rsidR="00922CAB" w:rsidRPr="00922CAB">
        <w:rPr>
          <w:rFonts w:ascii="Angsana New" w:hAnsi="Angsana New" w:hint="cs"/>
          <w:spacing w:val="-2"/>
          <w:sz w:val="30"/>
          <w:szCs w:val="30"/>
        </w:rPr>
        <w:t>21</w:t>
      </w:r>
      <w:r w:rsidRPr="00FF2E42">
        <w:rPr>
          <w:rFonts w:ascii="Angsana New" w:hAnsi="Angsana New"/>
          <w:spacing w:val="-2"/>
          <w:sz w:val="30"/>
          <w:szCs w:val="30"/>
          <w:lang w:val="th-TH"/>
        </w:rPr>
        <w:t xml:space="preserve"> </w:t>
      </w:r>
      <w:r w:rsidRPr="00FF2E42">
        <w:rPr>
          <w:rFonts w:ascii="Angsana New" w:hAnsi="Angsana New" w:hint="cs"/>
          <w:spacing w:val="-2"/>
          <w:sz w:val="30"/>
          <w:szCs w:val="30"/>
          <w:cs/>
          <w:lang w:val="th-TH"/>
        </w:rPr>
        <w:t xml:space="preserve">ล้านหุ้น มีมูลค่าหุ้นที่ตราไว้หุ้นละ </w:t>
      </w:r>
      <w:r w:rsidRPr="00FF2E42">
        <w:rPr>
          <w:rFonts w:ascii="Angsana New" w:hAnsi="Angsana New" w:hint="cs"/>
          <w:spacing w:val="-2"/>
          <w:sz w:val="30"/>
          <w:szCs w:val="30"/>
          <w:lang w:val="th-TH"/>
        </w:rPr>
        <w:t>1</w:t>
      </w:r>
      <w:r w:rsidRPr="00FF2E42">
        <w:rPr>
          <w:rFonts w:ascii="Angsana New" w:hAnsi="Angsana New" w:hint="cs"/>
          <w:spacing w:val="-2"/>
          <w:sz w:val="30"/>
          <w:szCs w:val="30"/>
          <w:cs/>
          <w:lang w:val="th-TH"/>
        </w:rPr>
        <w:t xml:space="preserve"> เหรียญสหรัฐอเมริกา</w:t>
      </w:r>
      <w:r w:rsidRPr="00FF2E42">
        <w:rPr>
          <w:rFonts w:ascii="Angsana New" w:hAnsi="Angsana New" w:hint="cs"/>
          <w:spacing w:val="-2"/>
          <w:sz w:val="30"/>
          <w:szCs w:val="30"/>
          <w:lang w:val="th-TH"/>
        </w:rPr>
        <w:t xml:space="preserve"> </w:t>
      </w:r>
      <w:r w:rsidRPr="00FF2E42">
        <w:rPr>
          <w:rFonts w:ascii="Angsana New" w:hAnsi="Angsana New" w:hint="cs"/>
          <w:spacing w:val="-2"/>
          <w:sz w:val="30"/>
          <w:szCs w:val="30"/>
          <w:cs/>
          <w:lang w:val="th-TH"/>
        </w:rPr>
        <w:t>เป็น</w:t>
      </w:r>
      <w:r w:rsidRPr="00FF2E42">
        <w:rPr>
          <w:rFonts w:ascii="Angsana New" w:hAnsi="Angsana New" w:hint="cs"/>
          <w:sz w:val="30"/>
          <w:szCs w:val="30"/>
          <w:cs/>
          <w:lang w:val="th-TH"/>
        </w:rPr>
        <w:t xml:space="preserve">จำนวนเงิน </w:t>
      </w:r>
      <w:r w:rsidRPr="00FF2E42">
        <w:rPr>
          <w:rFonts w:ascii="Angsana New" w:hAnsi="Angsana New" w:hint="cs"/>
          <w:sz w:val="30"/>
          <w:szCs w:val="30"/>
          <w:lang w:val="th-TH"/>
        </w:rPr>
        <w:t>1.</w:t>
      </w:r>
      <w:r w:rsidR="00922CAB" w:rsidRPr="00922CAB">
        <w:rPr>
          <w:rFonts w:ascii="Angsana New" w:hAnsi="Angsana New" w:hint="cs"/>
          <w:sz w:val="30"/>
          <w:szCs w:val="30"/>
        </w:rPr>
        <w:t>21</w:t>
      </w:r>
      <w:r w:rsidRPr="00FF2E42">
        <w:rPr>
          <w:rFonts w:ascii="Angsana New" w:hAnsi="Angsana New" w:hint="cs"/>
          <w:sz w:val="30"/>
          <w:szCs w:val="30"/>
          <w:lang w:val="th-TH"/>
        </w:rPr>
        <w:t xml:space="preserve"> </w:t>
      </w:r>
      <w:r w:rsidRPr="00FF2E42">
        <w:rPr>
          <w:rFonts w:ascii="Angsana New" w:hAnsi="Angsana New" w:hint="cs"/>
          <w:sz w:val="30"/>
          <w:szCs w:val="30"/>
          <w:cs/>
          <w:lang w:val="th-TH"/>
        </w:rPr>
        <w:t xml:space="preserve">ล้านเหรียญสหรัฐอเมริกา ให้แก่ </w:t>
      </w:r>
      <w:r w:rsidRPr="00FF2E42">
        <w:rPr>
          <w:rFonts w:ascii="Angsana New" w:hAnsi="Angsana New" w:hint="cs"/>
          <w:sz w:val="30"/>
          <w:szCs w:val="30"/>
          <w:lang w:val="th-TH"/>
        </w:rPr>
        <w:t>RATCH</w:t>
      </w:r>
      <w:r w:rsidR="00442297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="00442297">
        <w:rPr>
          <w:rFonts w:ascii="Angsana New" w:hAnsi="Angsana New"/>
          <w:sz w:val="30"/>
          <w:szCs w:val="30"/>
        </w:rPr>
        <w:t xml:space="preserve">&amp; </w:t>
      </w:r>
      <w:r w:rsidRPr="00FF2E42">
        <w:rPr>
          <w:rFonts w:ascii="Angsana New" w:hAnsi="Angsana New" w:hint="cs"/>
          <w:sz w:val="30"/>
          <w:szCs w:val="30"/>
          <w:lang w:val="th-TH"/>
        </w:rPr>
        <w:t>AIDC</w:t>
      </w:r>
      <w:r w:rsidRPr="00FF2E42">
        <w:rPr>
          <w:rFonts w:ascii="Angsana New" w:hAnsi="Angsana New" w:hint="cs"/>
          <w:sz w:val="30"/>
          <w:szCs w:val="30"/>
          <w:cs/>
          <w:lang w:val="th-TH"/>
        </w:rPr>
        <w:t xml:space="preserve"> ตามสัดส่วนการลงทุนร้อยละ </w:t>
      </w:r>
      <w:r w:rsidRPr="00FF2E42">
        <w:rPr>
          <w:rFonts w:ascii="Angsana New" w:hAnsi="Angsana New" w:hint="cs"/>
          <w:sz w:val="30"/>
          <w:szCs w:val="30"/>
          <w:lang w:val="th-TH"/>
        </w:rPr>
        <w:t xml:space="preserve">63.80 </w:t>
      </w:r>
      <w:r w:rsidRPr="00FF2E42">
        <w:rPr>
          <w:rFonts w:ascii="Angsana New" w:hAnsi="Angsana New" w:hint="cs"/>
          <w:sz w:val="30"/>
          <w:szCs w:val="30"/>
          <w:cs/>
          <w:lang w:val="th-TH"/>
        </w:rPr>
        <w:t xml:space="preserve">เป็นจำนวนเงินรวมทั้งสิ้น </w:t>
      </w:r>
      <w:r w:rsidRPr="00FF2E42">
        <w:rPr>
          <w:rFonts w:ascii="Angsana New" w:hAnsi="Angsana New" w:hint="cs"/>
          <w:sz w:val="30"/>
          <w:szCs w:val="30"/>
          <w:lang w:val="th-TH"/>
        </w:rPr>
        <w:t>1.</w:t>
      </w:r>
      <w:r w:rsidR="00922CAB" w:rsidRPr="00922CAB">
        <w:rPr>
          <w:rFonts w:ascii="Angsana New" w:hAnsi="Angsana New" w:hint="cs"/>
          <w:sz w:val="30"/>
          <w:szCs w:val="30"/>
        </w:rPr>
        <w:t>21</w:t>
      </w:r>
      <w:r w:rsidRPr="00FF2E42">
        <w:rPr>
          <w:rFonts w:ascii="Angsana New" w:hAnsi="Angsana New" w:hint="cs"/>
          <w:sz w:val="30"/>
          <w:szCs w:val="30"/>
          <w:lang w:val="th-TH"/>
        </w:rPr>
        <w:t xml:space="preserve"> </w:t>
      </w:r>
      <w:r w:rsidRPr="00FF2E42">
        <w:rPr>
          <w:rFonts w:ascii="Angsana New" w:hAnsi="Angsana New" w:hint="cs"/>
          <w:sz w:val="30"/>
          <w:szCs w:val="30"/>
          <w:cs/>
          <w:lang w:val="th-TH"/>
        </w:rPr>
        <w:t>ล้านเหรียญสหรัฐอเมริกา หรือ</w:t>
      </w:r>
      <w:r w:rsidRPr="0010775C">
        <w:rPr>
          <w:rFonts w:ascii="Angsana New" w:hAnsi="Angsana New" w:hint="cs"/>
          <w:sz w:val="30"/>
          <w:szCs w:val="30"/>
          <w:cs/>
          <w:lang w:val="th-TH"/>
        </w:rPr>
        <w:t xml:space="preserve">เทียบเท่า </w:t>
      </w:r>
      <w:r w:rsidRPr="0010775C">
        <w:rPr>
          <w:rFonts w:ascii="Angsana New" w:hAnsi="Angsana New"/>
          <w:sz w:val="30"/>
          <w:szCs w:val="30"/>
          <w:lang w:val="th-TH"/>
        </w:rPr>
        <w:t>3</w:t>
      </w:r>
      <w:r w:rsidR="00922CAB" w:rsidRPr="00922CAB">
        <w:rPr>
          <w:rFonts w:ascii="Angsana New" w:hAnsi="Angsana New" w:hint="cs"/>
          <w:sz w:val="30"/>
          <w:szCs w:val="30"/>
        </w:rPr>
        <w:t>7</w:t>
      </w:r>
      <w:r w:rsidRPr="0010775C">
        <w:rPr>
          <w:rFonts w:ascii="Angsana New" w:hAnsi="Angsana New" w:hint="cs"/>
          <w:sz w:val="30"/>
          <w:szCs w:val="30"/>
          <w:cs/>
          <w:lang w:val="th-TH"/>
        </w:rPr>
        <w:t>.</w:t>
      </w:r>
      <w:r w:rsidR="00922CAB" w:rsidRPr="00922CAB">
        <w:rPr>
          <w:rFonts w:ascii="Angsana New" w:hAnsi="Angsana New" w:hint="cs"/>
          <w:sz w:val="30"/>
          <w:szCs w:val="30"/>
        </w:rPr>
        <w:t>8</w:t>
      </w:r>
      <w:r w:rsidR="00922CAB" w:rsidRPr="00922CAB">
        <w:rPr>
          <w:rFonts w:ascii="Angsana New" w:hAnsi="Angsana New"/>
          <w:sz w:val="30"/>
          <w:szCs w:val="30"/>
        </w:rPr>
        <w:t>2</w:t>
      </w:r>
      <w:r w:rsidRPr="0010775C">
        <w:rPr>
          <w:rFonts w:ascii="Angsana New" w:hAnsi="Angsana New"/>
          <w:sz w:val="30"/>
          <w:szCs w:val="30"/>
          <w:lang w:val="th-TH"/>
        </w:rPr>
        <w:t xml:space="preserve"> </w:t>
      </w:r>
      <w:r w:rsidRPr="0010775C">
        <w:rPr>
          <w:rFonts w:ascii="Angsana New" w:hAnsi="Angsana New" w:hint="cs"/>
          <w:sz w:val="30"/>
          <w:szCs w:val="30"/>
          <w:cs/>
          <w:lang w:val="th-TH"/>
        </w:rPr>
        <w:t>ล้านบาท</w:t>
      </w:r>
    </w:p>
    <w:p w14:paraId="4C966CAD" w14:textId="41D3F75F" w:rsidR="0022590B" w:rsidRPr="00114728" w:rsidRDefault="0022590B" w:rsidP="000F1D77">
      <w:pPr>
        <w:ind w:left="540"/>
        <w:jc w:val="both"/>
        <w:rPr>
          <w:rFonts w:ascii="Angsana New" w:hAnsi="Angsana New"/>
          <w:sz w:val="20"/>
          <w:szCs w:val="20"/>
          <w:lang w:val="th-TH"/>
        </w:rPr>
      </w:pPr>
    </w:p>
    <w:p w14:paraId="5174595A" w14:textId="55677192" w:rsidR="0006545C" w:rsidRDefault="001921C2" w:rsidP="0006545C">
      <w:pPr>
        <w:ind w:left="540"/>
        <w:jc w:val="both"/>
        <w:rPr>
          <w:rFonts w:ascii="Angsana New" w:hAnsi="Angsana New"/>
          <w:sz w:val="30"/>
          <w:szCs w:val="30"/>
          <w:lang w:val="th-TH"/>
        </w:rPr>
      </w:pPr>
      <w:r w:rsidRPr="00796B65">
        <w:rPr>
          <w:rFonts w:ascii="Angsana New" w:hAnsi="Angsana New" w:hint="cs"/>
          <w:sz w:val="30"/>
          <w:szCs w:val="30"/>
          <w:cs/>
          <w:lang w:val="th-TH"/>
        </w:rPr>
        <w:t>ต่อมา</w:t>
      </w:r>
      <w:r w:rsidR="0022590B" w:rsidRPr="00796B65">
        <w:rPr>
          <w:rFonts w:ascii="Angsana New" w:hAnsi="Angsana New" w:hint="cs"/>
          <w:sz w:val="30"/>
          <w:szCs w:val="30"/>
          <w:cs/>
          <w:lang w:val="th-TH"/>
        </w:rPr>
        <w:t xml:space="preserve">เมื่อวันที่ </w:t>
      </w:r>
      <w:r w:rsidR="0022590B" w:rsidRPr="00796B65">
        <w:rPr>
          <w:rFonts w:ascii="Angsana New" w:hAnsi="Angsana New"/>
          <w:sz w:val="30"/>
          <w:szCs w:val="30"/>
        </w:rPr>
        <w:t>18</w:t>
      </w:r>
      <w:r w:rsidR="0022590B" w:rsidRPr="00796B65">
        <w:rPr>
          <w:rFonts w:ascii="Angsana New" w:hAnsi="Angsana New" w:hint="cs"/>
          <w:sz w:val="30"/>
          <w:szCs w:val="30"/>
          <w:lang w:val="th-TH"/>
        </w:rPr>
        <w:t xml:space="preserve"> </w:t>
      </w:r>
      <w:r w:rsidR="00BB0A31" w:rsidRPr="00796B65">
        <w:rPr>
          <w:rFonts w:ascii="Angsana New" w:hAnsi="Angsana New" w:hint="cs"/>
          <w:sz w:val="30"/>
          <w:szCs w:val="30"/>
          <w:cs/>
          <w:lang w:val="th-TH"/>
        </w:rPr>
        <w:t>มิถุนายน</w:t>
      </w:r>
      <w:r w:rsidR="0022590B" w:rsidRPr="00796B65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="0022590B" w:rsidRPr="00796B65">
        <w:rPr>
          <w:rFonts w:ascii="Angsana New" w:hAnsi="Angsana New" w:hint="cs"/>
          <w:sz w:val="30"/>
          <w:szCs w:val="30"/>
          <w:lang w:val="th-TH"/>
        </w:rPr>
        <w:t>256</w:t>
      </w:r>
      <w:r w:rsidR="00922CAB" w:rsidRPr="00922CAB">
        <w:rPr>
          <w:rFonts w:ascii="Angsana New" w:hAnsi="Angsana New" w:hint="cs"/>
          <w:sz w:val="30"/>
          <w:szCs w:val="30"/>
        </w:rPr>
        <w:t>4</w:t>
      </w:r>
      <w:r w:rsidR="0022590B" w:rsidRPr="00796B65">
        <w:rPr>
          <w:rFonts w:ascii="Angsana New" w:hAnsi="Angsana New" w:hint="cs"/>
          <w:sz w:val="30"/>
          <w:szCs w:val="30"/>
          <w:lang w:val="th-TH"/>
        </w:rPr>
        <w:t xml:space="preserve"> </w:t>
      </w:r>
      <w:r w:rsidR="00AF4FE2">
        <w:rPr>
          <w:rFonts w:ascii="Angsana New" w:hAnsi="Angsana New" w:hint="cs"/>
          <w:sz w:val="30"/>
          <w:szCs w:val="30"/>
          <w:cs/>
          <w:lang w:val="th-TH"/>
        </w:rPr>
        <w:t xml:space="preserve">RHIS </w:t>
      </w:r>
      <w:r w:rsidR="0022590B" w:rsidRPr="00796B65">
        <w:rPr>
          <w:rFonts w:ascii="Angsana New" w:hAnsi="Angsana New" w:hint="cs"/>
          <w:spacing w:val="-2"/>
          <w:sz w:val="30"/>
          <w:szCs w:val="30"/>
          <w:cs/>
          <w:lang w:val="th-TH"/>
        </w:rPr>
        <w:t xml:space="preserve">ได้จ่ายชำระค่าหุ้นเพิ่มทุนจำนวน </w:t>
      </w:r>
      <w:r w:rsidR="00BB0A31" w:rsidRPr="00796B65">
        <w:rPr>
          <w:rFonts w:ascii="Angsana New" w:hAnsi="Angsana New"/>
          <w:spacing w:val="-2"/>
          <w:sz w:val="30"/>
          <w:szCs w:val="30"/>
        </w:rPr>
        <w:t>0.77</w:t>
      </w:r>
      <w:r w:rsidR="0022590B" w:rsidRPr="00796B65">
        <w:rPr>
          <w:rFonts w:ascii="Angsana New" w:hAnsi="Angsana New"/>
          <w:spacing w:val="-2"/>
          <w:sz w:val="30"/>
          <w:szCs w:val="30"/>
          <w:lang w:val="th-TH"/>
        </w:rPr>
        <w:t xml:space="preserve"> </w:t>
      </w:r>
      <w:r w:rsidR="0022590B" w:rsidRPr="00796B65">
        <w:rPr>
          <w:rFonts w:ascii="Angsana New" w:hAnsi="Angsana New" w:hint="cs"/>
          <w:spacing w:val="-2"/>
          <w:sz w:val="30"/>
          <w:szCs w:val="30"/>
          <w:cs/>
          <w:lang w:val="th-TH"/>
        </w:rPr>
        <w:t xml:space="preserve">ล้านหุ้น มีมูลค่าหุ้นที่ตราไว้หุ้นละ </w:t>
      </w:r>
      <w:r w:rsidR="0022590B" w:rsidRPr="00796B65">
        <w:rPr>
          <w:rFonts w:ascii="Angsana New" w:hAnsi="Angsana New" w:hint="cs"/>
          <w:spacing w:val="-2"/>
          <w:sz w:val="30"/>
          <w:szCs w:val="30"/>
          <w:lang w:val="th-TH"/>
        </w:rPr>
        <w:t>1</w:t>
      </w:r>
      <w:r w:rsidR="0022590B" w:rsidRPr="00796B65">
        <w:rPr>
          <w:rFonts w:ascii="Angsana New" w:hAnsi="Angsana New" w:hint="cs"/>
          <w:spacing w:val="-2"/>
          <w:sz w:val="30"/>
          <w:szCs w:val="30"/>
          <w:cs/>
          <w:lang w:val="th-TH"/>
        </w:rPr>
        <w:t xml:space="preserve"> เหรียญสหรัฐอเมริกา</w:t>
      </w:r>
      <w:r w:rsidR="0022590B" w:rsidRPr="00796B65">
        <w:rPr>
          <w:rFonts w:ascii="Angsana New" w:hAnsi="Angsana New" w:hint="cs"/>
          <w:spacing w:val="-2"/>
          <w:sz w:val="30"/>
          <w:szCs w:val="30"/>
          <w:lang w:val="th-TH"/>
        </w:rPr>
        <w:t xml:space="preserve"> </w:t>
      </w:r>
      <w:r w:rsidR="0022590B" w:rsidRPr="00796B65">
        <w:rPr>
          <w:rFonts w:ascii="Angsana New" w:hAnsi="Angsana New" w:hint="cs"/>
          <w:spacing w:val="-2"/>
          <w:sz w:val="30"/>
          <w:szCs w:val="30"/>
          <w:cs/>
          <w:lang w:val="th-TH"/>
        </w:rPr>
        <w:t>เป็น</w:t>
      </w:r>
      <w:r w:rsidR="0022590B" w:rsidRPr="00796B65">
        <w:rPr>
          <w:rFonts w:ascii="Angsana New" w:hAnsi="Angsana New" w:hint="cs"/>
          <w:sz w:val="30"/>
          <w:szCs w:val="30"/>
          <w:cs/>
          <w:lang w:val="th-TH"/>
        </w:rPr>
        <w:t xml:space="preserve">จำนวนเงิน </w:t>
      </w:r>
      <w:r w:rsidR="00BB0A31" w:rsidRPr="00796B65">
        <w:rPr>
          <w:rFonts w:ascii="Angsana New" w:hAnsi="Angsana New"/>
          <w:sz w:val="30"/>
          <w:szCs w:val="30"/>
        </w:rPr>
        <w:t>0.77</w:t>
      </w:r>
      <w:r w:rsidR="00BB0A31" w:rsidRPr="00796B65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="0022590B" w:rsidRPr="00796B65">
        <w:rPr>
          <w:rFonts w:ascii="Angsana New" w:hAnsi="Angsana New" w:hint="cs"/>
          <w:sz w:val="30"/>
          <w:szCs w:val="30"/>
          <w:cs/>
          <w:lang w:val="th-TH"/>
        </w:rPr>
        <w:t xml:space="preserve">ล้านเหรียญสหรัฐอเมริกา ให้แก่ </w:t>
      </w:r>
      <w:r w:rsidR="0022590B" w:rsidRPr="00796B65">
        <w:rPr>
          <w:rFonts w:ascii="Angsana New" w:hAnsi="Angsana New" w:hint="cs"/>
          <w:sz w:val="30"/>
          <w:szCs w:val="30"/>
          <w:lang w:val="th-TH"/>
        </w:rPr>
        <w:t xml:space="preserve">RATCH </w:t>
      </w:r>
      <w:r w:rsidR="00442297">
        <w:rPr>
          <w:rFonts w:ascii="Angsana New" w:hAnsi="Angsana New" w:hint="cs"/>
          <w:sz w:val="30"/>
          <w:szCs w:val="30"/>
          <w:cs/>
          <w:lang w:val="th-TH"/>
        </w:rPr>
        <w:t xml:space="preserve">&amp; </w:t>
      </w:r>
      <w:r w:rsidR="0022590B" w:rsidRPr="00796B65">
        <w:rPr>
          <w:rFonts w:ascii="Angsana New" w:hAnsi="Angsana New" w:hint="cs"/>
          <w:sz w:val="30"/>
          <w:szCs w:val="30"/>
          <w:lang w:val="th-TH"/>
        </w:rPr>
        <w:t>AIDC</w:t>
      </w:r>
      <w:r w:rsidR="0022590B" w:rsidRPr="00796B65">
        <w:rPr>
          <w:rFonts w:ascii="Angsana New" w:hAnsi="Angsana New" w:hint="cs"/>
          <w:sz w:val="30"/>
          <w:szCs w:val="30"/>
          <w:cs/>
          <w:lang w:val="th-TH"/>
        </w:rPr>
        <w:t xml:space="preserve"> ตามสัดส่วนการลงทุนร้อยละ </w:t>
      </w:r>
      <w:r w:rsidR="0022590B" w:rsidRPr="00796B65">
        <w:rPr>
          <w:rFonts w:ascii="Angsana New" w:hAnsi="Angsana New" w:hint="cs"/>
          <w:sz w:val="30"/>
          <w:szCs w:val="30"/>
          <w:lang w:val="th-TH"/>
        </w:rPr>
        <w:t xml:space="preserve">63.80 </w:t>
      </w:r>
      <w:r w:rsidR="0022590B" w:rsidRPr="00796B65">
        <w:rPr>
          <w:rFonts w:ascii="Angsana New" w:hAnsi="Angsana New" w:hint="cs"/>
          <w:sz w:val="30"/>
          <w:szCs w:val="30"/>
          <w:cs/>
          <w:lang w:val="th-TH"/>
        </w:rPr>
        <w:t xml:space="preserve">เป็นจำนวนเงินรวมทั้งสิ้น </w:t>
      </w:r>
      <w:r w:rsidR="00BB0A31" w:rsidRPr="00796B65">
        <w:rPr>
          <w:rFonts w:ascii="Angsana New" w:hAnsi="Angsana New"/>
          <w:sz w:val="30"/>
          <w:szCs w:val="30"/>
        </w:rPr>
        <w:t>0.77</w:t>
      </w:r>
      <w:r w:rsidR="0022590B" w:rsidRPr="00796B65">
        <w:rPr>
          <w:rFonts w:ascii="Angsana New" w:hAnsi="Angsana New" w:hint="cs"/>
          <w:sz w:val="30"/>
          <w:szCs w:val="30"/>
          <w:lang w:val="th-TH"/>
        </w:rPr>
        <w:t xml:space="preserve"> </w:t>
      </w:r>
      <w:r w:rsidR="0022590B" w:rsidRPr="00796B65">
        <w:rPr>
          <w:rFonts w:ascii="Angsana New" w:hAnsi="Angsana New" w:hint="cs"/>
          <w:sz w:val="30"/>
          <w:szCs w:val="30"/>
          <w:cs/>
          <w:lang w:val="th-TH"/>
        </w:rPr>
        <w:t xml:space="preserve">ล้านเหรียญสหรัฐอเมริกา หรือเทียบเท่า </w:t>
      </w:r>
      <w:r w:rsidR="00BB0A31" w:rsidRPr="00796B65">
        <w:rPr>
          <w:rFonts w:ascii="Angsana New" w:hAnsi="Angsana New"/>
          <w:sz w:val="30"/>
          <w:szCs w:val="30"/>
        </w:rPr>
        <w:t>24.54</w:t>
      </w:r>
      <w:r w:rsidR="0022590B" w:rsidRPr="00796B65">
        <w:rPr>
          <w:rFonts w:ascii="Angsana New" w:hAnsi="Angsana New"/>
          <w:sz w:val="30"/>
          <w:szCs w:val="30"/>
          <w:lang w:val="th-TH"/>
        </w:rPr>
        <w:t xml:space="preserve"> </w:t>
      </w:r>
      <w:r w:rsidR="0022590B" w:rsidRPr="00796B65">
        <w:rPr>
          <w:rFonts w:ascii="Angsana New" w:hAnsi="Angsana New" w:hint="cs"/>
          <w:sz w:val="30"/>
          <w:szCs w:val="30"/>
          <w:cs/>
          <w:lang w:val="th-TH"/>
        </w:rPr>
        <w:t>ล้านบาท</w:t>
      </w:r>
    </w:p>
    <w:p w14:paraId="4C45651D" w14:textId="1D44F85B" w:rsidR="00CD7ECD" w:rsidRDefault="00CD7ECD" w:rsidP="0006545C">
      <w:pPr>
        <w:ind w:left="540"/>
        <w:jc w:val="both"/>
        <w:rPr>
          <w:rFonts w:ascii="Angsana New" w:hAnsi="Angsana New"/>
          <w:sz w:val="30"/>
          <w:szCs w:val="30"/>
          <w:lang w:val="th-TH"/>
        </w:rPr>
      </w:pPr>
    </w:p>
    <w:p w14:paraId="4E6CC4A2" w14:textId="7C50CE76" w:rsidR="00CD7ECD" w:rsidRPr="00796B65" w:rsidRDefault="00CD7ECD" w:rsidP="00CD7ECD">
      <w:pPr>
        <w:ind w:left="540"/>
        <w:jc w:val="both"/>
        <w:rPr>
          <w:rFonts w:ascii="Angsana New" w:hAnsi="Angsana New"/>
          <w:sz w:val="30"/>
          <w:szCs w:val="30"/>
          <w:lang w:val="th-TH"/>
        </w:rPr>
      </w:pPr>
      <w:r w:rsidRPr="007A58FD">
        <w:rPr>
          <w:rFonts w:ascii="Angsana New" w:hAnsi="Angsana New" w:hint="cs"/>
          <w:sz w:val="30"/>
          <w:szCs w:val="30"/>
          <w:cs/>
          <w:lang w:val="th-TH"/>
        </w:rPr>
        <w:t>ต่อมาเมื่อวันที่</w:t>
      </w:r>
      <w:r w:rsidR="00045AB8" w:rsidRPr="007A58FD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="00045AB8" w:rsidRPr="007A58FD">
        <w:rPr>
          <w:rFonts w:ascii="Angsana New" w:hAnsi="Angsana New"/>
          <w:sz w:val="30"/>
          <w:szCs w:val="30"/>
        </w:rPr>
        <w:t xml:space="preserve">21 </w:t>
      </w:r>
      <w:r w:rsidR="00045AB8" w:rsidRPr="007A58FD">
        <w:rPr>
          <w:rFonts w:ascii="Angsana New" w:hAnsi="Angsana New" w:hint="cs"/>
          <w:sz w:val="30"/>
          <w:szCs w:val="30"/>
          <w:cs/>
        </w:rPr>
        <w:t xml:space="preserve">กันยายน </w:t>
      </w:r>
      <w:r w:rsidR="00045AB8" w:rsidRPr="007A58FD">
        <w:rPr>
          <w:rFonts w:ascii="Angsana New" w:hAnsi="Angsana New"/>
          <w:sz w:val="30"/>
          <w:szCs w:val="30"/>
        </w:rPr>
        <w:t>2564</w:t>
      </w:r>
      <w:r w:rsidRPr="007A58FD">
        <w:rPr>
          <w:rFonts w:ascii="Angsana New" w:hAnsi="Angsana New" w:hint="cs"/>
          <w:sz w:val="30"/>
          <w:szCs w:val="30"/>
          <w:lang w:val="th-TH"/>
        </w:rPr>
        <w:t xml:space="preserve"> </w:t>
      </w:r>
      <w:r w:rsidRPr="007A58FD">
        <w:rPr>
          <w:rFonts w:ascii="Angsana New" w:hAnsi="Angsana New" w:hint="cs"/>
          <w:sz w:val="30"/>
          <w:szCs w:val="30"/>
          <w:cs/>
          <w:lang w:val="th-TH"/>
        </w:rPr>
        <w:t xml:space="preserve">RHIS </w:t>
      </w:r>
      <w:r w:rsidRPr="007A58FD">
        <w:rPr>
          <w:rFonts w:ascii="Angsana New" w:hAnsi="Angsana New" w:hint="cs"/>
          <w:spacing w:val="-2"/>
          <w:sz w:val="30"/>
          <w:szCs w:val="30"/>
          <w:cs/>
          <w:lang w:val="th-TH"/>
        </w:rPr>
        <w:t>ได้จ่ายชำระค่าหุ้นเพิ่มทุนจำนวน</w:t>
      </w:r>
      <w:r w:rsidR="00045AB8" w:rsidRPr="007A58FD">
        <w:rPr>
          <w:rFonts w:ascii="Angsana New" w:hAnsi="Angsana New" w:hint="cs"/>
          <w:spacing w:val="-2"/>
          <w:sz w:val="30"/>
          <w:szCs w:val="30"/>
          <w:cs/>
          <w:lang w:val="th-TH"/>
        </w:rPr>
        <w:t xml:space="preserve"> </w:t>
      </w:r>
      <w:r w:rsidR="00045AB8" w:rsidRPr="007A58FD">
        <w:rPr>
          <w:rFonts w:ascii="Angsana New" w:hAnsi="Angsana New"/>
          <w:spacing w:val="-2"/>
          <w:sz w:val="30"/>
          <w:szCs w:val="30"/>
        </w:rPr>
        <w:t>0.29</w:t>
      </w:r>
      <w:r w:rsidRPr="007A58FD">
        <w:rPr>
          <w:rFonts w:ascii="Angsana New" w:hAnsi="Angsana New"/>
          <w:spacing w:val="-2"/>
          <w:sz w:val="30"/>
          <w:szCs w:val="30"/>
          <w:lang w:val="th-TH"/>
        </w:rPr>
        <w:t xml:space="preserve"> </w:t>
      </w:r>
      <w:r w:rsidRPr="007A58FD">
        <w:rPr>
          <w:rFonts w:ascii="Angsana New" w:hAnsi="Angsana New" w:hint="cs"/>
          <w:spacing w:val="-2"/>
          <w:sz w:val="30"/>
          <w:szCs w:val="30"/>
          <w:cs/>
          <w:lang w:val="th-TH"/>
        </w:rPr>
        <w:t xml:space="preserve">ล้านหุ้น มีมูลค่าหุ้นที่ตราไว้หุ้นละ </w:t>
      </w:r>
      <w:r w:rsidRPr="007A58FD">
        <w:rPr>
          <w:rFonts w:ascii="Angsana New" w:hAnsi="Angsana New" w:hint="cs"/>
          <w:spacing w:val="-2"/>
          <w:sz w:val="30"/>
          <w:szCs w:val="30"/>
          <w:lang w:val="th-TH"/>
        </w:rPr>
        <w:t>1</w:t>
      </w:r>
      <w:r w:rsidRPr="007A58FD">
        <w:rPr>
          <w:rFonts w:ascii="Angsana New" w:hAnsi="Angsana New" w:hint="cs"/>
          <w:spacing w:val="-2"/>
          <w:sz w:val="30"/>
          <w:szCs w:val="30"/>
          <w:cs/>
          <w:lang w:val="th-TH"/>
        </w:rPr>
        <w:t xml:space="preserve"> เหรียญสหรัฐอเมริกา</w:t>
      </w:r>
      <w:r w:rsidRPr="007A58FD">
        <w:rPr>
          <w:rFonts w:ascii="Angsana New" w:hAnsi="Angsana New" w:hint="cs"/>
          <w:spacing w:val="-2"/>
          <w:sz w:val="30"/>
          <w:szCs w:val="30"/>
          <w:lang w:val="th-TH"/>
        </w:rPr>
        <w:t xml:space="preserve"> </w:t>
      </w:r>
      <w:r w:rsidRPr="007A58FD">
        <w:rPr>
          <w:rFonts w:ascii="Angsana New" w:hAnsi="Angsana New" w:hint="cs"/>
          <w:spacing w:val="-2"/>
          <w:sz w:val="30"/>
          <w:szCs w:val="30"/>
          <w:cs/>
          <w:lang w:val="th-TH"/>
        </w:rPr>
        <w:t>เป็น</w:t>
      </w:r>
      <w:r w:rsidRPr="007A58FD">
        <w:rPr>
          <w:rFonts w:ascii="Angsana New" w:hAnsi="Angsana New" w:hint="cs"/>
          <w:sz w:val="30"/>
          <w:szCs w:val="30"/>
          <w:cs/>
          <w:lang w:val="th-TH"/>
        </w:rPr>
        <w:t>จำนวนเงิน</w:t>
      </w:r>
      <w:r w:rsidR="00045AB8" w:rsidRPr="007A58FD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="00045AB8" w:rsidRPr="007A58FD">
        <w:rPr>
          <w:rFonts w:ascii="Angsana New" w:hAnsi="Angsana New"/>
          <w:sz w:val="30"/>
          <w:szCs w:val="30"/>
        </w:rPr>
        <w:t>0.29</w:t>
      </w:r>
      <w:r w:rsidRPr="007A58FD">
        <w:rPr>
          <w:rFonts w:ascii="Angsana New" w:hAnsi="Angsana New" w:hint="cs"/>
          <w:sz w:val="30"/>
          <w:szCs w:val="30"/>
          <w:cs/>
          <w:lang w:val="th-TH"/>
        </w:rPr>
        <w:t xml:space="preserve"> ล้านเหรียญสหรัฐอเมริกา ให้แก่ </w:t>
      </w:r>
      <w:r w:rsidRPr="007A58FD">
        <w:rPr>
          <w:rFonts w:ascii="Angsana New" w:hAnsi="Angsana New" w:hint="cs"/>
          <w:sz w:val="30"/>
          <w:szCs w:val="30"/>
          <w:lang w:val="th-TH"/>
        </w:rPr>
        <w:t xml:space="preserve">RATCH </w:t>
      </w:r>
      <w:r w:rsidRPr="007A58FD">
        <w:rPr>
          <w:rFonts w:ascii="Angsana New" w:hAnsi="Angsana New" w:hint="cs"/>
          <w:sz w:val="30"/>
          <w:szCs w:val="30"/>
          <w:cs/>
          <w:lang w:val="th-TH"/>
        </w:rPr>
        <w:t xml:space="preserve">&amp; </w:t>
      </w:r>
      <w:r w:rsidRPr="007A58FD">
        <w:rPr>
          <w:rFonts w:ascii="Angsana New" w:hAnsi="Angsana New" w:hint="cs"/>
          <w:sz w:val="30"/>
          <w:szCs w:val="30"/>
          <w:lang w:val="th-TH"/>
        </w:rPr>
        <w:t>AIDC</w:t>
      </w:r>
      <w:r w:rsidRPr="007A58FD">
        <w:rPr>
          <w:rFonts w:ascii="Angsana New" w:hAnsi="Angsana New" w:hint="cs"/>
          <w:sz w:val="30"/>
          <w:szCs w:val="30"/>
          <w:cs/>
          <w:lang w:val="th-TH"/>
        </w:rPr>
        <w:t xml:space="preserve"> ตามสัดส่วนการลงทุนร้อยละ </w:t>
      </w:r>
      <w:r w:rsidRPr="007A58FD">
        <w:rPr>
          <w:rFonts w:ascii="Angsana New" w:hAnsi="Angsana New" w:hint="cs"/>
          <w:sz w:val="30"/>
          <w:szCs w:val="30"/>
          <w:lang w:val="th-TH"/>
        </w:rPr>
        <w:t xml:space="preserve">63.80 </w:t>
      </w:r>
      <w:r w:rsidRPr="007A58FD">
        <w:rPr>
          <w:rFonts w:ascii="Angsana New" w:hAnsi="Angsana New" w:hint="cs"/>
          <w:sz w:val="30"/>
          <w:szCs w:val="30"/>
          <w:cs/>
          <w:lang w:val="th-TH"/>
        </w:rPr>
        <w:t xml:space="preserve">เป็นจำนวนเงินรวมทั้งสิ้น </w:t>
      </w:r>
      <w:r w:rsidR="00045AB8" w:rsidRPr="007A58FD">
        <w:rPr>
          <w:rFonts w:ascii="Angsana New" w:hAnsi="Angsana New"/>
          <w:sz w:val="30"/>
          <w:szCs w:val="30"/>
        </w:rPr>
        <w:t>0.29</w:t>
      </w:r>
      <w:r w:rsidRPr="007A58FD">
        <w:rPr>
          <w:rFonts w:ascii="Angsana New" w:hAnsi="Angsana New" w:hint="cs"/>
          <w:sz w:val="30"/>
          <w:szCs w:val="30"/>
          <w:lang w:val="th-TH"/>
        </w:rPr>
        <w:t xml:space="preserve"> </w:t>
      </w:r>
      <w:r w:rsidRPr="007A58FD">
        <w:rPr>
          <w:rFonts w:ascii="Angsana New" w:hAnsi="Angsana New" w:hint="cs"/>
          <w:sz w:val="30"/>
          <w:szCs w:val="30"/>
          <w:cs/>
          <w:lang w:val="th-TH"/>
        </w:rPr>
        <w:t>ล้านเหรียญสหรัฐอเมริกา หรือเทียบเท่า</w:t>
      </w:r>
      <w:r w:rsidR="00045AB8" w:rsidRPr="007A58FD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="00045AB8" w:rsidRPr="007A58FD">
        <w:rPr>
          <w:rFonts w:ascii="Angsana New" w:hAnsi="Angsana New"/>
          <w:sz w:val="30"/>
          <w:szCs w:val="30"/>
        </w:rPr>
        <w:t>9.8</w:t>
      </w:r>
      <w:r w:rsidR="00940B41" w:rsidRPr="007A58FD">
        <w:rPr>
          <w:rFonts w:ascii="Angsana New" w:hAnsi="Angsana New"/>
          <w:sz w:val="30"/>
          <w:szCs w:val="30"/>
        </w:rPr>
        <w:t>6</w:t>
      </w:r>
      <w:r w:rsidRPr="007A58FD">
        <w:rPr>
          <w:rFonts w:ascii="Angsana New" w:hAnsi="Angsana New"/>
          <w:sz w:val="30"/>
          <w:szCs w:val="30"/>
          <w:lang w:val="th-TH"/>
        </w:rPr>
        <w:t xml:space="preserve"> </w:t>
      </w:r>
      <w:r w:rsidRPr="007A58FD">
        <w:rPr>
          <w:rFonts w:ascii="Angsana New" w:hAnsi="Angsana New" w:hint="cs"/>
          <w:sz w:val="30"/>
          <w:szCs w:val="30"/>
          <w:cs/>
          <w:lang w:val="th-TH"/>
        </w:rPr>
        <w:t>ล้านบาท</w:t>
      </w:r>
    </w:p>
    <w:p w14:paraId="79F88755" w14:textId="4D252C71" w:rsidR="00CD7ECD" w:rsidRDefault="00CD7ECD" w:rsidP="0006545C">
      <w:pPr>
        <w:ind w:left="540"/>
        <w:jc w:val="both"/>
        <w:rPr>
          <w:rFonts w:ascii="Angsana New" w:hAnsi="Angsana New"/>
          <w:sz w:val="30"/>
          <w:szCs w:val="30"/>
          <w:lang w:val="th-TH"/>
        </w:rPr>
      </w:pPr>
    </w:p>
    <w:p w14:paraId="2626D3F4" w14:textId="59069BE9" w:rsidR="005F0CB9" w:rsidRDefault="005F0CB9" w:rsidP="0006545C">
      <w:pPr>
        <w:ind w:left="540"/>
        <w:jc w:val="both"/>
        <w:rPr>
          <w:rFonts w:ascii="Angsana New" w:hAnsi="Angsana New"/>
          <w:sz w:val="30"/>
          <w:szCs w:val="30"/>
          <w:cs/>
          <w:lang w:val="th-TH"/>
        </w:rPr>
      </w:pPr>
      <w:r>
        <w:rPr>
          <w:rFonts w:ascii="Angsana New" w:hAnsi="Angsana New"/>
          <w:sz w:val="30"/>
          <w:szCs w:val="30"/>
          <w:cs/>
          <w:lang w:val="th-TH"/>
        </w:rPr>
        <w:br w:type="page"/>
      </w:r>
    </w:p>
    <w:p w14:paraId="16988429" w14:textId="2A8F086D" w:rsidR="0022231A" w:rsidRPr="002E4F54" w:rsidRDefault="002E4F54" w:rsidP="002E4F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b/>
          <w:bCs/>
          <w:i/>
          <w:iCs/>
          <w:snapToGrid w:val="0"/>
          <w:sz w:val="30"/>
          <w:szCs w:val="30"/>
          <w:lang w:eastAsia="th-TH"/>
        </w:rPr>
      </w:pPr>
      <w:r>
        <w:rPr>
          <w:rFonts w:ascii="Angsana New" w:hAnsi="Angsana New"/>
          <w:b/>
          <w:bCs/>
          <w:i/>
          <w:iCs/>
          <w:snapToGrid w:val="0"/>
          <w:sz w:val="30"/>
          <w:szCs w:val="30"/>
          <w:cs/>
          <w:lang w:eastAsia="th-TH"/>
        </w:rPr>
        <w:lastRenderedPageBreak/>
        <w:tab/>
      </w:r>
      <w:r>
        <w:rPr>
          <w:rFonts w:ascii="Angsana New" w:hAnsi="Angsana New" w:hint="cs"/>
          <w:b/>
          <w:bCs/>
          <w:i/>
          <w:iCs/>
          <w:snapToGrid w:val="0"/>
          <w:sz w:val="30"/>
          <w:szCs w:val="30"/>
          <w:cs/>
          <w:lang w:eastAsia="th-TH"/>
        </w:rPr>
        <w:t>เ</w:t>
      </w:r>
      <w:r w:rsidR="004B1643" w:rsidRPr="004B1643">
        <w:rPr>
          <w:rFonts w:ascii="Angsana New" w:hAnsi="Angsana New" w:hint="cs"/>
          <w:b/>
          <w:bCs/>
          <w:i/>
          <w:iCs/>
          <w:snapToGrid w:val="0"/>
          <w:sz w:val="30"/>
          <w:szCs w:val="30"/>
          <w:cs/>
          <w:lang w:eastAsia="th-TH"/>
        </w:rPr>
        <w:t>งินลงทุนในการร่วมค้า</w:t>
      </w:r>
      <w:r w:rsidR="004B1643" w:rsidRPr="002E4F54">
        <w:rPr>
          <w:rFonts w:ascii="Angsana New" w:hAnsi="Angsana New" w:hint="cs"/>
          <w:b/>
          <w:bCs/>
          <w:i/>
          <w:iCs/>
          <w:snapToGrid w:val="0"/>
          <w:sz w:val="30"/>
          <w:szCs w:val="30"/>
          <w:cs/>
          <w:lang w:eastAsia="th-TH"/>
        </w:rPr>
        <w:t>ทางอ้อม</w:t>
      </w:r>
      <w:r w:rsidR="004B1643">
        <w:rPr>
          <w:rFonts w:ascii="Angsana New" w:hAnsi="Angsana New"/>
          <w:b/>
          <w:bCs/>
          <w:i/>
          <w:iCs/>
          <w:snapToGrid w:val="0"/>
          <w:sz w:val="30"/>
          <w:szCs w:val="30"/>
          <w:lang w:eastAsia="th-TH"/>
        </w:rPr>
        <w:t xml:space="preserve"> - </w:t>
      </w:r>
      <w:r w:rsidR="00662ED0" w:rsidRPr="002E4F54">
        <w:rPr>
          <w:rFonts w:ascii="Angsana New" w:hAnsi="Angsana New"/>
          <w:b/>
          <w:bCs/>
          <w:i/>
          <w:iCs/>
          <w:snapToGrid w:val="0"/>
          <w:sz w:val="30"/>
          <w:szCs w:val="30"/>
          <w:cs/>
          <w:lang w:eastAsia="th-TH"/>
        </w:rPr>
        <w:t>บริษัท</w:t>
      </w:r>
      <w:r w:rsidR="00662ED0" w:rsidRPr="002E4F54">
        <w:rPr>
          <w:rFonts w:ascii="Angsana New" w:hAnsi="Angsana New" w:hint="cs"/>
          <w:b/>
          <w:bCs/>
          <w:i/>
          <w:iCs/>
          <w:snapToGrid w:val="0"/>
          <w:sz w:val="30"/>
          <w:szCs w:val="30"/>
          <w:cs/>
          <w:lang w:eastAsia="th-TH"/>
        </w:rPr>
        <w:t xml:space="preserve"> </w:t>
      </w:r>
      <w:bookmarkStart w:id="4" w:name="_Hlk77180851"/>
      <w:r w:rsidR="00E66353" w:rsidRPr="00E66353">
        <w:rPr>
          <w:rFonts w:ascii="Angsana New" w:hAnsi="Angsana New"/>
          <w:b/>
          <w:bCs/>
          <w:i/>
          <w:iCs/>
          <w:snapToGrid w:val="0"/>
          <w:sz w:val="30"/>
          <w:szCs w:val="30"/>
          <w:lang w:eastAsia="th-TH"/>
        </w:rPr>
        <w:t>NEXIF ENERGY BT PTE. LTD.</w:t>
      </w:r>
      <w:r w:rsidR="00E66353" w:rsidRPr="00E66353">
        <w:rPr>
          <w:rFonts w:ascii="Angsana New" w:hAnsi="Angsana New" w:hint="cs"/>
          <w:b/>
          <w:bCs/>
          <w:i/>
          <w:iCs/>
          <w:snapToGrid w:val="0"/>
          <w:sz w:val="30"/>
          <w:szCs w:val="30"/>
          <w:lang w:eastAsia="th-TH"/>
        </w:rPr>
        <w:t xml:space="preserve"> </w:t>
      </w:r>
      <w:r w:rsidR="00662ED0" w:rsidRPr="0001456D">
        <w:rPr>
          <w:rFonts w:ascii="Angsana New" w:hAnsi="Angsana New" w:hint="cs"/>
          <w:b/>
          <w:bCs/>
          <w:i/>
          <w:iCs/>
          <w:snapToGrid w:val="0"/>
          <w:sz w:val="30"/>
          <w:szCs w:val="30"/>
          <w:lang w:eastAsia="th-TH"/>
        </w:rPr>
        <w:t>(</w:t>
      </w:r>
      <w:r w:rsidR="004E49BC">
        <w:rPr>
          <w:rFonts w:ascii="Angsana New" w:hAnsi="Angsana New"/>
          <w:b/>
          <w:bCs/>
          <w:i/>
          <w:iCs/>
          <w:snapToGrid w:val="0"/>
          <w:sz w:val="30"/>
          <w:szCs w:val="30"/>
          <w:lang w:eastAsia="th-TH"/>
        </w:rPr>
        <w:t>“</w:t>
      </w:r>
      <w:r w:rsidR="00662ED0" w:rsidRPr="0001456D">
        <w:rPr>
          <w:rFonts w:ascii="Angsana New" w:hAnsi="Angsana New" w:hint="cs"/>
          <w:b/>
          <w:bCs/>
          <w:i/>
          <w:iCs/>
          <w:snapToGrid w:val="0"/>
          <w:sz w:val="30"/>
          <w:szCs w:val="30"/>
          <w:lang w:eastAsia="th-TH"/>
        </w:rPr>
        <w:t>NEBTP</w:t>
      </w:r>
      <w:r w:rsidR="004E49BC">
        <w:rPr>
          <w:rFonts w:ascii="Angsana New" w:hAnsi="Angsana New"/>
          <w:b/>
          <w:bCs/>
          <w:i/>
          <w:iCs/>
          <w:snapToGrid w:val="0"/>
          <w:sz w:val="30"/>
          <w:szCs w:val="30"/>
          <w:lang w:eastAsia="th-TH"/>
        </w:rPr>
        <w:t>”</w:t>
      </w:r>
      <w:r w:rsidR="00662ED0" w:rsidRPr="0001456D">
        <w:rPr>
          <w:rFonts w:ascii="Angsana New" w:hAnsi="Angsana New" w:hint="cs"/>
          <w:b/>
          <w:bCs/>
          <w:i/>
          <w:iCs/>
          <w:snapToGrid w:val="0"/>
          <w:sz w:val="30"/>
          <w:szCs w:val="30"/>
          <w:lang w:eastAsia="th-TH"/>
        </w:rPr>
        <w:t>)</w:t>
      </w:r>
      <w:bookmarkEnd w:id="4"/>
    </w:p>
    <w:p w14:paraId="3CCE38EB" w14:textId="77777777" w:rsidR="00662ED0" w:rsidRPr="00016B23" w:rsidRDefault="00662ED0" w:rsidP="002E4F54">
      <w:pPr>
        <w:ind w:left="540"/>
        <w:jc w:val="both"/>
        <w:rPr>
          <w:rFonts w:ascii="Angsana New" w:hAnsi="Angsana New"/>
          <w:sz w:val="20"/>
          <w:szCs w:val="20"/>
          <w:cs/>
          <w:lang w:val="th-TH"/>
        </w:rPr>
      </w:pPr>
    </w:p>
    <w:p w14:paraId="3A1EE858" w14:textId="02F4F115" w:rsidR="00662ED0" w:rsidRPr="00E20525" w:rsidRDefault="00662ED0" w:rsidP="00662ED0">
      <w:pPr>
        <w:ind w:left="540"/>
        <w:jc w:val="thaiDistribute"/>
        <w:rPr>
          <w:rFonts w:ascii="Angsana New" w:hAnsi="Angsana New"/>
          <w:snapToGrid w:val="0"/>
          <w:spacing w:val="-4"/>
          <w:sz w:val="30"/>
          <w:szCs w:val="30"/>
          <w:lang w:val="en-GB" w:eastAsia="th-TH"/>
        </w:rPr>
      </w:pPr>
      <w:r w:rsidRPr="00E20525">
        <w:rPr>
          <w:rFonts w:ascii="Angsana New" w:hAnsi="Angsana New" w:hint="cs"/>
          <w:snapToGrid w:val="0"/>
          <w:spacing w:val="-4"/>
          <w:sz w:val="30"/>
          <w:szCs w:val="30"/>
          <w:cs/>
          <w:lang w:val="th-TH" w:eastAsia="th-TH"/>
        </w:rPr>
        <w:t xml:space="preserve">เมื่อวันที่ </w:t>
      </w:r>
      <w:r w:rsidR="00922CAB" w:rsidRPr="00922CAB">
        <w:rPr>
          <w:rFonts w:ascii="Angsana New" w:hAnsi="Angsana New" w:hint="cs"/>
          <w:snapToGrid w:val="0"/>
          <w:spacing w:val="-4"/>
          <w:sz w:val="30"/>
          <w:szCs w:val="30"/>
          <w:lang w:eastAsia="th-TH"/>
        </w:rPr>
        <w:t>5</w:t>
      </w:r>
      <w:r w:rsidRPr="00E20525">
        <w:rPr>
          <w:rFonts w:ascii="Angsana New" w:hAnsi="Angsana New" w:hint="cs"/>
          <w:snapToGrid w:val="0"/>
          <w:spacing w:val="-4"/>
          <w:sz w:val="30"/>
          <w:szCs w:val="30"/>
          <w:cs/>
          <w:lang w:val="th-TH" w:eastAsia="th-TH"/>
        </w:rPr>
        <w:t xml:space="preserve"> พฤษภาคม </w:t>
      </w:r>
      <w:r w:rsidR="00922CAB" w:rsidRPr="00922CAB">
        <w:rPr>
          <w:rFonts w:ascii="Angsana New" w:hAnsi="Angsana New" w:hint="cs"/>
          <w:snapToGrid w:val="0"/>
          <w:spacing w:val="-4"/>
          <w:sz w:val="30"/>
          <w:szCs w:val="30"/>
          <w:lang w:eastAsia="th-TH"/>
        </w:rPr>
        <w:t>2564</w:t>
      </w:r>
      <w:r w:rsidRPr="00E20525">
        <w:rPr>
          <w:rFonts w:ascii="Angsana New" w:hAnsi="Angsana New" w:hint="cs"/>
          <w:snapToGrid w:val="0"/>
          <w:spacing w:val="-4"/>
          <w:sz w:val="30"/>
          <w:szCs w:val="30"/>
          <w:cs/>
          <w:lang w:val="th-TH" w:eastAsia="th-TH"/>
        </w:rPr>
        <w:t xml:space="preserve"> </w:t>
      </w:r>
      <w:r w:rsidRPr="00E20525">
        <w:rPr>
          <w:rFonts w:ascii="Angsana New" w:hAnsi="Angsana New" w:hint="cs"/>
          <w:snapToGrid w:val="0"/>
          <w:spacing w:val="-4"/>
          <w:sz w:val="30"/>
          <w:szCs w:val="30"/>
          <w:cs/>
          <w:lang w:eastAsia="th-TH"/>
        </w:rPr>
        <w:t>บริษัท อาร์เอช อินเตอร์เนชั่นแนล (สิงคโปร์) คอร์ปอเรชั่น จำกัด</w:t>
      </w:r>
      <w:r w:rsidR="00D65F4E">
        <w:rPr>
          <w:rFonts w:ascii="Angsana New" w:hAnsi="Angsana New"/>
          <w:snapToGrid w:val="0"/>
          <w:spacing w:val="-4"/>
          <w:sz w:val="30"/>
          <w:szCs w:val="30"/>
          <w:lang w:eastAsia="th-TH"/>
        </w:rPr>
        <w:t xml:space="preserve"> (“RHIS”)</w:t>
      </w:r>
      <w:r w:rsidRPr="00E20525">
        <w:rPr>
          <w:rFonts w:ascii="Angsana New" w:hAnsi="Angsana New" w:hint="cs"/>
          <w:snapToGrid w:val="0"/>
          <w:spacing w:val="-4"/>
          <w:sz w:val="30"/>
          <w:szCs w:val="30"/>
          <w:cs/>
          <w:lang w:eastAsia="th-TH"/>
        </w:rPr>
        <w:t xml:space="preserve"> ซึ่งเป็นบริษัทย่อยทางอ้อม</w:t>
      </w:r>
      <w:r w:rsidRPr="00E20525">
        <w:rPr>
          <w:rFonts w:ascii="Angsana New" w:hAnsi="Angsana New" w:hint="cs"/>
          <w:snapToGrid w:val="0"/>
          <w:spacing w:val="-4"/>
          <w:sz w:val="30"/>
          <w:szCs w:val="30"/>
          <w:cs/>
          <w:lang w:val="th-TH" w:eastAsia="th-TH"/>
        </w:rPr>
        <w:t xml:space="preserve"> ได้ลงนามสัญญาซื้อขายหุ้น เพื่อเข้าซื้อหุ้นสามัญ </w:t>
      </w:r>
      <w:r w:rsidR="00E66353" w:rsidRPr="00E66353">
        <w:rPr>
          <w:rFonts w:ascii="Angsana New" w:hAnsi="Angsana New"/>
          <w:snapToGrid w:val="0"/>
          <w:spacing w:val="-4"/>
          <w:sz w:val="30"/>
          <w:szCs w:val="30"/>
          <w:lang w:eastAsia="th-TH"/>
        </w:rPr>
        <w:t>NEXIF ENERGY BT PTE. LTD</w:t>
      </w:r>
      <w:r w:rsidR="00C1160D" w:rsidRPr="00C1160D">
        <w:rPr>
          <w:rFonts w:ascii="Angsana New" w:hAnsi="Angsana New"/>
          <w:snapToGrid w:val="0"/>
          <w:spacing w:val="-4"/>
          <w:sz w:val="30"/>
          <w:szCs w:val="30"/>
          <w:lang w:eastAsia="th-TH"/>
        </w:rPr>
        <w:t>.</w:t>
      </w:r>
      <w:r w:rsidR="00A54823" w:rsidRPr="00E20525">
        <w:rPr>
          <w:rFonts w:ascii="Angsana New" w:hAnsi="Angsana New" w:hint="cs"/>
          <w:snapToGrid w:val="0"/>
          <w:spacing w:val="-4"/>
          <w:sz w:val="30"/>
          <w:szCs w:val="30"/>
          <w:cs/>
          <w:lang w:eastAsia="th-TH"/>
        </w:rPr>
        <w:t xml:space="preserve"> </w:t>
      </w:r>
      <w:r w:rsidR="00A54823" w:rsidRPr="00E20525">
        <w:rPr>
          <w:rFonts w:ascii="Angsana New" w:hAnsi="Angsana New" w:hint="cs"/>
          <w:spacing w:val="-4"/>
          <w:sz w:val="30"/>
          <w:szCs w:val="30"/>
          <w:lang w:val="th-TH"/>
        </w:rPr>
        <w:t>(</w:t>
      </w:r>
      <w:r w:rsidR="004E49BC">
        <w:rPr>
          <w:rFonts w:ascii="Angsana New" w:hAnsi="Angsana New" w:hint="cs"/>
          <w:spacing w:val="-4"/>
          <w:sz w:val="30"/>
          <w:szCs w:val="30"/>
          <w:cs/>
          <w:lang w:val="th-TH"/>
        </w:rPr>
        <w:t>“</w:t>
      </w:r>
      <w:r w:rsidR="00A54823" w:rsidRPr="00E20525">
        <w:rPr>
          <w:rFonts w:ascii="Angsana New" w:hAnsi="Angsana New" w:hint="cs"/>
          <w:spacing w:val="-4"/>
          <w:sz w:val="30"/>
          <w:szCs w:val="30"/>
          <w:lang w:val="th-TH"/>
        </w:rPr>
        <w:t>NEBTP</w:t>
      </w:r>
      <w:r w:rsidR="004E49BC">
        <w:rPr>
          <w:rFonts w:ascii="Angsana New" w:hAnsi="Angsana New" w:hint="cs"/>
          <w:spacing w:val="-4"/>
          <w:sz w:val="30"/>
          <w:szCs w:val="30"/>
          <w:cs/>
          <w:lang w:val="th-TH"/>
        </w:rPr>
        <w:t>”</w:t>
      </w:r>
      <w:r w:rsidR="00A54823" w:rsidRPr="00E20525">
        <w:rPr>
          <w:rFonts w:ascii="Angsana New" w:hAnsi="Angsana New" w:hint="cs"/>
          <w:spacing w:val="-4"/>
          <w:sz w:val="30"/>
          <w:szCs w:val="30"/>
          <w:lang w:val="th-TH"/>
        </w:rPr>
        <w:t>)</w:t>
      </w:r>
      <w:r w:rsidR="00A54823" w:rsidRPr="00E20525">
        <w:rPr>
          <w:rFonts w:ascii="Angsana New" w:hAnsi="Angsana New" w:hint="cs"/>
          <w:spacing w:val="-4"/>
          <w:sz w:val="30"/>
          <w:szCs w:val="30"/>
          <w:cs/>
          <w:lang w:val="th-TH"/>
        </w:rPr>
        <w:t xml:space="preserve"> </w:t>
      </w:r>
      <w:r w:rsidRPr="00E20525">
        <w:rPr>
          <w:rFonts w:ascii="Angsana New" w:hAnsi="Angsana New" w:hint="cs"/>
          <w:snapToGrid w:val="0"/>
          <w:spacing w:val="-4"/>
          <w:sz w:val="30"/>
          <w:szCs w:val="30"/>
          <w:cs/>
          <w:lang w:eastAsia="th-TH"/>
        </w:rPr>
        <w:t xml:space="preserve">จาก </w:t>
      </w:r>
      <w:r w:rsidRPr="00E20525">
        <w:rPr>
          <w:rFonts w:ascii="Angsana New" w:hAnsi="Angsana New"/>
          <w:snapToGrid w:val="0"/>
          <w:spacing w:val="-4"/>
          <w:sz w:val="30"/>
          <w:szCs w:val="30"/>
          <w:lang w:eastAsia="th-TH"/>
        </w:rPr>
        <w:t>NEXIF ENERGY PTE. LTD</w:t>
      </w:r>
      <w:r w:rsidRPr="00E20525">
        <w:rPr>
          <w:rFonts w:ascii="Angsana New" w:hAnsi="Angsana New" w:hint="cs"/>
          <w:snapToGrid w:val="0"/>
          <w:spacing w:val="-4"/>
          <w:sz w:val="30"/>
          <w:szCs w:val="30"/>
          <w:cs/>
          <w:lang w:eastAsia="th-TH"/>
        </w:rPr>
        <w:t>. ผู้ถือหุ้นเดิม โดยมีวัตถุประสงค์เพื่อพัฒนาโครงการพลังงานลม</w:t>
      </w:r>
      <w:r w:rsidRPr="00E20525">
        <w:rPr>
          <w:rFonts w:ascii="Angsana New" w:hAnsi="Angsana New"/>
          <w:snapToGrid w:val="0"/>
          <w:spacing w:val="-4"/>
          <w:sz w:val="30"/>
          <w:szCs w:val="30"/>
          <w:lang w:eastAsia="th-TH"/>
        </w:rPr>
        <w:t xml:space="preserve"> </w:t>
      </w:r>
      <w:proofErr w:type="spellStart"/>
      <w:r w:rsidRPr="00E20525">
        <w:rPr>
          <w:rFonts w:ascii="Angsana New" w:hAnsi="Angsana New"/>
          <w:snapToGrid w:val="0"/>
          <w:spacing w:val="-4"/>
          <w:sz w:val="30"/>
          <w:szCs w:val="30"/>
          <w:lang w:eastAsia="th-TH"/>
        </w:rPr>
        <w:t>Nexif</w:t>
      </w:r>
      <w:proofErr w:type="spellEnd"/>
      <w:r w:rsidRPr="00E20525">
        <w:rPr>
          <w:rFonts w:ascii="Angsana New" w:hAnsi="Angsana New"/>
          <w:snapToGrid w:val="0"/>
          <w:spacing w:val="-4"/>
          <w:sz w:val="30"/>
          <w:szCs w:val="30"/>
          <w:lang w:eastAsia="th-TH"/>
        </w:rPr>
        <w:t xml:space="preserve"> Energy Ben Tre </w:t>
      </w:r>
      <w:r w:rsidR="00E20525">
        <w:rPr>
          <w:rFonts w:ascii="Angsana New" w:hAnsi="Angsana New"/>
          <w:snapToGrid w:val="0"/>
          <w:spacing w:val="-4"/>
          <w:sz w:val="30"/>
          <w:szCs w:val="30"/>
          <w:lang w:eastAsia="th-TH"/>
        </w:rPr>
        <w:br/>
      </w:r>
      <w:r w:rsidRPr="00E20525">
        <w:rPr>
          <w:rFonts w:ascii="Angsana New" w:hAnsi="Angsana New"/>
          <w:snapToGrid w:val="0"/>
          <w:spacing w:val="-4"/>
          <w:sz w:val="30"/>
          <w:szCs w:val="30"/>
          <w:cs/>
          <w:lang w:eastAsia="th-TH"/>
        </w:rPr>
        <w:t>ในสาธารณรัฐสังคม</w:t>
      </w:r>
      <w:r w:rsidRPr="00E20525">
        <w:rPr>
          <w:rFonts w:ascii="Angsana New" w:hAnsi="Angsana New" w:hint="cs"/>
          <w:snapToGrid w:val="0"/>
          <w:spacing w:val="-4"/>
          <w:sz w:val="30"/>
          <w:szCs w:val="30"/>
          <w:cs/>
          <w:lang w:eastAsia="th-TH"/>
        </w:rPr>
        <w:t>นิยม</w:t>
      </w:r>
      <w:r w:rsidRPr="00E20525">
        <w:rPr>
          <w:rFonts w:ascii="Angsana New" w:hAnsi="Angsana New"/>
          <w:snapToGrid w:val="0"/>
          <w:spacing w:val="-4"/>
          <w:sz w:val="30"/>
          <w:szCs w:val="30"/>
          <w:cs/>
          <w:lang w:eastAsia="th-TH"/>
        </w:rPr>
        <w:t>เวียดนาม</w:t>
      </w:r>
      <w:r w:rsidRPr="00E20525">
        <w:rPr>
          <w:rFonts w:ascii="Angsana New" w:hAnsi="Angsana New" w:hint="cs"/>
          <w:snapToGrid w:val="0"/>
          <w:spacing w:val="-4"/>
          <w:sz w:val="30"/>
          <w:szCs w:val="30"/>
          <w:cs/>
          <w:lang w:eastAsia="th-TH"/>
        </w:rPr>
        <w:t xml:space="preserve"> ในสัดส่วนร้อยละ </w:t>
      </w:r>
      <w:r w:rsidR="00922CAB" w:rsidRPr="00922CAB">
        <w:rPr>
          <w:rFonts w:ascii="Angsana New" w:hAnsi="Angsana New" w:hint="cs"/>
          <w:snapToGrid w:val="0"/>
          <w:spacing w:val="-4"/>
          <w:sz w:val="30"/>
          <w:szCs w:val="30"/>
          <w:lang w:eastAsia="th-TH"/>
        </w:rPr>
        <w:t>50</w:t>
      </w:r>
      <w:r w:rsidRPr="00E20525">
        <w:rPr>
          <w:rFonts w:ascii="Angsana New" w:hAnsi="Angsana New" w:hint="cs"/>
          <w:snapToGrid w:val="0"/>
          <w:spacing w:val="-4"/>
          <w:sz w:val="30"/>
          <w:szCs w:val="30"/>
          <w:cs/>
          <w:lang w:eastAsia="th-TH"/>
        </w:rPr>
        <w:t xml:space="preserve"> คิดเป็นเงินประมาณ </w:t>
      </w:r>
      <w:r w:rsidR="00922CAB" w:rsidRPr="00922CAB">
        <w:rPr>
          <w:rFonts w:ascii="Angsana New" w:hAnsi="Angsana New" w:hint="cs"/>
          <w:snapToGrid w:val="0"/>
          <w:spacing w:val="-4"/>
          <w:sz w:val="30"/>
          <w:szCs w:val="30"/>
          <w:lang w:eastAsia="th-TH"/>
        </w:rPr>
        <w:t>8</w:t>
      </w:r>
      <w:r w:rsidRPr="00E20525">
        <w:rPr>
          <w:rFonts w:ascii="Angsana New" w:hAnsi="Angsana New" w:hint="cs"/>
          <w:snapToGrid w:val="0"/>
          <w:spacing w:val="-4"/>
          <w:sz w:val="30"/>
          <w:szCs w:val="30"/>
          <w:cs/>
          <w:lang w:eastAsia="th-TH"/>
        </w:rPr>
        <w:t>.</w:t>
      </w:r>
      <w:r w:rsidR="00922CAB" w:rsidRPr="00922CAB">
        <w:rPr>
          <w:rFonts w:ascii="Angsana New" w:hAnsi="Angsana New" w:hint="cs"/>
          <w:snapToGrid w:val="0"/>
          <w:spacing w:val="-4"/>
          <w:sz w:val="30"/>
          <w:szCs w:val="30"/>
          <w:lang w:eastAsia="th-TH"/>
        </w:rPr>
        <w:t>68</w:t>
      </w:r>
      <w:r w:rsidRPr="00E20525">
        <w:rPr>
          <w:rFonts w:ascii="Angsana New" w:hAnsi="Angsana New"/>
          <w:snapToGrid w:val="0"/>
          <w:spacing w:val="-4"/>
          <w:sz w:val="30"/>
          <w:szCs w:val="30"/>
          <w:lang w:eastAsia="th-TH"/>
        </w:rPr>
        <w:t xml:space="preserve"> </w:t>
      </w:r>
      <w:r w:rsidRPr="00E20525">
        <w:rPr>
          <w:rFonts w:ascii="Angsana New" w:hAnsi="Angsana New" w:hint="cs"/>
          <w:snapToGrid w:val="0"/>
          <w:spacing w:val="-4"/>
          <w:sz w:val="30"/>
          <w:szCs w:val="30"/>
          <w:cs/>
          <w:lang w:eastAsia="th-TH"/>
        </w:rPr>
        <w:t xml:space="preserve">ล้านเหรียญสหรัฐอเมริกา หรือเทียบเท่า </w:t>
      </w:r>
      <w:r w:rsidR="00922CAB" w:rsidRPr="00922CAB">
        <w:rPr>
          <w:rFonts w:ascii="Angsana New" w:hAnsi="Angsana New" w:hint="cs"/>
          <w:snapToGrid w:val="0"/>
          <w:spacing w:val="-4"/>
          <w:sz w:val="30"/>
          <w:szCs w:val="30"/>
          <w:lang w:eastAsia="th-TH"/>
        </w:rPr>
        <w:t>272</w:t>
      </w:r>
      <w:r w:rsidRPr="00E20525">
        <w:rPr>
          <w:rFonts w:ascii="Angsana New" w:hAnsi="Angsana New" w:hint="cs"/>
          <w:snapToGrid w:val="0"/>
          <w:spacing w:val="-4"/>
          <w:sz w:val="30"/>
          <w:szCs w:val="30"/>
          <w:cs/>
          <w:lang w:eastAsia="th-TH"/>
        </w:rPr>
        <w:t>.</w:t>
      </w:r>
      <w:r w:rsidR="00922CAB" w:rsidRPr="00922CAB">
        <w:rPr>
          <w:rFonts w:ascii="Angsana New" w:hAnsi="Angsana New" w:hint="cs"/>
          <w:snapToGrid w:val="0"/>
          <w:spacing w:val="-4"/>
          <w:sz w:val="30"/>
          <w:szCs w:val="30"/>
          <w:lang w:eastAsia="th-TH"/>
        </w:rPr>
        <w:t>58</w:t>
      </w:r>
      <w:r w:rsidRPr="00E20525">
        <w:rPr>
          <w:rFonts w:ascii="Angsana New" w:hAnsi="Angsana New" w:hint="cs"/>
          <w:snapToGrid w:val="0"/>
          <w:spacing w:val="-4"/>
          <w:sz w:val="30"/>
          <w:szCs w:val="30"/>
          <w:cs/>
          <w:lang w:eastAsia="th-TH"/>
        </w:rPr>
        <w:t xml:space="preserve"> ล้านบาท </w:t>
      </w:r>
      <w:bookmarkStart w:id="5" w:name="_Hlk77180990"/>
      <w:r w:rsidRPr="00E20525">
        <w:rPr>
          <w:rFonts w:ascii="Angsana New" w:hAnsi="Angsana New" w:hint="cs"/>
          <w:spacing w:val="-4"/>
          <w:sz w:val="30"/>
          <w:szCs w:val="30"/>
          <w:cs/>
          <w:lang w:val="en-GB"/>
        </w:rPr>
        <w:t>ต่อมา</w:t>
      </w:r>
      <w:r w:rsidRPr="00E20525">
        <w:rPr>
          <w:rFonts w:ascii="Angsana New" w:hAnsi="Angsana New" w:hint="cs"/>
          <w:spacing w:val="-4"/>
          <w:sz w:val="30"/>
          <w:szCs w:val="30"/>
          <w:cs/>
          <w:lang w:val="th-TH"/>
        </w:rPr>
        <w:t xml:space="preserve">เมื่อวันที่ </w:t>
      </w:r>
      <w:r w:rsidRPr="00E20525">
        <w:rPr>
          <w:rFonts w:ascii="Angsana New" w:hAnsi="Angsana New" w:hint="cs"/>
          <w:spacing w:val="-4"/>
          <w:sz w:val="30"/>
          <w:szCs w:val="30"/>
          <w:lang w:val="th-TH"/>
        </w:rPr>
        <w:t xml:space="preserve">7 </w:t>
      </w:r>
      <w:r w:rsidRPr="00E20525">
        <w:rPr>
          <w:rFonts w:ascii="Angsana New" w:hAnsi="Angsana New" w:hint="cs"/>
          <w:spacing w:val="-4"/>
          <w:sz w:val="30"/>
          <w:szCs w:val="30"/>
          <w:cs/>
          <w:lang w:val="th-TH"/>
        </w:rPr>
        <w:t xml:space="preserve">พฤษภาคม </w:t>
      </w:r>
      <w:r w:rsidR="00654AD1" w:rsidRPr="00E20525">
        <w:rPr>
          <w:rFonts w:ascii="Angsana New" w:hAnsi="Angsana New" w:hint="cs"/>
          <w:spacing w:val="-4"/>
          <w:sz w:val="30"/>
          <w:szCs w:val="30"/>
        </w:rPr>
        <w:t>256</w:t>
      </w:r>
      <w:r w:rsidRPr="00E20525">
        <w:rPr>
          <w:rFonts w:ascii="Angsana New" w:hAnsi="Angsana New" w:hint="cs"/>
          <w:spacing w:val="-4"/>
          <w:sz w:val="30"/>
          <w:szCs w:val="30"/>
          <w:lang w:val="th-TH"/>
        </w:rPr>
        <w:t>4</w:t>
      </w:r>
      <w:r w:rsidRPr="00E20525">
        <w:rPr>
          <w:rFonts w:ascii="Angsana New" w:hAnsi="Angsana New"/>
          <w:spacing w:val="-4"/>
          <w:sz w:val="30"/>
          <w:szCs w:val="30"/>
          <w:lang w:val="th-TH"/>
        </w:rPr>
        <w:t xml:space="preserve"> </w:t>
      </w:r>
      <w:r w:rsidRPr="00E20525">
        <w:rPr>
          <w:rFonts w:ascii="Angsana New" w:hAnsi="Angsana New" w:hint="cs"/>
          <w:spacing w:val="-4"/>
          <w:sz w:val="30"/>
          <w:szCs w:val="30"/>
          <w:cs/>
          <w:lang w:val="th-TH"/>
        </w:rPr>
        <w:t xml:space="preserve">บริษัทย่อยทางอ้อมดังกล่าวได้จ่ายชำระค่าหุ้นสามัญตาม สัดส่วนร้อยละ </w:t>
      </w:r>
      <w:r w:rsidRPr="00E20525">
        <w:rPr>
          <w:rFonts w:ascii="Angsana New" w:hAnsi="Angsana New" w:hint="cs"/>
          <w:spacing w:val="-4"/>
          <w:sz w:val="30"/>
          <w:szCs w:val="30"/>
          <w:lang w:val="th-TH"/>
        </w:rPr>
        <w:t>50</w:t>
      </w:r>
      <w:r w:rsidRPr="00E20525">
        <w:rPr>
          <w:rFonts w:ascii="Angsana New" w:hAnsi="Angsana New" w:hint="cs"/>
          <w:spacing w:val="-4"/>
          <w:sz w:val="30"/>
          <w:szCs w:val="30"/>
          <w:cs/>
          <w:lang w:val="th-TH"/>
        </w:rPr>
        <w:t xml:space="preserve"> ของหุ้นที่ออกและชำระแล้วทั้งหมด เป็นจำนวน </w:t>
      </w:r>
      <w:r w:rsidR="00396F1E" w:rsidRPr="00E20525">
        <w:rPr>
          <w:rFonts w:ascii="Angsana New" w:hAnsi="Angsana New"/>
          <w:spacing w:val="-4"/>
          <w:sz w:val="30"/>
          <w:szCs w:val="30"/>
        </w:rPr>
        <w:t xml:space="preserve">5.19 </w:t>
      </w:r>
      <w:r w:rsidRPr="00E20525">
        <w:rPr>
          <w:rFonts w:ascii="Angsana New" w:hAnsi="Angsana New" w:hint="cs"/>
          <w:spacing w:val="-4"/>
          <w:sz w:val="30"/>
          <w:szCs w:val="30"/>
          <w:cs/>
          <w:lang w:val="th-TH"/>
        </w:rPr>
        <w:t>ล้านเหรียญสหรัฐหรือเทียบเท่า</w:t>
      </w:r>
      <w:r w:rsidR="00396F1E" w:rsidRPr="00E20525">
        <w:rPr>
          <w:rFonts w:ascii="Angsana New" w:hAnsi="Angsana New" w:hint="cs"/>
          <w:spacing w:val="-4"/>
          <w:sz w:val="30"/>
          <w:szCs w:val="30"/>
          <w:cs/>
          <w:lang w:val="th-TH"/>
        </w:rPr>
        <w:t xml:space="preserve"> </w:t>
      </w:r>
      <w:r w:rsidR="00396F1E" w:rsidRPr="00E20525">
        <w:rPr>
          <w:rFonts w:ascii="Angsana New" w:hAnsi="Angsana New"/>
          <w:spacing w:val="-4"/>
          <w:sz w:val="30"/>
          <w:szCs w:val="30"/>
        </w:rPr>
        <w:t xml:space="preserve">162.24 </w:t>
      </w:r>
      <w:r w:rsidRPr="00E20525">
        <w:rPr>
          <w:rFonts w:ascii="Angsana New" w:hAnsi="Angsana New" w:hint="cs"/>
          <w:spacing w:val="-4"/>
          <w:sz w:val="30"/>
          <w:szCs w:val="30"/>
          <w:cs/>
          <w:lang w:val="th-TH"/>
        </w:rPr>
        <w:t xml:space="preserve">ล้านบาท </w:t>
      </w:r>
      <w:r w:rsidRPr="00E20525">
        <w:rPr>
          <w:rFonts w:ascii="Angsana New" w:hAnsi="Angsana New"/>
          <w:snapToGrid w:val="0"/>
          <w:spacing w:val="-4"/>
          <w:sz w:val="30"/>
          <w:szCs w:val="30"/>
          <w:cs/>
          <w:lang w:eastAsia="th-TH"/>
        </w:rPr>
        <w:t xml:space="preserve">โครงการดังกล่าว เป็นโครงการโรงไฟฟ้าพลังงานลมใกล้ชายฝั่ง ขนาดกำลังการผลิตติดตั้ง </w:t>
      </w:r>
      <w:r w:rsidR="00922CAB" w:rsidRPr="00922CAB">
        <w:rPr>
          <w:rFonts w:ascii="Angsana New" w:hAnsi="Angsana New"/>
          <w:snapToGrid w:val="0"/>
          <w:spacing w:val="-4"/>
          <w:sz w:val="30"/>
          <w:szCs w:val="30"/>
          <w:lang w:eastAsia="th-TH"/>
        </w:rPr>
        <w:t>80</w:t>
      </w:r>
      <w:r w:rsidRPr="00E20525">
        <w:rPr>
          <w:rFonts w:ascii="Angsana New" w:hAnsi="Angsana New"/>
          <w:snapToGrid w:val="0"/>
          <w:spacing w:val="-4"/>
          <w:sz w:val="30"/>
          <w:szCs w:val="30"/>
          <w:lang w:eastAsia="th-TH"/>
        </w:rPr>
        <w:t xml:space="preserve"> </w:t>
      </w:r>
      <w:r w:rsidRPr="00E20525">
        <w:rPr>
          <w:rFonts w:ascii="Angsana New" w:hAnsi="Angsana New"/>
          <w:snapToGrid w:val="0"/>
          <w:spacing w:val="-4"/>
          <w:sz w:val="30"/>
          <w:szCs w:val="30"/>
          <w:cs/>
          <w:lang w:eastAsia="th-TH"/>
        </w:rPr>
        <w:t>เมกะวัตต์</w:t>
      </w:r>
      <w:r w:rsidRPr="00E20525">
        <w:rPr>
          <w:rFonts w:ascii="Angsana New" w:hAnsi="Angsana New" w:hint="cs"/>
          <w:snapToGrid w:val="0"/>
          <w:spacing w:val="-4"/>
          <w:sz w:val="30"/>
          <w:szCs w:val="30"/>
          <w:cs/>
          <w:lang w:eastAsia="th-TH"/>
        </w:rPr>
        <w:t xml:space="preserve"> </w:t>
      </w:r>
      <w:r w:rsidRPr="00E20525">
        <w:rPr>
          <w:rFonts w:ascii="Angsana New" w:hAnsi="Angsana New"/>
          <w:snapToGrid w:val="0"/>
          <w:spacing w:val="-4"/>
          <w:sz w:val="30"/>
          <w:szCs w:val="30"/>
          <w:cs/>
          <w:lang w:eastAsia="th-TH"/>
        </w:rPr>
        <w:t xml:space="preserve">ตั้งอยู่ในตำบล </w:t>
      </w:r>
      <w:r w:rsidRPr="00E20525">
        <w:rPr>
          <w:rFonts w:ascii="Angsana New" w:hAnsi="Angsana New"/>
          <w:snapToGrid w:val="0"/>
          <w:spacing w:val="-4"/>
          <w:sz w:val="30"/>
          <w:szCs w:val="30"/>
          <w:lang w:eastAsia="th-TH"/>
        </w:rPr>
        <w:t xml:space="preserve">Thanh Hai </w:t>
      </w:r>
      <w:r w:rsidRPr="00E20525">
        <w:rPr>
          <w:rFonts w:ascii="Angsana New" w:hAnsi="Angsana New"/>
          <w:snapToGrid w:val="0"/>
          <w:spacing w:val="-4"/>
          <w:sz w:val="30"/>
          <w:szCs w:val="30"/>
          <w:cs/>
          <w:lang w:eastAsia="th-TH"/>
        </w:rPr>
        <w:t xml:space="preserve">อำเภอ </w:t>
      </w:r>
      <w:r w:rsidRPr="00E20525">
        <w:rPr>
          <w:rFonts w:ascii="Angsana New" w:hAnsi="Angsana New"/>
          <w:snapToGrid w:val="0"/>
          <w:spacing w:val="-4"/>
          <w:sz w:val="30"/>
          <w:szCs w:val="30"/>
          <w:lang w:eastAsia="th-TH"/>
        </w:rPr>
        <w:t xml:space="preserve">Thanh </w:t>
      </w:r>
      <w:proofErr w:type="spellStart"/>
      <w:r w:rsidRPr="00E20525">
        <w:rPr>
          <w:rFonts w:ascii="Angsana New" w:hAnsi="Angsana New"/>
          <w:snapToGrid w:val="0"/>
          <w:spacing w:val="-4"/>
          <w:sz w:val="30"/>
          <w:szCs w:val="30"/>
          <w:lang w:eastAsia="th-TH"/>
        </w:rPr>
        <w:t>Phu</w:t>
      </w:r>
      <w:proofErr w:type="spellEnd"/>
      <w:r w:rsidRPr="00E20525">
        <w:rPr>
          <w:rFonts w:ascii="Angsana New" w:hAnsi="Angsana New"/>
          <w:snapToGrid w:val="0"/>
          <w:spacing w:val="-4"/>
          <w:sz w:val="30"/>
          <w:szCs w:val="30"/>
          <w:lang w:eastAsia="th-TH"/>
        </w:rPr>
        <w:t xml:space="preserve"> </w:t>
      </w:r>
      <w:r w:rsidRPr="00E20525">
        <w:rPr>
          <w:rFonts w:ascii="Angsana New" w:hAnsi="Angsana New"/>
          <w:snapToGrid w:val="0"/>
          <w:spacing w:val="-4"/>
          <w:sz w:val="30"/>
          <w:szCs w:val="30"/>
          <w:cs/>
          <w:lang w:eastAsia="th-TH"/>
        </w:rPr>
        <w:t xml:space="preserve">จังหวัด </w:t>
      </w:r>
      <w:r w:rsidRPr="00E20525">
        <w:rPr>
          <w:rFonts w:ascii="Angsana New" w:hAnsi="Angsana New"/>
          <w:snapToGrid w:val="0"/>
          <w:spacing w:val="-4"/>
          <w:sz w:val="30"/>
          <w:szCs w:val="30"/>
          <w:lang w:eastAsia="th-TH"/>
        </w:rPr>
        <w:t xml:space="preserve">Ben Tre </w:t>
      </w:r>
      <w:r w:rsidRPr="00E20525">
        <w:rPr>
          <w:rFonts w:ascii="Angsana New" w:hAnsi="Angsana New"/>
          <w:snapToGrid w:val="0"/>
          <w:spacing w:val="-4"/>
          <w:sz w:val="30"/>
          <w:szCs w:val="30"/>
          <w:cs/>
          <w:lang w:eastAsia="th-TH"/>
        </w:rPr>
        <w:t xml:space="preserve">ในสาธารณรัฐสังคมนิยมเวียดนาม และโครงการมีสัญญาซื้อขายไฟฟ้าระยะยาว </w:t>
      </w:r>
      <w:r w:rsidR="00922CAB" w:rsidRPr="00922CAB">
        <w:rPr>
          <w:rFonts w:ascii="Angsana New" w:hAnsi="Angsana New"/>
          <w:snapToGrid w:val="0"/>
          <w:spacing w:val="-4"/>
          <w:sz w:val="30"/>
          <w:szCs w:val="30"/>
          <w:lang w:eastAsia="th-TH"/>
        </w:rPr>
        <w:t>20</w:t>
      </w:r>
      <w:r w:rsidRPr="00E20525">
        <w:rPr>
          <w:rFonts w:ascii="Angsana New" w:hAnsi="Angsana New"/>
          <w:snapToGrid w:val="0"/>
          <w:spacing w:val="-4"/>
          <w:sz w:val="30"/>
          <w:szCs w:val="30"/>
          <w:lang w:eastAsia="th-TH"/>
        </w:rPr>
        <w:t xml:space="preserve"> </w:t>
      </w:r>
      <w:r w:rsidRPr="00E20525">
        <w:rPr>
          <w:rFonts w:ascii="Angsana New" w:hAnsi="Angsana New"/>
          <w:snapToGrid w:val="0"/>
          <w:spacing w:val="-4"/>
          <w:sz w:val="30"/>
          <w:szCs w:val="30"/>
          <w:cs/>
          <w:lang w:eastAsia="th-TH"/>
        </w:rPr>
        <w:t>ปี กับการไฟฟ้</w:t>
      </w:r>
      <w:r w:rsidRPr="00E20525">
        <w:rPr>
          <w:rFonts w:ascii="Angsana New" w:hAnsi="Angsana New" w:hint="cs"/>
          <w:snapToGrid w:val="0"/>
          <w:spacing w:val="-4"/>
          <w:sz w:val="30"/>
          <w:szCs w:val="30"/>
          <w:cs/>
          <w:lang w:eastAsia="th-TH"/>
        </w:rPr>
        <w:t>า</w:t>
      </w:r>
      <w:r w:rsidRPr="00E20525">
        <w:rPr>
          <w:rFonts w:ascii="Angsana New" w:hAnsi="Angsana New"/>
          <w:snapToGrid w:val="0"/>
          <w:spacing w:val="-4"/>
          <w:sz w:val="30"/>
          <w:szCs w:val="30"/>
          <w:cs/>
          <w:lang w:eastAsia="th-TH"/>
        </w:rPr>
        <w:t>เวียดนาม (</w:t>
      </w:r>
      <w:r w:rsidRPr="00E20525">
        <w:rPr>
          <w:rFonts w:ascii="Angsana New" w:hAnsi="Angsana New"/>
          <w:snapToGrid w:val="0"/>
          <w:spacing w:val="-4"/>
          <w:sz w:val="30"/>
          <w:szCs w:val="30"/>
          <w:lang w:eastAsia="th-TH"/>
        </w:rPr>
        <w:t>Vietnam</w:t>
      </w:r>
      <w:r w:rsidRPr="00E20525">
        <w:rPr>
          <w:rFonts w:ascii="Angsana New" w:hAnsi="Angsana New" w:hint="cs"/>
          <w:snapToGrid w:val="0"/>
          <w:spacing w:val="-4"/>
          <w:sz w:val="30"/>
          <w:szCs w:val="30"/>
          <w:cs/>
          <w:lang w:eastAsia="th-TH"/>
        </w:rPr>
        <w:t xml:space="preserve"> </w:t>
      </w:r>
      <w:r w:rsidRPr="00E20525">
        <w:rPr>
          <w:rFonts w:ascii="Angsana New" w:hAnsi="Angsana New"/>
          <w:snapToGrid w:val="0"/>
          <w:spacing w:val="-4"/>
          <w:sz w:val="30"/>
          <w:szCs w:val="30"/>
          <w:lang w:eastAsia="th-TH"/>
        </w:rPr>
        <w:t xml:space="preserve">Electricity-EVN) </w:t>
      </w:r>
      <w:r w:rsidRPr="00E20525">
        <w:rPr>
          <w:rFonts w:ascii="Angsana New" w:hAnsi="Angsana New"/>
          <w:snapToGrid w:val="0"/>
          <w:spacing w:val="-4"/>
          <w:sz w:val="30"/>
          <w:szCs w:val="30"/>
          <w:cs/>
          <w:lang w:eastAsia="th-TH"/>
        </w:rPr>
        <w:t>ปัจจุบันโครงการอยู่ระหว่างการพัฒนา (</w:t>
      </w:r>
      <w:r w:rsidRPr="00E20525">
        <w:rPr>
          <w:rFonts w:ascii="Angsana New" w:hAnsi="Angsana New"/>
          <w:snapToGrid w:val="0"/>
          <w:spacing w:val="-4"/>
          <w:sz w:val="30"/>
          <w:szCs w:val="30"/>
          <w:lang w:eastAsia="th-TH"/>
        </w:rPr>
        <w:t xml:space="preserve">Green-field) </w:t>
      </w:r>
      <w:r w:rsidRPr="00E20525">
        <w:rPr>
          <w:rFonts w:ascii="Angsana New" w:hAnsi="Angsana New"/>
          <w:snapToGrid w:val="0"/>
          <w:spacing w:val="-4"/>
          <w:sz w:val="30"/>
          <w:szCs w:val="30"/>
          <w:cs/>
          <w:lang w:eastAsia="th-TH"/>
        </w:rPr>
        <w:t xml:space="preserve">โดยคาดว่าจะใช้ระยะเวลาในการก่อสร้างประมาณ </w:t>
      </w:r>
      <w:r w:rsidR="00922CAB" w:rsidRPr="00922CAB">
        <w:rPr>
          <w:rFonts w:ascii="Angsana New" w:hAnsi="Angsana New"/>
          <w:snapToGrid w:val="0"/>
          <w:spacing w:val="-4"/>
          <w:sz w:val="30"/>
          <w:szCs w:val="30"/>
          <w:lang w:eastAsia="th-TH"/>
        </w:rPr>
        <w:t>18</w:t>
      </w:r>
      <w:r w:rsidRPr="00E20525">
        <w:rPr>
          <w:rFonts w:ascii="Angsana New" w:hAnsi="Angsana New"/>
          <w:snapToGrid w:val="0"/>
          <w:spacing w:val="-4"/>
          <w:sz w:val="30"/>
          <w:szCs w:val="30"/>
          <w:lang w:eastAsia="th-TH"/>
        </w:rPr>
        <w:t xml:space="preserve"> </w:t>
      </w:r>
      <w:r w:rsidRPr="00E20525">
        <w:rPr>
          <w:rFonts w:ascii="Angsana New" w:hAnsi="Angsana New"/>
          <w:snapToGrid w:val="0"/>
          <w:spacing w:val="-4"/>
          <w:sz w:val="30"/>
          <w:szCs w:val="30"/>
          <w:cs/>
          <w:lang w:eastAsia="th-TH"/>
        </w:rPr>
        <w:t xml:space="preserve">เดือน และจะสามารถเดินเครื่องเชิงพาณิชย์เพื่อจำหน่ายกระแสไฟฟ้าให้กับ </w:t>
      </w:r>
      <w:r w:rsidRPr="00E20525">
        <w:rPr>
          <w:rFonts w:ascii="Angsana New" w:hAnsi="Angsana New"/>
          <w:snapToGrid w:val="0"/>
          <w:spacing w:val="-4"/>
          <w:sz w:val="30"/>
          <w:szCs w:val="30"/>
          <w:lang w:eastAsia="th-TH"/>
        </w:rPr>
        <w:t>Vietnam</w:t>
      </w:r>
      <w:r w:rsidRPr="00E20525">
        <w:rPr>
          <w:rFonts w:ascii="Angsana New" w:hAnsi="Angsana New" w:hint="cs"/>
          <w:snapToGrid w:val="0"/>
          <w:spacing w:val="-4"/>
          <w:sz w:val="30"/>
          <w:szCs w:val="30"/>
          <w:cs/>
          <w:lang w:eastAsia="th-TH"/>
        </w:rPr>
        <w:t xml:space="preserve"> </w:t>
      </w:r>
      <w:r w:rsidRPr="00E20525">
        <w:rPr>
          <w:rFonts w:ascii="Angsana New" w:hAnsi="Angsana New"/>
          <w:snapToGrid w:val="0"/>
          <w:spacing w:val="-4"/>
          <w:sz w:val="30"/>
          <w:szCs w:val="30"/>
          <w:lang w:eastAsia="th-TH"/>
        </w:rPr>
        <w:t xml:space="preserve">Electricity Group (EVN) </w:t>
      </w:r>
      <w:r w:rsidRPr="00E20525">
        <w:rPr>
          <w:rFonts w:ascii="Angsana New" w:hAnsi="Angsana New"/>
          <w:snapToGrid w:val="0"/>
          <w:spacing w:val="-4"/>
          <w:sz w:val="30"/>
          <w:szCs w:val="30"/>
          <w:cs/>
          <w:lang w:eastAsia="th-TH"/>
        </w:rPr>
        <w:t xml:space="preserve">ตามสัญญาซื้อขายไฟฟ้าได้ประมาณเดือนธันวาคม </w:t>
      </w:r>
      <w:r w:rsidR="00922CAB" w:rsidRPr="00922CAB">
        <w:rPr>
          <w:rFonts w:ascii="Angsana New" w:hAnsi="Angsana New"/>
          <w:snapToGrid w:val="0"/>
          <w:spacing w:val="-4"/>
          <w:sz w:val="30"/>
          <w:szCs w:val="30"/>
          <w:lang w:eastAsia="th-TH"/>
        </w:rPr>
        <w:t>2565</w:t>
      </w:r>
      <w:bookmarkEnd w:id="5"/>
    </w:p>
    <w:p w14:paraId="1573E589" w14:textId="1A397278" w:rsidR="00396F1E" w:rsidRPr="00016B23" w:rsidRDefault="00396F1E" w:rsidP="002E4F54">
      <w:pPr>
        <w:ind w:left="540"/>
        <w:jc w:val="both"/>
        <w:rPr>
          <w:rFonts w:ascii="Angsana New" w:hAnsi="Angsana New"/>
          <w:sz w:val="20"/>
          <w:szCs w:val="20"/>
          <w:lang w:val="th-TH"/>
        </w:rPr>
      </w:pPr>
    </w:p>
    <w:p w14:paraId="28E913D4" w14:textId="35F05FA2" w:rsidR="00396F1E" w:rsidRDefault="00396F1E" w:rsidP="00662ED0">
      <w:pPr>
        <w:ind w:left="540"/>
        <w:jc w:val="thaiDistribute"/>
        <w:rPr>
          <w:rFonts w:ascii="Angsana New" w:hAnsi="Angsana New"/>
          <w:sz w:val="30"/>
          <w:szCs w:val="30"/>
          <w:lang w:val="th-TH"/>
        </w:rPr>
      </w:pPr>
      <w:r w:rsidRPr="00796B65">
        <w:rPr>
          <w:rFonts w:ascii="Angsana New" w:hAnsi="Angsana New" w:hint="cs"/>
          <w:snapToGrid w:val="0"/>
          <w:sz w:val="30"/>
          <w:szCs w:val="30"/>
          <w:cs/>
          <w:lang w:val="en-GB" w:eastAsia="th-TH"/>
        </w:rPr>
        <w:t xml:space="preserve">ต่อมาเมื่อวันที่ </w:t>
      </w:r>
      <w:r w:rsidR="00654AD1" w:rsidRPr="00654AD1">
        <w:rPr>
          <w:rFonts w:ascii="Angsana New" w:hAnsi="Angsana New" w:hint="cs"/>
          <w:snapToGrid w:val="0"/>
          <w:sz w:val="30"/>
          <w:szCs w:val="30"/>
          <w:lang w:eastAsia="th-TH"/>
        </w:rPr>
        <w:t>30</w:t>
      </w:r>
      <w:r w:rsidRPr="00796B65">
        <w:rPr>
          <w:rFonts w:ascii="Angsana New" w:hAnsi="Angsana New" w:hint="cs"/>
          <w:snapToGrid w:val="0"/>
          <w:sz w:val="30"/>
          <w:szCs w:val="30"/>
          <w:cs/>
          <w:lang w:val="en-GB" w:eastAsia="th-TH"/>
        </w:rPr>
        <w:t xml:space="preserve"> มิถุนายน </w:t>
      </w:r>
      <w:r w:rsidRPr="00796B65">
        <w:rPr>
          <w:rFonts w:ascii="Angsana New" w:hAnsi="Angsana New"/>
          <w:snapToGrid w:val="0"/>
          <w:sz w:val="30"/>
          <w:szCs w:val="30"/>
          <w:lang w:eastAsia="th-TH"/>
        </w:rPr>
        <w:t xml:space="preserve">2564 </w:t>
      </w:r>
      <w:r w:rsidR="00D65F4E">
        <w:rPr>
          <w:rFonts w:ascii="Angsana New" w:hAnsi="Angsana New"/>
          <w:snapToGrid w:val="0"/>
          <w:sz w:val="30"/>
          <w:szCs w:val="30"/>
          <w:lang w:eastAsia="th-TH"/>
        </w:rPr>
        <w:t>RHIS</w:t>
      </w:r>
      <w:r w:rsidRPr="00796B65">
        <w:rPr>
          <w:rFonts w:ascii="Angsana New" w:hAnsi="Angsana New"/>
          <w:snapToGrid w:val="0"/>
          <w:sz w:val="30"/>
          <w:szCs w:val="30"/>
          <w:lang w:eastAsia="th-TH"/>
        </w:rPr>
        <w:t xml:space="preserve"> </w:t>
      </w:r>
      <w:r w:rsidRPr="00796B65">
        <w:rPr>
          <w:rFonts w:ascii="Angsana New" w:hAnsi="Angsana New" w:hint="cs"/>
          <w:spacing w:val="-2"/>
          <w:sz w:val="30"/>
          <w:szCs w:val="30"/>
          <w:cs/>
          <w:lang w:val="th-TH"/>
        </w:rPr>
        <w:t xml:space="preserve">ได้จ่ายชำระค่าหุ้นเพิ่มทุนจำนวน </w:t>
      </w:r>
      <w:r w:rsidRPr="00796B65">
        <w:rPr>
          <w:rFonts w:ascii="Angsana New" w:hAnsi="Angsana New"/>
          <w:spacing w:val="-2"/>
          <w:sz w:val="30"/>
          <w:szCs w:val="30"/>
        </w:rPr>
        <w:t>1.34</w:t>
      </w:r>
      <w:r w:rsidRPr="00796B65">
        <w:rPr>
          <w:rFonts w:ascii="Angsana New" w:hAnsi="Angsana New"/>
          <w:spacing w:val="-2"/>
          <w:sz w:val="30"/>
          <w:szCs w:val="30"/>
          <w:lang w:val="th-TH"/>
        </w:rPr>
        <w:t xml:space="preserve"> </w:t>
      </w:r>
      <w:r w:rsidRPr="00796B65">
        <w:rPr>
          <w:rFonts w:ascii="Angsana New" w:hAnsi="Angsana New" w:hint="cs"/>
          <w:spacing w:val="-2"/>
          <w:sz w:val="30"/>
          <w:szCs w:val="30"/>
          <w:cs/>
          <w:lang w:val="th-TH"/>
        </w:rPr>
        <w:t xml:space="preserve">ล้านหุ้น มีมูลค่าหุ้นที่ตราไว้หุ้นละ </w:t>
      </w:r>
      <w:r w:rsidRPr="00796B65">
        <w:rPr>
          <w:rFonts w:ascii="Angsana New" w:hAnsi="Angsana New" w:hint="cs"/>
          <w:spacing w:val="-2"/>
          <w:sz w:val="30"/>
          <w:szCs w:val="30"/>
          <w:lang w:val="th-TH"/>
        </w:rPr>
        <w:t>1</w:t>
      </w:r>
      <w:r w:rsidRPr="00796B65">
        <w:rPr>
          <w:rFonts w:ascii="Angsana New" w:hAnsi="Angsana New" w:hint="cs"/>
          <w:spacing w:val="-2"/>
          <w:sz w:val="30"/>
          <w:szCs w:val="30"/>
          <w:cs/>
          <w:lang w:val="th-TH"/>
        </w:rPr>
        <w:t xml:space="preserve"> เหรียญสหรัฐอเมริกา</w:t>
      </w:r>
      <w:r w:rsidRPr="00796B65">
        <w:rPr>
          <w:rFonts w:ascii="Angsana New" w:hAnsi="Angsana New" w:hint="cs"/>
          <w:spacing w:val="-2"/>
          <w:sz w:val="30"/>
          <w:szCs w:val="30"/>
          <w:lang w:val="th-TH"/>
        </w:rPr>
        <w:t xml:space="preserve"> </w:t>
      </w:r>
      <w:r w:rsidRPr="00796B65">
        <w:rPr>
          <w:rFonts w:ascii="Angsana New" w:hAnsi="Angsana New" w:hint="cs"/>
          <w:spacing w:val="-2"/>
          <w:sz w:val="30"/>
          <w:szCs w:val="30"/>
          <w:cs/>
          <w:lang w:val="th-TH"/>
        </w:rPr>
        <w:t>เป็น</w:t>
      </w:r>
      <w:r w:rsidRPr="00796B65">
        <w:rPr>
          <w:rFonts w:ascii="Angsana New" w:hAnsi="Angsana New" w:hint="cs"/>
          <w:sz w:val="30"/>
          <w:szCs w:val="30"/>
          <w:cs/>
          <w:lang w:val="th-TH"/>
        </w:rPr>
        <w:t xml:space="preserve">จำนวนเงิน </w:t>
      </w:r>
      <w:r w:rsidRPr="00796B65">
        <w:rPr>
          <w:rFonts w:ascii="Angsana New" w:hAnsi="Angsana New"/>
          <w:sz w:val="30"/>
          <w:szCs w:val="30"/>
        </w:rPr>
        <w:t>1.34</w:t>
      </w:r>
      <w:r w:rsidRPr="00796B65">
        <w:rPr>
          <w:rFonts w:ascii="Angsana New" w:hAnsi="Angsana New" w:hint="cs"/>
          <w:sz w:val="30"/>
          <w:szCs w:val="30"/>
          <w:cs/>
          <w:lang w:val="th-TH"/>
        </w:rPr>
        <w:t xml:space="preserve"> ล้านเหรียญสหรัฐอเมริกา ให้แก่ NEBTP ตามสัดส่วนการลงทุนร้อยละ</w:t>
      </w:r>
      <w:r w:rsidR="00FB7C0F" w:rsidRPr="00796B65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="00FB7C0F" w:rsidRPr="00796B65">
        <w:rPr>
          <w:rFonts w:ascii="Angsana New" w:hAnsi="Angsana New"/>
          <w:sz w:val="30"/>
          <w:szCs w:val="30"/>
        </w:rPr>
        <w:t>50</w:t>
      </w:r>
      <w:r w:rsidRPr="00796B65">
        <w:rPr>
          <w:rFonts w:ascii="Angsana New" w:hAnsi="Angsana New" w:hint="cs"/>
          <w:sz w:val="30"/>
          <w:szCs w:val="30"/>
          <w:lang w:val="th-TH"/>
        </w:rPr>
        <w:t xml:space="preserve"> </w:t>
      </w:r>
      <w:r w:rsidRPr="00796B65">
        <w:rPr>
          <w:rFonts w:ascii="Angsana New" w:hAnsi="Angsana New" w:hint="cs"/>
          <w:sz w:val="30"/>
          <w:szCs w:val="30"/>
          <w:cs/>
          <w:lang w:val="th-TH"/>
        </w:rPr>
        <w:t xml:space="preserve">เป็นจำนวนเงินรวมทั้งสิ้น </w:t>
      </w:r>
      <w:r w:rsidR="00892962" w:rsidRPr="00796B65">
        <w:rPr>
          <w:rFonts w:ascii="Angsana New" w:hAnsi="Angsana New"/>
          <w:sz w:val="30"/>
          <w:szCs w:val="30"/>
        </w:rPr>
        <w:t>1.34</w:t>
      </w:r>
      <w:r w:rsidRPr="00796B65">
        <w:rPr>
          <w:rFonts w:ascii="Angsana New" w:hAnsi="Angsana New" w:hint="cs"/>
          <w:sz w:val="30"/>
          <w:szCs w:val="30"/>
          <w:lang w:val="th-TH"/>
        </w:rPr>
        <w:t xml:space="preserve"> </w:t>
      </w:r>
      <w:r w:rsidRPr="00796B65">
        <w:rPr>
          <w:rFonts w:ascii="Angsana New" w:hAnsi="Angsana New" w:hint="cs"/>
          <w:sz w:val="30"/>
          <w:szCs w:val="30"/>
          <w:cs/>
          <w:lang w:val="th-TH"/>
        </w:rPr>
        <w:t xml:space="preserve">ล้านเหรียญสหรัฐอเมริกา หรือเทียบเท่า </w:t>
      </w:r>
      <w:r w:rsidR="00892962" w:rsidRPr="00796B65">
        <w:rPr>
          <w:rFonts w:ascii="Angsana New" w:hAnsi="Angsana New"/>
          <w:sz w:val="30"/>
          <w:szCs w:val="30"/>
        </w:rPr>
        <w:t>43.06</w:t>
      </w:r>
      <w:r w:rsidRPr="00796B65">
        <w:rPr>
          <w:rFonts w:ascii="Angsana New" w:hAnsi="Angsana New"/>
          <w:sz w:val="30"/>
          <w:szCs w:val="30"/>
          <w:lang w:val="th-TH"/>
        </w:rPr>
        <w:t xml:space="preserve"> </w:t>
      </w:r>
      <w:r w:rsidRPr="00796B65">
        <w:rPr>
          <w:rFonts w:ascii="Angsana New" w:hAnsi="Angsana New" w:hint="cs"/>
          <w:sz w:val="30"/>
          <w:szCs w:val="30"/>
          <w:cs/>
          <w:lang w:val="th-TH"/>
        </w:rPr>
        <w:t xml:space="preserve">ล้านบาท </w:t>
      </w:r>
    </w:p>
    <w:p w14:paraId="61919501" w14:textId="743AE967" w:rsidR="000166BA" w:rsidRPr="005F0CB9" w:rsidRDefault="000166BA" w:rsidP="00662ED0">
      <w:pPr>
        <w:ind w:left="540"/>
        <w:jc w:val="thaiDistribute"/>
        <w:rPr>
          <w:rFonts w:ascii="Angsana New" w:hAnsi="Angsana New"/>
          <w:sz w:val="20"/>
          <w:szCs w:val="20"/>
        </w:rPr>
      </w:pPr>
    </w:p>
    <w:p w14:paraId="6CA38479" w14:textId="26FFF59F" w:rsidR="007E5DF9" w:rsidRPr="001F564B" w:rsidRDefault="00AA18C7" w:rsidP="007E5DF9">
      <w:pPr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1F564B">
        <w:rPr>
          <w:rFonts w:ascii="Angsana New" w:hAnsi="Angsana New" w:hint="cs"/>
          <w:b/>
          <w:bCs/>
          <w:i/>
          <w:iCs/>
          <w:sz w:val="30"/>
          <w:szCs w:val="30"/>
          <w:cs/>
          <w:lang w:val="th-TH"/>
        </w:rPr>
        <w:t xml:space="preserve">เงินลงทุนในการร่วมค้าทางตรง </w:t>
      </w:r>
      <w:r w:rsidRPr="001F564B">
        <w:rPr>
          <w:rFonts w:ascii="Angsana New" w:hAnsi="Angsana New"/>
          <w:b/>
          <w:bCs/>
          <w:i/>
          <w:iCs/>
          <w:sz w:val="30"/>
          <w:szCs w:val="30"/>
        </w:rPr>
        <w:t xml:space="preserve">- </w:t>
      </w:r>
      <w:r w:rsidR="007E5DF9" w:rsidRPr="001F564B">
        <w:rPr>
          <w:rFonts w:ascii="Angsana New" w:hAnsi="Angsana New" w:hint="cs"/>
          <w:b/>
          <w:bCs/>
          <w:i/>
          <w:iCs/>
          <w:sz w:val="30"/>
          <w:szCs w:val="30"/>
          <w:cs/>
          <w:lang w:val="th-TH"/>
        </w:rPr>
        <w:t xml:space="preserve">บริษัท </w:t>
      </w:r>
      <w:r w:rsidR="007E5DF9" w:rsidRPr="001F564B">
        <w:rPr>
          <w:rFonts w:ascii="Angsana New" w:hAnsi="Angsana New"/>
          <w:b/>
          <w:bCs/>
          <w:i/>
          <w:iCs/>
          <w:sz w:val="30"/>
          <w:szCs w:val="30"/>
        </w:rPr>
        <w:t>NEXIF RATCH ENERGY SINGAPORE PTE. LTD.</w:t>
      </w:r>
      <w:r w:rsidR="007E5DF9" w:rsidRPr="001F564B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 </w:t>
      </w:r>
      <w:r w:rsidR="007E5DF9" w:rsidRPr="001F564B">
        <w:rPr>
          <w:rFonts w:ascii="Angsana New" w:hAnsi="Angsana New"/>
          <w:b/>
          <w:bCs/>
          <w:i/>
          <w:iCs/>
          <w:sz w:val="30"/>
          <w:szCs w:val="30"/>
        </w:rPr>
        <w:t>(“NRES”)</w:t>
      </w:r>
    </w:p>
    <w:p w14:paraId="581E036D" w14:textId="77777777" w:rsidR="007E5DF9" w:rsidRPr="005F0CB9" w:rsidRDefault="007E5DF9" w:rsidP="007E5DF9">
      <w:pPr>
        <w:ind w:left="540"/>
        <w:jc w:val="thaiDistribute"/>
        <w:rPr>
          <w:rFonts w:ascii="Angsana New" w:hAnsi="Angsana New"/>
          <w:snapToGrid w:val="0"/>
          <w:sz w:val="20"/>
          <w:szCs w:val="20"/>
          <w:lang w:val="th-TH" w:eastAsia="th-TH"/>
        </w:rPr>
      </w:pPr>
    </w:p>
    <w:p w14:paraId="60A6AF45" w14:textId="13CB1DC3" w:rsidR="007E5DF9" w:rsidRPr="00C7518B" w:rsidRDefault="007E5DF9" w:rsidP="00B615CC">
      <w:pPr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  <w:r w:rsidRPr="00C7518B">
        <w:rPr>
          <w:rFonts w:ascii="Angsana New" w:hAnsi="Angsana New" w:hint="cs"/>
          <w:snapToGrid w:val="0"/>
          <w:spacing w:val="-2"/>
          <w:sz w:val="30"/>
          <w:szCs w:val="30"/>
          <w:cs/>
          <w:lang w:val="th-TH" w:eastAsia="th-TH"/>
        </w:rPr>
        <w:t>ในการประชุมวิ</w:t>
      </w:r>
      <w:r w:rsidRPr="00C7518B">
        <w:rPr>
          <w:rFonts w:ascii="Angsana New" w:hAnsi="Angsana New" w:hint="cs"/>
          <w:snapToGrid w:val="0"/>
          <w:spacing w:val="-2"/>
          <w:sz w:val="30"/>
          <w:szCs w:val="30"/>
          <w:cs/>
          <w:lang w:eastAsia="th-TH"/>
        </w:rPr>
        <w:t xml:space="preserve">สามัญผู้ถือหุ้นของบริษัท </w:t>
      </w:r>
      <w:r w:rsidRPr="00C7518B">
        <w:rPr>
          <w:rFonts w:ascii="Angsana New" w:hAnsi="Angsana New"/>
          <w:spacing w:val="-2"/>
          <w:sz w:val="30"/>
          <w:szCs w:val="30"/>
        </w:rPr>
        <w:t>NEXIF RATCH ENERGY SINGAPORE PTE. LTD.</w:t>
      </w:r>
      <w:r w:rsidR="00C7518B" w:rsidRPr="00C7518B">
        <w:rPr>
          <w:rFonts w:ascii="Angsana New" w:hAnsi="Angsana New"/>
          <w:spacing w:val="-2"/>
          <w:sz w:val="30"/>
          <w:szCs w:val="30"/>
        </w:rPr>
        <w:t xml:space="preserve"> (“NRES”)</w:t>
      </w:r>
      <w:r w:rsidRPr="00C7518B">
        <w:rPr>
          <w:rFonts w:ascii="Angsana New" w:hAnsi="Angsana New" w:hint="cs"/>
          <w:spacing w:val="-2"/>
          <w:sz w:val="30"/>
          <w:szCs w:val="30"/>
          <w:cs/>
        </w:rPr>
        <w:t xml:space="preserve"> ซึ่งเป็นการร่วมค้าทางตรง เมื่อวันที่ </w:t>
      </w:r>
      <w:r w:rsidRPr="00C7518B">
        <w:rPr>
          <w:rFonts w:ascii="Angsana New" w:hAnsi="Angsana New"/>
          <w:spacing w:val="-2"/>
          <w:sz w:val="30"/>
          <w:szCs w:val="30"/>
        </w:rPr>
        <w:t xml:space="preserve">24 </w:t>
      </w:r>
      <w:r w:rsidRPr="00C7518B">
        <w:rPr>
          <w:rFonts w:ascii="Angsana New" w:hAnsi="Angsana New" w:hint="cs"/>
          <w:spacing w:val="-2"/>
          <w:sz w:val="30"/>
          <w:szCs w:val="30"/>
          <w:cs/>
        </w:rPr>
        <w:t xml:space="preserve">มิถุนายน </w:t>
      </w:r>
      <w:r w:rsidRPr="00C7518B">
        <w:rPr>
          <w:rFonts w:ascii="Angsana New" w:hAnsi="Angsana New"/>
          <w:spacing w:val="-2"/>
          <w:sz w:val="30"/>
          <w:szCs w:val="30"/>
        </w:rPr>
        <w:t xml:space="preserve">2564 </w:t>
      </w:r>
      <w:r w:rsidRPr="00C7518B">
        <w:rPr>
          <w:rFonts w:ascii="Angsana New" w:hAnsi="Angsana New" w:hint="cs"/>
          <w:spacing w:val="-2"/>
          <w:sz w:val="30"/>
          <w:szCs w:val="30"/>
          <w:cs/>
        </w:rPr>
        <w:t xml:space="preserve">ผู้ถือหุ้นมีมติอนุมัติให้เพิ่มทุนจดทะเบียนของบริษัทจาก </w:t>
      </w:r>
      <w:r w:rsidRPr="00C7518B">
        <w:rPr>
          <w:rFonts w:ascii="Angsana New" w:hAnsi="Angsana New"/>
          <w:spacing w:val="-2"/>
          <w:sz w:val="30"/>
          <w:szCs w:val="30"/>
        </w:rPr>
        <w:t xml:space="preserve">34.61 </w:t>
      </w:r>
      <w:r w:rsidR="00C7518B" w:rsidRPr="00C7518B">
        <w:rPr>
          <w:rFonts w:ascii="Angsana New" w:hAnsi="Angsana New"/>
          <w:spacing w:val="-2"/>
          <w:sz w:val="30"/>
          <w:szCs w:val="30"/>
        </w:rPr>
        <w:br/>
      </w:r>
      <w:r w:rsidRPr="00C7518B">
        <w:rPr>
          <w:rFonts w:ascii="Angsana New" w:hAnsi="Angsana New" w:hint="cs"/>
          <w:spacing w:val="-2"/>
          <w:sz w:val="30"/>
          <w:szCs w:val="30"/>
          <w:cs/>
        </w:rPr>
        <w:t xml:space="preserve">ล้านเหรียญสหรัฐอเมริกา </w:t>
      </w:r>
      <w:r w:rsidRPr="00C7518B">
        <w:rPr>
          <w:rFonts w:ascii="Angsana New" w:hAnsi="Angsana New" w:hint="cs"/>
          <w:i/>
          <w:iCs/>
          <w:spacing w:val="-2"/>
          <w:sz w:val="30"/>
          <w:szCs w:val="30"/>
          <w:cs/>
        </w:rPr>
        <w:t xml:space="preserve">(แบ่งเป็นหุ้นสามัญจำนวน </w:t>
      </w:r>
      <w:r w:rsidRPr="00C7518B">
        <w:rPr>
          <w:rFonts w:ascii="Angsana New" w:hAnsi="Angsana New"/>
          <w:i/>
          <w:iCs/>
          <w:spacing w:val="-2"/>
          <w:sz w:val="30"/>
          <w:szCs w:val="30"/>
        </w:rPr>
        <w:t xml:space="preserve">34.61 </w:t>
      </w:r>
      <w:r w:rsidRPr="00C7518B">
        <w:rPr>
          <w:rFonts w:ascii="Angsana New" w:hAnsi="Angsana New" w:hint="cs"/>
          <w:i/>
          <w:iCs/>
          <w:spacing w:val="-2"/>
          <w:sz w:val="30"/>
          <w:szCs w:val="30"/>
          <w:cs/>
        </w:rPr>
        <w:t xml:space="preserve">ล้านหุ้น มีมูลค่าที่ตราไว้หุ้นละ </w:t>
      </w:r>
      <w:r w:rsidRPr="00C7518B">
        <w:rPr>
          <w:rFonts w:ascii="Angsana New" w:hAnsi="Angsana New"/>
          <w:i/>
          <w:iCs/>
          <w:spacing w:val="-2"/>
          <w:sz w:val="30"/>
          <w:szCs w:val="30"/>
        </w:rPr>
        <w:t xml:space="preserve">1 </w:t>
      </w:r>
      <w:r w:rsidRPr="00C7518B">
        <w:rPr>
          <w:rFonts w:ascii="Angsana New" w:hAnsi="Angsana New" w:hint="cs"/>
          <w:i/>
          <w:iCs/>
          <w:spacing w:val="-2"/>
          <w:sz w:val="30"/>
          <w:szCs w:val="30"/>
          <w:cs/>
        </w:rPr>
        <w:t>เหรียญสหรัฐอเมริกา)</w:t>
      </w:r>
      <w:r w:rsidRPr="00C7518B">
        <w:rPr>
          <w:rFonts w:ascii="Angsana New" w:hAnsi="Angsana New" w:hint="cs"/>
          <w:spacing w:val="-2"/>
          <w:sz w:val="30"/>
          <w:szCs w:val="30"/>
          <w:cs/>
        </w:rPr>
        <w:t xml:space="preserve"> เป็น </w:t>
      </w:r>
      <w:r w:rsidRPr="00C7518B">
        <w:rPr>
          <w:rFonts w:ascii="Angsana New" w:hAnsi="Angsana New"/>
          <w:spacing w:val="-2"/>
          <w:sz w:val="30"/>
          <w:szCs w:val="30"/>
        </w:rPr>
        <w:t xml:space="preserve">34.67 </w:t>
      </w:r>
      <w:r w:rsidRPr="00C7518B">
        <w:rPr>
          <w:rFonts w:ascii="Angsana New" w:hAnsi="Angsana New" w:hint="cs"/>
          <w:spacing w:val="-2"/>
          <w:sz w:val="30"/>
          <w:szCs w:val="30"/>
          <w:cs/>
        </w:rPr>
        <w:t xml:space="preserve">ล้านเหรียญสหรัฐอเมริกา </w:t>
      </w:r>
      <w:r w:rsidRPr="00C7518B">
        <w:rPr>
          <w:rFonts w:ascii="Angsana New" w:hAnsi="Angsana New" w:hint="cs"/>
          <w:i/>
          <w:iCs/>
          <w:spacing w:val="-2"/>
          <w:sz w:val="30"/>
          <w:szCs w:val="30"/>
          <w:cs/>
        </w:rPr>
        <w:t xml:space="preserve">(แบ่งเป็นหุ้นสามัญจำนวน </w:t>
      </w:r>
      <w:r w:rsidRPr="00C7518B">
        <w:rPr>
          <w:rFonts w:ascii="Angsana New" w:hAnsi="Angsana New"/>
          <w:i/>
          <w:iCs/>
          <w:spacing w:val="-2"/>
          <w:sz w:val="30"/>
          <w:szCs w:val="30"/>
        </w:rPr>
        <w:t xml:space="preserve">34.67 </w:t>
      </w:r>
      <w:r w:rsidRPr="00C7518B">
        <w:rPr>
          <w:rFonts w:ascii="Angsana New" w:hAnsi="Angsana New" w:hint="cs"/>
          <w:i/>
          <w:iCs/>
          <w:spacing w:val="-2"/>
          <w:sz w:val="30"/>
          <w:szCs w:val="30"/>
          <w:cs/>
        </w:rPr>
        <w:t xml:space="preserve">ล้านหุ้น มีมูลค่าที่ตราไว้หุ้นละ </w:t>
      </w:r>
      <w:r w:rsidRPr="00C7518B">
        <w:rPr>
          <w:rFonts w:ascii="Angsana New" w:hAnsi="Angsana New"/>
          <w:i/>
          <w:iCs/>
          <w:spacing w:val="-2"/>
          <w:sz w:val="30"/>
          <w:szCs w:val="30"/>
        </w:rPr>
        <w:t xml:space="preserve">1 </w:t>
      </w:r>
      <w:r w:rsidRPr="00C7518B">
        <w:rPr>
          <w:rFonts w:ascii="Angsana New" w:hAnsi="Angsana New" w:hint="cs"/>
          <w:i/>
          <w:iCs/>
          <w:spacing w:val="-2"/>
          <w:sz w:val="30"/>
          <w:szCs w:val="30"/>
          <w:cs/>
        </w:rPr>
        <w:t>เหรียญสหรัฐอเมริกา)</w:t>
      </w:r>
      <w:r w:rsidRPr="00C7518B">
        <w:rPr>
          <w:rFonts w:ascii="Angsana New" w:hAnsi="Angsana New" w:hint="cs"/>
          <w:spacing w:val="-2"/>
          <w:sz w:val="30"/>
          <w:szCs w:val="30"/>
          <w:cs/>
        </w:rPr>
        <w:t xml:space="preserve"> โดยการออกหุ้นสามัญใหม่จำนวน </w:t>
      </w:r>
      <w:r w:rsidRPr="00C7518B">
        <w:rPr>
          <w:rFonts w:ascii="Angsana New" w:hAnsi="Angsana New"/>
          <w:spacing w:val="-2"/>
          <w:sz w:val="30"/>
          <w:szCs w:val="30"/>
        </w:rPr>
        <w:t xml:space="preserve">64,000 </w:t>
      </w:r>
      <w:r w:rsidRPr="00C7518B">
        <w:rPr>
          <w:rFonts w:ascii="Angsana New" w:hAnsi="Angsana New" w:hint="cs"/>
          <w:spacing w:val="-2"/>
          <w:sz w:val="30"/>
          <w:szCs w:val="30"/>
          <w:cs/>
        </w:rPr>
        <w:t xml:space="preserve">หุ้น มีมูลค่าที่ตราไว้หุ้นละ </w:t>
      </w:r>
      <w:r w:rsidRPr="00C7518B">
        <w:rPr>
          <w:rFonts w:ascii="Angsana New" w:hAnsi="Angsana New"/>
          <w:spacing w:val="-2"/>
          <w:sz w:val="30"/>
          <w:szCs w:val="30"/>
        </w:rPr>
        <w:t xml:space="preserve">1 </w:t>
      </w:r>
      <w:r w:rsidRPr="00C7518B">
        <w:rPr>
          <w:rFonts w:ascii="Angsana New" w:hAnsi="Angsana New" w:hint="cs"/>
          <w:spacing w:val="-2"/>
          <w:sz w:val="30"/>
          <w:szCs w:val="30"/>
          <w:cs/>
        </w:rPr>
        <w:t xml:space="preserve">เหรียญสหรัฐอเมริกา ต่อมาเมื่อวันที่ </w:t>
      </w:r>
      <w:r w:rsidRPr="00C7518B">
        <w:rPr>
          <w:rFonts w:ascii="Angsana New" w:hAnsi="Angsana New"/>
          <w:spacing w:val="-2"/>
          <w:sz w:val="30"/>
          <w:szCs w:val="30"/>
        </w:rPr>
        <w:t xml:space="preserve">21 </w:t>
      </w:r>
      <w:r w:rsidRPr="00C7518B">
        <w:rPr>
          <w:rFonts w:ascii="Angsana New" w:hAnsi="Angsana New" w:hint="cs"/>
          <w:spacing w:val="-2"/>
          <w:sz w:val="30"/>
          <w:szCs w:val="30"/>
          <w:cs/>
        </w:rPr>
        <w:t xml:space="preserve">กรกฎาคม </w:t>
      </w:r>
      <w:r w:rsidRPr="00C7518B">
        <w:rPr>
          <w:rFonts w:ascii="Angsana New" w:hAnsi="Angsana New"/>
          <w:spacing w:val="-2"/>
          <w:sz w:val="30"/>
          <w:szCs w:val="30"/>
        </w:rPr>
        <w:t xml:space="preserve">2564 </w:t>
      </w:r>
      <w:r w:rsidRPr="00C7518B">
        <w:rPr>
          <w:rFonts w:ascii="Angsana New" w:hAnsi="Angsana New" w:hint="cs"/>
          <w:spacing w:val="-2"/>
          <w:sz w:val="30"/>
          <w:szCs w:val="30"/>
          <w:cs/>
        </w:rPr>
        <w:t xml:space="preserve">บริษัทได้ชำระค่าหุ้นเพิ่มทุนดังกล่าวตามสัดส่วนการลงทุนร้อยละ </w:t>
      </w:r>
      <w:r w:rsidRPr="00C7518B">
        <w:rPr>
          <w:rFonts w:ascii="Angsana New" w:hAnsi="Angsana New"/>
          <w:spacing w:val="-2"/>
          <w:sz w:val="30"/>
          <w:szCs w:val="30"/>
        </w:rPr>
        <w:t xml:space="preserve">49 </w:t>
      </w:r>
      <w:r w:rsidRPr="00C7518B">
        <w:rPr>
          <w:rFonts w:ascii="Angsana New" w:hAnsi="Angsana New" w:hint="cs"/>
          <w:spacing w:val="-2"/>
          <w:sz w:val="30"/>
          <w:szCs w:val="30"/>
          <w:cs/>
        </w:rPr>
        <w:t xml:space="preserve">เป็นจำนวนเงิน </w:t>
      </w:r>
      <w:r w:rsidRPr="00C7518B">
        <w:rPr>
          <w:rFonts w:ascii="Angsana New" w:hAnsi="Angsana New"/>
          <w:spacing w:val="-2"/>
          <w:sz w:val="30"/>
          <w:szCs w:val="30"/>
        </w:rPr>
        <w:t xml:space="preserve">31,360 </w:t>
      </w:r>
      <w:r w:rsidRPr="00C7518B">
        <w:rPr>
          <w:rFonts w:ascii="Angsana New" w:hAnsi="Angsana New" w:hint="cs"/>
          <w:spacing w:val="-2"/>
          <w:sz w:val="30"/>
          <w:szCs w:val="30"/>
          <w:cs/>
        </w:rPr>
        <w:t xml:space="preserve">เหรียญสหรัฐอเมริกา หรือเทียบเท่า </w:t>
      </w:r>
      <w:r w:rsidRPr="00C7518B">
        <w:rPr>
          <w:rFonts w:ascii="Angsana New" w:hAnsi="Angsana New"/>
          <w:spacing w:val="-2"/>
          <w:sz w:val="30"/>
          <w:szCs w:val="30"/>
        </w:rPr>
        <w:t xml:space="preserve">1 </w:t>
      </w:r>
      <w:r w:rsidRPr="00C7518B">
        <w:rPr>
          <w:rFonts w:ascii="Angsana New" w:hAnsi="Angsana New" w:hint="cs"/>
          <w:spacing w:val="-2"/>
          <w:sz w:val="30"/>
          <w:szCs w:val="30"/>
          <w:cs/>
        </w:rPr>
        <w:t xml:space="preserve">ล้านบาท </w:t>
      </w:r>
    </w:p>
    <w:p w14:paraId="1FA0BBF2" w14:textId="01FBE203" w:rsidR="00CD7ECD" w:rsidRPr="005F0CB9" w:rsidRDefault="00CD7ECD" w:rsidP="00B615CC">
      <w:pPr>
        <w:ind w:left="540"/>
        <w:jc w:val="thaiDistribute"/>
        <w:rPr>
          <w:rFonts w:ascii="Angsana New" w:hAnsi="Angsana New"/>
          <w:sz w:val="20"/>
          <w:szCs w:val="20"/>
        </w:rPr>
      </w:pPr>
    </w:p>
    <w:p w14:paraId="0A02DBBC" w14:textId="78EFCE5D" w:rsidR="00936B0A" w:rsidRPr="007A58FD" w:rsidRDefault="00875BBB" w:rsidP="00F5530C">
      <w:pPr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th-TH"/>
        </w:rPr>
      </w:pPr>
      <w:r>
        <w:rPr>
          <w:rFonts w:ascii="Angsana New" w:hAnsi="Angsana New" w:hint="cs"/>
          <w:b/>
          <w:bCs/>
          <w:i/>
          <w:iCs/>
          <w:snapToGrid w:val="0"/>
          <w:sz w:val="30"/>
          <w:szCs w:val="30"/>
          <w:cs/>
          <w:lang w:eastAsia="th-TH"/>
        </w:rPr>
        <w:t>เงินลงทุนในการร่วมค้า</w:t>
      </w:r>
      <w:r w:rsidR="009B067B">
        <w:rPr>
          <w:rFonts w:ascii="Angsana New" w:hAnsi="Angsana New" w:hint="cs"/>
          <w:b/>
          <w:bCs/>
          <w:i/>
          <w:iCs/>
          <w:snapToGrid w:val="0"/>
          <w:sz w:val="30"/>
          <w:szCs w:val="30"/>
          <w:cs/>
          <w:lang w:eastAsia="th-TH"/>
        </w:rPr>
        <w:t>ทางอ้อม</w:t>
      </w:r>
      <w:r>
        <w:rPr>
          <w:rFonts w:ascii="Angsana New" w:hAnsi="Angsana New" w:hint="cs"/>
          <w:b/>
          <w:bCs/>
          <w:i/>
          <w:iCs/>
          <w:snapToGrid w:val="0"/>
          <w:sz w:val="30"/>
          <w:szCs w:val="30"/>
          <w:cs/>
          <w:lang w:eastAsia="th-TH"/>
        </w:rPr>
        <w:t xml:space="preserve"> </w:t>
      </w:r>
      <w:r>
        <w:rPr>
          <w:rFonts w:ascii="Angsana New" w:hAnsi="Angsana New"/>
          <w:b/>
          <w:bCs/>
          <w:i/>
          <w:iCs/>
          <w:snapToGrid w:val="0"/>
          <w:sz w:val="30"/>
          <w:szCs w:val="30"/>
          <w:lang w:eastAsia="th-TH"/>
        </w:rPr>
        <w:t xml:space="preserve">- </w:t>
      </w:r>
      <w:r w:rsidR="00C972AB" w:rsidRPr="007A58FD">
        <w:rPr>
          <w:rFonts w:ascii="Angsana New" w:hAnsi="Angsana New" w:hint="cs"/>
          <w:b/>
          <w:bCs/>
          <w:i/>
          <w:iCs/>
          <w:snapToGrid w:val="0"/>
          <w:sz w:val="30"/>
          <w:szCs w:val="30"/>
          <w:cs/>
          <w:lang w:eastAsia="th-TH"/>
        </w:rPr>
        <w:t xml:space="preserve">บริษัท </w:t>
      </w:r>
      <w:r w:rsidR="00936B0A" w:rsidRPr="007A58FD">
        <w:rPr>
          <w:rFonts w:ascii="Angsana New" w:hAnsi="Angsana New"/>
          <w:b/>
          <w:bCs/>
          <w:i/>
          <w:iCs/>
          <w:sz w:val="30"/>
          <w:szCs w:val="30"/>
        </w:rPr>
        <w:t>SIPHANDONE-RATCH LAO CO., LTD.</w:t>
      </w:r>
      <w:r w:rsidR="00936B0A" w:rsidRPr="007A58FD">
        <w:rPr>
          <w:rFonts w:ascii="Angsana New" w:hAnsi="Angsana New" w:hint="cs"/>
          <w:b/>
          <w:bCs/>
          <w:i/>
          <w:iCs/>
          <w:sz w:val="30"/>
          <w:szCs w:val="30"/>
          <w:cs/>
          <w:lang w:val="th-TH"/>
        </w:rPr>
        <w:t xml:space="preserve"> (</w:t>
      </w:r>
      <w:r w:rsidR="00936B0A" w:rsidRPr="007A58FD">
        <w:rPr>
          <w:rFonts w:ascii="Angsana New" w:hAnsi="Angsana New"/>
          <w:b/>
          <w:bCs/>
          <w:i/>
          <w:iCs/>
          <w:sz w:val="30"/>
          <w:szCs w:val="30"/>
        </w:rPr>
        <w:t>“SPD”</w:t>
      </w:r>
      <w:r w:rsidR="00936B0A" w:rsidRPr="007A58FD">
        <w:rPr>
          <w:rFonts w:ascii="Angsana New" w:hAnsi="Angsana New" w:hint="cs"/>
          <w:b/>
          <w:bCs/>
          <w:i/>
          <w:iCs/>
          <w:sz w:val="30"/>
          <w:szCs w:val="30"/>
          <w:cs/>
          <w:lang w:val="th-TH"/>
        </w:rPr>
        <w:t>)</w:t>
      </w:r>
    </w:p>
    <w:p w14:paraId="75E95FCA" w14:textId="11FDC6C7" w:rsidR="00936B0A" w:rsidRPr="005F0CB9" w:rsidRDefault="00936B0A" w:rsidP="005F0CB9">
      <w:pPr>
        <w:ind w:left="540"/>
        <w:jc w:val="thaiDistribute"/>
        <w:rPr>
          <w:rFonts w:ascii="Angsana New" w:hAnsi="Angsana New"/>
          <w:sz w:val="20"/>
          <w:szCs w:val="20"/>
        </w:rPr>
      </w:pPr>
    </w:p>
    <w:p w14:paraId="3A0FD674" w14:textId="78ED57BA" w:rsidR="00C02191" w:rsidRPr="007A58FD" w:rsidRDefault="00C02191" w:rsidP="00C02191">
      <w:pPr>
        <w:ind w:left="540"/>
        <w:jc w:val="thaiDistribute"/>
        <w:rPr>
          <w:rFonts w:ascii="Angsana New" w:hAnsi="Angsana New"/>
          <w:snapToGrid w:val="0"/>
          <w:sz w:val="30"/>
          <w:szCs w:val="30"/>
          <w:cs/>
          <w:lang w:eastAsia="th-TH"/>
        </w:rPr>
      </w:pPr>
      <w:r w:rsidRPr="007A58FD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เมื่อวันที่ </w:t>
      </w:r>
      <w:r w:rsidRPr="007A58FD">
        <w:rPr>
          <w:rFonts w:ascii="Angsana New" w:hAnsi="Angsana New"/>
          <w:snapToGrid w:val="0"/>
          <w:sz w:val="30"/>
          <w:szCs w:val="30"/>
          <w:lang w:eastAsia="th-TH"/>
        </w:rPr>
        <w:t xml:space="preserve">31 </w:t>
      </w:r>
      <w:r w:rsidRPr="007A58FD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สิงหาคม</w:t>
      </w:r>
      <w:r w:rsidRPr="007A58FD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 </w:t>
      </w:r>
      <w:r w:rsidRPr="007A58FD">
        <w:rPr>
          <w:rFonts w:ascii="Angsana New" w:hAnsi="Angsana New"/>
          <w:snapToGrid w:val="0"/>
          <w:sz w:val="30"/>
          <w:szCs w:val="30"/>
          <w:lang w:eastAsia="th-TH"/>
        </w:rPr>
        <w:t>2564</w:t>
      </w:r>
      <w:r w:rsidRPr="007A58FD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 บริษัท</w:t>
      </w:r>
      <w:r w:rsidRPr="007A58FD">
        <w:rPr>
          <w:rFonts w:ascii="Angsana New" w:hAnsi="Angsana New" w:hint="cs"/>
          <w:snapToGrid w:val="0"/>
          <w:sz w:val="30"/>
          <w:szCs w:val="30"/>
          <w:cs/>
          <w:lang w:eastAsia="th-TH"/>
        </w:rPr>
        <w:t xml:space="preserve"> ราช-ลาว เซอร์วิส จำกัด</w:t>
      </w:r>
      <w:r w:rsidRPr="007A58FD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 ซึ่งเป็นบริษัทย่อ</w:t>
      </w:r>
      <w:r w:rsidRPr="007A58FD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ย</w:t>
      </w:r>
      <w:r w:rsidRPr="007A58FD">
        <w:rPr>
          <w:rFonts w:ascii="Angsana New" w:hAnsi="Angsana New"/>
          <w:snapToGrid w:val="0"/>
          <w:sz w:val="30"/>
          <w:szCs w:val="30"/>
          <w:cs/>
          <w:lang w:eastAsia="th-TH"/>
        </w:rPr>
        <w:t>ทาง</w:t>
      </w:r>
      <w:r w:rsidRPr="007A58FD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ตรง</w:t>
      </w:r>
      <w:r w:rsidRPr="007A58FD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 ได้จ่ายชำระค่าหุ้นเพิ่มทุนให้แก่ </w:t>
      </w:r>
      <w:r w:rsidRPr="007A58FD">
        <w:rPr>
          <w:rFonts w:ascii="Angsana New" w:hAnsi="Angsana New"/>
          <w:sz w:val="30"/>
          <w:szCs w:val="30"/>
        </w:rPr>
        <w:t>SIPHANDONE-RATCH LAO CO., LTD.</w:t>
      </w:r>
      <w:r w:rsidRPr="007A58FD">
        <w:rPr>
          <w:rFonts w:ascii="Angsana New" w:hAnsi="Angsana New" w:hint="cs"/>
          <w:sz w:val="30"/>
          <w:szCs w:val="30"/>
          <w:cs/>
          <w:lang w:val="th-TH"/>
        </w:rPr>
        <w:t xml:space="preserve"> (</w:t>
      </w:r>
      <w:r w:rsidRPr="007A58FD">
        <w:rPr>
          <w:rFonts w:ascii="Angsana New" w:hAnsi="Angsana New"/>
          <w:sz w:val="30"/>
          <w:szCs w:val="30"/>
        </w:rPr>
        <w:t>“SPD”</w:t>
      </w:r>
      <w:r w:rsidRPr="007A58FD">
        <w:rPr>
          <w:rFonts w:ascii="Angsana New" w:hAnsi="Angsana New" w:hint="cs"/>
          <w:sz w:val="30"/>
          <w:szCs w:val="30"/>
          <w:cs/>
          <w:lang w:val="th-TH"/>
        </w:rPr>
        <w:t xml:space="preserve">) </w:t>
      </w:r>
      <w:r w:rsidRPr="007A58FD">
        <w:rPr>
          <w:rFonts w:ascii="Angsana New" w:hAnsi="Angsana New"/>
          <w:snapToGrid w:val="0"/>
          <w:sz w:val="30"/>
          <w:szCs w:val="30"/>
          <w:cs/>
          <w:lang w:eastAsia="th-TH"/>
        </w:rPr>
        <w:t>ซึ่งเป็น</w:t>
      </w:r>
      <w:r w:rsidRPr="007A58FD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การร่วมค้า</w:t>
      </w:r>
      <w:r w:rsidRPr="007A58FD">
        <w:rPr>
          <w:rFonts w:ascii="Angsana New" w:hAnsi="Angsana New"/>
          <w:snapToGrid w:val="0"/>
          <w:sz w:val="30"/>
          <w:szCs w:val="30"/>
          <w:cs/>
          <w:lang w:eastAsia="th-TH"/>
        </w:rPr>
        <w:t>ของบริษัทย่อยทาง</w:t>
      </w:r>
      <w:r w:rsidRPr="007A58FD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ตรง</w:t>
      </w:r>
      <w:r w:rsidRPr="007A58FD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ดังกล่าว ตามสัดส่วนการลงทุนร้อยละ </w:t>
      </w:r>
      <w:r w:rsidRPr="007A58FD">
        <w:rPr>
          <w:rFonts w:ascii="Angsana New" w:hAnsi="Angsana New"/>
          <w:snapToGrid w:val="0"/>
          <w:sz w:val="30"/>
          <w:szCs w:val="30"/>
          <w:lang w:eastAsia="th-TH"/>
        </w:rPr>
        <w:t>25</w:t>
      </w:r>
      <w:r w:rsidRPr="007A58FD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 เป็นจำนวนเงินรวมทั้งสิ้น </w:t>
      </w:r>
      <w:r w:rsidRPr="007A58FD">
        <w:rPr>
          <w:rFonts w:ascii="Angsana New" w:hAnsi="Angsana New"/>
          <w:snapToGrid w:val="0"/>
          <w:sz w:val="30"/>
          <w:szCs w:val="30"/>
          <w:lang w:eastAsia="th-TH"/>
        </w:rPr>
        <w:t xml:space="preserve">8,186.74 </w:t>
      </w:r>
      <w:r w:rsidRPr="007A58FD">
        <w:rPr>
          <w:rFonts w:ascii="Angsana New" w:hAnsi="Angsana New" w:hint="cs"/>
          <w:snapToGrid w:val="0"/>
          <w:sz w:val="30"/>
          <w:szCs w:val="30"/>
          <w:cs/>
          <w:lang w:eastAsia="th-TH"/>
        </w:rPr>
        <w:t xml:space="preserve">ล้านกีบ </w:t>
      </w:r>
      <w:r w:rsidRPr="007A58FD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หรือเทียบเท่า </w:t>
      </w:r>
      <w:r w:rsidRPr="007A58FD">
        <w:rPr>
          <w:rFonts w:ascii="Angsana New" w:hAnsi="Angsana New"/>
          <w:snapToGrid w:val="0"/>
          <w:sz w:val="30"/>
          <w:szCs w:val="30"/>
          <w:lang w:eastAsia="th-TH"/>
        </w:rPr>
        <w:t>25</w:t>
      </w:r>
      <w:r w:rsidRPr="007A58FD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 ล้านบาท</w:t>
      </w:r>
    </w:p>
    <w:p w14:paraId="7684D91A" w14:textId="534BF3A6" w:rsidR="005F0CB9" w:rsidRDefault="005F0CB9" w:rsidP="005F0CB9">
      <w:pPr>
        <w:ind w:left="540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</w:rPr>
        <w:br w:type="page"/>
      </w:r>
    </w:p>
    <w:p w14:paraId="04D8F173" w14:textId="4078D4B4" w:rsidR="005446D2" w:rsidRPr="007A58FD" w:rsidRDefault="005446D2" w:rsidP="005446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b/>
          <w:bCs/>
          <w:i/>
          <w:iCs/>
          <w:snapToGrid w:val="0"/>
          <w:sz w:val="30"/>
          <w:szCs w:val="30"/>
          <w:lang w:eastAsia="th-TH"/>
        </w:rPr>
      </w:pPr>
      <w:r w:rsidRPr="007A58FD">
        <w:rPr>
          <w:rFonts w:ascii="Angsana New" w:hAnsi="Angsana New" w:hint="cs"/>
          <w:b/>
          <w:bCs/>
          <w:i/>
          <w:iCs/>
          <w:snapToGrid w:val="0"/>
          <w:sz w:val="30"/>
          <w:szCs w:val="30"/>
          <w:cs/>
          <w:lang w:eastAsia="th-TH"/>
        </w:rPr>
        <w:lastRenderedPageBreak/>
        <w:t>เงินลงทุนในการร่วมค้าทางตรง</w:t>
      </w:r>
      <w:r w:rsidRPr="007A58FD">
        <w:rPr>
          <w:rFonts w:ascii="Angsana New" w:hAnsi="Angsana New"/>
          <w:b/>
          <w:bCs/>
          <w:i/>
          <w:iCs/>
          <w:snapToGrid w:val="0"/>
          <w:sz w:val="30"/>
          <w:szCs w:val="30"/>
          <w:lang w:eastAsia="th-TH"/>
        </w:rPr>
        <w:t xml:space="preserve"> - </w:t>
      </w:r>
      <w:r w:rsidRPr="007A58FD">
        <w:rPr>
          <w:rFonts w:ascii="Angsana New" w:hAnsi="Angsana New"/>
          <w:b/>
          <w:bCs/>
          <w:i/>
          <w:iCs/>
          <w:snapToGrid w:val="0"/>
          <w:sz w:val="30"/>
          <w:szCs w:val="30"/>
          <w:cs/>
          <w:lang w:eastAsia="th-TH"/>
        </w:rPr>
        <w:t>บริษัท</w:t>
      </w:r>
      <w:r w:rsidRPr="007A58FD">
        <w:rPr>
          <w:rFonts w:ascii="Angsana New" w:hAnsi="Angsana New" w:hint="cs"/>
          <w:b/>
          <w:bCs/>
          <w:i/>
          <w:iCs/>
          <w:snapToGrid w:val="0"/>
          <w:sz w:val="30"/>
          <w:szCs w:val="30"/>
          <w:cs/>
          <w:lang w:eastAsia="th-TH"/>
        </w:rPr>
        <w:t xml:space="preserve"> อินโนพาวเวอร์ จำกัด</w:t>
      </w:r>
    </w:p>
    <w:p w14:paraId="4B480A26" w14:textId="77777777" w:rsidR="005446D2" w:rsidRPr="007A58FD" w:rsidRDefault="005446D2" w:rsidP="005446D2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221E5E8E" w14:textId="47895B91" w:rsidR="00045AB8" w:rsidRPr="00C972AB" w:rsidRDefault="005446D2" w:rsidP="00045AB8">
      <w:pPr>
        <w:ind w:left="540"/>
        <w:jc w:val="thaiDistribute"/>
        <w:rPr>
          <w:rFonts w:ascii="Angsana New" w:hAnsi="Angsana New"/>
          <w:sz w:val="30"/>
          <w:szCs w:val="30"/>
          <w:highlight w:val="green"/>
          <w:cs/>
        </w:rPr>
      </w:pPr>
      <w:r w:rsidRPr="007A58FD">
        <w:rPr>
          <w:rFonts w:ascii="Angsana New" w:hAnsi="Angsana New"/>
          <w:sz w:val="30"/>
          <w:szCs w:val="30"/>
          <w:cs/>
          <w:lang w:val="th-TH"/>
        </w:rPr>
        <w:t xml:space="preserve">เมื่อวันที่ </w:t>
      </w:r>
      <w:r w:rsidRPr="007A58FD">
        <w:rPr>
          <w:rFonts w:ascii="Angsana New" w:hAnsi="Angsana New"/>
          <w:sz w:val="30"/>
          <w:szCs w:val="30"/>
        </w:rPr>
        <w:t>2</w:t>
      </w:r>
      <w:r w:rsidRPr="007A58FD">
        <w:rPr>
          <w:rFonts w:ascii="Angsana New" w:hAnsi="Angsana New" w:hint="cs"/>
          <w:sz w:val="30"/>
          <w:szCs w:val="30"/>
          <w:cs/>
        </w:rPr>
        <w:t xml:space="preserve"> กันยายน </w:t>
      </w:r>
      <w:r w:rsidRPr="007A58FD">
        <w:rPr>
          <w:rFonts w:ascii="Angsana New" w:hAnsi="Angsana New"/>
          <w:sz w:val="30"/>
          <w:szCs w:val="30"/>
        </w:rPr>
        <w:t xml:space="preserve">2564 </w:t>
      </w:r>
      <w:r w:rsidRPr="007A58FD">
        <w:rPr>
          <w:rFonts w:ascii="Angsana New" w:hAnsi="Angsana New" w:hint="cs"/>
          <w:sz w:val="30"/>
          <w:szCs w:val="30"/>
          <w:cs/>
        </w:rPr>
        <w:t xml:space="preserve">บริษัทได้ลงนามในสัญญาร่วมทุนกับการไฟฟ้าฝ่ายผลิตแห่งประเทศไทย (“กฟผ.”) และบริษัท ผลิตไฟฟ้า จำกัด (มหาชน) </w:t>
      </w:r>
      <w:r w:rsidRPr="007A58FD">
        <w:rPr>
          <w:rFonts w:ascii="Angsana New" w:hAnsi="Angsana New"/>
          <w:sz w:val="30"/>
          <w:szCs w:val="30"/>
        </w:rPr>
        <w:t>(</w:t>
      </w:r>
      <w:r w:rsidRPr="007A58FD">
        <w:rPr>
          <w:rFonts w:ascii="Angsana New" w:hAnsi="Angsana New" w:hint="cs"/>
          <w:sz w:val="30"/>
          <w:szCs w:val="30"/>
          <w:cs/>
        </w:rPr>
        <w:t>“</w:t>
      </w:r>
      <w:r w:rsidRPr="007A58FD">
        <w:rPr>
          <w:rFonts w:ascii="Angsana New" w:hAnsi="Angsana New"/>
          <w:sz w:val="30"/>
          <w:szCs w:val="30"/>
        </w:rPr>
        <w:t>EGCO</w:t>
      </w:r>
      <w:r w:rsidRPr="007A58FD">
        <w:rPr>
          <w:rFonts w:ascii="Angsana New" w:hAnsi="Angsana New" w:hint="cs"/>
          <w:sz w:val="30"/>
          <w:szCs w:val="30"/>
          <w:cs/>
        </w:rPr>
        <w:t>”) เพื่อจัดตั้งบริษัท อินโนพาวเวอร์ จำกัด</w:t>
      </w:r>
      <w:r w:rsidR="00045AB8" w:rsidRPr="007A58FD">
        <w:rPr>
          <w:rFonts w:ascii="Angsana New" w:hAnsi="Angsana New"/>
          <w:sz w:val="30"/>
          <w:szCs w:val="30"/>
        </w:rPr>
        <w:t xml:space="preserve"> </w:t>
      </w:r>
      <w:r w:rsidR="00045AB8" w:rsidRPr="007A58FD">
        <w:rPr>
          <w:rFonts w:ascii="Angsana New" w:hAnsi="Angsana New" w:hint="cs"/>
          <w:sz w:val="30"/>
          <w:szCs w:val="30"/>
          <w:cs/>
        </w:rPr>
        <w:t xml:space="preserve">โดยมีวัตถุประสงค์เพื่อยกระดับงานวิจัยในด้านนวัตกรรม และสิ่งประดิษฐ์เชิงพาณิชย์ของกลุ่ม กฟผ. และลงทุนในด้าน </w:t>
      </w:r>
      <w:r w:rsidR="00045AB8" w:rsidRPr="007A58FD">
        <w:rPr>
          <w:rFonts w:ascii="Angsana New" w:hAnsi="Angsana New"/>
          <w:sz w:val="30"/>
          <w:szCs w:val="30"/>
        </w:rPr>
        <w:t xml:space="preserve">Collaboration, Incubation, Acceleration, Corporate Venture Capital (CVC) </w:t>
      </w:r>
      <w:r w:rsidR="00045AB8" w:rsidRPr="007A58FD">
        <w:rPr>
          <w:rFonts w:ascii="Angsana New" w:hAnsi="Angsana New" w:hint="cs"/>
          <w:sz w:val="30"/>
          <w:szCs w:val="30"/>
          <w:cs/>
        </w:rPr>
        <w:t xml:space="preserve">เพื่อลงทุนใน </w:t>
      </w:r>
      <w:r w:rsidR="00045AB8" w:rsidRPr="007A58FD">
        <w:rPr>
          <w:rFonts w:ascii="Angsana New" w:hAnsi="Angsana New"/>
          <w:sz w:val="30"/>
          <w:szCs w:val="30"/>
        </w:rPr>
        <w:t xml:space="preserve">Start-up </w:t>
      </w:r>
      <w:r w:rsidR="00045AB8" w:rsidRPr="007A58FD">
        <w:rPr>
          <w:rFonts w:ascii="Angsana New" w:hAnsi="Angsana New" w:hint="cs"/>
          <w:sz w:val="30"/>
          <w:szCs w:val="30"/>
          <w:cs/>
        </w:rPr>
        <w:t xml:space="preserve">ในอุตสาหกรรมพลังงานและ </w:t>
      </w:r>
      <w:r w:rsidR="00045AB8" w:rsidRPr="007A58FD">
        <w:rPr>
          <w:rFonts w:ascii="Angsana New" w:hAnsi="Angsana New"/>
          <w:sz w:val="30"/>
          <w:szCs w:val="30"/>
        </w:rPr>
        <w:t xml:space="preserve">R&amp;D Spin-off </w:t>
      </w:r>
      <w:r w:rsidR="00045AB8" w:rsidRPr="007A58FD">
        <w:rPr>
          <w:rFonts w:ascii="Angsana New" w:hAnsi="Angsana New" w:hint="cs"/>
          <w:sz w:val="30"/>
          <w:szCs w:val="30"/>
          <w:cs/>
        </w:rPr>
        <w:t xml:space="preserve">รวมทั้งลงทุนธุรกิจพลังงานในอนาคต </w:t>
      </w:r>
      <w:r w:rsidR="00045AB8" w:rsidRPr="007A58FD">
        <w:rPr>
          <w:rFonts w:ascii="Angsana New" w:hAnsi="Angsana New"/>
          <w:sz w:val="30"/>
          <w:szCs w:val="30"/>
        </w:rPr>
        <w:t xml:space="preserve">(Future Energy) </w:t>
      </w:r>
      <w:r w:rsidR="00045AB8" w:rsidRPr="007A58FD">
        <w:rPr>
          <w:rFonts w:ascii="Angsana New" w:hAnsi="Angsana New" w:hint="cs"/>
          <w:sz w:val="30"/>
          <w:szCs w:val="30"/>
          <w:cs/>
        </w:rPr>
        <w:t>ตลอดจนวัตถุประสงค์อื่นอันเกี่ยวข้องและ/หรือเกี่ยวเนื่องกับพลังงานไฟฟ้ารวมถึงพลังงานในอนาคต โดย</w:t>
      </w:r>
      <w:r w:rsidR="00B43AB6" w:rsidRPr="007A58FD">
        <w:rPr>
          <w:rFonts w:ascii="Angsana New" w:hAnsi="Angsana New" w:hint="cs"/>
          <w:sz w:val="30"/>
          <w:szCs w:val="30"/>
          <w:cs/>
        </w:rPr>
        <w:t>มี</w:t>
      </w:r>
      <w:r w:rsidR="00B43AB6" w:rsidRPr="007A58FD">
        <w:rPr>
          <w:rFonts w:ascii="Angsana New" w:hAnsi="Angsana New"/>
          <w:sz w:val="30"/>
          <w:szCs w:val="30"/>
          <w:cs/>
          <w:lang w:val="th-TH"/>
        </w:rPr>
        <w:t>ทุนจดทะเบียน</w:t>
      </w:r>
      <w:r w:rsidR="00B43AB6" w:rsidRPr="007A58FD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="00B43AB6" w:rsidRPr="007A58FD">
        <w:rPr>
          <w:rFonts w:ascii="Angsana New" w:hAnsi="Angsana New"/>
          <w:sz w:val="30"/>
          <w:szCs w:val="30"/>
        </w:rPr>
        <w:t>6</w:t>
      </w:r>
      <w:r w:rsidR="00922CAB" w:rsidRPr="00922CAB">
        <w:rPr>
          <w:rFonts w:ascii="Angsana New" w:hAnsi="Angsana New" w:hint="cs"/>
          <w:sz w:val="30"/>
          <w:szCs w:val="30"/>
        </w:rPr>
        <w:t>00</w:t>
      </w:r>
      <w:r w:rsidR="00B43AB6" w:rsidRPr="007A58FD">
        <w:rPr>
          <w:rFonts w:ascii="Angsana New" w:hAnsi="Angsana New"/>
          <w:sz w:val="30"/>
          <w:szCs w:val="30"/>
        </w:rPr>
        <w:t xml:space="preserve"> </w:t>
      </w:r>
      <w:r w:rsidR="00B43AB6" w:rsidRPr="007A58FD"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="00B43AB6" w:rsidRPr="007A58FD">
        <w:rPr>
          <w:rFonts w:ascii="Angsana New" w:hAnsi="Angsana New"/>
          <w:i/>
          <w:iCs/>
          <w:sz w:val="30"/>
          <w:szCs w:val="30"/>
          <w:cs/>
          <w:lang w:val="th-TH"/>
        </w:rPr>
        <w:t>(แบ่งเป็นหุ้นสามัญจำนวน</w:t>
      </w:r>
      <w:r w:rsidR="00B43AB6" w:rsidRPr="007A58FD">
        <w:rPr>
          <w:rFonts w:ascii="Angsana New" w:hAnsi="Angsana New" w:hint="cs"/>
          <w:i/>
          <w:iCs/>
          <w:sz w:val="30"/>
          <w:szCs w:val="30"/>
          <w:cs/>
          <w:lang w:val="th-TH"/>
        </w:rPr>
        <w:t xml:space="preserve"> </w:t>
      </w:r>
      <w:r w:rsidR="00B43AB6" w:rsidRPr="007A58FD">
        <w:rPr>
          <w:rFonts w:ascii="Angsana New" w:hAnsi="Angsana New"/>
          <w:i/>
          <w:iCs/>
          <w:sz w:val="30"/>
          <w:szCs w:val="30"/>
        </w:rPr>
        <w:t>6</w:t>
      </w:r>
      <w:r w:rsidR="00B43AB6" w:rsidRPr="007A58FD">
        <w:rPr>
          <w:rFonts w:ascii="Angsana New" w:hAnsi="Angsana New"/>
          <w:i/>
          <w:iCs/>
          <w:sz w:val="30"/>
          <w:szCs w:val="30"/>
          <w:cs/>
          <w:lang w:val="th-TH"/>
        </w:rPr>
        <w:t xml:space="preserve"> ล้านหุ้น มูลค่าหุ้นที่ตราไว้หุ้นละ </w:t>
      </w:r>
      <w:r w:rsidR="00B43AB6" w:rsidRPr="007A58FD">
        <w:rPr>
          <w:rFonts w:ascii="Angsana New" w:hAnsi="Angsana New"/>
          <w:i/>
          <w:iCs/>
          <w:sz w:val="30"/>
          <w:szCs w:val="30"/>
          <w:lang w:val="th-TH"/>
        </w:rPr>
        <w:t>10</w:t>
      </w:r>
      <w:r w:rsidR="009D63B7" w:rsidRPr="007A58FD">
        <w:rPr>
          <w:rFonts w:ascii="Angsana New" w:hAnsi="Angsana New"/>
          <w:i/>
          <w:iCs/>
          <w:sz w:val="30"/>
          <w:szCs w:val="30"/>
        </w:rPr>
        <w:t>0</w:t>
      </w:r>
      <w:r w:rsidR="00B43AB6" w:rsidRPr="007A58FD">
        <w:rPr>
          <w:rFonts w:ascii="Angsana New" w:hAnsi="Angsana New"/>
          <w:i/>
          <w:iCs/>
          <w:sz w:val="30"/>
          <w:szCs w:val="30"/>
          <w:cs/>
          <w:lang w:val="th-TH"/>
        </w:rPr>
        <w:t xml:space="preserve"> บาท)</w:t>
      </w:r>
      <w:r w:rsidR="009D63B7" w:rsidRPr="007A58FD">
        <w:rPr>
          <w:rFonts w:ascii="Angsana New" w:hAnsi="Angsana New" w:hint="cs"/>
          <w:i/>
          <w:iCs/>
          <w:sz w:val="30"/>
          <w:szCs w:val="30"/>
          <w:cs/>
          <w:lang w:val="th-TH"/>
        </w:rPr>
        <w:t xml:space="preserve"> </w:t>
      </w:r>
      <w:r w:rsidR="00045AB8" w:rsidRPr="007A58FD">
        <w:rPr>
          <w:rFonts w:ascii="Angsana New" w:hAnsi="Angsana New" w:hint="cs"/>
          <w:sz w:val="30"/>
          <w:szCs w:val="30"/>
          <w:cs/>
          <w:lang w:val="th-TH"/>
        </w:rPr>
        <w:t xml:space="preserve">เรียกชำระค่าหุ้นร้อยละ </w:t>
      </w:r>
      <w:r w:rsidR="00045AB8" w:rsidRPr="007A58FD">
        <w:rPr>
          <w:rFonts w:ascii="Angsana New" w:hAnsi="Angsana New"/>
          <w:sz w:val="30"/>
          <w:szCs w:val="30"/>
        </w:rPr>
        <w:t>25</w:t>
      </w:r>
      <w:r w:rsidR="00045AB8" w:rsidRPr="007A58FD">
        <w:rPr>
          <w:rFonts w:ascii="Angsana New" w:hAnsi="Angsana New" w:hint="cs"/>
          <w:sz w:val="30"/>
          <w:szCs w:val="30"/>
          <w:cs/>
          <w:lang w:val="th-TH"/>
        </w:rPr>
        <w:t xml:space="preserve"> ของทุนจดทะเบียน ต่อมาเมื่อวันที่ </w:t>
      </w:r>
      <w:r w:rsidR="00045AB8" w:rsidRPr="007A58FD">
        <w:rPr>
          <w:rFonts w:ascii="Angsana New" w:hAnsi="Angsana New"/>
          <w:sz w:val="30"/>
          <w:szCs w:val="30"/>
        </w:rPr>
        <w:t xml:space="preserve">6 </w:t>
      </w:r>
      <w:r w:rsidR="00045AB8" w:rsidRPr="007A58FD">
        <w:rPr>
          <w:rFonts w:ascii="Angsana New" w:hAnsi="Angsana New" w:hint="cs"/>
          <w:sz w:val="30"/>
          <w:szCs w:val="30"/>
          <w:cs/>
        </w:rPr>
        <w:t xml:space="preserve">กันยายน </w:t>
      </w:r>
      <w:r w:rsidR="00045AB8" w:rsidRPr="007A58FD">
        <w:rPr>
          <w:rFonts w:ascii="Angsana New" w:hAnsi="Angsana New"/>
          <w:sz w:val="30"/>
          <w:szCs w:val="30"/>
        </w:rPr>
        <w:t xml:space="preserve">2564 </w:t>
      </w:r>
      <w:r w:rsidR="00045AB8" w:rsidRPr="007A58FD">
        <w:rPr>
          <w:rFonts w:ascii="Angsana New" w:hAnsi="Angsana New" w:hint="cs"/>
          <w:sz w:val="30"/>
          <w:szCs w:val="30"/>
          <w:cs/>
        </w:rPr>
        <w:t xml:space="preserve">บริษัทได้จ่ายชำระค่าหุ้นตามสัดส่วนการลงทุนร้อยละ </w:t>
      </w:r>
      <w:r w:rsidR="00045AB8" w:rsidRPr="007A58FD">
        <w:rPr>
          <w:rFonts w:ascii="Angsana New" w:hAnsi="Angsana New"/>
          <w:sz w:val="30"/>
          <w:szCs w:val="30"/>
        </w:rPr>
        <w:t xml:space="preserve">30 </w:t>
      </w:r>
      <w:r w:rsidR="00045AB8" w:rsidRPr="007A58FD">
        <w:rPr>
          <w:rFonts w:ascii="Angsana New" w:hAnsi="Angsana New" w:hint="cs"/>
          <w:sz w:val="30"/>
          <w:szCs w:val="30"/>
          <w:cs/>
        </w:rPr>
        <w:t xml:space="preserve">เป็นจำนวนเงินทั้งสิ้น </w:t>
      </w:r>
      <w:r w:rsidR="00045AB8" w:rsidRPr="007A58FD">
        <w:rPr>
          <w:rFonts w:ascii="Angsana New" w:hAnsi="Angsana New"/>
          <w:sz w:val="30"/>
          <w:szCs w:val="30"/>
        </w:rPr>
        <w:t xml:space="preserve">45 </w:t>
      </w:r>
      <w:r w:rsidR="00045AB8" w:rsidRPr="007A58FD">
        <w:rPr>
          <w:rFonts w:ascii="Angsana New" w:hAnsi="Angsana New" w:hint="cs"/>
          <w:sz w:val="30"/>
          <w:szCs w:val="30"/>
          <w:cs/>
        </w:rPr>
        <w:t>ล้านบาท</w:t>
      </w:r>
    </w:p>
    <w:p w14:paraId="65D1BC60" w14:textId="71ACADAA" w:rsidR="005446D2" w:rsidRPr="005446D2" w:rsidRDefault="005446D2" w:rsidP="000166BA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088A1594" w14:textId="766F1DD0" w:rsidR="00F45CD9" w:rsidRPr="0001456D" w:rsidRDefault="00F45CD9" w:rsidP="00F45C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</w:pPr>
      <w:r w:rsidRPr="0001456D">
        <w:rPr>
          <w:rFonts w:ascii="Angsana New" w:hAnsi="Angsana New" w:hint="cs"/>
          <w:b/>
          <w:bCs/>
          <w:i/>
          <w:iCs/>
          <w:sz w:val="30"/>
          <w:szCs w:val="30"/>
          <w:cs/>
          <w:lang w:val="th-TH"/>
        </w:rPr>
        <w:t>ความคืบหน้ากรณีเขื่อนดินย่อยกั้นช่องเขาส่วน D เกิดการทรุดตัว</w:t>
      </w:r>
    </w:p>
    <w:p w14:paraId="346A7641" w14:textId="77777777" w:rsidR="00F45CD9" w:rsidRPr="000166BA" w:rsidRDefault="00F45CD9" w:rsidP="000166BA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67C3F27A" w14:textId="5A006C18" w:rsidR="0006507E" w:rsidRDefault="00692568" w:rsidP="0006507E">
      <w:pPr>
        <w:ind w:left="540"/>
        <w:jc w:val="thaiDistribute"/>
        <w:rPr>
          <w:rFonts w:ascii="Angsana New" w:hAnsi="Angsana New"/>
          <w:spacing w:val="-6"/>
          <w:sz w:val="30"/>
          <w:szCs w:val="30"/>
          <w:lang w:val="en-GB"/>
        </w:rPr>
      </w:pPr>
      <w:r w:rsidRPr="00234E04">
        <w:rPr>
          <w:rFonts w:ascii="Angsana New" w:hAnsi="Angsana New" w:hint="cs"/>
          <w:spacing w:val="-6"/>
          <w:sz w:val="30"/>
          <w:szCs w:val="30"/>
          <w:cs/>
          <w:lang w:val="th-TH"/>
        </w:rPr>
        <w:t xml:space="preserve">เมื่อวันที่ </w:t>
      </w:r>
      <w:r w:rsidR="00922CAB" w:rsidRPr="00922CAB">
        <w:rPr>
          <w:rFonts w:ascii="Angsana New" w:hAnsi="Angsana New" w:hint="cs"/>
          <w:spacing w:val="-6"/>
          <w:sz w:val="30"/>
          <w:szCs w:val="30"/>
        </w:rPr>
        <w:t>23</w:t>
      </w:r>
      <w:r w:rsidRPr="00234E04">
        <w:rPr>
          <w:rFonts w:ascii="Angsana New" w:hAnsi="Angsana New" w:hint="cs"/>
          <w:spacing w:val="-6"/>
          <w:sz w:val="30"/>
          <w:szCs w:val="30"/>
          <w:cs/>
          <w:lang w:val="th-TH"/>
        </w:rPr>
        <w:t xml:space="preserve"> กรกฎาคม </w:t>
      </w:r>
      <w:r w:rsidR="00922CAB" w:rsidRPr="00922CAB">
        <w:rPr>
          <w:rFonts w:ascii="Angsana New" w:hAnsi="Angsana New" w:hint="cs"/>
          <w:spacing w:val="-6"/>
          <w:sz w:val="30"/>
          <w:szCs w:val="30"/>
        </w:rPr>
        <w:t>2561</w:t>
      </w:r>
      <w:r w:rsidRPr="00234E04">
        <w:rPr>
          <w:rFonts w:ascii="Angsana New" w:hAnsi="Angsana New" w:hint="cs"/>
          <w:spacing w:val="-6"/>
          <w:sz w:val="30"/>
          <w:szCs w:val="30"/>
          <w:cs/>
          <w:lang w:val="th-TH"/>
        </w:rPr>
        <w:t xml:space="preserve"> เขื่อนดินย่อยกั้นช่องเขาส่วน D ของโครงการโรงไฟฟ้าพลังน้ำเซเปียน-เซน้ำน้อย ตั้งอยู่ที่ สปป.ลาว ของบริษัท ไฟฟ้า เซเปียน-เซน้ำน้อย จำกัด ซึ่งเป็นการร่วมค้าทางตรง เกิดการทรุดตัว ส่งผลให้เขื่อนดินย่อยดังกล่าวเกิดรอยร้าวและทำให้น้ำไหลออกสู่พื้นที่ท้ายน้ำ การร่วมค้าดังกล่าวได้ดำเนินการอพยพประชาชนที่อาศัยอยู่ในบริเวณดังกล่าวเพื่อความปลอดภัย โดยทางโครงการได้ทำประกันตามเงื่อนไขของสัญญาเงินกู้ ซึ่งรวมถึงประกันภัยการก่อสร้างโครงการ ประกันภัยความรับผิดชอบต่อบุคคลที่สาม และประกันภัยกรณีการพัฒนาโครงการมีความล่าช้ากว่ากำหนด นอกจากนี้ ค่าใช้จ่ายที่เกิดขึ้นจากกรณีเขื่อนทรุดตัวดังกล่าว ทางบริษัทผู้รับเหมาก่อสร้างโครงการ (EPC Contractor) จะเป็นผู้รับผิดชอบในเบื้องต้น จากเหตุการณ์ดังกล่าวรัฐบาล สปป. ลาว ได้แต่งตั้งคณะกรรมการ National Investigation Committee เพื่อตรวจสอบหาสาเหตุของเหตุการณ์ข้างต้น </w:t>
      </w:r>
      <w:r w:rsidRPr="00234E04">
        <w:rPr>
          <w:rFonts w:ascii="Angsana New" w:hAnsi="Angsana New" w:hint="cs"/>
          <w:spacing w:val="-6"/>
          <w:sz w:val="30"/>
          <w:szCs w:val="30"/>
          <w:cs/>
        </w:rPr>
        <w:t>ต่อมาเมื่อวันที่</w:t>
      </w:r>
      <w:r w:rsidRPr="00234E04">
        <w:rPr>
          <w:rFonts w:ascii="Angsana New" w:hAnsi="Angsana New"/>
          <w:spacing w:val="-6"/>
          <w:sz w:val="30"/>
          <w:szCs w:val="30"/>
        </w:rPr>
        <w:t xml:space="preserve"> </w:t>
      </w:r>
      <w:r w:rsidR="00922CAB" w:rsidRPr="00922CAB">
        <w:rPr>
          <w:rFonts w:ascii="Angsana New" w:hAnsi="Angsana New" w:hint="cs"/>
          <w:spacing w:val="-6"/>
          <w:sz w:val="30"/>
          <w:szCs w:val="30"/>
        </w:rPr>
        <w:t>28</w:t>
      </w:r>
      <w:r w:rsidRPr="00234E04">
        <w:rPr>
          <w:rFonts w:ascii="Angsana New" w:hAnsi="Angsana New" w:hint="cs"/>
          <w:spacing w:val="-6"/>
          <w:sz w:val="30"/>
          <w:szCs w:val="30"/>
        </w:rPr>
        <w:t xml:space="preserve"> </w:t>
      </w:r>
      <w:r w:rsidRPr="00234E04">
        <w:rPr>
          <w:rFonts w:ascii="Angsana New" w:hAnsi="Angsana New" w:hint="cs"/>
          <w:spacing w:val="-6"/>
          <w:sz w:val="30"/>
          <w:szCs w:val="30"/>
          <w:cs/>
        </w:rPr>
        <w:t xml:space="preserve">พฤษภาคม </w:t>
      </w:r>
      <w:r w:rsidR="00922CAB" w:rsidRPr="00922CAB">
        <w:rPr>
          <w:rFonts w:ascii="Angsana New" w:hAnsi="Angsana New" w:hint="cs"/>
          <w:spacing w:val="-6"/>
          <w:sz w:val="30"/>
          <w:szCs w:val="30"/>
        </w:rPr>
        <w:t>2562</w:t>
      </w:r>
      <w:r w:rsidRPr="00234E04">
        <w:rPr>
          <w:rFonts w:ascii="Angsana New" w:hAnsi="Angsana New" w:hint="cs"/>
          <w:spacing w:val="-6"/>
          <w:sz w:val="30"/>
          <w:szCs w:val="30"/>
          <w:cs/>
        </w:rPr>
        <w:t xml:space="preserve"> คณะกรรมการ </w:t>
      </w:r>
      <w:r w:rsidRPr="00234E04">
        <w:rPr>
          <w:rFonts w:ascii="Angsana New" w:hAnsi="Angsana New" w:hint="cs"/>
          <w:spacing w:val="-6"/>
          <w:sz w:val="30"/>
          <w:szCs w:val="30"/>
        </w:rPr>
        <w:t>National Investigation Committee</w:t>
      </w:r>
      <w:r w:rsidRPr="00234E04">
        <w:rPr>
          <w:rFonts w:ascii="Angsana New" w:hAnsi="Angsana New" w:hint="cs"/>
          <w:spacing w:val="-6"/>
          <w:sz w:val="30"/>
          <w:szCs w:val="30"/>
          <w:cs/>
        </w:rPr>
        <w:t xml:space="preserve"> ได้แถลงผลการสอบสวนสาเหตุของเหตุการณ์ดังกล่าวแล้ว โดยระบุว่าไม่ได้เป็นเหตุสุดวิสัย (</w:t>
      </w:r>
      <w:r w:rsidRPr="00234E04">
        <w:rPr>
          <w:rFonts w:ascii="Angsana New" w:hAnsi="Angsana New" w:hint="cs"/>
          <w:spacing w:val="-6"/>
          <w:sz w:val="30"/>
          <w:szCs w:val="30"/>
        </w:rPr>
        <w:t>Force Majeure</w:t>
      </w:r>
      <w:r w:rsidRPr="00234E04">
        <w:rPr>
          <w:rFonts w:ascii="Angsana New" w:hAnsi="Angsana New" w:hint="cs"/>
          <w:spacing w:val="-6"/>
          <w:sz w:val="30"/>
          <w:szCs w:val="30"/>
          <w:cs/>
        </w:rPr>
        <w:t>) ตามที่กำหนดไว้ในสัญญาสัมปทาน ขณะนี้การร่วมค้าดังกล่าวอยู่ระหว่างดำเนินการเรียกร้องค่าชดเชย และค่าเสียหายที่เกี่ยวข้องจากบริษัทผู้รับเหมาก่อสร้างโครงการ (</w:t>
      </w:r>
      <w:r w:rsidRPr="00234E04">
        <w:rPr>
          <w:rFonts w:ascii="Angsana New" w:hAnsi="Angsana New" w:hint="cs"/>
          <w:spacing w:val="-6"/>
          <w:sz w:val="30"/>
          <w:szCs w:val="30"/>
        </w:rPr>
        <w:t xml:space="preserve">EPC Contractor) </w:t>
      </w:r>
      <w:r w:rsidRPr="00234E04">
        <w:rPr>
          <w:rFonts w:ascii="Angsana New" w:hAnsi="Angsana New" w:hint="cs"/>
          <w:spacing w:val="-6"/>
          <w:sz w:val="30"/>
          <w:szCs w:val="30"/>
          <w:cs/>
        </w:rPr>
        <w:t>ใน</w:t>
      </w:r>
      <w:r w:rsidR="00A71953" w:rsidRPr="00234E04">
        <w:rPr>
          <w:rFonts w:ascii="Angsana New" w:hAnsi="Angsana New" w:hint="cs"/>
          <w:spacing w:val="-6"/>
          <w:sz w:val="30"/>
          <w:szCs w:val="30"/>
          <w:cs/>
        </w:rPr>
        <w:t>ระหว่าง</w:t>
      </w:r>
      <w:r w:rsidRPr="00234E04">
        <w:rPr>
          <w:rFonts w:ascii="Angsana New" w:hAnsi="Angsana New" w:hint="cs"/>
          <w:spacing w:val="-6"/>
          <w:sz w:val="30"/>
          <w:szCs w:val="30"/>
          <w:cs/>
        </w:rPr>
        <w:t xml:space="preserve">ปี </w:t>
      </w:r>
      <w:r w:rsidR="00922CAB" w:rsidRPr="00922CAB">
        <w:rPr>
          <w:rFonts w:ascii="Angsana New" w:hAnsi="Angsana New"/>
          <w:spacing w:val="-6"/>
          <w:sz w:val="30"/>
          <w:szCs w:val="30"/>
        </w:rPr>
        <w:t>2563</w:t>
      </w:r>
      <w:r w:rsidRPr="00234E04">
        <w:rPr>
          <w:rFonts w:ascii="Angsana New" w:hAnsi="Angsana New"/>
          <w:spacing w:val="-6"/>
          <w:sz w:val="30"/>
          <w:szCs w:val="30"/>
        </w:rPr>
        <w:t xml:space="preserve"> </w:t>
      </w:r>
      <w:r w:rsidRPr="00234E04">
        <w:rPr>
          <w:rFonts w:ascii="Angsana New" w:hAnsi="Angsana New" w:hint="cs"/>
          <w:spacing w:val="-6"/>
          <w:sz w:val="30"/>
          <w:szCs w:val="30"/>
          <w:cs/>
        </w:rPr>
        <w:t>การร่วมค้าดังกล่าวได้รับเอกสารเรียกร้อง</w:t>
      </w:r>
      <w:r w:rsidRPr="009F6A5A">
        <w:rPr>
          <w:rFonts w:ascii="Angsana New" w:hAnsi="Angsana New" w:hint="cs"/>
          <w:spacing w:val="-6"/>
          <w:sz w:val="30"/>
          <w:szCs w:val="30"/>
          <w:cs/>
        </w:rPr>
        <w:t>ค่าชดเชยจากรัฐบาล สปป. ลาว ซึ่งขณะนี้อยู่ระหว่างการพิจารณาร่วมกันให้เป็นไปตามข้อตกลงระหว่างผู้ร่วมทุน</w:t>
      </w:r>
      <w:r w:rsidRPr="009F6A5A">
        <w:rPr>
          <w:rFonts w:ascii="Angsana New" w:hAnsi="Angsana New"/>
          <w:spacing w:val="-6"/>
          <w:sz w:val="30"/>
          <w:szCs w:val="30"/>
        </w:rPr>
        <w:t xml:space="preserve"> </w:t>
      </w:r>
      <w:r w:rsidRPr="009F6A5A">
        <w:rPr>
          <w:rFonts w:ascii="Angsana New" w:hAnsi="Angsana New" w:hint="cs"/>
          <w:spacing w:val="-6"/>
          <w:sz w:val="30"/>
          <w:szCs w:val="30"/>
          <w:cs/>
        </w:rPr>
        <w:t>ทั้งนี้ โครงการดังกล่าว</w:t>
      </w:r>
      <w:r w:rsidRPr="00234E04">
        <w:rPr>
          <w:rFonts w:ascii="Angsana New" w:hAnsi="Angsana New" w:hint="cs"/>
          <w:spacing w:val="-6"/>
          <w:sz w:val="30"/>
          <w:szCs w:val="30"/>
          <w:cs/>
        </w:rPr>
        <w:t>ได้เดินเครื่องเชิงพาณิชย์แล้ว เมื่อวันที่</w:t>
      </w:r>
      <w:r w:rsidRPr="00234E04">
        <w:rPr>
          <w:rFonts w:ascii="Angsana New" w:hAnsi="Angsana New"/>
          <w:spacing w:val="-6"/>
          <w:sz w:val="30"/>
          <w:szCs w:val="30"/>
        </w:rPr>
        <w:t xml:space="preserve"> </w:t>
      </w:r>
      <w:r w:rsidR="00922CAB" w:rsidRPr="00922CAB">
        <w:rPr>
          <w:rFonts w:ascii="Angsana New" w:hAnsi="Angsana New" w:hint="cs"/>
          <w:spacing w:val="-6"/>
          <w:sz w:val="30"/>
          <w:szCs w:val="30"/>
        </w:rPr>
        <w:t>6</w:t>
      </w:r>
      <w:r w:rsidRPr="00234E04">
        <w:rPr>
          <w:rFonts w:ascii="Angsana New" w:hAnsi="Angsana New" w:hint="cs"/>
          <w:spacing w:val="-6"/>
          <w:sz w:val="30"/>
          <w:szCs w:val="30"/>
        </w:rPr>
        <w:t xml:space="preserve"> </w:t>
      </w:r>
      <w:r w:rsidRPr="00234E04">
        <w:rPr>
          <w:rFonts w:ascii="Angsana New" w:hAnsi="Angsana New" w:hint="cs"/>
          <w:spacing w:val="-6"/>
          <w:sz w:val="30"/>
          <w:szCs w:val="30"/>
          <w:cs/>
        </w:rPr>
        <w:t xml:space="preserve">ธันวาคม </w:t>
      </w:r>
      <w:r w:rsidR="00922CAB" w:rsidRPr="00922CAB">
        <w:rPr>
          <w:rFonts w:ascii="Angsana New" w:hAnsi="Angsana New" w:hint="cs"/>
          <w:spacing w:val="-6"/>
          <w:sz w:val="30"/>
          <w:szCs w:val="30"/>
        </w:rPr>
        <w:t>2562</w:t>
      </w:r>
    </w:p>
    <w:p w14:paraId="60B16268" w14:textId="15EF6CA9" w:rsidR="00844BE2" w:rsidRDefault="00844BE2" w:rsidP="00A71953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1D285442" w14:textId="2300A79A" w:rsidR="005F0CB9" w:rsidRDefault="005F0CB9" w:rsidP="00A71953">
      <w:pPr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436A1672" w14:textId="0711E2C9" w:rsidR="00D625E7" w:rsidRPr="00CD5DCD" w:rsidRDefault="0088136D" w:rsidP="00CD5DCD">
      <w:pPr>
        <w:numPr>
          <w:ilvl w:val="0"/>
          <w:numId w:val="18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ind w:left="540" w:hanging="540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CD5DCD">
        <w:rPr>
          <w:rFonts w:ascii="Angsana New" w:hAnsi="Angsana New" w:hint="cs"/>
          <w:b/>
          <w:bCs/>
          <w:sz w:val="30"/>
          <w:szCs w:val="30"/>
          <w:cs/>
          <w:lang w:val="th-TH"/>
        </w:rPr>
        <w:lastRenderedPageBreak/>
        <w:t>เงินลงทุนในบริษัทย่อย</w:t>
      </w:r>
    </w:p>
    <w:p w14:paraId="57EBDA25" w14:textId="77777777" w:rsidR="00620080" w:rsidRPr="000166BA" w:rsidRDefault="00620080" w:rsidP="000166BA">
      <w:pPr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7380"/>
        <w:gridCol w:w="1890"/>
      </w:tblGrid>
      <w:tr w:rsidR="001E2EB7" w:rsidRPr="00CD5DCD" w14:paraId="0F1B3CB8" w14:textId="77777777" w:rsidTr="001E2EB7">
        <w:tc>
          <w:tcPr>
            <w:tcW w:w="7380" w:type="dxa"/>
            <w:shd w:val="clear" w:color="auto" w:fill="auto"/>
            <w:vAlign w:val="bottom"/>
          </w:tcPr>
          <w:p w14:paraId="031140CB" w14:textId="14B330B6" w:rsidR="001E2EB7" w:rsidRPr="00CD5DCD" w:rsidRDefault="001E2EB7" w:rsidP="001E2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  <w:r w:rsidRPr="004E6F9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รายการเคลื่อนไหวที่มีสาระสำคัญ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51499663" w14:textId="31823C66" w:rsidR="001E2EB7" w:rsidRPr="00CD5DCD" w:rsidRDefault="001E2EB7" w:rsidP="002738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CD5DCD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D424E" w:rsidRPr="00CD5DCD" w14:paraId="292D8AFF" w14:textId="77777777" w:rsidTr="001E2EB7">
        <w:tc>
          <w:tcPr>
            <w:tcW w:w="7380" w:type="dxa"/>
            <w:shd w:val="clear" w:color="auto" w:fill="auto"/>
            <w:vAlign w:val="bottom"/>
          </w:tcPr>
          <w:p w14:paraId="2A97F755" w14:textId="5056CACE" w:rsidR="002D424E" w:rsidRPr="002D424E" w:rsidRDefault="002D424E" w:rsidP="001E2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  </w:t>
            </w:r>
            <w:r w:rsidRPr="00CD5DC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D800A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CD5DC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  <w:r w:rsidRPr="00CD5DC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30 </w:t>
            </w:r>
            <w:r w:rsidR="00D800A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กันย</w:t>
            </w:r>
            <w:r w:rsidRPr="00CD5DC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ายน </w:t>
            </w:r>
            <w:r w:rsidRPr="00CD5DC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2564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22F842F6" w14:textId="77777777" w:rsidR="002D424E" w:rsidRPr="00CD5DCD" w:rsidRDefault="002D424E" w:rsidP="002738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</w:tr>
      <w:tr w:rsidR="001E2EB7" w:rsidRPr="00CD5DCD" w14:paraId="23236516" w14:textId="77777777" w:rsidTr="001E2EB7">
        <w:tc>
          <w:tcPr>
            <w:tcW w:w="7380" w:type="dxa"/>
            <w:shd w:val="clear" w:color="auto" w:fill="auto"/>
            <w:vAlign w:val="bottom"/>
          </w:tcPr>
          <w:p w14:paraId="2A5690E9" w14:textId="19F0125B" w:rsidR="001E2EB7" w:rsidRPr="00CD5DCD" w:rsidRDefault="001E2EB7" w:rsidP="00F86D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5D305B17" w14:textId="672F7174" w:rsidR="001E2EB7" w:rsidRPr="00CD5DCD" w:rsidRDefault="001E2EB7" w:rsidP="002738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D5DCD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E2EB7" w:rsidRPr="00CD5DCD" w14:paraId="61E67D26" w14:textId="77777777" w:rsidTr="001E2EB7">
        <w:tc>
          <w:tcPr>
            <w:tcW w:w="7380" w:type="dxa"/>
            <w:vAlign w:val="bottom"/>
          </w:tcPr>
          <w:p w14:paraId="7F557B34" w14:textId="1D49353D" w:rsidR="001E2EB7" w:rsidRPr="00CD5DCD" w:rsidRDefault="001E2EB7" w:rsidP="00782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2412F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="00922CAB" w:rsidRPr="00922CAB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82412F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82412F"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890" w:type="dxa"/>
            <w:vAlign w:val="bottom"/>
          </w:tcPr>
          <w:p w14:paraId="20010340" w14:textId="4C05E05B" w:rsidR="001E2EB7" w:rsidRPr="00CD5DCD" w:rsidRDefault="001E2EB7" w:rsidP="001E2EB7">
            <w:pPr>
              <w:pStyle w:val="acctfourfigures"/>
              <w:tabs>
                <w:tab w:val="clear" w:pos="765"/>
                <w:tab w:val="decimal" w:pos="1600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50,836,610</w:t>
            </w:r>
          </w:p>
        </w:tc>
      </w:tr>
      <w:tr w:rsidR="001E2EB7" w:rsidRPr="00CD5DCD" w14:paraId="66B2441F" w14:textId="77777777" w:rsidTr="001E2EB7">
        <w:trPr>
          <w:trHeight w:val="60"/>
        </w:trPr>
        <w:tc>
          <w:tcPr>
            <w:tcW w:w="7380" w:type="dxa"/>
            <w:vAlign w:val="bottom"/>
          </w:tcPr>
          <w:p w14:paraId="22F1EF59" w14:textId="41F56CFF" w:rsidR="001E2EB7" w:rsidRPr="00CD5DCD" w:rsidRDefault="001E2EB7" w:rsidP="00782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D5DCD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เพิ่มทุนในบริษัท</w:t>
            </w:r>
            <w:r w:rsidRPr="00CD5DCD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ย่อย</w:t>
            </w:r>
          </w:p>
        </w:tc>
        <w:tc>
          <w:tcPr>
            <w:tcW w:w="1890" w:type="dxa"/>
            <w:vAlign w:val="bottom"/>
          </w:tcPr>
          <w:p w14:paraId="4BBE82F1" w14:textId="07EED732" w:rsidR="001E2EB7" w:rsidRPr="009A054A" w:rsidRDefault="00211F4D" w:rsidP="002C31D7">
            <w:pPr>
              <w:pStyle w:val="acctfourfigures"/>
              <w:tabs>
                <w:tab w:val="clear" w:pos="765"/>
                <w:tab w:val="decimal" w:pos="1600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9A054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1,459,000</w:t>
            </w:r>
          </w:p>
        </w:tc>
      </w:tr>
      <w:tr w:rsidR="001E2EB7" w:rsidRPr="00CD5DCD" w14:paraId="032B5863" w14:textId="77777777" w:rsidTr="001E2EB7">
        <w:trPr>
          <w:trHeight w:val="60"/>
        </w:trPr>
        <w:tc>
          <w:tcPr>
            <w:tcW w:w="7380" w:type="dxa"/>
            <w:vAlign w:val="bottom"/>
          </w:tcPr>
          <w:p w14:paraId="580E6DB3" w14:textId="7A302F1D" w:rsidR="001E2EB7" w:rsidRPr="00152A6C" w:rsidRDefault="001E2EB7" w:rsidP="00782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52A6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922CAB" w:rsidRPr="00922CAB">
              <w:rPr>
                <w:rFonts w:ascii="Angsana New" w:hAnsi="Angsana New"/>
                <w:b/>
                <w:bCs/>
                <w:sz w:val="30"/>
                <w:szCs w:val="30"/>
              </w:rPr>
              <w:t>30</w:t>
            </w:r>
            <w:r w:rsidRPr="00152A6C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 xml:space="preserve"> </w:t>
            </w:r>
            <w:r w:rsidR="00D800AF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กันย</w:t>
            </w:r>
            <w:r w:rsidRPr="00152A6C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ายน</w:t>
            </w: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1F6325" w14:textId="20EB73ED" w:rsidR="001E2EB7" w:rsidRPr="009A054A" w:rsidRDefault="00211F4D" w:rsidP="002C31D7">
            <w:pPr>
              <w:pStyle w:val="acctfourfigures"/>
              <w:tabs>
                <w:tab w:val="clear" w:pos="765"/>
                <w:tab w:val="decimal" w:pos="1600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9A054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52,295,610</w:t>
            </w:r>
          </w:p>
        </w:tc>
      </w:tr>
    </w:tbl>
    <w:p w14:paraId="0339D133" w14:textId="445C2628" w:rsidR="000166BA" w:rsidRDefault="000166BA" w:rsidP="009F4AB5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5CD38EF1" w14:textId="6C2F7297" w:rsidR="009F4AB5" w:rsidRPr="00D246FB" w:rsidRDefault="009F4AB5" w:rsidP="009F4AB5">
      <w:pPr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D246FB">
        <w:rPr>
          <w:rFonts w:ascii="Angsana New" w:hAnsi="Angsana New" w:hint="cs"/>
          <w:b/>
          <w:bCs/>
          <w:i/>
          <w:iCs/>
          <w:sz w:val="30"/>
          <w:szCs w:val="30"/>
          <w:cs/>
        </w:rPr>
        <w:t>การเรียกชำระค่าหุ้นเพิ่มทุนของบริษัท อาร์เอช อินเตอร์เนชั่นแนล</w:t>
      </w:r>
      <w:r w:rsidRPr="00D246FB">
        <w:rPr>
          <w:rFonts w:ascii="Angsana New" w:hAnsi="Angsana New" w:hint="cs"/>
          <w:b/>
          <w:bCs/>
          <w:i/>
          <w:iCs/>
          <w:sz w:val="30"/>
          <w:szCs w:val="30"/>
        </w:rPr>
        <w:t xml:space="preserve"> </w:t>
      </w:r>
      <w:r w:rsidRPr="00D246FB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คอร์ปอเรชั่น จำกัด </w:t>
      </w:r>
      <w:r w:rsidRPr="00D246FB">
        <w:rPr>
          <w:rFonts w:ascii="Angsana New" w:hAnsi="Angsana New" w:hint="cs"/>
          <w:b/>
          <w:bCs/>
          <w:i/>
          <w:iCs/>
          <w:sz w:val="30"/>
          <w:szCs w:val="30"/>
        </w:rPr>
        <w:t>(“RHIC”)</w:t>
      </w:r>
    </w:p>
    <w:p w14:paraId="3B1F96AE" w14:textId="77777777" w:rsidR="009F4AB5" w:rsidRPr="000166BA" w:rsidRDefault="009F4AB5" w:rsidP="000166BA">
      <w:pPr>
        <w:ind w:left="540"/>
        <w:jc w:val="thaiDistribute"/>
        <w:rPr>
          <w:rFonts w:ascii="Angsana New" w:hAnsi="Angsana New"/>
          <w:snapToGrid w:val="0"/>
          <w:sz w:val="30"/>
          <w:szCs w:val="30"/>
          <w:lang w:val="th-TH" w:eastAsia="th-TH"/>
        </w:rPr>
      </w:pP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800"/>
        <w:gridCol w:w="1800"/>
        <w:gridCol w:w="1440"/>
        <w:gridCol w:w="1080"/>
        <w:gridCol w:w="1441"/>
        <w:gridCol w:w="271"/>
        <w:gridCol w:w="1438"/>
      </w:tblGrid>
      <w:tr w:rsidR="009F4AB5" w:rsidRPr="002A785C" w14:paraId="503EAF73" w14:textId="77777777" w:rsidTr="00276E72">
        <w:tc>
          <w:tcPr>
            <w:tcW w:w="1800" w:type="dxa"/>
            <w:vAlign w:val="bottom"/>
          </w:tcPr>
          <w:p w14:paraId="45E476F7" w14:textId="77777777" w:rsidR="009F4AB5" w:rsidRPr="002A785C" w:rsidRDefault="009F4AB5" w:rsidP="000A5B04">
            <w:pPr>
              <w:ind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785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วันที่</w:t>
            </w:r>
          </w:p>
        </w:tc>
        <w:tc>
          <w:tcPr>
            <w:tcW w:w="1800" w:type="dxa"/>
            <w:vAlign w:val="bottom"/>
          </w:tcPr>
          <w:p w14:paraId="68B4AED4" w14:textId="77777777" w:rsidR="009F4AB5" w:rsidRPr="002A785C" w:rsidRDefault="009F4AB5" w:rsidP="000A5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10"/>
              </w:tabs>
              <w:ind w:left="-108" w:right="-110" w:hanging="7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A785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รายละเอียด</w:t>
            </w:r>
          </w:p>
        </w:tc>
        <w:tc>
          <w:tcPr>
            <w:tcW w:w="1440" w:type="dxa"/>
            <w:vAlign w:val="bottom"/>
          </w:tcPr>
          <w:p w14:paraId="76A3F7B1" w14:textId="77777777" w:rsidR="009F4AB5" w:rsidRPr="002A785C" w:rsidRDefault="009F4AB5" w:rsidP="000A5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10"/>
              </w:tabs>
              <w:ind w:left="-108" w:right="-110" w:hanging="7"/>
              <w:jc w:val="center"/>
              <w:rPr>
                <w:rFonts w:ascii="Angsana New" w:hAnsi="Angsana New"/>
                <w:b/>
                <w:bCs/>
                <w:spacing w:val="2"/>
                <w:sz w:val="30"/>
                <w:szCs w:val="30"/>
              </w:rPr>
            </w:pPr>
            <w:r w:rsidRPr="002A785C">
              <w:rPr>
                <w:rFonts w:ascii="Angsana New" w:hAnsi="Angsana New" w:hint="cs"/>
                <w:b/>
                <w:bCs/>
                <w:spacing w:val="2"/>
                <w:sz w:val="30"/>
                <w:szCs w:val="30"/>
                <w:cs/>
              </w:rPr>
              <w:t>ทุนจดทะเบียน</w:t>
            </w:r>
          </w:p>
        </w:tc>
        <w:tc>
          <w:tcPr>
            <w:tcW w:w="1080" w:type="dxa"/>
            <w:vAlign w:val="bottom"/>
          </w:tcPr>
          <w:p w14:paraId="0B624B19" w14:textId="77777777" w:rsidR="009F4AB5" w:rsidRPr="002A785C" w:rsidRDefault="009F4AB5" w:rsidP="000A5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10"/>
              </w:tabs>
              <w:ind w:left="-108" w:right="-110" w:hanging="7"/>
              <w:jc w:val="center"/>
              <w:rPr>
                <w:rFonts w:ascii="Angsana New" w:hAnsi="Angsana New"/>
                <w:b/>
                <w:bCs/>
                <w:spacing w:val="2"/>
                <w:sz w:val="30"/>
                <w:szCs w:val="30"/>
              </w:rPr>
            </w:pPr>
            <w:r w:rsidRPr="002A785C">
              <w:rPr>
                <w:rFonts w:ascii="Angsana New" w:hAnsi="Angsana New" w:hint="cs"/>
                <w:b/>
                <w:bCs/>
                <w:spacing w:val="2"/>
                <w:sz w:val="30"/>
                <w:szCs w:val="30"/>
                <w:cs/>
              </w:rPr>
              <w:t>มูลค่าหุ้นละ</w:t>
            </w:r>
          </w:p>
        </w:tc>
        <w:tc>
          <w:tcPr>
            <w:tcW w:w="1441" w:type="dxa"/>
            <w:vAlign w:val="bottom"/>
          </w:tcPr>
          <w:p w14:paraId="54E7B30E" w14:textId="77777777" w:rsidR="009F4AB5" w:rsidRPr="002A785C" w:rsidRDefault="009F4AB5" w:rsidP="000A5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10"/>
              </w:tabs>
              <w:ind w:left="-108" w:right="-110" w:hanging="7"/>
              <w:jc w:val="center"/>
              <w:rPr>
                <w:rFonts w:ascii="Angsana New" w:hAnsi="Angsana New"/>
                <w:b/>
                <w:bCs/>
                <w:spacing w:val="2"/>
                <w:sz w:val="30"/>
                <w:szCs w:val="30"/>
              </w:rPr>
            </w:pPr>
            <w:r w:rsidRPr="002A785C">
              <w:rPr>
                <w:rFonts w:ascii="Angsana New" w:hAnsi="Angsana New" w:hint="cs"/>
                <w:b/>
                <w:bCs/>
                <w:spacing w:val="2"/>
                <w:sz w:val="30"/>
                <w:szCs w:val="30"/>
                <w:cs/>
              </w:rPr>
              <w:t>ทุนจดทะเบียน</w:t>
            </w:r>
          </w:p>
        </w:tc>
        <w:tc>
          <w:tcPr>
            <w:tcW w:w="271" w:type="dxa"/>
          </w:tcPr>
          <w:p w14:paraId="57CD0A09" w14:textId="77777777" w:rsidR="009F4AB5" w:rsidRPr="002A785C" w:rsidRDefault="009F4AB5" w:rsidP="000A5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10"/>
              </w:tabs>
              <w:ind w:left="-108" w:right="-110" w:hanging="7"/>
              <w:jc w:val="center"/>
              <w:rPr>
                <w:rFonts w:ascii="Angsana New" w:hAnsi="Angsana New"/>
                <w:b/>
                <w:bCs/>
                <w:spacing w:val="2"/>
                <w:sz w:val="30"/>
                <w:szCs w:val="30"/>
                <w:cs/>
              </w:rPr>
            </w:pPr>
          </w:p>
        </w:tc>
        <w:tc>
          <w:tcPr>
            <w:tcW w:w="1438" w:type="dxa"/>
            <w:vAlign w:val="bottom"/>
          </w:tcPr>
          <w:p w14:paraId="7006CEF6" w14:textId="77777777" w:rsidR="009F4AB5" w:rsidRPr="002A785C" w:rsidRDefault="009F4AB5" w:rsidP="000A5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10"/>
              </w:tabs>
              <w:ind w:left="-108" w:right="-110" w:hanging="7"/>
              <w:jc w:val="center"/>
              <w:rPr>
                <w:rFonts w:ascii="Angsana New" w:hAnsi="Angsana New"/>
                <w:b/>
                <w:bCs/>
                <w:spacing w:val="2"/>
                <w:sz w:val="30"/>
                <w:szCs w:val="30"/>
              </w:rPr>
            </w:pPr>
            <w:r w:rsidRPr="002A785C">
              <w:rPr>
                <w:rFonts w:ascii="Angsana New" w:hAnsi="Angsana New" w:hint="cs"/>
                <w:b/>
                <w:bCs/>
                <w:spacing w:val="2"/>
                <w:sz w:val="30"/>
                <w:szCs w:val="30"/>
                <w:cs/>
              </w:rPr>
              <w:t>ทุนที่ชำระแล้ว</w:t>
            </w:r>
          </w:p>
        </w:tc>
      </w:tr>
      <w:tr w:rsidR="009F4AB5" w:rsidRPr="002A785C" w14:paraId="2CC9845E" w14:textId="77777777" w:rsidTr="00276E72">
        <w:tc>
          <w:tcPr>
            <w:tcW w:w="1800" w:type="dxa"/>
            <w:vAlign w:val="bottom"/>
          </w:tcPr>
          <w:p w14:paraId="0FDDA0D4" w14:textId="77777777" w:rsidR="009F4AB5" w:rsidRPr="002A785C" w:rsidRDefault="009F4AB5" w:rsidP="000A5B04">
            <w:pPr>
              <w:ind w:right="-4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14:paraId="446F9485" w14:textId="77777777" w:rsidR="009F4AB5" w:rsidRPr="002A785C" w:rsidRDefault="009F4AB5" w:rsidP="000A5B04">
            <w:pPr>
              <w:ind w:left="342" w:right="-45" w:hanging="342"/>
              <w:jc w:val="center"/>
              <w:rPr>
                <w:rFonts w:ascii="Angsana New" w:hAnsi="Angsana New"/>
                <w:i/>
                <w:iCs/>
                <w:spacing w:val="-2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07A1924E" w14:textId="071D0DAC" w:rsidR="009F4AB5" w:rsidRPr="002A785C" w:rsidRDefault="009F4AB5" w:rsidP="000A5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10"/>
              </w:tabs>
              <w:ind w:left="-108" w:right="-110" w:hanging="7"/>
              <w:jc w:val="center"/>
              <w:rPr>
                <w:rFonts w:ascii="Angsana New" w:hAnsi="Angsana New"/>
                <w:i/>
                <w:iCs/>
                <w:spacing w:val="2"/>
                <w:sz w:val="30"/>
                <w:szCs w:val="30"/>
              </w:rPr>
            </w:pPr>
            <w:r w:rsidRPr="002A785C">
              <w:rPr>
                <w:rFonts w:ascii="Angsana New" w:hAnsi="Angsana New" w:hint="cs"/>
                <w:i/>
                <w:iCs/>
                <w:spacing w:val="2"/>
                <w:sz w:val="30"/>
                <w:szCs w:val="30"/>
              </w:rPr>
              <w:t>(</w:t>
            </w:r>
            <w:r w:rsidR="00D142A8">
              <w:rPr>
                <w:rFonts w:ascii="Angsana New" w:hAnsi="Angsana New" w:hint="cs"/>
                <w:i/>
                <w:iCs/>
                <w:spacing w:val="2"/>
                <w:sz w:val="30"/>
                <w:szCs w:val="30"/>
                <w:cs/>
              </w:rPr>
              <w:t>พัน</w:t>
            </w:r>
            <w:r w:rsidRPr="002A785C">
              <w:rPr>
                <w:rFonts w:ascii="Angsana New" w:hAnsi="Angsana New" w:hint="cs"/>
                <w:i/>
                <w:iCs/>
                <w:spacing w:val="2"/>
                <w:sz w:val="30"/>
                <w:szCs w:val="30"/>
                <w:cs/>
              </w:rPr>
              <w:t>หุ้น</w:t>
            </w:r>
            <w:r w:rsidRPr="002A785C">
              <w:rPr>
                <w:rFonts w:ascii="Angsana New" w:hAnsi="Angsana New" w:hint="cs"/>
                <w:i/>
                <w:iCs/>
                <w:spacing w:val="2"/>
                <w:sz w:val="30"/>
                <w:szCs w:val="30"/>
              </w:rPr>
              <w:t>)</w:t>
            </w:r>
          </w:p>
        </w:tc>
        <w:tc>
          <w:tcPr>
            <w:tcW w:w="1080" w:type="dxa"/>
            <w:vAlign w:val="bottom"/>
          </w:tcPr>
          <w:p w14:paraId="5C766199" w14:textId="77777777" w:rsidR="009F4AB5" w:rsidRPr="002A785C" w:rsidRDefault="009F4AB5" w:rsidP="000A5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10"/>
              </w:tabs>
              <w:ind w:left="-108" w:right="-110" w:hanging="7"/>
              <w:jc w:val="center"/>
              <w:rPr>
                <w:rFonts w:ascii="Angsana New" w:hAnsi="Angsana New"/>
                <w:i/>
                <w:iCs/>
                <w:spacing w:val="2"/>
                <w:sz w:val="30"/>
                <w:szCs w:val="30"/>
              </w:rPr>
            </w:pPr>
            <w:r w:rsidRPr="002A785C">
              <w:rPr>
                <w:rFonts w:ascii="Angsana New" w:hAnsi="Angsana New" w:hint="cs"/>
                <w:i/>
                <w:iCs/>
                <w:spacing w:val="2"/>
                <w:sz w:val="30"/>
                <w:szCs w:val="30"/>
              </w:rPr>
              <w:t>(</w:t>
            </w:r>
            <w:r w:rsidRPr="002A785C">
              <w:rPr>
                <w:rFonts w:ascii="Angsana New" w:hAnsi="Angsana New" w:hint="cs"/>
                <w:i/>
                <w:iCs/>
                <w:spacing w:val="2"/>
                <w:sz w:val="30"/>
                <w:szCs w:val="30"/>
                <w:cs/>
              </w:rPr>
              <w:t>บาท</w:t>
            </w:r>
            <w:r w:rsidRPr="002A785C">
              <w:rPr>
                <w:rFonts w:ascii="Angsana New" w:hAnsi="Angsana New" w:hint="cs"/>
                <w:i/>
                <w:iCs/>
                <w:spacing w:val="2"/>
                <w:sz w:val="30"/>
                <w:szCs w:val="30"/>
              </w:rPr>
              <w:t>)</w:t>
            </w:r>
          </w:p>
        </w:tc>
        <w:tc>
          <w:tcPr>
            <w:tcW w:w="1441" w:type="dxa"/>
            <w:vAlign w:val="bottom"/>
          </w:tcPr>
          <w:p w14:paraId="448B0B51" w14:textId="46313463" w:rsidR="009F4AB5" w:rsidRPr="002A785C" w:rsidRDefault="009F4AB5" w:rsidP="000A5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10"/>
              </w:tabs>
              <w:ind w:left="-108" w:right="-110" w:hanging="7"/>
              <w:jc w:val="center"/>
              <w:rPr>
                <w:rFonts w:ascii="Angsana New" w:hAnsi="Angsana New"/>
                <w:i/>
                <w:iCs/>
                <w:spacing w:val="2"/>
                <w:sz w:val="30"/>
                <w:szCs w:val="30"/>
              </w:rPr>
            </w:pPr>
            <w:r w:rsidRPr="002A785C">
              <w:rPr>
                <w:rFonts w:ascii="Angsana New" w:hAnsi="Angsana New" w:hint="cs"/>
                <w:i/>
                <w:iCs/>
                <w:spacing w:val="2"/>
                <w:sz w:val="30"/>
                <w:szCs w:val="30"/>
              </w:rPr>
              <w:t>(</w:t>
            </w:r>
            <w:r w:rsidR="00D142A8">
              <w:rPr>
                <w:rFonts w:ascii="Angsana New" w:hAnsi="Angsana New" w:hint="cs"/>
                <w:i/>
                <w:iCs/>
                <w:spacing w:val="2"/>
                <w:sz w:val="30"/>
                <w:szCs w:val="30"/>
                <w:cs/>
              </w:rPr>
              <w:t>พัน</w:t>
            </w:r>
            <w:r w:rsidRPr="002A785C">
              <w:rPr>
                <w:rFonts w:ascii="Angsana New" w:hAnsi="Angsana New" w:hint="cs"/>
                <w:i/>
                <w:iCs/>
                <w:spacing w:val="2"/>
                <w:sz w:val="30"/>
                <w:szCs w:val="30"/>
                <w:cs/>
              </w:rPr>
              <w:t>บาท</w:t>
            </w:r>
            <w:r w:rsidRPr="002A785C">
              <w:rPr>
                <w:rFonts w:ascii="Angsana New" w:hAnsi="Angsana New" w:hint="cs"/>
                <w:i/>
                <w:iCs/>
                <w:spacing w:val="2"/>
                <w:sz w:val="30"/>
                <w:szCs w:val="30"/>
              </w:rPr>
              <w:t>)</w:t>
            </w:r>
          </w:p>
        </w:tc>
        <w:tc>
          <w:tcPr>
            <w:tcW w:w="271" w:type="dxa"/>
          </w:tcPr>
          <w:p w14:paraId="253DE903" w14:textId="77777777" w:rsidR="009F4AB5" w:rsidRPr="002A785C" w:rsidRDefault="009F4AB5" w:rsidP="000A5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10"/>
              </w:tabs>
              <w:ind w:left="-108" w:right="-110" w:hanging="7"/>
              <w:jc w:val="center"/>
              <w:rPr>
                <w:rFonts w:ascii="Angsana New" w:hAnsi="Angsana New"/>
                <w:i/>
                <w:iCs/>
                <w:spacing w:val="2"/>
                <w:sz w:val="30"/>
                <w:szCs w:val="30"/>
              </w:rPr>
            </w:pPr>
          </w:p>
        </w:tc>
        <w:tc>
          <w:tcPr>
            <w:tcW w:w="1438" w:type="dxa"/>
            <w:vAlign w:val="bottom"/>
          </w:tcPr>
          <w:p w14:paraId="5320CF9C" w14:textId="095E1911" w:rsidR="009F4AB5" w:rsidRPr="002A785C" w:rsidRDefault="009F4AB5" w:rsidP="000A5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10"/>
              </w:tabs>
              <w:ind w:left="-108" w:right="-110" w:hanging="7"/>
              <w:jc w:val="center"/>
              <w:rPr>
                <w:rFonts w:ascii="Angsana New" w:hAnsi="Angsana New"/>
                <w:i/>
                <w:iCs/>
                <w:spacing w:val="2"/>
                <w:sz w:val="30"/>
                <w:szCs w:val="30"/>
              </w:rPr>
            </w:pPr>
            <w:r w:rsidRPr="002A785C">
              <w:rPr>
                <w:rFonts w:ascii="Angsana New" w:hAnsi="Angsana New" w:hint="cs"/>
                <w:i/>
                <w:iCs/>
                <w:spacing w:val="2"/>
                <w:sz w:val="30"/>
                <w:szCs w:val="30"/>
              </w:rPr>
              <w:t>(</w:t>
            </w:r>
            <w:r w:rsidR="00D142A8">
              <w:rPr>
                <w:rFonts w:ascii="Angsana New" w:hAnsi="Angsana New" w:hint="cs"/>
                <w:i/>
                <w:iCs/>
                <w:spacing w:val="2"/>
                <w:sz w:val="30"/>
                <w:szCs w:val="30"/>
                <w:cs/>
              </w:rPr>
              <w:t>พัน</w:t>
            </w:r>
            <w:r w:rsidRPr="002A785C">
              <w:rPr>
                <w:rFonts w:ascii="Angsana New" w:hAnsi="Angsana New" w:hint="cs"/>
                <w:i/>
                <w:iCs/>
                <w:spacing w:val="2"/>
                <w:sz w:val="30"/>
                <w:szCs w:val="30"/>
                <w:cs/>
              </w:rPr>
              <w:t>บาท</w:t>
            </w:r>
            <w:r w:rsidRPr="002A785C">
              <w:rPr>
                <w:rFonts w:ascii="Angsana New" w:hAnsi="Angsana New" w:hint="cs"/>
                <w:i/>
                <w:iCs/>
                <w:spacing w:val="2"/>
                <w:sz w:val="30"/>
                <w:szCs w:val="30"/>
              </w:rPr>
              <w:t>)</w:t>
            </w:r>
          </w:p>
        </w:tc>
      </w:tr>
      <w:tr w:rsidR="009F4AB5" w:rsidRPr="002A785C" w14:paraId="0357F427" w14:textId="77777777" w:rsidTr="00276E72">
        <w:tc>
          <w:tcPr>
            <w:tcW w:w="1800" w:type="dxa"/>
            <w:vAlign w:val="bottom"/>
          </w:tcPr>
          <w:p w14:paraId="49E7C4D1" w14:textId="645CB617" w:rsidR="009F4AB5" w:rsidRPr="002A785C" w:rsidRDefault="00922CAB" w:rsidP="000A5B04">
            <w:pPr>
              <w:ind w:right="-45"/>
              <w:rPr>
                <w:rFonts w:ascii="Angsana New" w:hAnsi="Angsana New"/>
                <w:sz w:val="30"/>
                <w:szCs w:val="30"/>
              </w:rPr>
            </w:pPr>
            <w:r w:rsidRPr="00922CAB">
              <w:rPr>
                <w:rFonts w:ascii="Angsana New" w:hAnsi="Angsana New" w:hint="cs"/>
                <w:sz w:val="30"/>
                <w:szCs w:val="30"/>
              </w:rPr>
              <w:t>1</w:t>
            </w:r>
            <w:r w:rsidR="009F4AB5" w:rsidRPr="002A785C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9F4AB5" w:rsidRPr="002A785C">
              <w:rPr>
                <w:rFonts w:ascii="Angsana New" w:hAnsi="Angsana New" w:hint="cs"/>
                <w:sz w:val="30"/>
                <w:szCs w:val="30"/>
                <w:cs/>
              </w:rPr>
              <w:t xml:space="preserve">มกราคม </w:t>
            </w:r>
            <w:r w:rsidRPr="00922CAB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922CAB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800" w:type="dxa"/>
            <w:vAlign w:val="bottom"/>
          </w:tcPr>
          <w:p w14:paraId="5B766861" w14:textId="77777777" w:rsidR="009F4AB5" w:rsidRPr="002A785C" w:rsidRDefault="009F4AB5" w:rsidP="000A5B04">
            <w:pPr>
              <w:ind w:left="342" w:right="-45" w:hanging="342"/>
              <w:rPr>
                <w:rFonts w:ascii="Angsana New" w:hAnsi="Angsana New"/>
                <w:spacing w:val="-2"/>
                <w:sz w:val="30"/>
                <w:szCs w:val="30"/>
              </w:rPr>
            </w:pPr>
            <w:r w:rsidRPr="002A785C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ยอดคงเหลือ</w:t>
            </w:r>
          </w:p>
        </w:tc>
        <w:tc>
          <w:tcPr>
            <w:tcW w:w="1440" w:type="dxa"/>
            <w:vAlign w:val="bottom"/>
          </w:tcPr>
          <w:p w14:paraId="688F4500" w14:textId="6972D828" w:rsidR="009F4AB5" w:rsidRPr="00D142A8" w:rsidRDefault="00922CAB" w:rsidP="000A5B04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108" w:right="-18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22CAB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 w:rsidR="009F4AB5" w:rsidRPr="002A785C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922CAB">
              <w:rPr>
                <w:rFonts w:ascii="Angsana New" w:hAnsi="Angsana New"/>
                <w:sz w:val="30"/>
                <w:szCs w:val="30"/>
                <w:lang w:val="en-US" w:bidi="th-TH"/>
              </w:rPr>
              <w:t>265</w:t>
            </w:r>
            <w:r w:rsidR="00D142A8">
              <w:rPr>
                <w:rFonts w:ascii="Angsana New" w:hAnsi="Angsana New"/>
                <w:sz w:val="30"/>
                <w:szCs w:val="30"/>
                <w:lang w:val="en-US" w:bidi="th-TH"/>
              </w:rPr>
              <w:t>,000</w:t>
            </w:r>
          </w:p>
        </w:tc>
        <w:tc>
          <w:tcPr>
            <w:tcW w:w="1080" w:type="dxa"/>
            <w:vAlign w:val="bottom"/>
          </w:tcPr>
          <w:p w14:paraId="5B570330" w14:textId="15BD0B8B" w:rsidR="009F4AB5" w:rsidRPr="002A785C" w:rsidRDefault="00922CAB" w:rsidP="000A5B04">
            <w:pPr>
              <w:pStyle w:val="acctfourfigures"/>
              <w:tabs>
                <w:tab w:val="clear" w:pos="765"/>
                <w:tab w:val="decimal" w:pos="160"/>
              </w:tabs>
              <w:spacing w:line="240" w:lineRule="atLeast"/>
              <w:ind w:right="4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22CAB">
              <w:rPr>
                <w:rFonts w:ascii="Angsana New" w:hAnsi="Angsana New" w:hint="cs"/>
                <w:sz w:val="30"/>
                <w:szCs w:val="30"/>
                <w:lang w:val="en-US" w:bidi="th-TH"/>
              </w:rPr>
              <w:t>10</w:t>
            </w:r>
          </w:p>
        </w:tc>
        <w:tc>
          <w:tcPr>
            <w:tcW w:w="1441" w:type="dxa"/>
            <w:vAlign w:val="bottom"/>
          </w:tcPr>
          <w:p w14:paraId="342241BF" w14:textId="7A1A1902" w:rsidR="009F4AB5" w:rsidRPr="002A785C" w:rsidRDefault="00922CAB" w:rsidP="000A5B04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left="-108" w:right="-18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22CAB">
              <w:rPr>
                <w:rFonts w:ascii="Angsana New" w:hAnsi="Angsana New"/>
                <w:sz w:val="30"/>
                <w:szCs w:val="30"/>
                <w:lang w:val="en-US" w:bidi="th-TH"/>
              </w:rPr>
              <w:t>32</w:t>
            </w:r>
            <w:r w:rsidR="009F4AB5" w:rsidRPr="002A785C">
              <w:rPr>
                <w:rFonts w:ascii="Angsana New" w:hAnsi="Angsana New" w:hint="cs"/>
                <w:sz w:val="30"/>
                <w:szCs w:val="30"/>
                <w:lang w:val="en-US" w:bidi="th-TH"/>
              </w:rPr>
              <w:t>,</w:t>
            </w:r>
            <w:r w:rsidRPr="00922CAB">
              <w:rPr>
                <w:rFonts w:ascii="Angsana New" w:hAnsi="Angsana New" w:hint="cs"/>
                <w:sz w:val="30"/>
                <w:szCs w:val="30"/>
                <w:lang w:val="en-US" w:bidi="th-TH"/>
              </w:rPr>
              <w:t>650</w:t>
            </w:r>
            <w:r w:rsidR="00D142A8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922CAB">
              <w:rPr>
                <w:rFonts w:ascii="Angsana New" w:hAnsi="Angsana New"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271" w:type="dxa"/>
          </w:tcPr>
          <w:p w14:paraId="21411926" w14:textId="77777777" w:rsidR="009F4AB5" w:rsidRPr="002A785C" w:rsidRDefault="009F4AB5" w:rsidP="000A5B04">
            <w:pPr>
              <w:pStyle w:val="acctfourfigures"/>
              <w:tabs>
                <w:tab w:val="clear" w:pos="765"/>
                <w:tab w:val="decimal" w:pos="1320"/>
              </w:tabs>
              <w:spacing w:line="240" w:lineRule="atLeast"/>
              <w:ind w:left="-108" w:right="-18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38" w:type="dxa"/>
            <w:vAlign w:val="bottom"/>
          </w:tcPr>
          <w:p w14:paraId="596E9BB2" w14:textId="4B290AF7" w:rsidR="009F4AB5" w:rsidRPr="002A785C" w:rsidRDefault="00922CAB" w:rsidP="00276E72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left="-108" w:right="-18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22CAB">
              <w:rPr>
                <w:rFonts w:ascii="Angsana New" w:hAnsi="Angsana New"/>
                <w:sz w:val="30"/>
                <w:szCs w:val="30"/>
                <w:lang w:val="en-US" w:bidi="th-TH"/>
              </w:rPr>
              <w:t>25</w:t>
            </w:r>
            <w:r w:rsidR="009F4AB5" w:rsidRPr="002A785C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922CAB">
              <w:rPr>
                <w:rFonts w:ascii="Angsana New" w:hAnsi="Angsana New"/>
                <w:sz w:val="30"/>
                <w:szCs w:val="30"/>
                <w:lang w:val="en-US" w:bidi="th-TH"/>
              </w:rPr>
              <w:t>930</w:t>
            </w:r>
            <w:r w:rsidR="00D142A8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922CAB">
              <w:rPr>
                <w:rFonts w:ascii="Angsana New" w:hAnsi="Angsana New"/>
                <w:sz w:val="30"/>
                <w:szCs w:val="30"/>
                <w:lang w:val="en-US" w:bidi="th-TH"/>
              </w:rPr>
              <w:t>000</w:t>
            </w:r>
          </w:p>
        </w:tc>
      </w:tr>
      <w:tr w:rsidR="009F4AB5" w:rsidRPr="002A785C" w14:paraId="6DCC1357" w14:textId="77777777" w:rsidTr="00276E72">
        <w:tc>
          <w:tcPr>
            <w:tcW w:w="1800" w:type="dxa"/>
            <w:vAlign w:val="bottom"/>
          </w:tcPr>
          <w:p w14:paraId="6ED5AFDF" w14:textId="27CE5F8B" w:rsidR="009F4AB5" w:rsidRPr="00CF0C3F" w:rsidRDefault="00922CAB" w:rsidP="009F4AB5">
            <w:pPr>
              <w:ind w:right="-45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922CAB">
              <w:rPr>
                <w:rFonts w:ascii="Angsana New" w:hAnsi="Angsana New"/>
                <w:sz w:val="30"/>
                <w:szCs w:val="30"/>
              </w:rPr>
              <w:t>19</w:t>
            </w:r>
            <w:r w:rsidR="009F4AB5" w:rsidRPr="002A785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9F4AB5" w:rsidRPr="002A785C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  <w:r w:rsidRPr="00922CAB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800" w:type="dxa"/>
            <w:vAlign w:val="bottom"/>
          </w:tcPr>
          <w:p w14:paraId="16C8EC3C" w14:textId="67429A39" w:rsidR="009F4AB5" w:rsidRPr="002A785C" w:rsidRDefault="009F4AB5" w:rsidP="009F4AB5">
            <w:pPr>
              <w:ind w:left="342" w:right="-45" w:hanging="342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  <w:r w:rsidRPr="002A785C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ชำระค่าหุ้นเพิ่มทุน</w:t>
            </w:r>
          </w:p>
        </w:tc>
        <w:tc>
          <w:tcPr>
            <w:tcW w:w="1440" w:type="dxa"/>
            <w:vAlign w:val="bottom"/>
          </w:tcPr>
          <w:p w14:paraId="351B74C4" w14:textId="1DC309DF" w:rsidR="009F4AB5" w:rsidRPr="00CF0C3F" w:rsidRDefault="009F4AB5" w:rsidP="00683976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left="-108" w:right="-182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080" w:type="dxa"/>
            <w:vAlign w:val="bottom"/>
          </w:tcPr>
          <w:p w14:paraId="795B5B2A" w14:textId="77777777" w:rsidR="009F4AB5" w:rsidRPr="00CF0C3F" w:rsidRDefault="009F4AB5" w:rsidP="009F4AB5">
            <w:pPr>
              <w:pStyle w:val="acctfourfigures"/>
              <w:tabs>
                <w:tab w:val="clear" w:pos="765"/>
                <w:tab w:val="decimal" w:pos="160"/>
                <w:tab w:val="decimal" w:pos="974"/>
              </w:tabs>
              <w:spacing w:line="240" w:lineRule="atLeast"/>
              <w:ind w:right="40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41" w:type="dxa"/>
            <w:vAlign w:val="bottom"/>
          </w:tcPr>
          <w:p w14:paraId="40C563E7" w14:textId="69F85797" w:rsidR="009F4AB5" w:rsidRPr="00CF0C3F" w:rsidRDefault="009F4AB5" w:rsidP="00683976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108" w:right="435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1" w:type="dxa"/>
          </w:tcPr>
          <w:p w14:paraId="6F966251" w14:textId="77777777" w:rsidR="009F4AB5" w:rsidRPr="002A785C" w:rsidRDefault="009F4AB5" w:rsidP="009F4AB5">
            <w:pPr>
              <w:pStyle w:val="acctfourfigures"/>
              <w:tabs>
                <w:tab w:val="clear" w:pos="765"/>
                <w:tab w:val="decimal" w:pos="1320"/>
              </w:tabs>
              <w:spacing w:line="240" w:lineRule="atLeast"/>
              <w:ind w:left="-108" w:right="-18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38" w:type="dxa"/>
            <w:vAlign w:val="bottom"/>
          </w:tcPr>
          <w:p w14:paraId="7746AF9D" w14:textId="793BC8E9" w:rsidR="009F4AB5" w:rsidRPr="00CF0C3F" w:rsidRDefault="00922CAB" w:rsidP="00276E72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left="-108" w:right="-182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22CAB">
              <w:rPr>
                <w:rFonts w:ascii="Angsana New" w:hAnsi="Angsana New"/>
                <w:sz w:val="30"/>
                <w:szCs w:val="30"/>
                <w:lang w:val="en-US" w:bidi="th-TH"/>
              </w:rPr>
              <w:t>705</w:t>
            </w:r>
            <w:r w:rsidR="00D142A8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922CAB">
              <w:rPr>
                <w:rFonts w:ascii="Angsana New" w:hAnsi="Angsana New"/>
                <w:sz w:val="30"/>
                <w:szCs w:val="30"/>
                <w:lang w:val="en-US" w:bidi="th-TH"/>
              </w:rPr>
              <w:t>000</w:t>
            </w:r>
          </w:p>
        </w:tc>
      </w:tr>
      <w:tr w:rsidR="009F4AB5" w:rsidRPr="002A785C" w14:paraId="69B11154" w14:textId="77777777" w:rsidTr="00276E72">
        <w:tc>
          <w:tcPr>
            <w:tcW w:w="1800" w:type="dxa"/>
            <w:vAlign w:val="bottom"/>
          </w:tcPr>
          <w:p w14:paraId="603E32A4" w14:textId="0CD69F83" w:rsidR="009F4AB5" w:rsidRPr="005F00C1" w:rsidRDefault="00922CAB" w:rsidP="009F4AB5">
            <w:pPr>
              <w:ind w:right="-45"/>
              <w:rPr>
                <w:rFonts w:ascii="Angsana New" w:hAnsi="Angsana New"/>
                <w:sz w:val="30"/>
                <w:szCs w:val="30"/>
              </w:rPr>
            </w:pPr>
            <w:r w:rsidRPr="00922CAB">
              <w:rPr>
                <w:rFonts w:ascii="Angsana New" w:hAnsi="Angsana New"/>
                <w:sz w:val="30"/>
                <w:szCs w:val="30"/>
              </w:rPr>
              <w:t>1</w:t>
            </w:r>
            <w:r w:rsidR="009F4AB5" w:rsidRPr="005F00C1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="009F4AB5" w:rsidRPr="005F00C1">
              <w:rPr>
                <w:rFonts w:ascii="Angsana New" w:hAnsi="Angsana New" w:hint="cs"/>
                <w:sz w:val="30"/>
                <w:szCs w:val="30"/>
                <w:cs/>
              </w:rPr>
              <w:t>พ</w:t>
            </w:r>
            <w:r w:rsidR="00FB12DF">
              <w:rPr>
                <w:rFonts w:ascii="Angsana New" w:hAnsi="Angsana New" w:hint="cs"/>
                <w:sz w:val="30"/>
                <w:szCs w:val="30"/>
                <w:cs/>
              </w:rPr>
              <w:t>ฤ</w:t>
            </w:r>
            <w:r w:rsidR="009F4AB5" w:rsidRPr="005F00C1">
              <w:rPr>
                <w:rFonts w:ascii="Angsana New" w:hAnsi="Angsana New" w:hint="cs"/>
                <w:sz w:val="30"/>
                <w:szCs w:val="30"/>
                <w:cs/>
              </w:rPr>
              <w:t>ษภาคม</w:t>
            </w:r>
            <w:r w:rsidR="009F4AB5" w:rsidRPr="005F00C1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922CAB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800" w:type="dxa"/>
            <w:vAlign w:val="bottom"/>
          </w:tcPr>
          <w:p w14:paraId="4D299971" w14:textId="4A168EA4" w:rsidR="009F4AB5" w:rsidRPr="005F00C1" w:rsidRDefault="009F4AB5" w:rsidP="009F4AB5">
            <w:pPr>
              <w:ind w:right="-45"/>
              <w:rPr>
                <w:rFonts w:ascii="Angsana New" w:hAnsi="Angsana New"/>
                <w:spacing w:val="-2"/>
                <w:sz w:val="30"/>
                <w:szCs w:val="30"/>
              </w:rPr>
            </w:pPr>
            <w:r w:rsidRPr="005F00C1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ชำระค่าหุ้นเพิ่มทุน</w:t>
            </w:r>
          </w:p>
        </w:tc>
        <w:tc>
          <w:tcPr>
            <w:tcW w:w="1440" w:type="dxa"/>
            <w:vAlign w:val="bottom"/>
          </w:tcPr>
          <w:p w14:paraId="4FF0520D" w14:textId="0875D861" w:rsidR="009F4AB5" w:rsidRPr="005F00C1" w:rsidRDefault="009F4AB5" w:rsidP="00683976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left="-108" w:right="-18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F00C1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080" w:type="dxa"/>
            <w:vAlign w:val="bottom"/>
          </w:tcPr>
          <w:p w14:paraId="518899EF" w14:textId="77777777" w:rsidR="009F4AB5" w:rsidRPr="005F00C1" w:rsidRDefault="009F4AB5" w:rsidP="009F4AB5">
            <w:pPr>
              <w:pStyle w:val="acctfourfigures"/>
              <w:tabs>
                <w:tab w:val="clear" w:pos="765"/>
                <w:tab w:val="decimal" w:pos="160"/>
              </w:tabs>
              <w:spacing w:line="240" w:lineRule="atLeast"/>
              <w:ind w:right="4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41" w:type="dxa"/>
            <w:vAlign w:val="bottom"/>
          </w:tcPr>
          <w:p w14:paraId="00863E2B" w14:textId="2BFAAA86" w:rsidR="009F4AB5" w:rsidRPr="005F00C1" w:rsidRDefault="009F4AB5" w:rsidP="00683976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108" w:right="435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F00C1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1" w:type="dxa"/>
          </w:tcPr>
          <w:p w14:paraId="390BB104" w14:textId="77777777" w:rsidR="009F4AB5" w:rsidRPr="005F00C1" w:rsidRDefault="009F4AB5" w:rsidP="009F4AB5">
            <w:pPr>
              <w:pStyle w:val="acctfourfigures"/>
              <w:tabs>
                <w:tab w:val="clear" w:pos="765"/>
                <w:tab w:val="decimal" w:pos="1320"/>
              </w:tabs>
              <w:spacing w:line="240" w:lineRule="atLeast"/>
              <w:ind w:right="-18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38" w:type="dxa"/>
            <w:vAlign w:val="bottom"/>
          </w:tcPr>
          <w:p w14:paraId="1092C58B" w14:textId="3FBF39A1" w:rsidR="009F4AB5" w:rsidRPr="005F00C1" w:rsidRDefault="009F4AB5" w:rsidP="00276E72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right="-18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F00C1">
              <w:rPr>
                <w:rFonts w:ascii="Angsana New" w:hAnsi="Angsana New"/>
                <w:sz w:val="30"/>
                <w:szCs w:val="30"/>
                <w:lang w:val="en-US" w:bidi="th-TH"/>
              </w:rPr>
              <w:t>495</w:t>
            </w:r>
            <w:r w:rsidR="00D142A8">
              <w:rPr>
                <w:rFonts w:ascii="Angsana New" w:hAnsi="Angsana New"/>
                <w:sz w:val="30"/>
                <w:szCs w:val="30"/>
                <w:lang w:val="en-US" w:bidi="th-TH"/>
              </w:rPr>
              <w:t>,000</w:t>
            </w:r>
          </w:p>
        </w:tc>
      </w:tr>
      <w:tr w:rsidR="009F4AB5" w:rsidRPr="00D246FB" w14:paraId="740B01A4" w14:textId="77777777" w:rsidTr="00276E72">
        <w:tc>
          <w:tcPr>
            <w:tcW w:w="1800" w:type="dxa"/>
            <w:vAlign w:val="bottom"/>
          </w:tcPr>
          <w:p w14:paraId="48F2A752" w14:textId="6B1B784D" w:rsidR="009F4AB5" w:rsidRPr="002A785C" w:rsidRDefault="00922CAB" w:rsidP="009F4AB5">
            <w:pPr>
              <w:ind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22CAB">
              <w:rPr>
                <w:rFonts w:ascii="Angsana New" w:hAnsi="Angsana New" w:hint="cs"/>
                <w:b/>
                <w:bCs/>
                <w:sz w:val="30"/>
                <w:szCs w:val="30"/>
              </w:rPr>
              <w:t>3</w:t>
            </w:r>
            <w:r w:rsidR="009F4AB5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="009F4AB5" w:rsidRPr="002A785C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</w:t>
            </w:r>
            <w:r w:rsidR="00D800A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กันย</w:t>
            </w:r>
            <w:r w:rsidR="009F4AB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ายน </w:t>
            </w:r>
            <w:r w:rsidRPr="00922CAB">
              <w:rPr>
                <w:rFonts w:ascii="Angsana New" w:hAnsi="Angsana New" w:hint="cs"/>
                <w:b/>
                <w:bCs/>
                <w:sz w:val="30"/>
                <w:szCs w:val="30"/>
              </w:rPr>
              <w:t>256</w:t>
            </w:r>
            <w:r w:rsidRPr="00922CAB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1800" w:type="dxa"/>
            <w:vAlign w:val="bottom"/>
          </w:tcPr>
          <w:p w14:paraId="2009CC88" w14:textId="77777777" w:rsidR="009F4AB5" w:rsidRPr="002A785C" w:rsidRDefault="009F4AB5" w:rsidP="009F4AB5">
            <w:pPr>
              <w:ind w:left="342" w:right="-45" w:hanging="342"/>
              <w:rPr>
                <w:rFonts w:ascii="Angsana New" w:hAnsi="Angsana New"/>
                <w:b/>
                <w:bCs/>
                <w:spacing w:val="-2"/>
                <w:sz w:val="30"/>
                <w:szCs w:val="30"/>
              </w:rPr>
            </w:pPr>
            <w:r w:rsidRPr="002A785C">
              <w:rPr>
                <w:rFonts w:ascii="Angsana New" w:hAnsi="Angsana New" w:hint="cs"/>
                <w:b/>
                <w:bCs/>
                <w:spacing w:val="-2"/>
                <w:sz w:val="30"/>
                <w:szCs w:val="30"/>
                <w:cs/>
              </w:rPr>
              <w:t>ยอดคงเหลือ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F84BC8" w14:textId="7FCE083A" w:rsidR="009F4AB5" w:rsidRPr="009F4AB5" w:rsidRDefault="00922CAB" w:rsidP="009F4AB5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108" w:right="-182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922CA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</w:t>
            </w:r>
            <w:r w:rsidR="009F4AB5" w:rsidRPr="009F4AB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922CA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265</w:t>
            </w:r>
            <w:r w:rsidR="00D142A8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,</w:t>
            </w:r>
            <w:r w:rsidRPr="00922CA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1080" w:type="dxa"/>
            <w:vAlign w:val="bottom"/>
          </w:tcPr>
          <w:p w14:paraId="7A801158" w14:textId="63AB5CA8" w:rsidR="009F4AB5" w:rsidRPr="002A785C" w:rsidRDefault="00922CAB" w:rsidP="009F4AB5">
            <w:pPr>
              <w:pStyle w:val="acctfourfigures"/>
              <w:tabs>
                <w:tab w:val="clear" w:pos="765"/>
                <w:tab w:val="decimal" w:pos="160"/>
              </w:tabs>
              <w:spacing w:line="240" w:lineRule="atLeast"/>
              <w:ind w:right="4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922CAB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10</w:t>
            </w:r>
          </w:p>
        </w:tc>
        <w:tc>
          <w:tcPr>
            <w:tcW w:w="144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E264712" w14:textId="156C9574" w:rsidR="009F4AB5" w:rsidRPr="002A785C" w:rsidRDefault="00922CAB" w:rsidP="009F4AB5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left="-108" w:right="-182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922CAB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32</w:t>
            </w:r>
            <w:r w:rsidR="009F4AB5" w:rsidRPr="002A785C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,</w:t>
            </w:r>
            <w:r w:rsidRPr="00922CAB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650</w:t>
            </w:r>
            <w:r w:rsidR="00D142A8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,</w:t>
            </w:r>
            <w:r w:rsidRPr="00922CA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271" w:type="dxa"/>
          </w:tcPr>
          <w:p w14:paraId="3D8138CF" w14:textId="77777777" w:rsidR="009F4AB5" w:rsidRPr="002A785C" w:rsidRDefault="009F4AB5" w:rsidP="009F4AB5">
            <w:pPr>
              <w:pStyle w:val="acctfourfigures"/>
              <w:tabs>
                <w:tab w:val="clear" w:pos="765"/>
                <w:tab w:val="decimal" w:pos="1320"/>
              </w:tabs>
              <w:spacing w:line="240" w:lineRule="atLeast"/>
              <w:ind w:left="-108" w:right="-182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3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6D2AAD" w14:textId="20E3F7DC" w:rsidR="009F4AB5" w:rsidRPr="00D246FB" w:rsidRDefault="00922CAB" w:rsidP="00276E72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left="-108" w:right="-182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922CA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27</w:t>
            </w:r>
            <w:r w:rsidR="009F4AB5" w:rsidRPr="009A054A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,</w:t>
            </w:r>
            <w:r w:rsidRPr="00922CA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130</w:t>
            </w:r>
            <w:r w:rsidR="00D142A8" w:rsidRPr="009A054A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,</w:t>
            </w:r>
            <w:r w:rsidRPr="00922CA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000</w:t>
            </w:r>
          </w:p>
        </w:tc>
      </w:tr>
    </w:tbl>
    <w:p w14:paraId="165DF762" w14:textId="313A93EA" w:rsidR="00AA18C7" w:rsidRPr="000166BA" w:rsidRDefault="00AA18C7" w:rsidP="000166BA">
      <w:pPr>
        <w:ind w:left="540"/>
        <w:jc w:val="thaiDistribute"/>
        <w:rPr>
          <w:rFonts w:ascii="Angsana New" w:hAnsi="Angsana New"/>
          <w:snapToGrid w:val="0"/>
          <w:sz w:val="30"/>
          <w:szCs w:val="30"/>
          <w:lang w:val="th-TH" w:eastAsia="th-TH"/>
        </w:rPr>
      </w:pPr>
    </w:p>
    <w:p w14:paraId="4450B893" w14:textId="77777777" w:rsidR="007E5DF9" w:rsidRPr="00377BAC" w:rsidRDefault="007E5DF9" w:rsidP="007E5DF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18"/>
        <w:rPr>
          <w:rFonts w:ascii="Angsana New" w:hAnsi="Angsana New"/>
          <w:b/>
          <w:bCs/>
          <w:i/>
          <w:iCs/>
          <w:sz w:val="30"/>
          <w:szCs w:val="30"/>
          <w:lang w:val="th-TH"/>
        </w:rPr>
      </w:pPr>
      <w:r w:rsidRPr="00377BAC"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  <w:t xml:space="preserve">การเพิ่มทุนของบริษัท </w:t>
      </w:r>
      <w:r w:rsidRPr="00377BAC">
        <w:rPr>
          <w:rFonts w:ascii="Angsana New" w:hAnsi="Angsana New" w:hint="cs"/>
          <w:b/>
          <w:bCs/>
          <w:i/>
          <w:iCs/>
          <w:sz w:val="30"/>
          <w:szCs w:val="30"/>
          <w:cs/>
          <w:lang w:val="th-TH"/>
        </w:rPr>
        <w:t>ราช</w:t>
      </w:r>
      <w:r w:rsidRPr="00377BAC">
        <w:rPr>
          <w:rFonts w:ascii="Angsana New" w:hAnsi="Angsana New"/>
          <w:b/>
          <w:bCs/>
          <w:i/>
          <w:iCs/>
          <w:sz w:val="30"/>
          <w:szCs w:val="30"/>
        </w:rPr>
        <w:t>-</w:t>
      </w:r>
      <w:r w:rsidRPr="00377BAC">
        <w:rPr>
          <w:rFonts w:ascii="Angsana New" w:hAnsi="Angsana New" w:hint="cs"/>
          <w:b/>
          <w:bCs/>
          <w:i/>
          <w:iCs/>
          <w:sz w:val="30"/>
          <w:szCs w:val="30"/>
          <w:cs/>
          <w:lang w:val="th-TH"/>
        </w:rPr>
        <w:t>ลาว เซอร์วิส</w:t>
      </w:r>
      <w:r w:rsidRPr="00377BAC"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  <w:t xml:space="preserve"> จำกัด (“R</w:t>
      </w:r>
      <w:r w:rsidRPr="00377BAC">
        <w:rPr>
          <w:rFonts w:ascii="Angsana New" w:hAnsi="Angsana New"/>
          <w:b/>
          <w:bCs/>
          <w:i/>
          <w:iCs/>
          <w:sz w:val="30"/>
          <w:szCs w:val="30"/>
        </w:rPr>
        <w:t>L</w:t>
      </w:r>
      <w:r w:rsidRPr="00377BAC"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  <w:t>”)</w:t>
      </w:r>
    </w:p>
    <w:p w14:paraId="67C5C60D" w14:textId="77777777" w:rsidR="007E5DF9" w:rsidRPr="00377BAC" w:rsidRDefault="007E5DF9" w:rsidP="007E5DF9">
      <w:pPr>
        <w:ind w:left="540"/>
        <w:jc w:val="thaiDistribute"/>
        <w:rPr>
          <w:rFonts w:ascii="Angsana New" w:hAnsi="Angsana New"/>
          <w:snapToGrid w:val="0"/>
          <w:sz w:val="30"/>
          <w:szCs w:val="30"/>
          <w:lang w:val="th-TH" w:eastAsia="th-TH"/>
        </w:rPr>
      </w:pPr>
    </w:p>
    <w:p w14:paraId="294BDB15" w14:textId="7DC63809" w:rsidR="007E5DF9" w:rsidRPr="00936BF0" w:rsidRDefault="007E5DF9" w:rsidP="007E5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377BAC">
        <w:rPr>
          <w:rFonts w:ascii="Angsana New" w:eastAsia="Cordia New" w:hAnsi="Angsana New" w:hint="cs"/>
          <w:snapToGrid w:val="0"/>
          <w:sz w:val="30"/>
          <w:szCs w:val="30"/>
          <w:cs/>
          <w:lang w:val="th-TH" w:eastAsia="th-TH"/>
        </w:rPr>
        <w:t xml:space="preserve">ในการประชุมวิสามัญผู้ถือหุ้นของบริษัท ราช-ลาว เซอร์วิส </w:t>
      </w:r>
      <w:r w:rsidR="00922CAB">
        <w:rPr>
          <w:rFonts w:ascii="Angsana New" w:eastAsia="Cordia New" w:hAnsi="Angsana New" w:hint="cs"/>
          <w:snapToGrid w:val="0"/>
          <w:sz w:val="30"/>
          <w:szCs w:val="30"/>
          <w:cs/>
          <w:lang w:val="th-TH" w:eastAsia="th-TH"/>
        </w:rPr>
        <w:t xml:space="preserve">จำกัด </w:t>
      </w:r>
      <w:r w:rsidRPr="00377BAC">
        <w:rPr>
          <w:rFonts w:ascii="Angsana New" w:eastAsia="Cordia New" w:hAnsi="Angsana New" w:hint="cs"/>
          <w:snapToGrid w:val="0"/>
          <w:sz w:val="30"/>
          <w:szCs w:val="30"/>
          <w:cs/>
          <w:lang w:val="th-TH" w:eastAsia="th-TH"/>
        </w:rPr>
        <w:t xml:space="preserve">ซึ่งเป็นบริษัทย่อยทางตรง </w:t>
      </w:r>
      <w:r w:rsidRPr="00377BAC"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  <w:t xml:space="preserve">เมื่อวันที่ </w:t>
      </w:r>
      <w:r w:rsidRPr="00377BAC">
        <w:rPr>
          <w:rFonts w:ascii="Angsana New" w:eastAsia="Cordia New" w:hAnsi="Angsana New"/>
          <w:snapToGrid w:val="0"/>
          <w:sz w:val="30"/>
          <w:szCs w:val="30"/>
          <w:lang w:eastAsia="th-TH"/>
        </w:rPr>
        <w:t xml:space="preserve">20 </w:t>
      </w:r>
      <w:r w:rsidRPr="00377BAC">
        <w:rPr>
          <w:rFonts w:ascii="Angsana New" w:eastAsia="Cordia New" w:hAnsi="Angsana New" w:hint="cs"/>
          <w:snapToGrid w:val="0"/>
          <w:sz w:val="30"/>
          <w:szCs w:val="30"/>
          <w:cs/>
          <w:lang w:eastAsia="th-TH"/>
        </w:rPr>
        <w:t xml:space="preserve">พฤษภาคม </w:t>
      </w:r>
      <w:r w:rsidRPr="00377BAC">
        <w:rPr>
          <w:rFonts w:ascii="Angsana New" w:eastAsia="Cordia New" w:hAnsi="Angsana New"/>
          <w:snapToGrid w:val="0"/>
          <w:sz w:val="30"/>
          <w:szCs w:val="30"/>
          <w:lang w:eastAsia="th-TH"/>
        </w:rPr>
        <w:t>2564</w:t>
      </w:r>
      <w:r w:rsidRPr="00377BAC"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  <w:t xml:space="preserve"> </w:t>
      </w:r>
      <w:r w:rsidRPr="00377BAC">
        <w:rPr>
          <w:rFonts w:ascii="Angsana New" w:hAnsi="Angsana New" w:hint="cs"/>
          <w:sz w:val="30"/>
          <w:szCs w:val="30"/>
          <w:cs/>
          <w:lang w:val="th-TH"/>
        </w:rPr>
        <w:t>ผู้ถือหุ้น</w:t>
      </w:r>
      <w:r w:rsidRPr="00377BAC"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  <w:t xml:space="preserve">มีมติอนุมัติให้เพิ่มทุนจดทะเบียนจาก </w:t>
      </w:r>
      <w:r w:rsidRPr="00377BAC">
        <w:rPr>
          <w:rFonts w:ascii="Angsana New" w:eastAsia="Cordia New" w:hAnsi="Angsana New" w:hint="cs"/>
          <w:snapToGrid w:val="0"/>
          <w:sz w:val="30"/>
          <w:szCs w:val="30"/>
          <w:lang w:eastAsia="th-TH"/>
        </w:rPr>
        <w:t>20</w:t>
      </w:r>
      <w:r w:rsidRPr="00377BAC">
        <w:rPr>
          <w:rFonts w:ascii="Angsana New" w:eastAsia="Cordia New" w:hAnsi="Angsana New" w:hint="cs"/>
          <w:snapToGrid w:val="0"/>
          <w:sz w:val="30"/>
          <w:szCs w:val="30"/>
          <w:cs/>
          <w:lang w:val="th-TH" w:eastAsia="th-TH"/>
        </w:rPr>
        <w:t>,</w:t>
      </w:r>
      <w:r w:rsidRPr="00377BAC">
        <w:rPr>
          <w:rFonts w:ascii="Angsana New" w:eastAsia="Cordia New" w:hAnsi="Angsana New" w:hint="cs"/>
          <w:snapToGrid w:val="0"/>
          <w:sz w:val="30"/>
          <w:szCs w:val="30"/>
          <w:lang w:eastAsia="th-TH"/>
        </w:rPr>
        <w:t>000</w:t>
      </w:r>
      <w:r w:rsidRPr="00377BAC"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  <w:t xml:space="preserve"> ล้าน</w:t>
      </w:r>
      <w:r w:rsidRPr="00377BAC">
        <w:rPr>
          <w:rFonts w:ascii="Angsana New" w:eastAsia="Cordia New" w:hAnsi="Angsana New" w:hint="cs"/>
          <w:snapToGrid w:val="0"/>
          <w:sz w:val="30"/>
          <w:szCs w:val="30"/>
          <w:cs/>
          <w:lang w:val="th-TH" w:eastAsia="th-TH"/>
        </w:rPr>
        <w:t xml:space="preserve">กีบ </w:t>
      </w:r>
      <w:r w:rsidRPr="00377BAC">
        <w:rPr>
          <w:rFonts w:ascii="Angsana New" w:eastAsia="Cordia New" w:hAnsi="Angsana New" w:hint="cs"/>
          <w:i/>
          <w:iCs/>
          <w:snapToGrid w:val="0"/>
          <w:sz w:val="30"/>
          <w:szCs w:val="30"/>
          <w:cs/>
          <w:lang w:val="th-TH" w:eastAsia="th-TH"/>
        </w:rPr>
        <w:t xml:space="preserve">(แบ่งเป็นหุ้นสามัญจำนวน </w:t>
      </w:r>
      <w:r w:rsidRPr="00377BAC">
        <w:rPr>
          <w:rFonts w:ascii="Angsana New" w:eastAsia="Cordia New" w:hAnsi="Angsana New"/>
          <w:i/>
          <w:iCs/>
          <w:snapToGrid w:val="0"/>
          <w:sz w:val="30"/>
          <w:szCs w:val="30"/>
          <w:lang w:eastAsia="th-TH"/>
        </w:rPr>
        <w:t>2.5</w:t>
      </w:r>
      <w:r w:rsidR="007C2F82">
        <w:rPr>
          <w:rFonts w:ascii="Angsana New" w:eastAsia="Cordia New" w:hAnsi="Angsana New"/>
          <w:i/>
          <w:iCs/>
          <w:snapToGrid w:val="0"/>
          <w:sz w:val="30"/>
          <w:szCs w:val="30"/>
          <w:lang w:eastAsia="th-TH"/>
        </w:rPr>
        <w:t>0</w:t>
      </w:r>
      <w:r w:rsidRPr="00377BAC">
        <w:rPr>
          <w:rFonts w:ascii="Angsana New" w:eastAsia="Cordia New" w:hAnsi="Angsana New"/>
          <w:i/>
          <w:iCs/>
          <w:snapToGrid w:val="0"/>
          <w:sz w:val="30"/>
          <w:szCs w:val="30"/>
          <w:lang w:eastAsia="th-TH"/>
        </w:rPr>
        <w:t xml:space="preserve"> </w:t>
      </w:r>
      <w:r w:rsidRPr="00377BAC">
        <w:rPr>
          <w:rFonts w:ascii="Angsana New" w:eastAsia="Cordia New" w:hAnsi="Angsana New" w:hint="cs"/>
          <w:i/>
          <w:iCs/>
          <w:snapToGrid w:val="0"/>
          <w:sz w:val="30"/>
          <w:szCs w:val="30"/>
          <w:cs/>
          <w:lang w:eastAsia="th-TH"/>
        </w:rPr>
        <w:t xml:space="preserve">ล้านหุ้น มูลค่าที่ตราไว้หุ้นละ </w:t>
      </w:r>
      <w:r w:rsidRPr="00377BAC">
        <w:rPr>
          <w:rFonts w:ascii="Angsana New" w:eastAsia="Cordia New" w:hAnsi="Angsana New"/>
          <w:i/>
          <w:iCs/>
          <w:snapToGrid w:val="0"/>
          <w:sz w:val="30"/>
          <w:szCs w:val="30"/>
          <w:lang w:eastAsia="th-TH"/>
        </w:rPr>
        <w:t xml:space="preserve">8,000 </w:t>
      </w:r>
      <w:r w:rsidRPr="00377BAC">
        <w:rPr>
          <w:rFonts w:ascii="Angsana New" w:eastAsia="Cordia New" w:hAnsi="Angsana New" w:hint="cs"/>
          <w:i/>
          <w:iCs/>
          <w:snapToGrid w:val="0"/>
          <w:sz w:val="30"/>
          <w:szCs w:val="30"/>
          <w:cs/>
          <w:lang w:eastAsia="th-TH"/>
        </w:rPr>
        <w:t>กีบ)</w:t>
      </w:r>
      <w:r w:rsidRPr="00377BAC"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  <w:t xml:space="preserve"> เป็น </w:t>
      </w:r>
      <w:r w:rsidRPr="00377BAC">
        <w:rPr>
          <w:rFonts w:ascii="Angsana New" w:eastAsia="Cordia New" w:hAnsi="Angsana New"/>
          <w:snapToGrid w:val="0"/>
          <w:sz w:val="30"/>
          <w:szCs w:val="30"/>
          <w:lang w:eastAsia="th-TH"/>
        </w:rPr>
        <w:t>144,875</w:t>
      </w:r>
      <w:r w:rsidRPr="00377BAC"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  <w:t xml:space="preserve"> ล้าน</w:t>
      </w:r>
      <w:r w:rsidRPr="00377BAC">
        <w:rPr>
          <w:rFonts w:ascii="Angsana New" w:eastAsia="Cordia New" w:hAnsi="Angsana New" w:hint="cs"/>
          <w:snapToGrid w:val="0"/>
          <w:sz w:val="30"/>
          <w:szCs w:val="30"/>
          <w:cs/>
          <w:lang w:val="th-TH" w:eastAsia="th-TH"/>
        </w:rPr>
        <w:t xml:space="preserve">กีบ </w:t>
      </w:r>
      <w:r w:rsidRPr="00377BAC">
        <w:rPr>
          <w:rFonts w:ascii="Angsana New" w:eastAsia="Cordia New" w:hAnsi="Angsana New" w:hint="cs"/>
          <w:i/>
          <w:iCs/>
          <w:snapToGrid w:val="0"/>
          <w:sz w:val="30"/>
          <w:szCs w:val="30"/>
          <w:cs/>
          <w:lang w:val="th-TH" w:eastAsia="th-TH"/>
        </w:rPr>
        <w:t xml:space="preserve">(แบ่งเป็นหุ้นสามัญจำนวน </w:t>
      </w:r>
      <w:r w:rsidRPr="00377BAC">
        <w:rPr>
          <w:rFonts w:ascii="Angsana New" w:eastAsia="Cordia New" w:hAnsi="Angsana New"/>
          <w:i/>
          <w:iCs/>
          <w:snapToGrid w:val="0"/>
          <w:sz w:val="30"/>
          <w:szCs w:val="30"/>
          <w:lang w:eastAsia="th-TH"/>
        </w:rPr>
        <w:t xml:space="preserve">15.25 </w:t>
      </w:r>
      <w:r w:rsidRPr="00377BAC">
        <w:rPr>
          <w:rFonts w:ascii="Angsana New" w:eastAsia="Cordia New" w:hAnsi="Angsana New" w:hint="cs"/>
          <w:i/>
          <w:iCs/>
          <w:snapToGrid w:val="0"/>
          <w:sz w:val="30"/>
          <w:szCs w:val="30"/>
          <w:cs/>
          <w:lang w:eastAsia="th-TH"/>
        </w:rPr>
        <w:t xml:space="preserve">ล้านหุ้น มูลค่าที่ตราไว้หุ้นละ </w:t>
      </w:r>
      <w:r w:rsidRPr="00377BAC">
        <w:rPr>
          <w:rFonts w:ascii="Angsana New" w:eastAsia="Cordia New" w:hAnsi="Angsana New"/>
          <w:i/>
          <w:iCs/>
          <w:snapToGrid w:val="0"/>
          <w:sz w:val="30"/>
          <w:szCs w:val="30"/>
          <w:lang w:eastAsia="th-TH"/>
        </w:rPr>
        <w:t xml:space="preserve">9,500 </w:t>
      </w:r>
      <w:r w:rsidRPr="007C2F82">
        <w:rPr>
          <w:rFonts w:ascii="Angsana New" w:eastAsia="Cordia New" w:hAnsi="Angsana New" w:hint="cs"/>
          <w:i/>
          <w:iCs/>
          <w:snapToGrid w:val="0"/>
          <w:spacing w:val="-2"/>
          <w:sz w:val="30"/>
          <w:szCs w:val="30"/>
          <w:cs/>
          <w:lang w:eastAsia="th-TH"/>
        </w:rPr>
        <w:t>กีบ)</w:t>
      </w:r>
      <w:r w:rsidRPr="007C2F82">
        <w:rPr>
          <w:rFonts w:ascii="Angsana New" w:eastAsia="Cordia New" w:hAnsi="Angsana New"/>
          <w:snapToGrid w:val="0"/>
          <w:spacing w:val="-2"/>
          <w:sz w:val="30"/>
          <w:szCs w:val="30"/>
          <w:cs/>
          <w:lang w:val="th-TH" w:eastAsia="th-TH"/>
        </w:rPr>
        <w:t xml:space="preserve"> </w:t>
      </w:r>
      <w:r w:rsidRPr="007C2F82">
        <w:rPr>
          <w:rFonts w:ascii="Angsana New" w:hAnsi="Angsana New" w:hint="cs"/>
          <w:spacing w:val="-2"/>
          <w:sz w:val="30"/>
          <w:szCs w:val="30"/>
          <w:cs/>
        </w:rPr>
        <w:t xml:space="preserve">เพื่อนำไปใช้ลงทุนโครงการต่าง ๆ ในต่างประเทศ </w:t>
      </w:r>
      <w:r w:rsidRPr="007C2F82">
        <w:rPr>
          <w:rFonts w:ascii="Angsana New" w:eastAsia="Cordia New" w:hAnsi="Angsana New"/>
          <w:snapToGrid w:val="0"/>
          <w:spacing w:val="-2"/>
          <w:sz w:val="30"/>
          <w:szCs w:val="30"/>
          <w:cs/>
          <w:lang w:val="th-TH" w:eastAsia="th-TH"/>
        </w:rPr>
        <w:t>โดยการ</w:t>
      </w:r>
      <w:r w:rsidRPr="007C2F82">
        <w:rPr>
          <w:rFonts w:ascii="Angsana New" w:eastAsia="Cordia New" w:hAnsi="Angsana New" w:hint="cs"/>
          <w:snapToGrid w:val="0"/>
          <w:spacing w:val="-2"/>
          <w:sz w:val="30"/>
          <w:szCs w:val="30"/>
          <w:cs/>
          <w:lang w:val="th-TH" w:eastAsia="th-TH"/>
        </w:rPr>
        <w:t xml:space="preserve">เรียกชำระค่าหุ้นเพิ่มเติมจากผู้ถือหุ้นเดิม </w:t>
      </w:r>
      <w:r w:rsidRPr="007C2F82">
        <w:rPr>
          <w:rFonts w:ascii="Angsana New" w:eastAsia="Cordia New" w:hAnsi="Angsana New"/>
          <w:snapToGrid w:val="0"/>
          <w:spacing w:val="-2"/>
          <w:sz w:val="30"/>
          <w:szCs w:val="30"/>
          <w:lang w:eastAsia="th-TH"/>
        </w:rPr>
        <w:t>2.5</w:t>
      </w:r>
      <w:r w:rsidR="007C2F82" w:rsidRPr="007C2F82">
        <w:rPr>
          <w:rFonts w:ascii="Angsana New" w:eastAsia="Cordia New" w:hAnsi="Angsana New"/>
          <w:snapToGrid w:val="0"/>
          <w:spacing w:val="-2"/>
          <w:sz w:val="30"/>
          <w:szCs w:val="30"/>
          <w:lang w:eastAsia="th-TH"/>
        </w:rPr>
        <w:t>0</w:t>
      </w:r>
      <w:r w:rsidRPr="007C2F82">
        <w:rPr>
          <w:rFonts w:ascii="Angsana New" w:eastAsia="Cordia New" w:hAnsi="Angsana New"/>
          <w:snapToGrid w:val="0"/>
          <w:spacing w:val="-2"/>
          <w:sz w:val="30"/>
          <w:szCs w:val="30"/>
          <w:lang w:eastAsia="th-TH"/>
        </w:rPr>
        <w:t xml:space="preserve"> </w:t>
      </w:r>
      <w:r w:rsidRPr="007C2F82">
        <w:rPr>
          <w:rFonts w:ascii="Angsana New" w:eastAsia="Cordia New" w:hAnsi="Angsana New" w:hint="cs"/>
          <w:snapToGrid w:val="0"/>
          <w:spacing w:val="-2"/>
          <w:sz w:val="30"/>
          <w:szCs w:val="30"/>
          <w:cs/>
          <w:lang w:eastAsia="th-TH"/>
        </w:rPr>
        <w:t>ล้านหุ้น</w:t>
      </w:r>
      <w:r w:rsidRPr="00377BAC">
        <w:rPr>
          <w:rFonts w:ascii="Angsana New" w:eastAsia="Cordia New" w:hAnsi="Angsana New" w:hint="cs"/>
          <w:snapToGrid w:val="0"/>
          <w:sz w:val="30"/>
          <w:szCs w:val="30"/>
          <w:cs/>
          <w:lang w:val="th-TH" w:eastAsia="th-TH"/>
        </w:rPr>
        <w:t xml:space="preserve">จากมูลค่าที่ตราไว้หุ้นละ </w:t>
      </w:r>
      <w:r w:rsidRPr="00377BAC">
        <w:rPr>
          <w:rFonts w:ascii="Angsana New" w:eastAsia="Cordia New" w:hAnsi="Angsana New"/>
          <w:snapToGrid w:val="0"/>
          <w:sz w:val="30"/>
          <w:szCs w:val="30"/>
          <w:lang w:eastAsia="th-TH"/>
        </w:rPr>
        <w:t xml:space="preserve">8,000 </w:t>
      </w:r>
      <w:r w:rsidRPr="00377BAC">
        <w:rPr>
          <w:rFonts w:ascii="Angsana New" w:eastAsia="Cordia New" w:hAnsi="Angsana New" w:hint="cs"/>
          <w:snapToGrid w:val="0"/>
          <w:sz w:val="30"/>
          <w:szCs w:val="30"/>
          <w:cs/>
          <w:lang w:eastAsia="th-TH"/>
        </w:rPr>
        <w:t xml:space="preserve">กีบ เป็นมูลค่าที่ตราไว้หุ้นละ </w:t>
      </w:r>
      <w:r w:rsidRPr="00377BAC">
        <w:rPr>
          <w:rFonts w:ascii="Angsana New" w:eastAsia="Cordia New" w:hAnsi="Angsana New"/>
          <w:snapToGrid w:val="0"/>
          <w:sz w:val="30"/>
          <w:szCs w:val="30"/>
          <w:lang w:eastAsia="th-TH"/>
        </w:rPr>
        <w:t xml:space="preserve">9,500 </w:t>
      </w:r>
      <w:r w:rsidRPr="00377BAC">
        <w:rPr>
          <w:rFonts w:ascii="Angsana New" w:eastAsia="Cordia New" w:hAnsi="Angsana New" w:hint="cs"/>
          <w:snapToGrid w:val="0"/>
          <w:sz w:val="30"/>
          <w:szCs w:val="30"/>
          <w:cs/>
          <w:lang w:eastAsia="th-TH"/>
        </w:rPr>
        <w:t>กีบ และ</w:t>
      </w:r>
      <w:r w:rsidRPr="00377BAC"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  <w:t>ออกหุ้นสามัญใหม่</w:t>
      </w:r>
      <w:r w:rsidRPr="00377BAC">
        <w:rPr>
          <w:rFonts w:ascii="Angsana New" w:eastAsia="Cordia New" w:hAnsi="Angsana New" w:hint="cs"/>
          <w:snapToGrid w:val="0"/>
          <w:sz w:val="30"/>
          <w:szCs w:val="30"/>
          <w:cs/>
          <w:lang w:eastAsia="th-TH"/>
        </w:rPr>
        <w:t xml:space="preserve">จำนวน </w:t>
      </w:r>
      <w:r w:rsidRPr="00377BAC">
        <w:rPr>
          <w:rFonts w:ascii="Angsana New" w:eastAsia="Cordia New" w:hAnsi="Angsana New"/>
          <w:snapToGrid w:val="0"/>
          <w:sz w:val="30"/>
          <w:szCs w:val="30"/>
          <w:lang w:eastAsia="th-TH"/>
        </w:rPr>
        <w:t>12.75</w:t>
      </w:r>
      <w:r w:rsidRPr="00377BAC"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  <w:t xml:space="preserve"> ล้านหุ้น มูลค่าหุ้นที่ตราไว้หุ้นละ </w:t>
      </w:r>
      <w:r w:rsidRPr="00377BAC">
        <w:rPr>
          <w:rFonts w:ascii="Angsana New" w:eastAsia="Cordia New" w:hAnsi="Angsana New" w:hint="cs"/>
          <w:snapToGrid w:val="0"/>
          <w:sz w:val="30"/>
          <w:szCs w:val="30"/>
          <w:lang w:eastAsia="th-TH"/>
        </w:rPr>
        <w:t>9</w:t>
      </w:r>
      <w:r w:rsidRPr="00377BAC">
        <w:rPr>
          <w:rFonts w:ascii="Angsana New" w:eastAsia="Cordia New" w:hAnsi="Angsana New"/>
          <w:snapToGrid w:val="0"/>
          <w:sz w:val="30"/>
          <w:szCs w:val="30"/>
          <w:lang w:eastAsia="th-TH"/>
        </w:rPr>
        <w:t>,500</w:t>
      </w:r>
      <w:r w:rsidRPr="00377BAC"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  <w:t xml:space="preserve"> </w:t>
      </w:r>
      <w:r w:rsidRPr="00377BAC">
        <w:rPr>
          <w:rFonts w:ascii="Angsana New" w:eastAsia="Cordia New" w:hAnsi="Angsana New" w:hint="cs"/>
          <w:snapToGrid w:val="0"/>
          <w:sz w:val="30"/>
          <w:szCs w:val="30"/>
          <w:cs/>
          <w:lang w:val="th-TH" w:eastAsia="th-TH"/>
        </w:rPr>
        <w:t xml:space="preserve">กีบ ต่อมาเมื่อวันที่ </w:t>
      </w:r>
      <w:r w:rsidRPr="00377BAC">
        <w:rPr>
          <w:rFonts w:ascii="Angsana New" w:eastAsia="Cordia New" w:hAnsi="Angsana New"/>
          <w:snapToGrid w:val="0"/>
          <w:sz w:val="30"/>
          <w:szCs w:val="30"/>
          <w:lang w:eastAsia="th-TH"/>
        </w:rPr>
        <w:t xml:space="preserve">1 </w:t>
      </w:r>
      <w:r w:rsidRPr="00377BAC">
        <w:rPr>
          <w:rFonts w:ascii="Angsana New" w:eastAsia="Cordia New" w:hAnsi="Angsana New" w:hint="cs"/>
          <w:snapToGrid w:val="0"/>
          <w:sz w:val="30"/>
          <w:szCs w:val="30"/>
          <w:cs/>
          <w:lang w:eastAsia="th-TH"/>
        </w:rPr>
        <w:t xml:space="preserve">กรกฎาคม </w:t>
      </w:r>
      <w:r w:rsidRPr="00377BAC">
        <w:rPr>
          <w:rFonts w:ascii="Angsana New" w:eastAsia="Cordia New" w:hAnsi="Angsana New"/>
          <w:snapToGrid w:val="0"/>
          <w:sz w:val="30"/>
          <w:szCs w:val="30"/>
          <w:lang w:eastAsia="th-TH"/>
        </w:rPr>
        <w:t>2564</w:t>
      </w:r>
      <w:r w:rsidRPr="00377BAC">
        <w:rPr>
          <w:rFonts w:ascii="Angsana New" w:eastAsia="Cordia New" w:hAnsi="Angsana New" w:hint="cs"/>
          <w:snapToGrid w:val="0"/>
          <w:sz w:val="30"/>
          <w:szCs w:val="30"/>
          <w:cs/>
          <w:lang w:eastAsia="th-TH"/>
        </w:rPr>
        <w:t xml:space="preserve"> บริษัท</w:t>
      </w:r>
      <w:r w:rsidRPr="00377BAC">
        <w:rPr>
          <w:rFonts w:ascii="Angsana New" w:eastAsia="Cordia New" w:hAnsi="Angsana New" w:hint="cs"/>
          <w:snapToGrid w:val="0"/>
          <w:sz w:val="30"/>
          <w:szCs w:val="30"/>
          <w:cs/>
          <w:lang w:val="th-TH" w:eastAsia="th-TH"/>
        </w:rPr>
        <w:t>ได้ชำระค่าหุ้น</w:t>
      </w:r>
      <w:r w:rsidRPr="00377BAC"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  <w:t>เพิ่มทุน</w:t>
      </w:r>
      <w:r w:rsidRPr="00377BAC">
        <w:rPr>
          <w:rFonts w:ascii="Angsana New" w:eastAsia="Cordia New" w:hAnsi="Angsana New" w:hint="cs"/>
          <w:snapToGrid w:val="0"/>
          <w:sz w:val="30"/>
          <w:szCs w:val="30"/>
          <w:cs/>
          <w:lang w:val="th-TH" w:eastAsia="th-TH"/>
        </w:rPr>
        <w:t>ดังกล่าว</w:t>
      </w:r>
      <w:r w:rsidRPr="00377BAC"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  <w:br/>
      </w:r>
      <w:r w:rsidRPr="00377BAC">
        <w:rPr>
          <w:rFonts w:ascii="Angsana New" w:eastAsia="Cordia New" w:hAnsi="Angsana New" w:hint="cs"/>
          <w:snapToGrid w:val="0"/>
          <w:sz w:val="30"/>
          <w:szCs w:val="30"/>
          <w:cs/>
          <w:lang w:val="th-TH" w:eastAsia="th-TH"/>
        </w:rPr>
        <w:t xml:space="preserve">ร้อยละ </w:t>
      </w:r>
      <w:r w:rsidRPr="00377BAC">
        <w:rPr>
          <w:rFonts w:ascii="Angsana New" w:eastAsia="Cordia New" w:hAnsi="Angsana New"/>
          <w:snapToGrid w:val="0"/>
          <w:sz w:val="30"/>
          <w:szCs w:val="30"/>
          <w:lang w:eastAsia="th-TH"/>
        </w:rPr>
        <w:t>67</w:t>
      </w:r>
      <w:r w:rsidRPr="00377BAC">
        <w:rPr>
          <w:rFonts w:ascii="Angsana New" w:eastAsia="Cordia New" w:hAnsi="Angsana New" w:hint="cs"/>
          <w:snapToGrid w:val="0"/>
          <w:sz w:val="30"/>
          <w:szCs w:val="30"/>
          <w:cs/>
          <w:lang w:val="th-TH" w:eastAsia="th-TH"/>
        </w:rPr>
        <w:t xml:space="preserve"> เป็นจำนวนเงิน</w:t>
      </w:r>
      <w:r w:rsidRPr="00377BAC"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  <w:t xml:space="preserve"> </w:t>
      </w:r>
      <w:r w:rsidRPr="00377BAC">
        <w:rPr>
          <w:rFonts w:ascii="Angsana New" w:eastAsia="Cordia New" w:hAnsi="Angsana New"/>
          <w:snapToGrid w:val="0"/>
          <w:sz w:val="30"/>
          <w:szCs w:val="30"/>
          <w:lang w:eastAsia="th-TH"/>
        </w:rPr>
        <w:t xml:space="preserve">259 </w:t>
      </w:r>
      <w:r w:rsidRPr="00377BAC"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  <w:t>ล้านบาท</w:t>
      </w:r>
      <w:r w:rsidRPr="00355BBE">
        <w:rPr>
          <w:rFonts w:ascii="Angsana New" w:eastAsia="Cordia New" w:hAnsi="Angsana New" w:hint="cs"/>
          <w:snapToGrid w:val="0"/>
          <w:sz w:val="30"/>
          <w:szCs w:val="30"/>
          <w:cs/>
          <w:lang w:val="th-TH" w:eastAsia="th-TH"/>
        </w:rPr>
        <w:t xml:space="preserve"> </w:t>
      </w:r>
    </w:p>
    <w:p w14:paraId="4257FB4E" w14:textId="1BFC43D3" w:rsidR="00844BE2" w:rsidRDefault="00844BE2" w:rsidP="000166BA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37C2C3BA" w14:textId="14CC8BF9" w:rsidR="005F0CB9" w:rsidRDefault="005F0CB9" w:rsidP="000166BA">
      <w:pPr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2840F479" w14:textId="13754A89" w:rsidR="00782301" w:rsidRPr="006A14CE" w:rsidRDefault="00782301" w:rsidP="000C5FA7">
      <w:pPr>
        <w:numPr>
          <w:ilvl w:val="0"/>
          <w:numId w:val="18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ind w:left="540" w:hanging="540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6A14CE">
        <w:rPr>
          <w:rFonts w:ascii="Angsana New" w:hAnsi="Angsana New" w:hint="cs"/>
          <w:b/>
          <w:bCs/>
          <w:sz w:val="30"/>
          <w:szCs w:val="30"/>
          <w:cs/>
          <w:lang w:val="th-TH"/>
        </w:rPr>
        <w:lastRenderedPageBreak/>
        <w:t>ที่ดิน อาคารและอุปกรณ์</w:t>
      </w:r>
    </w:p>
    <w:p w14:paraId="51F8DE26" w14:textId="77777777" w:rsidR="00CB07DC" w:rsidRPr="00E20525" w:rsidRDefault="00CB07DC" w:rsidP="00E46670">
      <w:pPr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950"/>
        <w:gridCol w:w="1440"/>
        <w:gridCol w:w="1350"/>
        <w:gridCol w:w="180"/>
        <w:gridCol w:w="1350"/>
      </w:tblGrid>
      <w:tr w:rsidR="00782301" w:rsidRPr="00B126E2" w14:paraId="2D7851F1" w14:textId="77777777" w:rsidTr="00651848">
        <w:trPr>
          <w:cantSplit/>
          <w:tblHeader/>
        </w:trPr>
        <w:tc>
          <w:tcPr>
            <w:tcW w:w="4950" w:type="dxa"/>
            <w:vAlign w:val="bottom"/>
          </w:tcPr>
          <w:p w14:paraId="113D2DD4" w14:textId="0222F053" w:rsidR="00782301" w:rsidRPr="00CD5DCD" w:rsidRDefault="00782301" w:rsidP="000C3E47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CD5DC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</w:t>
            </w:r>
            <w:r w:rsidR="00D800A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เก้า</w:t>
            </w:r>
            <w:r w:rsidRPr="00CD5DC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เดือนสิ้นสุดวันที่ </w:t>
            </w:r>
            <w:r w:rsidRPr="00CD5DC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30 </w:t>
            </w:r>
            <w:r w:rsidR="00D800A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กันย</w:t>
            </w:r>
            <w:r w:rsidRPr="00CD5DC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ายน </w:t>
            </w:r>
            <w:r w:rsidRPr="00CD5DC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1440" w:type="dxa"/>
            <w:vAlign w:val="bottom"/>
          </w:tcPr>
          <w:p w14:paraId="7313C6D9" w14:textId="77777777" w:rsidR="00782301" w:rsidRPr="00782301" w:rsidRDefault="00782301" w:rsidP="000C3E47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/>
                <w:b w:val="0"/>
                <w:sz w:val="30"/>
                <w:szCs w:val="30"/>
                <w:highlight w:val="cyan"/>
                <w:cs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58C072CF" w14:textId="52F06F20" w:rsidR="00782301" w:rsidRPr="00782301" w:rsidRDefault="00782301" w:rsidP="000C3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7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8230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 w:rsidRPr="00782301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  <w:r w:rsidRPr="0078230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80" w:type="dxa"/>
            <w:vAlign w:val="bottom"/>
          </w:tcPr>
          <w:p w14:paraId="6A015254" w14:textId="77777777" w:rsidR="00782301" w:rsidRPr="00782301" w:rsidRDefault="00782301" w:rsidP="000C3E47">
            <w:pPr>
              <w:pStyle w:val="acctmergecolhdg"/>
              <w:spacing w:line="240" w:lineRule="auto"/>
              <w:rPr>
                <w:rFonts w:ascii="Angsana New" w:hAnsi="Angsana New"/>
                <w:b w:val="0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4FC04645" w14:textId="77777777" w:rsidR="00782301" w:rsidRPr="00782301" w:rsidRDefault="00782301" w:rsidP="000C3E47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782301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งบการเงิน</w:t>
            </w:r>
          </w:p>
          <w:p w14:paraId="1E54922C" w14:textId="5B2586BD" w:rsidR="00782301" w:rsidRPr="00782301" w:rsidRDefault="00782301" w:rsidP="000C3E47">
            <w:pPr>
              <w:pStyle w:val="acctmergecolhdg"/>
              <w:spacing w:line="240" w:lineRule="auto"/>
              <w:ind w:firstLine="4"/>
              <w:rPr>
                <w:rFonts w:ascii="Angsana New" w:hAnsi="Angsana New"/>
                <w:b w:val="0"/>
                <w:sz w:val="30"/>
                <w:szCs w:val="30"/>
                <w:cs/>
                <w:lang w:bidi="th-TH"/>
              </w:rPr>
            </w:pPr>
            <w:r w:rsidRPr="00782301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 xml:space="preserve">เฉพาะกิจการ </w:t>
            </w:r>
          </w:p>
        </w:tc>
      </w:tr>
      <w:tr w:rsidR="00782301" w:rsidRPr="00121F9D" w14:paraId="6C32C36E" w14:textId="77777777" w:rsidTr="00651848">
        <w:trPr>
          <w:cantSplit/>
        </w:trPr>
        <w:tc>
          <w:tcPr>
            <w:tcW w:w="4950" w:type="dxa"/>
          </w:tcPr>
          <w:p w14:paraId="7BEC479D" w14:textId="77777777" w:rsidR="00782301" w:rsidRPr="00CD5DCD" w:rsidRDefault="00782301" w:rsidP="000C3E4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328453AA" w14:textId="77777777" w:rsidR="00782301" w:rsidRPr="00782301" w:rsidRDefault="00782301" w:rsidP="000C3E47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880" w:type="dxa"/>
            <w:gridSpan w:val="3"/>
          </w:tcPr>
          <w:p w14:paraId="198A5D87" w14:textId="48C7823F" w:rsidR="00782301" w:rsidRPr="00782301" w:rsidRDefault="00782301" w:rsidP="000C3E4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CB07DC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82301" w14:paraId="41CC845D" w14:textId="77777777" w:rsidTr="00651848">
        <w:trPr>
          <w:cantSplit/>
        </w:trPr>
        <w:tc>
          <w:tcPr>
            <w:tcW w:w="4950" w:type="dxa"/>
          </w:tcPr>
          <w:p w14:paraId="7280466C" w14:textId="77777777" w:rsidR="00782301" w:rsidRPr="00CD5DCD" w:rsidRDefault="00782301" w:rsidP="000C3E4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D5DCD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ซื้อสินทรัพย์ - ราคาทุน</w:t>
            </w:r>
          </w:p>
        </w:tc>
        <w:tc>
          <w:tcPr>
            <w:tcW w:w="1440" w:type="dxa"/>
          </w:tcPr>
          <w:p w14:paraId="3E1A99FE" w14:textId="77777777" w:rsidR="00782301" w:rsidRPr="00782301" w:rsidRDefault="00782301" w:rsidP="000C3E47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1D926963" w14:textId="0954C35E" w:rsidR="00782301" w:rsidRPr="001F564B" w:rsidRDefault="007B3D41" w:rsidP="000C3E47">
            <w:pPr>
              <w:pStyle w:val="acctfourfigures"/>
              <w:tabs>
                <w:tab w:val="clear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F564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 1,283,613</w:t>
            </w:r>
          </w:p>
        </w:tc>
        <w:tc>
          <w:tcPr>
            <w:tcW w:w="180" w:type="dxa"/>
          </w:tcPr>
          <w:p w14:paraId="14E1B2B7" w14:textId="77777777" w:rsidR="00782301" w:rsidRPr="001F564B" w:rsidRDefault="00782301" w:rsidP="000C3E47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191CF5A" w14:textId="2EB604A5" w:rsidR="00782301" w:rsidRPr="001F564B" w:rsidRDefault="00922CAB" w:rsidP="002E4F5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0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22CA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="007B3D41" w:rsidRPr="001F564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22CA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</w:tr>
      <w:tr w:rsidR="00782301" w14:paraId="5348E6B8" w14:textId="77777777" w:rsidTr="00651848">
        <w:trPr>
          <w:cantSplit/>
        </w:trPr>
        <w:tc>
          <w:tcPr>
            <w:tcW w:w="4950" w:type="dxa"/>
          </w:tcPr>
          <w:p w14:paraId="586F20F3" w14:textId="77777777" w:rsidR="00782301" w:rsidRPr="00CD5DCD" w:rsidRDefault="00782301" w:rsidP="000C3E4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D5DCD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จำหน่ายสินทรัพย์ - ราคาตามบัญชีสุทธิ</w:t>
            </w:r>
          </w:p>
        </w:tc>
        <w:tc>
          <w:tcPr>
            <w:tcW w:w="1440" w:type="dxa"/>
          </w:tcPr>
          <w:p w14:paraId="3A4FEB89" w14:textId="77777777" w:rsidR="00782301" w:rsidRPr="00782301" w:rsidRDefault="00782301" w:rsidP="000C3E47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270BB7C5" w14:textId="171E12C9" w:rsidR="00782301" w:rsidRPr="001F564B" w:rsidRDefault="007B3D41" w:rsidP="00651848">
            <w:pPr>
              <w:pStyle w:val="acctfourfigures"/>
              <w:tabs>
                <w:tab w:val="clear" w:pos="765"/>
              </w:tabs>
              <w:spacing w:line="240" w:lineRule="auto"/>
              <w:ind w:left="-79" w:right="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F564B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922CAB" w:rsidRPr="00922CA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261</w:t>
            </w:r>
            <w:r w:rsidRPr="001F564B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0795C19C" w14:textId="77777777" w:rsidR="00782301" w:rsidRPr="001F564B" w:rsidRDefault="00782301" w:rsidP="000C3E47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7312443" w14:textId="464236D4" w:rsidR="00782301" w:rsidRPr="001F564B" w:rsidRDefault="007B3D41" w:rsidP="002E4F54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F564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405A8" w14:paraId="299BC0C0" w14:textId="77777777" w:rsidTr="00651848">
        <w:trPr>
          <w:cantSplit/>
        </w:trPr>
        <w:tc>
          <w:tcPr>
            <w:tcW w:w="4950" w:type="dxa"/>
          </w:tcPr>
          <w:p w14:paraId="2EC80C84" w14:textId="77777777" w:rsidR="003405A8" w:rsidRPr="00CD5DCD" w:rsidRDefault="003405A8" w:rsidP="003405A8">
            <w:pPr>
              <w:spacing w:line="240" w:lineRule="auto"/>
              <w:rPr>
                <w:rFonts w:asciiTheme="majorBidi" w:hAnsiTheme="majorBidi"/>
                <w:sz w:val="30"/>
                <w:szCs w:val="30"/>
                <w:cs/>
              </w:rPr>
            </w:pPr>
            <w:r w:rsidRPr="00CD5DCD">
              <w:rPr>
                <w:rFonts w:asciiTheme="majorBidi" w:hAnsiTheme="majorBidi"/>
                <w:sz w:val="30"/>
                <w:szCs w:val="30"/>
                <w:cs/>
              </w:rPr>
              <w:t>โอนไปอสังหาริมทรัพย์เพื่อการลงทุน - ราคาตามบัญชีสุทธิ</w:t>
            </w:r>
          </w:p>
        </w:tc>
        <w:tc>
          <w:tcPr>
            <w:tcW w:w="1440" w:type="dxa"/>
          </w:tcPr>
          <w:p w14:paraId="4B94FE77" w14:textId="77777777" w:rsidR="003405A8" w:rsidRPr="00782301" w:rsidRDefault="003405A8" w:rsidP="003405A8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2DF30541" w14:textId="7D401796" w:rsidR="003405A8" w:rsidRPr="001F564B" w:rsidRDefault="007B3D41" w:rsidP="00B416D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F564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(103,300)</w:t>
            </w:r>
          </w:p>
        </w:tc>
        <w:tc>
          <w:tcPr>
            <w:tcW w:w="180" w:type="dxa"/>
          </w:tcPr>
          <w:p w14:paraId="5F1D6946" w14:textId="77777777" w:rsidR="003405A8" w:rsidRPr="001F564B" w:rsidRDefault="003405A8" w:rsidP="003405A8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65C9A65" w14:textId="753E3F53" w:rsidR="003405A8" w:rsidRPr="001F564B" w:rsidRDefault="007B3D41" w:rsidP="002E4F54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F564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14:paraId="66072795" w14:textId="2494EE8D" w:rsidR="00094F87" w:rsidRDefault="00094F87" w:rsidP="002E4F54">
      <w:pPr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0E372B86" w14:textId="59AC679A" w:rsidR="00E71E50" w:rsidRDefault="00E71E50" w:rsidP="000166BA">
      <w:pPr>
        <w:tabs>
          <w:tab w:val="clear" w:pos="227"/>
          <w:tab w:val="clear" w:pos="45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5071"/>
        </w:tabs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AC3D97">
        <w:rPr>
          <w:rFonts w:ascii="Angsana New" w:hAnsi="Angsana New" w:hint="cs"/>
          <w:b/>
          <w:bCs/>
          <w:i/>
          <w:iCs/>
          <w:sz w:val="30"/>
          <w:szCs w:val="30"/>
          <w:cs/>
        </w:rPr>
        <w:t>การค้ำประกัน</w:t>
      </w:r>
    </w:p>
    <w:p w14:paraId="45E1DFDA" w14:textId="77777777" w:rsidR="000166BA" w:rsidRPr="00E20525" w:rsidRDefault="000166BA" w:rsidP="000166BA">
      <w:pPr>
        <w:tabs>
          <w:tab w:val="clear" w:pos="227"/>
          <w:tab w:val="clear" w:pos="45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5071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758D7BFC" w14:textId="2E55A73C" w:rsidR="002A5A79" w:rsidRPr="006A0472" w:rsidRDefault="002A5A79" w:rsidP="002A5A79">
      <w:pPr>
        <w:tabs>
          <w:tab w:val="clear" w:pos="227"/>
          <w:tab w:val="clear" w:pos="454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82412F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922CAB" w:rsidRPr="00922CAB">
        <w:rPr>
          <w:rFonts w:ascii="Angsana New" w:hAnsi="Angsana New" w:hint="cs"/>
          <w:sz w:val="30"/>
          <w:szCs w:val="30"/>
        </w:rPr>
        <w:t>3</w:t>
      </w:r>
      <w:r w:rsidR="007F521B">
        <w:rPr>
          <w:rFonts w:ascii="Angsana New" w:hAnsi="Angsana New"/>
          <w:sz w:val="30"/>
          <w:szCs w:val="30"/>
        </w:rPr>
        <w:t>0</w:t>
      </w:r>
      <w:r w:rsidRPr="0082412F">
        <w:rPr>
          <w:rFonts w:ascii="Angsana New" w:hAnsi="Angsana New" w:hint="cs"/>
          <w:sz w:val="30"/>
          <w:szCs w:val="30"/>
        </w:rPr>
        <w:t xml:space="preserve"> </w:t>
      </w:r>
      <w:r w:rsidR="00D800AF">
        <w:rPr>
          <w:rFonts w:ascii="Angsana New" w:hAnsi="Angsana New" w:hint="cs"/>
          <w:sz w:val="30"/>
          <w:szCs w:val="30"/>
          <w:cs/>
        </w:rPr>
        <w:t>กันย</w:t>
      </w:r>
      <w:r w:rsidR="007F521B">
        <w:rPr>
          <w:rFonts w:ascii="Angsana New" w:hAnsi="Angsana New" w:hint="cs"/>
          <w:sz w:val="30"/>
          <w:szCs w:val="30"/>
          <w:cs/>
        </w:rPr>
        <w:t>ายน</w:t>
      </w:r>
      <w:r w:rsidRPr="0082412F">
        <w:rPr>
          <w:rFonts w:ascii="Angsana New" w:hAnsi="Angsana New" w:hint="cs"/>
          <w:sz w:val="30"/>
          <w:szCs w:val="30"/>
          <w:cs/>
        </w:rPr>
        <w:t xml:space="preserve"> </w:t>
      </w:r>
      <w:r w:rsidR="00922CAB" w:rsidRPr="00922CAB">
        <w:rPr>
          <w:rFonts w:ascii="Angsana New" w:hAnsi="Angsana New" w:hint="cs"/>
          <w:sz w:val="30"/>
          <w:szCs w:val="30"/>
        </w:rPr>
        <w:t>256</w:t>
      </w:r>
      <w:r w:rsidR="00922CAB" w:rsidRPr="00922CAB">
        <w:rPr>
          <w:rFonts w:ascii="Angsana New" w:hAnsi="Angsana New"/>
          <w:sz w:val="30"/>
          <w:szCs w:val="30"/>
        </w:rPr>
        <w:t>4</w:t>
      </w:r>
      <w:r w:rsidRPr="0082412F">
        <w:rPr>
          <w:rFonts w:ascii="Angsana New" w:hAnsi="Angsana New" w:hint="cs"/>
          <w:sz w:val="30"/>
          <w:szCs w:val="30"/>
          <w:cs/>
        </w:rPr>
        <w:t xml:space="preserve"> บริษัท</w:t>
      </w:r>
      <w:r w:rsidRPr="0082412F">
        <w:rPr>
          <w:rFonts w:ascii="Angsana New" w:hAnsi="Angsana New" w:hint="cs"/>
          <w:sz w:val="30"/>
          <w:szCs w:val="30"/>
        </w:rPr>
        <w:t xml:space="preserve"> </w:t>
      </w:r>
      <w:r w:rsidRPr="0082412F">
        <w:rPr>
          <w:rFonts w:ascii="Angsana New" w:hAnsi="Angsana New" w:hint="cs"/>
          <w:sz w:val="30"/>
          <w:szCs w:val="30"/>
          <w:cs/>
        </w:rPr>
        <w:t>ราช-ออสเตรเลีย คอร์ปอเรชั่น จำกัด ซึ่งเป็นบริษัทย่อยทางอ้อม ได้จดจำนอง</w:t>
      </w:r>
      <w:r w:rsidR="00AB664D">
        <w:rPr>
          <w:rFonts w:ascii="Angsana New" w:hAnsi="Angsana New"/>
          <w:sz w:val="30"/>
          <w:szCs w:val="30"/>
        </w:rPr>
        <w:br/>
      </w:r>
      <w:r w:rsidRPr="0082412F">
        <w:rPr>
          <w:rFonts w:ascii="Angsana New" w:hAnsi="Angsana New" w:hint="cs"/>
          <w:sz w:val="30"/>
          <w:szCs w:val="30"/>
          <w:cs/>
        </w:rPr>
        <w:t>ที่ดิน อาคารและโรงไฟฟ้า และจดจำนำอุปกรณ์ของโรงไฟฟ้</w:t>
      </w:r>
      <w:r w:rsidRPr="00E1530F">
        <w:rPr>
          <w:rFonts w:ascii="Angsana New" w:hAnsi="Angsana New" w:hint="cs"/>
          <w:sz w:val="30"/>
          <w:szCs w:val="30"/>
          <w:cs/>
        </w:rPr>
        <w:t xml:space="preserve">า </w:t>
      </w:r>
      <w:r w:rsidR="00922CAB" w:rsidRPr="00922CAB">
        <w:rPr>
          <w:rFonts w:ascii="Angsana New" w:hAnsi="Angsana New" w:hint="cs"/>
          <w:sz w:val="30"/>
          <w:szCs w:val="30"/>
        </w:rPr>
        <w:t>5</w:t>
      </w:r>
      <w:r w:rsidRPr="00E1530F">
        <w:rPr>
          <w:rFonts w:ascii="Angsana New" w:hAnsi="Angsana New" w:hint="cs"/>
          <w:sz w:val="30"/>
          <w:szCs w:val="30"/>
          <w:cs/>
        </w:rPr>
        <w:t xml:space="preserve"> </w:t>
      </w:r>
      <w:r w:rsidRPr="002119DB">
        <w:rPr>
          <w:rFonts w:ascii="Angsana New" w:hAnsi="Angsana New" w:hint="cs"/>
          <w:sz w:val="30"/>
          <w:szCs w:val="30"/>
          <w:cs/>
        </w:rPr>
        <w:t>โครงการ มูลค่าสุทธิตามบัญชีจำนวน</w:t>
      </w:r>
      <w:r w:rsidR="00AB664D" w:rsidRPr="002119DB">
        <w:rPr>
          <w:rFonts w:ascii="Angsana New" w:hAnsi="Angsana New"/>
          <w:sz w:val="30"/>
          <w:szCs w:val="30"/>
        </w:rPr>
        <w:t xml:space="preserve"> </w:t>
      </w:r>
      <w:r w:rsidR="00922CAB" w:rsidRPr="00922CAB">
        <w:rPr>
          <w:rFonts w:ascii="Angsana New" w:hAnsi="Angsana New"/>
          <w:sz w:val="30"/>
          <w:szCs w:val="30"/>
        </w:rPr>
        <w:t>1</w:t>
      </w:r>
      <w:r w:rsidR="004D36E9" w:rsidRPr="002119DB">
        <w:rPr>
          <w:rFonts w:ascii="Angsana New" w:hAnsi="Angsana New"/>
          <w:sz w:val="30"/>
          <w:szCs w:val="30"/>
          <w:lang w:val="en-GB"/>
        </w:rPr>
        <w:t>,</w:t>
      </w:r>
      <w:r w:rsidR="00922CAB" w:rsidRPr="00922CAB">
        <w:rPr>
          <w:rFonts w:ascii="Angsana New" w:hAnsi="Angsana New"/>
          <w:sz w:val="30"/>
          <w:szCs w:val="30"/>
        </w:rPr>
        <w:t>000</w:t>
      </w:r>
      <w:r w:rsidR="004D36E9" w:rsidRPr="002119DB">
        <w:rPr>
          <w:rFonts w:ascii="Angsana New" w:hAnsi="Angsana New"/>
          <w:sz w:val="30"/>
          <w:szCs w:val="30"/>
          <w:lang w:val="en-GB"/>
        </w:rPr>
        <w:t>.</w:t>
      </w:r>
      <w:r w:rsidR="00922CAB" w:rsidRPr="00922CAB">
        <w:rPr>
          <w:rFonts w:ascii="Angsana New" w:hAnsi="Angsana New"/>
          <w:sz w:val="30"/>
          <w:szCs w:val="30"/>
        </w:rPr>
        <w:t>00</w:t>
      </w:r>
      <w:r w:rsidR="004D36E9" w:rsidRPr="002119DB">
        <w:rPr>
          <w:rFonts w:ascii="Angsana New" w:hAnsi="Angsana New"/>
          <w:sz w:val="30"/>
          <w:szCs w:val="30"/>
          <w:lang w:val="en-GB"/>
        </w:rPr>
        <w:t xml:space="preserve"> </w:t>
      </w:r>
      <w:r w:rsidRPr="002119DB">
        <w:rPr>
          <w:rFonts w:ascii="Angsana New" w:hAnsi="Angsana New" w:hint="cs"/>
          <w:sz w:val="30"/>
          <w:szCs w:val="30"/>
          <w:cs/>
        </w:rPr>
        <w:t>ล้</w:t>
      </w:r>
      <w:r w:rsidR="008A608A" w:rsidRPr="002119DB">
        <w:rPr>
          <w:rFonts w:ascii="Angsana New" w:hAnsi="Angsana New" w:hint="cs"/>
          <w:sz w:val="30"/>
          <w:szCs w:val="30"/>
          <w:cs/>
        </w:rPr>
        <w:t xml:space="preserve">านเหรียญออสเตรเลีย หรือเทียบเท่า </w:t>
      </w:r>
      <w:r w:rsidR="004D36E9" w:rsidRPr="002119DB">
        <w:rPr>
          <w:rFonts w:ascii="Angsana New" w:hAnsi="Angsana New"/>
          <w:sz w:val="30"/>
          <w:szCs w:val="30"/>
        </w:rPr>
        <w:t>24,</w:t>
      </w:r>
      <w:r w:rsidR="00EC7D99" w:rsidRPr="002119DB">
        <w:rPr>
          <w:rFonts w:ascii="Angsana New" w:hAnsi="Angsana New"/>
          <w:sz w:val="30"/>
          <w:szCs w:val="30"/>
        </w:rPr>
        <w:t>460.43</w:t>
      </w:r>
      <w:r w:rsidRPr="002119DB">
        <w:rPr>
          <w:rFonts w:ascii="Angsana New" w:hAnsi="Angsana New" w:hint="cs"/>
          <w:sz w:val="30"/>
          <w:szCs w:val="30"/>
        </w:rPr>
        <w:t xml:space="preserve"> </w:t>
      </w:r>
      <w:r w:rsidRPr="002119DB">
        <w:rPr>
          <w:rFonts w:ascii="Angsana New" w:hAnsi="Angsana New" w:hint="cs"/>
          <w:sz w:val="30"/>
          <w:szCs w:val="30"/>
          <w:cs/>
        </w:rPr>
        <w:t>ล้านบาท</w:t>
      </w:r>
      <w:r w:rsidR="00FD4825" w:rsidRPr="002119DB">
        <w:rPr>
          <w:rFonts w:ascii="Angsana New" w:hAnsi="Angsana New" w:hint="cs"/>
          <w:sz w:val="30"/>
          <w:szCs w:val="30"/>
          <w:cs/>
        </w:rPr>
        <w:t xml:space="preserve"> </w:t>
      </w:r>
      <w:r w:rsidRPr="002119DB">
        <w:rPr>
          <w:rFonts w:ascii="Angsana New" w:hAnsi="Angsana New" w:hint="cs"/>
          <w:sz w:val="30"/>
          <w:szCs w:val="30"/>
          <w:cs/>
        </w:rPr>
        <w:t>เพื่อเป็นหลักประกันเงินกู้ยืมระยะยาวจากสถาบันการเงิน</w:t>
      </w:r>
      <w:r w:rsidR="00B165D6" w:rsidRPr="002119DB">
        <w:rPr>
          <w:rFonts w:ascii="Angsana New" w:hAnsi="Angsana New"/>
          <w:sz w:val="30"/>
          <w:szCs w:val="30"/>
        </w:rPr>
        <w:t xml:space="preserve"> </w:t>
      </w:r>
      <w:r w:rsidR="00B165D6" w:rsidRPr="002119DB">
        <w:rPr>
          <w:rFonts w:ascii="Angsana New" w:hAnsi="Angsana New"/>
          <w:sz w:val="30"/>
          <w:szCs w:val="30"/>
        </w:rPr>
        <w:br/>
      </w:r>
      <w:r w:rsidRPr="002119DB">
        <w:rPr>
          <w:rFonts w:ascii="Angsana New" w:hAnsi="Angsana New" w:hint="cs"/>
          <w:sz w:val="30"/>
          <w:szCs w:val="30"/>
          <w:cs/>
        </w:rPr>
        <w:t xml:space="preserve">(ดูหมายเหตุข้อ </w:t>
      </w:r>
      <w:r w:rsidR="00922CAB" w:rsidRPr="00922CAB">
        <w:rPr>
          <w:rFonts w:ascii="Angsana New" w:hAnsi="Angsana New"/>
          <w:sz w:val="30"/>
          <w:szCs w:val="30"/>
        </w:rPr>
        <w:t>7</w:t>
      </w:r>
      <w:r w:rsidRPr="002119DB">
        <w:rPr>
          <w:rFonts w:ascii="Angsana New" w:hAnsi="Angsana New" w:hint="cs"/>
          <w:sz w:val="30"/>
          <w:szCs w:val="30"/>
          <w:cs/>
        </w:rPr>
        <w:t>)</w:t>
      </w:r>
    </w:p>
    <w:p w14:paraId="4FDA5740" w14:textId="77777777" w:rsidR="002A5A79" w:rsidRPr="00E20525" w:rsidRDefault="002A5A79" w:rsidP="002E4F54">
      <w:pPr>
        <w:spacing w:line="240" w:lineRule="auto"/>
        <w:ind w:left="547"/>
        <w:jc w:val="thaiDistribute"/>
        <w:rPr>
          <w:rFonts w:ascii="Angsana New" w:hAnsi="Angsana New"/>
          <w:sz w:val="30"/>
          <w:szCs w:val="30"/>
          <w:cs/>
        </w:rPr>
      </w:pPr>
    </w:p>
    <w:p w14:paraId="2C3A437D" w14:textId="61BE101B" w:rsidR="00AA18C7" w:rsidRDefault="002A5A79" w:rsidP="000650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6A0472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922CAB" w:rsidRPr="00922CAB">
        <w:rPr>
          <w:rFonts w:ascii="Angsana New" w:hAnsi="Angsana New" w:hint="cs"/>
          <w:sz w:val="30"/>
          <w:szCs w:val="30"/>
        </w:rPr>
        <w:t>3</w:t>
      </w:r>
      <w:r w:rsidR="00922CAB" w:rsidRPr="00922CAB">
        <w:rPr>
          <w:rFonts w:ascii="Angsana New" w:hAnsi="Angsana New"/>
          <w:sz w:val="30"/>
          <w:szCs w:val="30"/>
        </w:rPr>
        <w:t>0</w:t>
      </w:r>
      <w:r w:rsidR="00FD4825" w:rsidRPr="006A0472">
        <w:rPr>
          <w:rFonts w:ascii="Angsana New" w:hAnsi="Angsana New" w:hint="cs"/>
          <w:sz w:val="30"/>
          <w:szCs w:val="30"/>
        </w:rPr>
        <w:t xml:space="preserve"> </w:t>
      </w:r>
      <w:r w:rsidR="00D800AF">
        <w:rPr>
          <w:rFonts w:ascii="Angsana New" w:hAnsi="Angsana New" w:hint="cs"/>
          <w:sz w:val="30"/>
          <w:szCs w:val="30"/>
          <w:cs/>
        </w:rPr>
        <w:t>กันย</w:t>
      </w:r>
      <w:r w:rsidR="007F521B">
        <w:rPr>
          <w:rFonts w:ascii="Angsana New" w:hAnsi="Angsana New" w:hint="cs"/>
          <w:sz w:val="30"/>
          <w:szCs w:val="30"/>
          <w:cs/>
        </w:rPr>
        <w:t>ายน</w:t>
      </w:r>
      <w:r w:rsidR="00FD4825" w:rsidRPr="006A0472">
        <w:rPr>
          <w:rFonts w:ascii="Angsana New" w:hAnsi="Angsana New" w:hint="cs"/>
          <w:sz w:val="30"/>
          <w:szCs w:val="30"/>
          <w:cs/>
        </w:rPr>
        <w:t xml:space="preserve"> </w:t>
      </w:r>
      <w:r w:rsidR="00922CAB" w:rsidRPr="00922CAB">
        <w:rPr>
          <w:rFonts w:ascii="Angsana New" w:hAnsi="Angsana New" w:hint="cs"/>
          <w:sz w:val="30"/>
          <w:szCs w:val="30"/>
        </w:rPr>
        <w:t>256</w:t>
      </w:r>
      <w:r w:rsidR="00922CAB" w:rsidRPr="00922CAB">
        <w:rPr>
          <w:rFonts w:ascii="Angsana New" w:hAnsi="Angsana New"/>
          <w:sz w:val="30"/>
          <w:szCs w:val="30"/>
        </w:rPr>
        <w:t>4</w:t>
      </w:r>
      <w:r w:rsidR="00FD4825" w:rsidRPr="006A0472">
        <w:rPr>
          <w:rFonts w:ascii="Angsana New" w:hAnsi="Angsana New" w:hint="cs"/>
          <w:sz w:val="30"/>
          <w:szCs w:val="30"/>
          <w:cs/>
        </w:rPr>
        <w:t xml:space="preserve"> </w:t>
      </w:r>
      <w:r w:rsidRPr="006A0472">
        <w:rPr>
          <w:rFonts w:ascii="Angsana New" w:hAnsi="Angsana New" w:hint="cs"/>
          <w:sz w:val="30"/>
          <w:szCs w:val="30"/>
          <w:cs/>
        </w:rPr>
        <w:t>บริษัท ราช โคเจนเนอเรชั่น จำกัด ซึ่งเป็นบริษัทย่อยทางตรง ได้จดจำนองที่ดิน</w:t>
      </w:r>
      <w:r w:rsidR="003E1A03" w:rsidRPr="006A0472">
        <w:rPr>
          <w:rFonts w:ascii="Angsana New" w:hAnsi="Angsana New" w:hint="cs"/>
          <w:sz w:val="30"/>
          <w:szCs w:val="30"/>
          <w:cs/>
        </w:rPr>
        <w:t>พร้อม</w:t>
      </w:r>
      <w:r w:rsidR="00B165D6" w:rsidRPr="006A0472">
        <w:rPr>
          <w:rFonts w:ascii="Angsana New" w:hAnsi="Angsana New"/>
          <w:sz w:val="30"/>
          <w:szCs w:val="30"/>
        </w:rPr>
        <w:br/>
      </w:r>
      <w:r w:rsidR="003E1A03" w:rsidRPr="006A0472">
        <w:rPr>
          <w:rFonts w:ascii="Angsana New" w:hAnsi="Angsana New" w:hint="cs"/>
          <w:sz w:val="30"/>
          <w:szCs w:val="30"/>
          <w:cs/>
        </w:rPr>
        <w:t>สิ่งปลูกสร้างบนที่ดิน</w:t>
      </w:r>
      <w:r w:rsidRPr="006A0472">
        <w:rPr>
          <w:rFonts w:ascii="Angsana New" w:hAnsi="Angsana New" w:hint="cs"/>
          <w:sz w:val="30"/>
          <w:szCs w:val="30"/>
          <w:cs/>
        </w:rPr>
        <w:t>ทั้งหมดและเครื่องจักรบางส่วนเพื่อเป็นหลักประกันเงินกู้ยืมระยะยาวจากสถาบันการเงิน</w:t>
      </w:r>
      <w:r w:rsidR="00B165D6" w:rsidRPr="006A0472">
        <w:rPr>
          <w:rFonts w:ascii="Angsana New" w:hAnsi="Angsana New"/>
          <w:sz w:val="30"/>
          <w:szCs w:val="30"/>
        </w:rPr>
        <w:t xml:space="preserve"> </w:t>
      </w:r>
      <w:r w:rsidR="00B165D6" w:rsidRPr="006A0472">
        <w:rPr>
          <w:rFonts w:ascii="Angsana New" w:hAnsi="Angsana New"/>
          <w:sz w:val="30"/>
          <w:szCs w:val="30"/>
        </w:rPr>
        <w:br/>
      </w:r>
      <w:r w:rsidRPr="006A0472">
        <w:rPr>
          <w:rFonts w:ascii="Angsana New" w:hAnsi="Angsana New" w:hint="cs"/>
          <w:sz w:val="30"/>
          <w:szCs w:val="30"/>
          <w:cs/>
        </w:rPr>
        <w:t xml:space="preserve">(ดูหมายเหตุข้อ </w:t>
      </w:r>
      <w:r w:rsidR="00922CAB" w:rsidRPr="00922CAB">
        <w:rPr>
          <w:rFonts w:ascii="Angsana New" w:hAnsi="Angsana New"/>
          <w:sz w:val="30"/>
          <w:szCs w:val="30"/>
        </w:rPr>
        <w:t>7</w:t>
      </w:r>
      <w:r w:rsidRPr="006A0472">
        <w:rPr>
          <w:rFonts w:ascii="Angsana New" w:hAnsi="Angsana New" w:hint="cs"/>
          <w:sz w:val="30"/>
          <w:szCs w:val="30"/>
        </w:rPr>
        <w:t>)</w:t>
      </w:r>
    </w:p>
    <w:p w14:paraId="1C90FE34" w14:textId="48F2A15E" w:rsidR="00844BE2" w:rsidRDefault="00844BE2" w:rsidP="002E4F54">
      <w:pPr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1F256799" w14:textId="2D1598B0" w:rsidR="008F0642" w:rsidRDefault="008F0642" w:rsidP="002E4F54">
      <w:pPr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68F07EEF" w14:textId="235D3B93" w:rsidR="00965541" w:rsidRPr="00643585" w:rsidRDefault="00965541" w:rsidP="000C5FA7">
      <w:pPr>
        <w:numPr>
          <w:ilvl w:val="0"/>
          <w:numId w:val="18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ind w:left="540" w:hanging="540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643585">
        <w:rPr>
          <w:rFonts w:ascii="Angsana New" w:hAnsi="Angsana New" w:hint="cs"/>
          <w:b/>
          <w:bCs/>
          <w:sz w:val="30"/>
          <w:szCs w:val="30"/>
          <w:cs/>
          <w:lang w:val="th-TH"/>
        </w:rPr>
        <w:lastRenderedPageBreak/>
        <w:t>หนี้สินที่มีภาระดอกเบี้ย</w:t>
      </w:r>
    </w:p>
    <w:p w14:paraId="6D427D06" w14:textId="77777777" w:rsidR="00F51C30" w:rsidRPr="00E20525" w:rsidRDefault="00F51C30" w:rsidP="002E4F54">
      <w:pPr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2AC34618" w14:textId="379632E9" w:rsidR="00CB07DC" w:rsidRDefault="00820C85" w:rsidP="006F191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D246FB">
        <w:rPr>
          <w:rFonts w:ascii="Angsana New" w:hAnsi="Angsana New" w:hint="cs"/>
          <w:sz w:val="30"/>
          <w:szCs w:val="30"/>
          <w:cs/>
        </w:rPr>
        <w:t>รายละเอียดยอดคงเหลือ</w:t>
      </w:r>
      <w:r w:rsidRPr="00D246FB">
        <w:rPr>
          <w:rFonts w:ascii="Angsana New" w:hAnsi="Angsana New"/>
          <w:sz w:val="30"/>
          <w:szCs w:val="30"/>
          <w:cs/>
        </w:rPr>
        <w:t>หนี้สินที่มีภาระดอกเบี้ยสุทธิค่าธรรมเนียมในการจัดหาเงินกู้ยืมรอตัดบัญชี ซึ่งไม่รวมหนี้สินตามสัญญาเช่า</w:t>
      </w:r>
      <w:r w:rsidRPr="00D246FB">
        <w:rPr>
          <w:rFonts w:ascii="Angsana New" w:hAnsi="Angsana New" w:hint="cs"/>
          <w:sz w:val="30"/>
          <w:szCs w:val="30"/>
          <w:cs/>
        </w:rPr>
        <w:t xml:space="preserve"> ณ วันที่ </w:t>
      </w:r>
      <w:r w:rsidR="00922CAB" w:rsidRPr="00922CAB">
        <w:rPr>
          <w:rFonts w:ascii="Angsana New" w:hAnsi="Angsana New" w:hint="cs"/>
          <w:spacing w:val="-2"/>
          <w:sz w:val="30"/>
          <w:szCs w:val="30"/>
        </w:rPr>
        <w:t>3</w:t>
      </w:r>
      <w:r w:rsidR="00922CAB" w:rsidRPr="00922CAB">
        <w:rPr>
          <w:rFonts w:ascii="Angsana New" w:hAnsi="Angsana New"/>
          <w:spacing w:val="-2"/>
          <w:sz w:val="30"/>
          <w:szCs w:val="30"/>
        </w:rPr>
        <w:t>0</w:t>
      </w:r>
      <w:r w:rsidRPr="00D246FB">
        <w:rPr>
          <w:rFonts w:ascii="Angsana New" w:hAnsi="Angsana New" w:hint="cs"/>
          <w:spacing w:val="-2"/>
          <w:sz w:val="30"/>
          <w:szCs w:val="30"/>
        </w:rPr>
        <w:t xml:space="preserve"> </w:t>
      </w:r>
      <w:r w:rsidR="00D800AF">
        <w:rPr>
          <w:rFonts w:ascii="Angsana New" w:hAnsi="Angsana New" w:hint="cs"/>
          <w:spacing w:val="-2"/>
          <w:sz w:val="30"/>
          <w:szCs w:val="30"/>
          <w:cs/>
        </w:rPr>
        <w:t>กันย</w:t>
      </w:r>
      <w:r w:rsidR="007F521B">
        <w:rPr>
          <w:rFonts w:ascii="Angsana New" w:hAnsi="Angsana New" w:hint="cs"/>
          <w:spacing w:val="-2"/>
          <w:sz w:val="30"/>
          <w:szCs w:val="30"/>
          <w:cs/>
        </w:rPr>
        <w:t>ายน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922CAB" w:rsidRPr="00922CAB">
        <w:rPr>
          <w:rFonts w:ascii="Angsana New" w:hAnsi="Angsana New"/>
          <w:spacing w:val="-2"/>
          <w:sz w:val="30"/>
          <w:szCs w:val="30"/>
        </w:rPr>
        <w:t>2564</w:t>
      </w:r>
      <w:r w:rsidRPr="00D246FB">
        <w:rPr>
          <w:rFonts w:ascii="Angsana New" w:hAnsi="Angsana New" w:hint="cs"/>
          <w:sz w:val="30"/>
          <w:szCs w:val="30"/>
          <w:cs/>
        </w:rPr>
        <w:t xml:space="preserve"> มีดังนี้</w:t>
      </w:r>
    </w:p>
    <w:p w14:paraId="45D96F4A" w14:textId="02158EAD" w:rsidR="00114E61" w:rsidRDefault="00114E61" w:rsidP="002E4F54">
      <w:pPr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tbl>
      <w:tblPr>
        <w:tblW w:w="945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150"/>
        <w:gridCol w:w="1350"/>
        <w:gridCol w:w="990"/>
        <w:gridCol w:w="1535"/>
        <w:gridCol w:w="2430"/>
      </w:tblGrid>
      <w:tr w:rsidR="00820C85" w:rsidRPr="002B5B44" w14:paraId="395C8A27" w14:textId="77777777" w:rsidTr="00EC2F31">
        <w:trPr>
          <w:tblHeader/>
        </w:trPr>
        <w:tc>
          <w:tcPr>
            <w:tcW w:w="3150" w:type="dxa"/>
          </w:tcPr>
          <w:p w14:paraId="54CED03F" w14:textId="77777777" w:rsidR="00820C85" w:rsidRPr="002B5B44" w:rsidRDefault="00820C85" w:rsidP="002B5B44">
            <w:pPr>
              <w:pStyle w:val="BodyText"/>
              <w:spacing w:after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05" w:type="dxa"/>
            <w:gridSpan w:val="4"/>
          </w:tcPr>
          <w:p w14:paraId="1D17E944" w14:textId="77777777" w:rsidR="00820C85" w:rsidRPr="002B5B44" w:rsidRDefault="00820C85" w:rsidP="002B5B44">
            <w:pPr>
              <w:pStyle w:val="BodyText"/>
              <w:spacing w:after="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B5B4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820C85" w:rsidRPr="002B5B44" w14:paraId="22458FBF" w14:textId="77777777" w:rsidTr="00EC2F31">
        <w:trPr>
          <w:tblHeader/>
        </w:trPr>
        <w:tc>
          <w:tcPr>
            <w:tcW w:w="3150" w:type="dxa"/>
          </w:tcPr>
          <w:p w14:paraId="2E2CD9B4" w14:textId="77777777" w:rsidR="00820C85" w:rsidRPr="002B5B44" w:rsidRDefault="00820C85" w:rsidP="002B5B44">
            <w:pPr>
              <w:pStyle w:val="BodyText"/>
              <w:spacing w:after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09A89893" w14:textId="77777777" w:rsidR="00820C85" w:rsidRPr="002B5B44" w:rsidRDefault="00820C85" w:rsidP="002B5B44">
            <w:pPr>
              <w:pStyle w:val="BodyText"/>
              <w:spacing w:after="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B5B44">
              <w:rPr>
                <w:rFonts w:ascii="Angsana New" w:hAnsi="Angsana New" w:hint="cs"/>
                <w:sz w:val="30"/>
                <w:szCs w:val="30"/>
                <w:cs/>
              </w:rPr>
              <w:t>วงเงินกู้รวม</w:t>
            </w:r>
          </w:p>
        </w:tc>
        <w:tc>
          <w:tcPr>
            <w:tcW w:w="990" w:type="dxa"/>
          </w:tcPr>
          <w:p w14:paraId="23F1EC23" w14:textId="77777777" w:rsidR="00820C85" w:rsidRPr="002B5B44" w:rsidRDefault="00820C85" w:rsidP="002B5B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4" w:right="-10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B5B44">
              <w:rPr>
                <w:rFonts w:ascii="Angsana New" w:hAnsi="Angsana New" w:hint="cs"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1535" w:type="dxa"/>
          </w:tcPr>
          <w:p w14:paraId="12FCBF0D" w14:textId="77777777" w:rsidR="00820C85" w:rsidRPr="002B5B44" w:rsidRDefault="00820C85" w:rsidP="002B5B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9" w:right="-10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B5B44">
              <w:rPr>
                <w:rFonts w:ascii="Angsana New" w:hAnsi="Angsana New" w:hint="cs"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430" w:type="dxa"/>
          </w:tcPr>
          <w:p w14:paraId="053A2261" w14:textId="77777777" w:rsidR="00820C85" w:rsidRPr="002B5B44" w:rsidRDefault="00820C85" w:rsidP="002B5B44">
            <w:pPr>
              <w:pStyle w:val="BodyText"/>
              <w:spacing w:after="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B5B44">
              <w:rPr>
                <w:rFonts w:ascii="Angsana New" w:hAnsi="Angsana New" w:hint="cs"/>
                <w:sz w:val="30"/>
                <w:szCs w:val="30"/>
                <w:cs/>
              </w:rPr>
              <w:t>กำหนดชำระคืน</w:t>
            </w:r>
          </w:p>
        </w:tc>
      </w:tr>
      <w:tr w:rsidR="00820C85" w:rsidRPr="002B5B44" w14:paraId="79A2617E" w14:textId="77777777" w:rsidTr="00EC2F31">
        <w:trPr>
          <w:tblHeader/>
        </w:trPr>
        <w:tc>
          <w:tcPr>
            <w:tcW w:w="3150" w:type="dxa"/>
          </w:tcPr>
          <w:p w14:paraId="61A8682E" w14:textId="77777777" w:rsidR="00820C85" w:rsidRPr="002B5B44" w:rsidRDefault="00820C85" w:rsidP="002B5B44">
            <w:pPr>
              <w:pStyle w:val="BodyText"/>
              <w:spacing w:after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14B185BB" w14:textId="77777777" w:rsidR="00820C85" w:rsidRPr="002B5B44" w:rsidRDefault="00820C85" w:rsidP="002B5B44">
            <w:pPr>
              <w:pStyle w:val="BodyText"/>
              <w:spacing w:after="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</w:tcPr>
          <w:p w14:paraId="79640250" w14:textId="77777777" w:rsidR="00820C85" w:rsidRPr="002B5B44" w:rsidRDefault="00820C85" w:rsidP="002B5B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4" w:right="-104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2B5B44">
              <w:rPr>
                <w:rFonts w:ascii="Angsana New" w:hAnsi="Angsana New" w:hint="cs"/>
                <w:i/>
                <w:iCs/>
                <w:sz w:val="30"/>
                <w:szCs w:val="30"/>
              </w:rPr>
              <w:t>(</w:t>
            </w:r>
            <w:r w:rsidRPr="002B5B4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ล้านบาท</w:t>
            </w:r>
            <w:r w:rsidRPr="002B5B44">
              <w:rPr>
                <w:rFonts w:ascii="Angsana New" w:hAnsi="Angsana New" w:hint="cs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1535" w:type="dxa"/>
          </w:tcPr>
          <w:p w14:paraId="0CB9BDC9" w14:textId="77777777" w:rsidR="00820C85" w:rsidRPr="002B5B44" w:rsidRDefault="00820C85" w:rsidP="002B5B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9" w:right="-10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2B5B44">
              <w:rPr>
                <w:rFonts w:ascii="Angsana New" w:hAnsi="Angsana New" w:hint="cs"/>
                <w:i/>
                <w:iCs/>
                <w:sz w:val="30"/>
                <w:szCs w:val="30"/>
              </w:rPr>
              <w:t>(</w:t>
            </w:r>
            <w:r w:rsidRPr="002B5B4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ร้อยละต่อปี</w:t>
            </w:r>
            <w:r w:rsidRPr="002B5B44">
              <w:rPr>
                <w:rFonts w:ascii="Angsana New" w:hAnsi="Angsana New" w:hint="cs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2430" w:type="dxa"/>
          </w:tcPr>
          <w:p w14:paraId="4CB29246" w14:textId="77777777" w:rsidR="00820C85" w:rsidRPr="002B5B44" w:rsidRDefault="00820C85" w:rsidP="002B5B44">
            <w:pPr>
              <w:pStyle w:val="BodyText"/>
              <w:spacing w:after="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820C85" w:rsidRPr="002B5B44" w14:paraId="786EAFD0" w14:textId="77777777" w:rsidTr="00EC2F31">
        <w:tc>
          <w:tcPr>
            <w:tcW w:w="3150" w:type="dxa"/>
          </w:tcPr>
          <w:p w14:paraId="65830559" w14:textId="77777777" w:rsidR="00820C85" w:rsidRPr="002B5B44" w:rsidRDefault="00820C85" w:rsidP="002B5B44">
            <w:pPr>
              <w:pStyle w:val="BodyText"/>
              <w:spacing w:after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B5B4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ระยะสั้น</w:t>
            </w:r>
          </w:p>
        </w:tc>
        <w:tc>
          <w:tcPr>
            <w:tcW w:w="1350" w:type="dxa"/>
          </w:tcPr>
          <w:p w14:paraId="6E711ACB" w14:textId="77777777" w:rsidR="00820C85" w:rsidRPr="002B5B44" w:rsidRDefault="00820C85" w:rsidP="002B5B44">
            <w:pPr>
              <w:pStyle w:val="BodyText"/>
              <w:spacing w:after="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41DDA6E" w14:textId="77777777" w:rsidR="00820C85" w:rsidRPr="002B5B44" w:rsidRDefault="00820C85" w:rsidP="002B5B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5" w:type="dxa"/>
          </w:tcPr>
          <w:p w14:paraId="08516B08" w14:textId="77777777" w:rsidR="00820C85" w:rsidRPr="002B5B44" w:rsidRDefault="00820C85" w:rsidP="002B5B44">
            <w:pPr>
              <w:pStyle w:val="BodyText"/>
              <w:tabs>
                <w:tab w:val="clear" w:pos="227"/>
                <w:tab w:val="clear" w:pos="680"/>
                <w:tab w:val="left" w:pos="252"/>
              </w:tabs>
              <w:spacing w:after="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0" w:type="dxa"/>
          </w:tcPr>
          <w:p w14:paraId="3683C6CE" w14:textId="77777777" w:rsidR="00820C85" w:rsidRPr="002B5B44" w:rsidRDefault="00820C85" w:rsidP="002B5B44">
            <w:pPr>
              <w:pStyle w:val="BodyText"/>
              <w:spacing w:after="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20C85" w:rsidRPr="002B5B44" w14:paraId="71D271FB" w14:textId="77777777" w:rsidTr="00EC2F31">
        <w:tc>
          <w:tcPr>
            <w:tcW w:w="3150" w:type="dxa"/>
          </w:tcPr>
          <w:p w14:paraId="495BBCBE" w14:textId="77777777" w:rsidR="00820C85" w:rsidRPr="002B5B44" w:rsidRDefault="00820C85" w:rsidP="002B5B44">
            <w:pPr>
              <w:pStyle w:val="BodyText"/>
              <w:spacing w:after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B5B4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เงินกู้ยืมจากสถาบันการเงิน</w:t>
            </w:r>
          </w:p>
        </w:tc>
        <w:tc>
          <w:tcPr>
            <w:tcW w:w="1350" w:type="dxa"/>
          </w:tcPr>
          <w:p w14:paraId="5F649A5D" w14:textId="77777777" w:rsidR="00820C85" w:rsidRPr="002B5B44" w:rsidRDefault="00820C85" w:rsidP="002B5B44">
            <w:pPr>
              <w:pStyle w:val="BodyText"/>
              <w:spacing w:after="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182DDB8" w14:textId="77777777" w:rsidR="00820C85" w:rsidRPr="002B5B44" w:rsidRDefault="00820C85" w:rsidP="002B5B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5" w:type="dxa"/>
          </w:tcPr>
          <w:p w14:paraId="04809FF5" w14:textId="77777777" w:rsidR="00820C85" w:rsidRPr="002B5B44" w:rsidRDefault="00820C85" w:rsidP="002B5B44">
            <w:pPr>
              <w:pStyle w:val="BodyText"/>
              <w:tabs>
                <w:tab w:val="clear" w:pos="227"/>
                <w:tab w:val="clear" w:pos="680"/>
                <w:tab w:val="left" w:pos="252"/>
              </w:tabs>
              <w:spacing w:after="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0" w:type="dxa"/>
          </w:tcPr>
          <w:p w14:paraId="558531C0" w14:textId="77777777" w:rsidR="00820C85" w:rsidRPr="002B5B44" w:rsidRDefault="00820C85" w:rsidP="002B5B44">
            <w:pPr>
              <w:pStyle w:val="BodyText"/>
              <w:spacing w:after="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523B7" w:rsidRPr="002B5B44" w14:paraId="35B420D5" w14:textId="77777777" w:rsidTr="00EC2F31">
        <w:tc>
          <w:tcPr>
            <w:tcW w:w="3150" w:type="dxa"/>
          </w:tcPr>
          <w:p w14:paraId="316BA538" w14:textId="77777777" w:rsidR="008523B7" w:rsidRPr="002B5B44" w:rsidRDefault="008523B7" w:rsidP="002B5B44">
            <w:pPr>
              <w:pStyle w:val="BodyText"/>
              <w:spacing w:after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B5B44">
              <w:rPr>
                <w:rFonts w:ascii="Angsana New" w:hAnsi="Angsana New"/>
                <w:sz w:val="30"/>
                <w:szCs w:val="30"/>
                <w:cs/>
              </w:rPr>
              <w:t>บริษัท ราช กรุ๊ป จำกัด (มหาชน)</w:t>
            </w:r>
          </w:p>
          <w:p w14:paraId="09AE12B7" w14:textId="77777777" w:rsidR="008523B7" w:rsidRPr="002B5B44" w:rsidRDefault="008523B7" w:rsidP="002B5B44">
            <w:pPr>
              <w:pStyle w:val="BodyText"/>
              <w:spacing w:after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7610A0E3" w14:textId="77777777" w:rsidR="008523B7" w:rsidRPr="002B5B44" w:rsidRDefault="008523B7" w:rsidP="002B5B44">
            <w:pPr>
              <w:pStyle w:val="BodyText"/>
              <w:spacing w:after="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B5B44">
              <w:rPr>
                <w:rFonts w:ascii="Angsana New" w:hAnsi="Angsana New" w:hint="cs"/>
                <w:sz w:val="30"/>
                <w:szCs w:val="30"/>
                <w:cs/>
              </w:rPr>
              <w:t>ตามที่ระบุ</w:t>
            </w:r>
            <w:r w:rsidRPr="002B5B44">
              <w:rPr>
                <w:rFonts w:ascii="Angsana New" w:hAnsi="Angsana New" w:hint="cs"/>
                <w:sz w:val="30"/>
                <w:szCs w:val="30"/>
                <w:cs/>
              </w:rPr>
              <w:br/>
              <w:t>ในสัญญา</w:t>
            </w:r>
          </w:p>
        </w:tc>
        <w:tc>
          <w:tcPr>
            <w:tcW w:w="990" w:type="dxa"/>
          </w:tcPr>
          <w:p w14:paraId="76F91D52" w14:textId="5D5BFC73" w:rsidR="008523B7" w:rsidRPr="002B5B44" w:rsidRDefault="00922CAB" w:rsidP="002B5B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922CAB">
              <w:rPr>
                <w:rFonts w:ascii="Angsana New" w:hAnsi="Angsana New"/>
                <w:sz w:val="30"/>
                <w:szCs w:val="30"/>
              </w:rPr>
              <w:t>2</w:t>
            </w:r>
            <w:r w:rsidR="008523B7" w:rsidRPr="002B5B44">
              <w:rPr>
                <w:rFonts w:ascii="Angsana New" w:hAnsi="Angsana New"/>
                <w:sz w:val="30"/>
                <w:szCs w:val="30"/>
              </w:rPr>
              <w:t>,</w:t>
            </w:r>
            <w:r w:rsidRPr="00922CAB">
              <w:rPr>
                <w:rFonts w:ascii="Angsana New" w:hAnsi="Angsana New"/>
                <w:sz w:val="30"/>
                <w:szCs w:val="30"/>
              </w:rPr>
              <w:t>000</w:t>
            </w:r>
          </w:p>
        </w:tc>
        <w:tc>
          <w:tcPr>
            <w:tcW w:w="1535" w:type="dxa"/>
          </w:tcPr>
          <w:p w14:paraId="4DE6D28B" w14:textId="77777777" w:rsidR="008523B7" w:rsidRPr="002B5B44" w:rsidRDefault="008523B7" w:rsidP="002B5B44">
            <w:pPr>
              <w:pStyle w:val="BodyText"/>
              <w:tabs>
                <w:tab w:val="clear" w:pos="227"/>
                <w:tab w:val="clear" w:pos="680"/>
                <w:tab w:val="left" w:pos="252"/>
              </w:tabs>
              <w:spacing w:after="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B5B44">
              <w:rPr>
                <w:rFonts w:ascii="Angsana New" w:hAnsi="Angsana New" w:hint="cs"/>
                <w:sz w:val="30"/>
                <w:szCs w:val="30"/>
                <w:cs/>
              </w:rPr>
              <w:t>อัตราร้อยละคงที่</w:t>
            </w:r>
          </w:p>
        </w:tc>
        <w:tc>
          <w:tcPr>
            <w:tcW w:w="2430" w:type="dxa"/>
          </w:tcPr>
          <w:p w14:paraId="2B27ECCC" w14:textId="6657F483" w:rsidR="008523B7" w:rsidRPr="002B5B44" w:rsidRDefault="00353BF3" w:rsidP="002B5B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2B5B44">
              <w:rPr>
                <w:rFonts w:ascii="Angsana New" w:hAnsi="Angsana New" w:hint="cs"/>
                <w:sz w:val="30"/>
                <w:szCs w:val="30"/>
                <w:cs/>
              </w:rPr>
              <w:t>ภายในเดือน</w:t>
            </w:r>
            <w:r w:rsidR="00BD4BD8" w:rsidRPr="002B5B44">
              <w:rPr>
                <w:rFonts w:ascii="Angsana New" w:hAnsi="Angsana New" w:hint="cs"/>
                <w:sz w:val="30"/>
                <w:szCs w:val="30"/>
                <w:cs/>
              </w:rPr>
              <w:t>ตุลาคม</w:t>
            </w:r>
            <w:r w:rsidRPr="002B5B44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922CAB" w:rsidRPr="00922CAB">
              <w:rPr>
                <w:rFonts w:ascii="Angsana New" w:hAnsi="Angsana New" w:hint="cs"/>
                <w:sz w:val="30"/>
                <w:szCs w:val="30"/>
              </w:rPr>
              <w:t>2564</w:t>
            </w:r>
            <w:r w:rsidR="00BD4BD8" w:rsidRPr="002B5B44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 xml:space="preserve"> </w:t>
            </w:r>
            <w:r w:rsidR="0055450F" w:rsidRPr="002B5B44">
              <w:rPr>
                <w:rFonts w:ascii="Angsana New" w:hAnsi="Angsana New" w:hint="cs"/>
                <w:sz w:val="30"/>
                <w:szCs w:val="30"/>
                <w:cs/>
              </w:rPr>
              <w:t>และมีกำห</w:t>
            </w:r>
            <w:r w:rsidR="00B5311D" w:rsidRPr="002B5B44">
              <w:rPr>
                <w:rFonts w:ascii="Angsana New" w:hAnsi="Angsana New" w:hint="cs"/>
                <w:sz w:val="30"/>
                <w:szCs w:val="30"/>
                <w:cs/>
              </w:rPr>
              <w:t>นดการจ่ายชำระคืนเมื่อทวงถาม</w:t>
            </w:r>
          </w:p>
        </w:tc>
      </w:tr>
      <w:tr w:rsidR="00E20525" w:rsidRPr="008F0642" w14:paraId="26F22240" w14:textId="77777777" w:rsidTr="00EC2F31">
        <w:tc>
          <w:tcPr>
            <w:tcW w:w="3150" w:type="dxa"/>
          </w:tcPr>
          <w:p w14:paraId="0FE9B0C5" w14:textId="77777777" w:rsidR="00E20525" w:rsidRPr="008F0642" w:rsidRDefault="00E20525" w:rsidP="002B5B44">
            <w:pPr>
              <w:pStyle w:val="BodyText"/>
              <w:spacing w:after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132F3C74" w14:textId="77777777" w:rsidR="00E20525" w:rsidRPr="008F0642" w:rsidRDefault="00E20525" w:rsidP="002B5B44">
            <w:pPr>
              <w:pStyle w:val="BodyText"/>
              <w:spacing w:after="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162EDB2D" w14:textId="77777777" w:rsidR="00E20525" w:rsidRPr="008F0642" w:rsidRDefault="00E20525" w:rsidP="002B5B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535" w:type="dxa"/>
          </w:tcPr>
          <w:p w14:paraId="1E9B0732" w14:textId="77777777" w:rsidR="00E20525" w:rsidRPr="008F0642" w:rsidRDefault="00E20525" w:rsidP="002B5B44">
            <w:pPr>
              <w:pStyle w:val="BodyText"/>
              <w:tabs>
                <w:tab w:val="clear" w:pos="227"/>
                <w:tab w:val="clear" w:pos="680"/>
                <w:tab w:val="left" w:pos="252"/>
              </w:tabs>
              <w:spacing w:after="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30" w:type="dxa"/>
          </w:tcPr>
          <w:p w14:paraId="3C6FC555" w14:textId="77777777" w:rsidR="00E20525" w:rsidRPr="008F0642" w:rsidRDefault="00E20525" w:rsidP="002B5B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8523B7" w:rsidRPr="002B5B44" w14:paraId="33834A31" w14:textId="77777777" w:rsidTr="00EC2F31">
        <w:tc>
          <w:tcPr>
            <w:tcW w:w="3150" w:type="dxa"/>
          </w:tcPr>
          <w:p w14:paraId="63BA45A5" w14:textId="77777777" w:rsidR="008523B7" w:rsidRPr="002B5B44" w:rsidRDefault="008523B7" w:rsidP="002B5B44">
            <w:pPr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B5B4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ระยะยาว</w:t>
            </w:r>
          </w:p>
        </w:tc>
        <w:tc>
          <w:tcPr>
            <w:tcW w:w="1350" w:type="dxa"/>
          </w:tcPr>
          <w:p w14:paraId="7C0EA574" w14:textId="77777777" w:rsidR="008523B7" w:rsidRPr="002B5B44" w:rsidRDefault="008523B7" w:rsidP="002B5B44">
            <w:pPr>
              <w:pStyle w:val="BodyText"/>
              <w:spacing w:after="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8EE3D2A" w14:textId="77777777" w:rsidR="008523B7" w:rsidRPr="002B5B44" w:rsidRDefault="008523B7" w:rsidP="002B5B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5" w:type="dxa"/>
          </w:tcPr>
          <w:p w14:paraId="46AD4EFF" w14:textId="77777777" w:rsidR="008523B7" w:rsidRPr="002B5B44" w:rsidRDefault="008523B7" w:rsidP="002B5B44">
            <w:pPr>
              <w:pStyle w:val="BodyText"/>
              <w:tabs>
                <w:tab w:val="clear" w:pos="227"/>
                <w:tab w:val="left" w:pos="252"/>
              </w:tabs>
              <w:spacing w:after="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0" w:type="dxa"/>
          </w:tcPr>
          <w:p w14:paraId="01BC6535" w14:textId="77777777" w:rsidR="008523B7" w:rsidRPr="002B5B44" w:rsidRDefault="008523B7" w:rsidP="002B5B44">
            <w:pPr>
              <w:pStyle w:val="BodyText"/>
              <w:spacing w:after="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523B7" w:rsidRPr="002B5B44" w14:paraId="5FDC0600" w14:textId="77777777" w:rsidTr="00EC2F31">
        <w:tc>
          <w:tcPr>
            <w:tcW w:w="3150" w:type="dxa"/>
          </w:tcPr>
          <w:p w14:paraId="4EC20C86" w14:textId="77777777" w:rsidR="008523B7" w:rsidRPr="002B5B44" w:rsidRDefault="008523B7" w:rsidP="002B5B44">
            <w:pPr>
              <w:pStyle w:val="BodyText"/>
              <w:spacing w:after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B5B4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เงินกู้ยืมจากสถาบันการเงิน</w:t>
            </w:r>
          </w:p>
        </w:tc>
        <w:tc>
          <w:tcPr>
            <w:tcW w:w="1350" w:type="dxa"/>
          </w:tcPr>
          <w:p w14:paraId="05674F8B" w14:textId="77777777" w:rsidR="008523B7" w:rsidRPr="002B5B44" w:rsidRDefault="008523B7" w:rsidP="002B5B44">
            <w:pPr>
              <w:pStyle w:val="BodyText"/>
              <w:spacing w:after="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7633952" w14:textId="77777777" w:rsidR="008523B7" w:rsidRPr="002B5B44" w:rsidRDefault="008523B7" w:rsidP="002B5B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5" w:type="dxa"/>
          </w:tcPr>
          <w:p w14:paraId="649AF6F9" w14:textId="77777777" w:rsidR="008523B7" w:rsidRPr="002B5B44" w:rsidRDefault="008523B7" w:rsidP="002B5B44">
            <w:pPr>
              <w:pStyle w:val="BodyText"/>
              <w:tabs>
                <w:tab w:val="clear" w:pos="227"/>
                <w:tab w:val="left" w:pos="252"/>
              </w:tabs>
              <w:spacing w:after="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30" w:type="dxa"/>
          </w:tcPr>
          <w:p w14:paraId="280195C9" w14:textId="77777777" w:rsidR="008523B7" w:rsidRPr="002B5B44" w:rsidRDefault="008523B7" w:rsidP="002B5B44">
            <w:pPr>
              <w:pStyle w:val="BodyText"/>
              <w:spacing w:after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6C3328" w:rsidRPr="002B5B44" w14:paraId="19BF2FD5" w14:textId="77777777" w:rsidTr="00EC2F31">
        <w:tc>
          <w:tcPr>
            <w:tcW w:w="3150" w:type="dxa"/>
          </w:tcPr>
          <w:p w14:paraId="16DF20DE" w14:textId="7542E70D" w:rsidR="006C3328" w:rsidRPr="002B5B44" w:rsidRDefault="006C3328" w:rsidP="002B5B44">
            <w:pPr>
              <w:pStyle w:val="BodyText"/>
              <w:spacing w:after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B5B44">
              <w:rPr>
                <w:rFonts w:ascii="Angsana New" w:hAnsi="Angsana New"/>
                <w:sz w:val="30"/>
                <w:szCs w:val="30"/>
                <w:cs/>
              </w:rPr>
              <w:t>บริษัท ราช กรุ๊ป จำกัด (มหาชน</w:t>
            </w:r>
            <w:r w:rsidR="00C645ED" w:rsidRPr="002B5B44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350" w:type="dxa"/>
          </w:tcPr>
          <w:p w14:paraId="08FCA996" w14:textId="721A7363" w:rsidR="006F62A4" w:rsidRPr="002B5B44" w:rsidRDefault="00922CAB" w:rsidP="002B5B44">
            <w:pPr>
              <w:pStyle w:val="BodyText"/>
              <w:spacing w:after="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22CAB">
              <w:rPr>
                <w:rFonts w:ascii="Angsana New" w:hAnsi="Angsana New"/>
                <w:sz w:val="30"/>
                <w:szCs w:val="30"/>
              </w:rPr>
              <w:t>5</w:t>
            </w:r>
            <w:r w:rsidR="00F23ADD" w:rsidRPr="002B5B44">
              <w:rPr>
                <w:rFonts w:ascii="Angsana New" w:hAnsi="Angsana New"/>
                <w:sz w:val="30"/>
                <w:szCs w:val="30"/>
              </w:rPr>
              <w:t>,</w:t>
            </w:r>
            <w:r w:rsidRPr="00922CAB">
              <w:rPr>
                <w:rFonts w:ascii="Angsana New" w:hAnsi="Angsana New"/>
                <w:sz w:val="30"/>
                <w:szCs w:val="30"/>
              </w:rPr>
              <w:t>000</w:t>
            </w:r>
            <w:r w:rsidR="00F23ADD" w:rsidRPr="002B5B44">
              <w:rPr>
                <w:rFonts w:ascii="Angsana New" w:hAnsi="Angsana New"/>
                <w:sz w:val="30"/>
                <w:szCs w:val="30"/>
              </w:rPr>
              <w:br/>
            </w:r>
            <w:r w:rsidR="00F23ADD" w:rsidRPr="002B5B44">
              <w:rPr>
                <w:rFonts w:ascii="Angsana New" w:hAnsi="Angsana New" w:hint="cs"/>
                <w:sz w:val="30"/>
                <w:szCs w:val="30"/>
                <w:cs/>
              </w:rPr>
              <w:t>ล้านบาท</w:t>
            </w:r>
          </w:p>
        </w:tc>
        <w:tc>
          <w:tcPr>
            <w:tcW w:w="990" w:type="dxa"/>
          </w:tcPr>
          <w:p w14:paraId="5E6DFE86" w14:textId="1424D3E8" w:rsidR="006C3328" w:rsidRPr="002B5B44" w:rsidRDefault="00922CAB" w:rsidP="002B5B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922CAB">
              <w:rPr>
                <w:rFonts w:ascii="Angsana New" w:hAnsi="Angsana New" w:hint="cs"/>
                <w:sz w:val="30"/>
                <w:szCs w:val="30"/>
              </w:rPr>
              <w:t>2</w:t>
            </w:r>
            <w:r w:rsidR="00BD4BD8" w:rsidRPr="002B5B44">
              <w:rPr>
                <w:rFonts w:ascii="Angsana New" w:hAnsi="Angsana New"/>
                <w:sz w:val="30"/>
                <w:szCs w:val="30"/>
              </w:rPr>
              <w:t>,388</w:t>
            </w:r>
          </w:p>
        </w:tc>
        <w:tc>
          <w:tcPr>
            <w:tcW w:w="1535" w:type="dxa"/>
          </w:tcPr>
          <w:p w14:paraId="3CCA3378" w14:textId="77777777" w:rsidR="006C3328" w:rsidRPr="002B5B44" w:rsidRDefault="006F62A4" w:rsidP="002B5B44">
            <w:pPr>
              <w:pStyle w:val="BodyText"/>
              <w:tabs>
                <w:tab w:val="clear" w:pos="227"/>
                <w:tab w:val="clear" w:pos="680"/>
                <w:tab w:val="left" w:pos="252"/>
              </w:tabs>
              <w:spacing w:after="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B5B44">
              <w:rPr>
                <w:rFonts w:ascii="Angsana New" w:hAnsi="Angsana New" w:hint="cs"/>
                <w:sz w:val="30"/>
                <w:szCs w:val="30"/>
                <w:cs/>
              </w:rPr>
              <w:t>อัตราร้อยละคงที่</w:t>
            </w:r>
          </w:p>
        </w:tc>
        <w:tc>
          <w:tcPr>
            <w:tcW w:w="2430" w:type="dxa"/>
          </w:tcPr>
          <w:p w14:paraId="342565CD" w14:textId="773F5A33" w:rsidR="006C3328" w:rsidRPr="002B5B44" w:rsidRDefault="006F62A4" w:rsidP="002B5B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rPr>
                <w:rFonts w:ascii="Angsana New" w:hAnsi="Angsana New"/>
                <w:spacing w:val="-8"/>
                <w:sz w:val="30"/>
                <w:szCs w:val="30"/>
                <w:cs/>
              </w:rPr>
            </w:pPr>
            <w:r w:rsidRPr="002B5B44">
              <w:rPr>
                <w:rFonts w:ascii="Angsana New" w:hAnsi="Angsana New" w:hint="cs"/>
                <w:sz w:val="30"/>
                <w:szCs w:val="30"/>
                <w:cs/>
              </w:rPr>
              <w:t>ภายใน</w:t>
            </w:r>
            <w:r w:rsidR="00EF71EC" w:rsidRPr="002B5B44">
              <w:rPr>
                <w:rFonts w:ascii="Angsana New" w:hAnsi="Angsana New" w:hint="cs"/>
                <w:sz w:val="30"/>
                <w:szCs w:val="30"/>
                <w:cs/>
              </w:rPr>
              <w:t>เดือนมีนาคม</w:t>
            </w:r>
            <w:r w:rsidRPr="002B5B44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922CAB" w:rsidRPr="00922CAB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922CAB" w:rsidRPr="00922CAB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D64F15" w:rsidRPr="002B5B44" w14:paraId="4DAE730C" w14:textId="77777777" w:rsidTr="00EC2F31">
        <w:tc>
          <w:tcPr>
            <w:tcW w:w="3150" w:type="dxa"/>
          </w:tcPr>
          <w:p w14:paraId="569AC75C" w14:textId="77777777" w:rsidR="00D64F15" w:rsidRPr="002B5B44" w:rsidRDefault="00D64F15" w:rsidP="00D64F15">
            <w:pPr>
              <w:pStyle w:val="BodyText"/>
              <w:spacing w:after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B5B44">
              <w:rPr>
                <w:rFonts w:ascii="Angsana New" w:hAnsi="Angsana New" w:hint="cs"/>
                <w:sz w:val="30"/>
                <w:szCs w:val="30"/>
                <w:cs/>
              </w:rPr>
              <w:t>บริษัท ราช โคเจนเนอเรชั่น จำกัด</w:t>
            </w:r>
          </w:p>
        </w:tc>
        <w:tc>
          <w:tcPr>
            <w:tcW w:w="1350" w:type="dxa"/>
          </w:tcPr>
          <w:p w14:paraId="0ADEEB1E" w14:textId="0BF2B705" w:rsidR="00D64F15" w:rsidRPr="002B5B44" w:rsidRDefault="00922CAB" w:rsidP="00D64F15">
            <w:pPr>
              <w:pStyle w:val="BodyText"/>
              <w:spacing w:after="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22CAB">
              <w:rPr>
                <w:rFonts w:ascii="Angsana New" w:hAnsi="Angsana New" w:hint="cs"/>
                <w:sz w:val="30"/>
                <w:szCs w:val="30"/>
              </w:rPr>
              <w:t>4</w:t>
            </w:r>
            <w:r w:rsidR="00D64F15" w:rsidRPr="002B5B44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922CAB">
              <w:rPr>
                <w:rFonts w:ascii="Angsana New" w:hAnsi="Angsana New" w:hint="cs"/>
                <w:sz w:val="30"/>
                <w:szCs w:val="30"/>
              </w:rPr>
              <w:t>632</w:t>
            </w:r>
            <w:r w:rsidR="00D64F15" w:rsidRPr="002B5B44">
              <w:rPr>
                <w:rFonts w:ascii="Angsana New" w:hAnsi="Angsana New" w:hint="cs"/>
                <w:sz w:val="30"/>
                <w:szCs w:val="30"/>
              </w:rPr>
              <w:br/>
            </w:r>
            <w:r w:rsidR="00D64F15" w:rsidRPr="002B5B44">
              <w:rPr>
                <w:rFonts w:ascii="Angsana New" w:hAnsi="Angsana New" w:hint="cs"/>
                <w:sz w:val="30"/>
                <w:szCs w:val="30"/>
                <w:cs/>
              </w:rPr>
              <w:t>ล้านบาท</w:t>
            </w:r>
          </w:p>
        </w:tc>
        <w:tc>
          <w:tcPr>
            <w:tcW w:w="990" w:type="dxa"/>
          </w:tcPr>
          <w:p w14:paraId="24EE9772" w14:textId="10DFA86C" w:rsidR="00D64F15" w:rsidRPr="002B5B44" w:rsidRDefault="00922CAB" w:rsidP="00D64F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922CAB">
              <w:rPr>
                <w:rFonts w:ascii="Angsana New" w:hAnsi="Angsana New"/>
                <w:sz w:val="30"/>
                <w:szCs w:val="30"/>
              </w:rPr>
              <w:t>3</w:t>
            </w:r>
            <w:r w:rsidR="00D64F15" w:rsidRPr="002B5B44">
              <w:rPr>
                <w:rFonts w:ascii="Angsana New" w:hAnsi="Angsana New"/>
                <w:sz w:val="30"/>
                <w:szCs w:val="30"/>
              </w:rPr>
              <w:t>,</w:t>
            </w:r>
            <w:r w:rsidRPr="00922CAB">
              <w:rPr>
                <w:rFonts w:ascii="Angsana New" w:hAnsi="Angsana New"/>
                <w:sz w:val="30"/>
                <w:szCs w:val="30"/>
              </w:rPr>
              <w:t>33</w:t>
            </w:r>
            <w:r w:rsidR="00D64F15">
              <w:rPr>
                <w:rFonts w:ascii="Angsana New" w:hAnsi="Angsana New"/>
                <w:sz w:val="30"/>
                <w:szCs w:val="30"/>
              </w:rPr>
              <w:t>1</w:t>
            </w:r>
            <w:r w:rsidR="00D64F15" w:rsidRPr="002B5B44">
              <w:rPr>
                <w:rFonts w:ascii="Angsana New" w:hAnsi="Angsana New"/>
                <w:sz w:val="30"/>
                <w:szCs w:val="30"/>
              </w:rPr>
              <w:t xml:space="preserve">                                                    </w:t>
            </w:r>
          </w:p>
        </w:tc>
        <w:tc>
          <w:tcPr>
            <w:tcW w:w="1535" w:type="dxa"/>
          </w:tcPr>
          <w:p w14:paraId="7034B712" w14:textId="74735E2F" w:rsidR="00D64F15" w:rsidRPr="002B5B44" w:rsidRDefault="00D64F15" w:rsidP="00D64F15">
            <w:pPr>
              <w:pStyle w:val="BodyText"/>
              <w:tabs>
                <w:tab w:val="clear" w:pos="227"/>
                <w:tab w:val="left" w:pos="252"/>
                <w:tab w:val="decimal" w:pos="794"/>
              </w:tabs>
              <w:spacing w:after="0"/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2B5B44">
              <w:rPr>
                <w:rFonts w:ascii="Angsana New" w:hAnsi="Angsana New" w:hint="cs"/>
                <w:sz w:val="30"/>
                <w:szCs w:val="30"/>
                <w:cs/>
              </w:rPr>
              <w:t xml:space="preserve">ดอกเบี้ยลอยตัวเงินฝากประจำ </w:t>
            </w:r>
            <w:r w:rsidRPr="002B5B44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="00922CAB" w:rsidRPr="00922CAB">
              <w:rPr>
                <w:rFonts w:ascii="Angsana New" w:hAnsi="Angsana New" w:hint="cs"/>
                <w:sz w:val="30"/>
                <w:szCs w:val="30"/>
              </w:rPr>
              <w:t>3</w:t>
            </w:r>
            <w:r w:rsidRPr="002B5B44">
              <w:rPr>
                <w:rFonts w:ascii="Angsana New" w:hAnsi="Angsana New" w:hint="cs"/>
                <w:sz w:val="30"/>
                <w:szCs w:val="30"/>
                <w:cs/>
              </w:rPr>
              <w:t xml:space="preserve"> เดือนบวกด้วยอัตราร้อยละคงที่</w:t>
            </w:r>
          </w:p>
        </w:tc>
        <w:tc>
          <w:tcPr>
            <w:tcW w:w="2430" w:type="dxa"/>
          </w:tcPr>
          <w:p w14:paraId="31601265" w14:textId="0D3600DC" w:rsidR="00D64F15" w:rsidRPr="002B5B44" w:rsidRDefault="00D64F15" w:rsidP="00D64F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rPr>
                <w:rFonts w:ascii="Angsana New" w:hAnsi="Angsana New"/>
                <w:spacing w:val="-8"/>
                <w:sz w:val="30"/>
                <w:szCs w:val="30"/>
              </w:rPr>
            </w:pPr>
            <w:r w:rsidRPr="002B5B44"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 xml:space="preserve">ภายในระยะเวลา </w:t>
            </w:r>
            <w:r w:rsidR="00922CAB" w:rsidRPr="00922CAB">
              <w:rPr>
                <w:rFonts w:ascii="Angsana New" w:hAnsi="Angsana New" w:hint="cs"/>
                <w:spacing w:val="-8"/>
                <w:sz w:val="30"/>
                <w:szCs w:val="30"/>
              </w:rPr>
              <w:t>12</w:t>
            </w:r>
            <w:r w:rsidRPr="002B5B44">
              <w:rPr>
                <w:rFonts w:ascii="Angsana New" w:hAnsi="Angsana New" w:hint="cs"/>
                <w:spacing w:val="-8"/>
                <w:sz w:val="30"/>
                <w:szCs w:val="30"/>
              </w:rPr>
              <w:t xml:space="preserve"> </w:t>
            </w:r>
            <w:r w:rsidRPr="002B5B44"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 xml:space="preserve">ปี ตั้งแต่เดือนพฤศจิกายน </w:t>
            </w:r>
            <w:r w:rsidR="00922CAB" w:rsidRPr="00922CAB">
              <w:rPr>
                <w:rFonts w:ascii="Angsana New" w:hAnsi="Angsana New" w:hint="cs"/>
                <w:spacing w:val="-8"/>
                <w:sz w:val="30"/>
                <w:szCs w:val="30"/>
              </w:rPr>
              <w:t>2563</w:t>
            </w:r>
            <w:r w:rsidRPr="002B5B44">
              <w:rPr>
                <w:rFonts w:ascii="Angsana New" w:hAnsi="Angsana New" w:hint="cs"/>
                <w:spacing w:val="-8"/>
                <w:sz w:val="30"/>
                <w:szCs w:val="30"/>
              </w:rPr>
              <w:t xml:space="preserve"> </w:t>
            </w:r>
            <w:r w:rsidRPr="002B5B44"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 xml:space="preserve">ถึงเดือนพฤศจิกายน </w:t>
            </w:r>
            <w:r w:rsidR="00922CAB" w:rsidRPr="00922CAB">
              <w:rPr>
                <w:rFonts w:ascii="Angsana New" w:hAnsi="Angsana New" w:hint="cs"/>
                <w:spacing w:val="-8"/>
                <w:sz w:val="30"/>
                <w:szCs w:val="30"/>
              </w:rPr>
              <w:t>2575</w:t>
            </w:r>
          </w:p>
        </w:tc>
      </w:tr>
      <w:tr w:rsidR="00D64F15" w:rsidRPr="002B5B44" w14:paraId="64D98E8E" w14:textId="77777777" w:rsidTr="00EC2F31">
        <w:tc>
          <w:tcPr>
            <w:tcW w:w="3150" w:type="dxa"/>
          </w:tcPr>
          <w:p w14:paraId="388082B4" w14:textId="77777777" w:rsidR="00D64F15" w:rsidRPr="002B5B44" w:rsidRDefault="00D64F15" w:rsidP="00D64F15">
            <w:pPr>
              <w:pStyle w:val="BodyText"/>
              <w:spacing w:after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B5B44"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ราช-ออสเตรเลีย </w:t>
            </w:r>
          </w:p>
          <w:p w14:paraId="35230A15" w14:textId="77777777" w:rsidR="00D64F15" w:rsidRPr="002B5B44" w:rsidRDefault="00D64F15" w:rsidP="00D64F15">
            <w:pPr>
              <w:pStyle w:val="BodyText"/>
              <w:spacing w:after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B5B44">
              <w:rPr>
                <w:rFonts w:ascii="Angsana New" w:hAnsi="Angsana New" w:hint="cs"/>
                <w:sz w:val="30"/>
                <w:szCs w:val="30"/>
              </w:rPr>
              <w:t xml:space="preserve">   </w:t>
            </w:r>
            <w:r w:rsidRPr="002B5B44">
              <w:rPr>
                <w:rFonts w:ascii="Angsana New" w:hAnsi="Angsana New" w:hint="cs"/>
                <w:sz w:val="30"/>
                <w:szCs w:val="30"/>
                <w:cs/>
              </w:rPr>
              <w:t>คอร์ปอเรชั่น</w:t>
            </w:r>
            <w:r w:rsidRPr="002B5B44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2B5B44"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350" w:type="dxa"/>
          </w:tcPr>
          <w:p w14:paraId="1C46A78A" w14:textId="72546E91" w:rsidR="00D64F15" w:rsidRPr="002B5B44" w:rsidRDefault="00922CAB" w:rsidP="00D64F15">
            <w:pPr>
              <w:pStyle w:val="BodyText"/>
              <w:spacing w:after="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22CAB">
              <w:rPr>
                <w:rFonts w:ascii="Angsana New" w:hAnsi="Angsana New" w:hint="cs"/>
                <w:sz w:val="30"/>
                <w:szCs w:val="30"/>
              </w:rPr>
              <w:t>312</w:t>
            </w:r>
            <w:r w:rsidR="00D64F15" w:rsidRPr="002B5B44">
              <w:rPr>
                <w:rFonts w:ascii="Angsana New" w:hAnsi="Angsana New" w:hint="cs"/>
                <w:sz w:val="30"/>
                <w:szCs w:val="30"/>
              </w:rPr>
              <w:br/>
            </w:r>
            <w:r w:rsidR="00D64F15" w:rsidRPr="002B5B44">
              <w:rPr>
                <w:rFonts w:ascii="Angsana New" w:hAnsi="Angsana New" w:hint="cs"/>
                <w:sz w:val="30"/>
                <w:szCs w:val="30"/>
                <w:cs/>
              </w:rPr>
              <w:t>ล้านเหรียญออสเตรเลีย</w:t>
            </w:r>
          </w:p>
        </w:tc>
        <w:tc>
          <w:tcPr>
            <w:tcW w:w="990" w:type="dxa"/>
          </w:tcPr>
          <w:p w14:paraId="5D961FCA" w14:textId="7995B0D7" w:rsidR="00D64F15" w:rsidRPr="002B5B44" w:rsidRDefault="00922CAB" w:rsidP="00D64F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922CAB">
              <w:rPr>
                <w:rFonts w:ascii="Angsana New" w:hAnsi="Angsana New" w:hint="cs"/>
                <w:sz w:val="30"/>
                <w:szCs w:val="30"/>
              </w:rPr>
              <w:t>5</w:t>
            </w:r>
            <w:r w:rsidR="00D64F15" w:rsidRPr="002B5B44">
              <w:rPr>
                <w:rFonts w:ascii="Angsana New" w:hAnsi="Angsana New"/>
                <w:sz w:val="30"/>
                <w:szCs w:val="30"/>
              </w:rPr>
              <w:t>,6</w:t>
            </w:r>
            <w:r w:rsidR="00D64F15">
              <w:rPr>
                <w:rFonts w:ascii="Angsana New" w:hAnsi="Angsana New"/>
                <w:sz w:val="30"/>
                <w:szCs w:val="30"/>
              </w:rPr>
              <w:t>29</w:t>
            </w:r>
          </w:p>
        </w:tc>
        <w:tc>
          <w:tcPr>
            <w:tcW w:w="1535" w:type="dxa"/>
          </w:tcPr>
          <w:p w14:paraId="634E6D3C" w14:textId="77777777" w:rsidR="00D64F15" w:rsidRPr="002B5B44" w:rsidRDefault="00D64F15" w:rsidP="00D64F15">
            <w:pPr>
              <w:pStyle w:val="BodyText"/>
              <w:tabs>
                <w:tab w:val="clear" w:pos="227"/>
                <w:tab w:val="left" w:pos="252"/>
                <w:tab w:val="decimal" w:pos="794"/>
              </w:tabs>
              <w:spacing w:after="0"/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2B5B44">
              <w:rPr>
                <w:rFonts w:ascii="Angsana New" w:hAnsi="Angsana New" w:hint="cs"/>
                <w:sz w:val="30"/>
                <w:szCs w:val="30"/>
              </w:rPr>
              <w:t xml:space="preserve">BBSY </w:t>
            </w:r>
            <w:r w:rsidRPr="002B5B44">
              <w:rPr>
                <w:rFonts w:ascii="Angsana New" w:hAnsi="Angsana New" w:hint="cs"/>
                <w:sz w:val="30"/>
                <w:szCs w:val="30"/>
                <w:cs/>
              </w:rPr>
              <w:t>บวกด้วยอัตราร้อยละคงที่</w:t>
            </w:r>
          </w:p>
        </w:tc>
        <w:tc>
          <w:tcPr>
            <w:tcW w:w="2430" w:type="dxa"/>
            <w:shd w:val="clear" w:color="auto" w:fill="auto"/>
          </w:tcPr>
          <w:p w14:paraId="52C1835E" w14:textId="63F50485" w:rsidR="00D64F15" w:rsidRPr="002B5B44" w:rsidRDefault="00D64F15" w:rsidP="00D64F15">
            <w:pPr>
              <w:pStyle w:val="BodyText"/>
              <w:spacing w:after="0"/>
              <w:rPr>
                <w:rFonts w:ascii="Angsana New" w:hAnsi="Angsana New"/>
                <w:sz w:val="30"/>
                <w:szCs w:val="30"/>
                <w:cs/>
              </w:rPr>
            </w:pPr>
            <w:r w:rsidRPr="002B5B44">
              <w:rPr>
                <w:rFonts w:ascii="Angsana New" w:hAnsi="Angsana New" w:hint="cs"/>
                <w:sz w:val="30"/>
                <w:szCs w:val="30"/>
                <w:cs/>
              </w:rPr>
              <w:t>ภายในระยะเวลา</w:t>
            </w:r>
            <w:r w:rsidRPr="002B5B44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922CAB" w:rsidRPr="00922CAB">
              <w:rPr>
                <w:rFonts w:ascii="Angsana New" w:hAnsi="Angsana New" w:hint="cs"/>
                <w:sz w:val="30"/>
                <w:szCs w:val="30"/>
              </w:rPr>
              <w:t>5</w:t>
            </w:r>
            <w:r w:rsidRPr="002B5B44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2B5B44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  <w:r w:rsidRPr="002B5B44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2B5B44">
              <w:rPr>
                <w:rFonts w:ascii="Angsana New" w:hAnsi="Angsana New" w:hint="cs"/>
                <w:sz w:val="30"/>
                <w:szCs w:val="30"/>
                <w:cs/>
              </w:rPr>
              <w:t xml:space="preserve">ตั้งแต่เดือนตุลาคม </w:t>
            </w:r>
            <w:r w:rsidR="00922CAB" w:rsidRPr="00922CAB">
              <w:rPr>
                <w:rFonts w:ascii="Angsana New" w:hAnsi="Angsana New" w:hint="cs"/>
                <w:sz w:val="30"/>
                <w:szCs w:val="30"/>
              </w:rPr>
              <w:t>2561</w:t>
            </w:r>
            <w:r w:rsidRPr="002B5B44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2B5B44">
              <w:rPr>
                <w:rFonts w:ascii="Angsana New" w:hAnsi="Angsana New" w:hint="cs"/>
                <w:sz w:val="30"/>
                <w:szCs w:val="30"/>
                <w:cs/>
              </w:rPr>
              <w:t xml:space="preserve">ถึงเดือนพฤษภาคม </w:t>
            </w:r>
            <w:r w:rsidR="00922CAB" w:rsidRPr="00922CAB"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</w:tr>
      <w:tr w:rsidR="00D64F15" w:rsidRPr="002B5B44" w14:paraId="19D2223B" w14:textId="77777777" w:rsidTr="00EC2F31">
        <w:tc>
          <w:tcPr>
            <w:tcW w:w="3150" w:type="dxa"/>
          </w:tcPr>
          <w:p w14:paraId="093EBC86" w14:textId="38918062" w:rsidR="00D64F15" w:rsidRPr="002B5B44" w:rsidRDefault="00D64F15" w:rsidP="00D64F15">
            <w:pPr>
              <w:pStyle w:val="BodyText"/>
              <w:spacing w:after="0"/>
              <w:ind w:right="-107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B5B44">
              <w:rPr>
                <w:rFonts w:ascii="Angsana New" w:hAnsi="Angsana New" w:hint="cs"/>
                <w:sz w:val="30"/>
                <w:szCs w:val="30"/>
                <w:cs/>
              </w:rPr>
              <w:t xml:space="preserve">Mount Emerald </w:t>
            </w:r>
            <w:r w:rsidRPr="002B5B44">
              <w:rPr>
                <w:rFonts w:ascii="Angsana New" w:hAnsi="Angsana New" w:hint="cs"/>
                <w:sz w:val="30"/>
                <w:szCs w:val="30"/>
              </w:rPr>
              <w:t>Wind Farm</w:t>
            </w:r>
            <w:r w:rsidRPr="002B5B44">
              <w:rPr>
                <w:rFonts w:ascii="Angsana New" w:hAnsi="Angsana New" w:hint="cs"/>
                <w:sz w:val="30"/>
                <w:szCs w:val="30"/>
                <w:cs/>
              </w:rPr>
              <w:t xml:space="preserve"> Pty</w:t>
            </w:r>
            <w:r w:rsidRPr="002B5B4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2B5B44">
              <w:rPr>
                <w:rFonts w:ascii="Angsana New" w:hAnsi="Angsana New" w:hint="cs"/>
                <w:sz w:val="30"/>
                <w:szCs w:val="30"/>
                <w:cs/>
              </w:rPr>
              <w:t>. Ltd.</w:t>
            </w:r>
            <w:r w:rsidRPr="002B5B44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</w:p>
          <w:p w14:paraId="46D3197A" w14:textId="77777777" w:rsidR="00D64F15" w:rsidRPr="002B5B44" w:rsidRDefault="00D64F15" w:rsidP="00D64F15">
            <w:pPr>
              <w:pStyle w:val="BodyText"/>
              <w:spacing w:after="0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2B5B4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   </w:t>
            </w:r>
            <w:r w:rsidRPr="002B5B44">
              <w:rPr>
                <w:rFonts w:ascii="Angsana New" w:hAnsi="Angsana New" w:hint="cs"/>
                <w:i/>
                <w:iCs/>
                <w:sz w:val="30"/>
                <w:szCs w:val="30"/>
              </w:rPr>
              <w:t>(</w:t>
            </w:r>
            <w:r w:rsidRPr="002B5B4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บริษัทย่อยของบริษัท ราช</w:t>
            </w:r>
            <w:r w:rsidRPr="002B5B44">
              <w:rPr>
                <w:rFonts w:ascii="Angsana New" w:hAnsi="Angsana New" w:hint="cs"/>
                <w:i/>
                <w:iCs/>
                <w:sz w:val="30"/>
                <w:szCs w:val="30"/>
              </w:rPr>
              <w:t>-</w:t>
            </w:r>
          </w:p>
          <w:p w14:paraId="2B852B06" w14:textId="77777777" w:rsidR="00D64F15" w:rsidRPr="002B5B44" w:rsidRDefault="00D64F15" w:rsidP="00D64F15">
            <w:pPr>
              <w:pStyle w:val="BodyText"/>
              <w:spacing w:after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B5B44">
              <w:rPr>
                <w:rFonts w:ascii="Angsana New" w:hAnsi="Angsana New" w:hint="cs"/>
                <w:i/>
                <w:iCs/>
                <w:sz w:val="30"/>
                <w:szCs w:val="30"/>
              </w:rPr>
              <w:t xml:space="preserve">   </w:t>
            </w:r>
            <w:r w:rsidRPr="002B5B44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  </w:t>
            </w:r>
            <w:r w:rsidRPr="002B5B4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ออสเตรเลีย คอร์ปอเรชั่น จำกัด</w:t>
            </w:r>
            <w:r w:rsidRPr="002B5B44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1350" w:type="dxa"/>
          </w:tcPr>
          <w:p w14:paraId="2ED04685" w14:textId="1C2671F0" w:rsidR="00D64F15" w:rsidRPr="002B5B44" w:rsidRDefault="00922CAB" w:rsidP="00D64F15">
            <w:pPr>
              <w:pStyle w:val="BodyText"/>
              <w:spacing w:after="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22CAB">
              <w:rPr>
                <w:rFonts w:ascii="Angsana New" w:hAnsi="Angsana New" w:hint="cs"/>
                <w:sz w:val="30"/>
                <w:szCs w:val="30"/>
              </w:rPr>
              <w:t>252</w:t>
            </w:r>
          </w:p>
          <w:p w14:paraId="072E1EC8" w14:textId="77777777" w:rsidR="00D64F15" w:rsidRPr="002B5B44" w:rsidRDefault="00D64F15" w:rsidP="00D64F15">
            <w:pPr>
              <w:pStyle w:val="BodyText"/>
              <w:spacing w:after="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B5B44">
              <w:rPr>
                <w:rFonts w:ascii="Angsana New" w:hAnsi="Angsana New" w:hint="cs"/>
                <w:sz w:val="30"/>
                <w:szCs w:val="30"/>
                <w:cs/>
              </w:rPr>
              <w:t>ล้านเหรียญออสเตรเลีย</w:t>
            </w:r>
          </w:p>
        </w:tc>
        <w:tc>
          <w:tcPr>
            <w:tcW w:w="990" w:type="dxa"/>
          </w:tcPr>
          <w:p w14:paraId="0F5F968E" w14:textId="501DB723" w:rsidR="00D64F15" w:rsidRPr="002B5B44" w:rsidRDefault="00922CAB" w:rsidP="00D64F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922CAB">
              <w:rPr>
                <w:rFonts w:ascii="Angsana New" w:hAnsi="Angsana New" w:hint="cs"/>
                <w:sz w:val="30"/>
                <w:szCs w:val="30"/>
              </w:rPr>
              <w:t>4</w:t>
            </w:r>
            <w:r w:rsidR="00D64F15" w:rsidRPr="002B5B44">
              <w:rPr>
                <w:rFonts w:ascii="Angsana New" w:hAnsi="Angsana New"/>
                <w:sz w:val="30"/>
                <w:szCs w:val="30"/>
              </w:rPr>
              <w:t>,</w:t>
            </w:r>
            <w:r w:rsidRPr="00922CAB">
              <w:rPr>
                <w:rFonts w:ascii="Angsana New" w:hAnsi="Angsana New"/>
                <w:sz w:val="30"/>
                <w:szCs w:val="30"/>
              </w:rPr>
              <w:t>727</w:t>
            </w:r>
          </w:p>
        </w:tc>
        <w:tc>
          <w:tcPr>
            <w:tcW w:w="1535" w:type="dxa"/>
          </w:tcPr>
          <w:p w14:paraId="611F8C64" w14:textId="77777777" w:rsidR="00D64F15" w:rsidRPr="002B5B44" w:rsidRDefault="00D64F15" w:rsidP="00D64F15">
            <w:pPr>
              <w:pStyle w:val="BodyText"/>
              <w:tabs>
                <w:tab w:val="clear" w:pos="227"/>
                <w:tab w:val="left" w:pos="252"/>
                <w:tab w:val="decimal" w:pos="794"/>
              </w:tabs>
              <w:spacing w:after="0"/>
              <w:ind w:right="-110"/>
              <w:rPr>
                <w:rFonts w:ascii="Angsana New" w:hAnsi="Angsana New"/>
                <w:sz w:val="30"/>
                <w:szCs w:val="30"/>
                <w:cs/>
              </w:rPr>
            </w:pPr>
            <w:r w:rsidRPr="002B5B44">
              <w:rPr>
                <w:rFonts w:ascii="Angsana New" w:hAnsi="Angsana New" w:hint="cs"/>
                <w:sz w:val="30"/>
                <w:szCs w:val="30"/>
              </w:rPr>
              <w:t xml:space="preserve">BBSY </w:t>
            </w:r>
            <w:r w:rsidRPr="002B5B44">
              <w:rPr>
                <w:rFonts w:ascii="Angsana New" w:hAnsi="Angsana New" w:hint="cs"/>
                <w:sz w:val="30"/>
                <w:szCs w:val="30"/>
                <w:cs/>
              </w:rPr>
              <w:t>บวกด้วยอัตราร้อยละคงที่</w:t>
            </w:r>
          </w:p>
        </w:tc>
        <w:tc>
          <w:tcPr>
            <w:tcW w:w="2430" w:type="dxa"/>
            <w:shd w:val="clear" w:color="auto" w:fill="auto"/>
          </w:tcPr>
          <w:p w14:paraId="1259CB1F" w14:textId="16FB3A14" w:rsidR="00D64F15" w:rsidRPr="002B5B44" w:rsidRDefault="00D64F15" w:rsidP="00D64F15">
            <w:pPr>
              <w:pStyle w:val="BodyText"/>
              <w:spacing w:after="0"/>
              <w:rPr>
                <w:rFonts w:ascii="Angsana New" w:hAnsi="Angsana New"/>
                <w:sz w:val="30"/>
                <w:szCs w:val="30"/>
                <w:cs/>
              </w:rPr>
            </w:pPr>
            <w:r w:rsidRPr="002B5B44">
              <w:rPr>
                <w:rFonts w:ascii="Angsana New" w:hAnsi="Angsana New" w:hint="cs"/>
                <w:sz w:val="30"/>
                <w:szCs w:val="30"/>
                <w:cs/>
              </w:rPr>
              <w:t xml:space="preserve">ภายในระยะเวลา </w:t>
            </w:r>
            <w:r w:rsidR="00922CAB" w:rsidRPr="00922CAB">
              <w:rPr>
                <w:rFonts w:ascii="Angsana New" w:hAnsi="Angsana New" w:hint="cs"/>
                <w:sz w:val="30"/>
                <w:szCs w:val="30"/>
              </w:rPr>
              <w:t>5</w:t>
            </w:r>
            <w:r w:rsidRPr="002B5B44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2B5B44">
              <w:rPr>
                <w:rFonts w:ascii="Angsana New" w:hAnsi="Angsana New" w:hint="cs"/>
                <w:sz w:val="30"/>
                <w:szCs w:val="30"/>
                <w:cs/>
              </w:rPr>
              <w:t xml:space="preserve">ปี ตั้งแต่เดือนธันวาคม </w:t>
            </w:r>
            <w:r w:rsidR="00922CAB" w:rsidRPr="00922CAB">
              <w:rPr>
                <w:rFonts w:ascii="Angsana New" w:hAnsi="Angsana New" w:hint="cs"/>
                <w:sz w:val="30"/>
                <w:szCs w:val="30"/>
              </w:rPr>
              <w:t>2561</w:t>
            </w:r>
            <w:r w:rsidRPr="002B5B44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2B5B44">
              <w:rPr>
                <w:rFonts w:ascii="Angsana New" w:hAnsi="Angsana New" w:hint="cs"/>
                <w:sz w:val="30"/>
                <w:szCs w:val="30"/>
                <w:cs/>
              </w:rPr>
              <w:t xml:space="preserve">ถึงเดือนตุลาคม </w:t>
            </w:r>
            <w:r w:rsidR="00922CAB" w:rsidRPr="00922CAB"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</w:tr>
      <w:tr w:rsidR="008F0642" w:rsidRPr="002B5B44" w14:paraId="173B4ADF" w14:textId="77777777" w:rsidTr="00EC2F31">
        <w:tc>
          <w:tcPr>
            <w:tcW w:w="3150" w:type="dxa"/>
          </w:tcPr>
          <w:p w14:paraId="7F4FD610" w14:textId="77777777" w:rsidR="008F0642" w:rsidRPr="002B5B44" w:rsidRDefault="008F0642" w:rsidP="00D64F15">
            <w:pPr>
              <w:pStyle w:val="BodyText"/>
              <w:spacing w:after="0"/>
              <w:ind w:right="-10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34D412DB" w14:textId="77777777" w:rsidR="008F0642" w:rsidRPr="00922CAB" w:rsidRDefault="008F0642" w:rsidP="00D64F15">
            <w:pPr>
              <w:pStyle w:val="BodyText"/>
              <w:spacing w:after="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6E43CE4" w14:textId="77777777" w:rsidR="008F0642" w:rsidRPr="00922CAB" w:rsidRDefault="008F0642" w:rsidP="00D64F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5" w:type="dxa"/>
          </w:tcPr>
          <w:p w14:paraId="3D00CECB" w14:textId="77777777" w:rsidR="008F0642" w:rsidRPr="002B5B44" w:rsidRDefault="008F0642" w:rsidP="00D64F15">
            <w:pPr>
              <w:pStyle w:val="BodyText"/>
              <w:tabs>
                <w:tab w:val="clear" w:pos="227"/>
                <w:tab w:val="left" w:pos="252"/>
                <w:tab w:val="decimal" w:pos="794"/>
              </w:tabs>
              <w:spacing w:after="0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0" w:type="dxa"/>
            <w:shd w:val="clear" w:color="auto" w:fill="auto"/>
          </w:tcPr>
          <w:p w14:paraId="630A2506" w14:textId="77777777" w:rsidR="008F0642" w:rsidRPr="002B5B44" w:rsidRDefault="008F0642" w:rsidP="00D64F15">
            <w:pPr>
              <w:pStyle w:val="BodyText"/>
              <w:spacing w:after="0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8F0642" w:rsidRPr="002B5B44" w14:paraId="72E016B0" w14:textId="77777777" w:rsidTr="00EC2F31">
        <w:tc>
          <w:tcPr>
            <w:tcW w:w="3150" w:type="dxa"/>
          </w:tcPr>
          <w:p w14:paraId="29EED852" w14:textId="77777777" w:rsidR="008F0642" w:rsidRPr="002B5B44" w:rsidRDefault="008F0642" w:rsidP="00D64F15">
            <w:pPr>
              <w:pStyle w:val="BodyText"/>
              <w:spacing w:after="0"/>
              <w:ind w:right="-10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4AED8393" w14:textId="77777777" w:rsidR="008F0642" w:rsidRPr="00922CAB" w:rsidRDefault="008F0642" w:rsidP="00D64F15">
            <w:pPr>
              <w:pStyle w:val="BodyText"/>
              <w:spacing w:after="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4DD8AAD" w14:textId="77777777" w:rsidR="008F0642" w:rsidRPr="00922CAB" w:rsidRDefault="008F0642" w:rsidP="00D64F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5" w:type="dxa"/>
          </w:tcPr>
          <w:p w14:paraId="121DD462" w14:textId="77777777" w:rsidR="008F0642" w:rsidRPr="002B5B44" w:rsidRDefault="008F0642" w:rsidP="00D64F15">
            <w:pPr>
              <w:pStyle w:val="BodyText"/>
              <w:tabs>
                <w:tab w:val="clear" w:pos="227"/>
                <w:tab w:val="left" w:pos="252"/>
                <w:tab w:val="decimal" w:pos="794"/>
              </w:tabs>
              <w:spacing w:after="0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0" w:type="dxa"/>
            <w:shd w:val="clear" w:color="auto" w:fill="auto"/>
          </w:tcPr>
          <w:p w14:paraId="1D697CA9" w14:textId="77777777" w:rsidR="008F0642" w:rsidRPr="002B5B44" w:rsidRDefault="008F0642" w:rsidP="00D64F15">
            <w:pPr>
              <w:pStyle w:val="BodyText"/>
              <w:spacing w:after="0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8F0642" w:rsidRPr="002B5B44" w14:paraId="7242BCBC" w14:textId="77777777" w:rsidTr="00EC2F31">
        <w:tc>
          <w:tcPr>
            <w:tcW w:w="3150" w:type="dxa"/>
          </w:tcPr>
          <w:p w14:paraId="5AFED718" w14:textId="77777777" w:rsidR="008F0642" w:rsidRPr="002B5B44" w:rsidRDefault="008F0642" w:rsidP="00D64F15">
            <w:pPr>
              <w:pStyle w:val="BodyText"/>
              <w:spacing w:after="0"/>
              <w:ind w:right="-10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7D8EA83B" w14:textId="77777777" w:rsidR="008F0642" w:rsidRPr="00922CAB" w:rsidRDefault="008F0642" w:rsidP="00D64F15">
            <w:pPr>
              <w:pStyle w:val="BodyText"/>
              <w:spacing w:after="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4D8CA94" w14:textId="77777777" w:rsidR="008F0642" w:rsidRPr="00922CAB" w:rsidRDefault="008F0642" w:rsidP="00D64F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5" w:type="dxa"/>
          </w:tcPr>
          <w:p w14:paraId="6BE08660" w14:textId="77777777" w:rsidR="008F0642" w:rsidRPr="002B5B44" w:rsidRDefault="008F0642" w:rsidP="00D64F15">
            <w:pPr>
              <w:pStyle w:val="BodyText"/>
              <w:tabs>
                <w:tab w:val="clear" w:pos="227"/>
                <w:tab w:val="left" w:pos="252"/>
                <w:tab w:val="decimal" w:pos="794"/>
              </w:tabs>
              <w:spacing w:after="0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0" w:type="dxa"/>
            <w:shd w:val="clear" w:color="auto" w:fill="auto"/>
          </w:tcPr>
          <w:p w14:paraId="1F8FFF52" w14:textId="77777777" w:rsidR="008F0642" w:rsidRPr="002B5B44" w:rsidRDefault="008F0642" w:rsidP="00D64F15">
            <w:pPr>
              <w:pStyle w:val="BodyText"/>
              <w:spacing w:after="0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8F0642" w:rsidRPr="002B5B44" w14:paraId="5DA1131B" w14:textId="77777777" w:rsidTr="00EC2F31">
        <w:tc>
          <w:tcPr>
            <w:tcW w:w="3150" w:type="dxa"/>
          </w:tcPr>
          <w:p w14:paraId="0AE8FB11" w14:textId="7CFB51D9" w:rsidR="008F0642" w:rsidRPr="002B5B44" w:rsidRDefault="008F0642" w:rsidP="008F0642">
            <w:pPr>
              <w:pStyle w:val="BodyText"/>
              <w:spacing w:after="0"/>
              <w:ind w:right="-10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B5B4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ระยะยาว</w:t>
            </w:r>
          </w:p>
        </w:tc>
        <w:tc>
          <w:tcPr>
            <w:tcW w:w="1350" w:type="dxa"/>
          </w:tcPr>
          <w:p w14:paraId="26F470E7" w14:textId="77777777" w:rsidR="008F0642" w:rsidRPr="00922CAB" w:rsidRDefault="008F0642" w:rsidP="008F0642">
            <w:pPr>
              <w:pStyle w:val="BodyText"/>
              <w:spacing w:after="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A9C0A77" w14:textId="77777777" w:rsidR="008F0642" w:rsidRPr="00922CAB" w:rsidRDefault="008F0642" w:rsidP="008F06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5" w:type="dxa"/>
          </w:tcPr>
          <w:p w14:paraId="1F4A21B8" w14:textId="77777777" w:rsidR="008F0642" w:rsidRPr="002B5B44" w:rsidRDefault="008F0642" w:rsidP="008F0642">
            <w:pPr>
              <w:pStyle w:val="BodyText"/>
              <w:tabs>
                <w:tab w:val="clear" w:pos="227"/>
                <w:tab w:val="left" w:pos="252"/>
                <w:tab w:val="decimal" w:pos="794"/>
              </w:tabs>
              <w:spacing w:after="0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0" w:type="dxa"/>
            <w:shd w:val="clear" w:color="auto" w:fill="auto"/>
          </w:tcPr>
          <w:p w14:paraId="79FC42F1" w14:textId="77777777" w:rsidR="008F0642" w:rsidRPr="002B5B44" w:rsidRDefault="008F0642" w:rsidP="008F0642">
            <w:pPr>
              <w:pStyle w:val="BodyText"/>
              <w:spacing w:after="0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8F0642" w:rsidRPr="002B5B44" w14:paraId="5E8281CD" w14:textId="77777777" w:rsidTr="00EC2F31">
        <w:tc>
          <w:tcPr>
            <w:tcW w:w="3150" w:type="dxa"/>
          </w:tcPr>
          <w:p w14:paraId="28D8486E" w14:textId="507FE36C" w:rsidR="008F0642" w:rsidRPr="002B5B44" w:rsidRDefault="008F0642" w:rsidP="008F0642">
            <w:pPr>
              <w:pStyle w:val="BodyText"/>
              <w:spacing w:after="0"/>
              <w:ind w:right="-10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B5B4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เงินกู้ยืมจากสถาบันการเงิน</w:t>
            </w:r>
          </w:p>
        </w:tc>
        <w:tc>
          <w:tcPr>
            <w:tcW w:w="1350" w:type="dxa"/>
          </w:tcPr>
          <w:p w14:paraId="0C5F77A9" w14:textId="77777777" w:rsidR="008F0642" w:rsidRPr="00922CAB" w:rsidRDefault="008F0642" w:rsidP="008F0642">
            <w:pPr>
              <w:pStyle w:val="BodyText"/>
              <w:spacing w:after="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57E3DC0" w14:textId="77777777" w:rsidR="008F0642" w:rsidRPr="00922CAB" w:rsidRDefault="008F0642" w:rsidP="008F06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5" w:type="dxa"/>
          </w:tcPr>
          <w:p w14:paraId="1713C0CD" w14:textId="77777777" w:rsidR="008F0642" w:rsidRPr="002B5B44" w:rsidRDefault="008F0642" w:rsidP="008F0642">
            <w:pPr>
              <w:pStyle w:val="BodyText"/>
              <w:tabs>
                <w:tab w:val="clear" w:pos="227"/>
                <w:tab w:val="left" w:pos="252"/>
                <w:tab w:val="decimal" w:pos="794"/>
              </w:tabs>
              <w:spacing w:after="0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0" w:type="dxa"/>
            <w:shd w:val="clear" w:color="auto" w:fill="auto"/>
          </w:tcPr>
          <w:p w14:paraId="6BD827FA" w14:textId="77777777" w:rsidR="008F0642" w:rsidRPr="002B5B44" w:rsidRDefault="008F0642" w:rsidP="008F0642">
            <w:pPr>
              <w:pStyle w:val="BodyText"/>
              <w:spacing w:after="0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D64F15" w:rsidRPr="002B5B44" w14:paraId="0BDEF699" w14:textId="77777777" w:rsidTr="00EC2F31">
        <w:tc>
          <w:tcPr>
            <w:tcW w:w="3150" w:type="dxa"/>
          </w:tcPr>
          <w:p w14:paraId="2D77ED3A" w14:textId="77777777" w:rsidR="00D64F15" w:rsidRPr="002B5B44" w:rsidRDefault="00D64F15" w:rsidP="00D64F15">
            <w:pPr>
              <w:pStyle w:val="BodyText"/>
              <w:spacing w:after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B5B44">
              <w:rPr>
                <w:rFonts w:ascii="Angsana New" w:hAnsi="Angsana New" w:hint="cs"/>
                <w:sz w:val="30"/>
                <w:szCs w:val="30"/>
                <w:cs/>
              </w:rPr>
              <w:t xml:space="preserve">RATCH-Australia Collinsville Solar </w:t>
            </w:r>
            <w:r w:rsidRPr="002B5B44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</w:p>
          <w:p w14:paraId="6CD4A1F5" w14:textId="77777777" w:rsidR="00D64F15" w:rsidRPr="002B5B44" w:rsidRDefault="00D64F15" w:rsidP="00D64F15">
            <w:pPr>
              <w:pStyle w:val="BodyText"/>
              <w:spacing w:after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B5B44">
              <w:rPr>
                <w:rFonts w:ascii="Angsana New" w:hAnsi="Angsana New" w:hint="cs"/>
                <w:sz w:val="30"/>
                <w:szCs w:val="30"/>
              </w:rPr>
              <w:t xml:space="preserve">   </w:t>
            </w:r>
            <w:r w:rsidRPr="002B5B44">
              <w:rPr>
                <w:rFonts w:ascii="Angsana New" w:hAnsi="Angsana New" w:hint="cs"/>
                <w:sz w:val="30"/>
                <w:szCs w:val="30"/>
                <w:cs/>
              </w:rPr>
              <w:t>PV Pty. Ltd.</w:t>
            </w:r>
            <w:r w:rsidRPr="002B5B44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</w:p>
          <w:p w14:paraId="345636AE" w14:textId="77777777" w:rsidR="00D64F15" w:rsidRPr="002B5B44" w:rsidRDefault="00D64F15" w:rsidP="00D64F15">
            <w:pPr>
              <w:pStyle w:val="BodyText"/>
              <w:spacing w:after="0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2B5B4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   </w:t>
            </w:r>
            <w:r w:rsidRPr="002B5B44">
              <w:rPr>
                <w:rFonts w:ascii="Angsana New" w:hAnsi="Angsana New" w:hint="cs"/>
                <w:i/>
                <w:iCs/>
                <w:sz w:val="30"/>
                <w:szCs w:val="30"/>
              </w:rPr>
              <w:t>(</w:t>
            </w:r>
            <w:r w:rsidRPr="002B5B4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บริษัทย่อยของบริษัท ราช</w:t>
            </w:r>
            <w:r w:rsidRPr="002B5B44">
              <w:rPr>
                <w:rFonts w:ascii="Angsana New" w:hAnsi="Angsana New" w:hint="cs"/>
                <w:i/>
                <w:iCs/>
                <w:sz w:val="30"/>
                <w:szCs w:val="30"/>
              </w:rPr>
              <w:t>-</w:t>
            </w:r>
          </w:p>
          <w:p w14:paraId="6A7C82A8" w14:textId="01B43B3E" w:rsidR="00D64F15" w:rsidRPr="002B5B44" w:rsidRDefault="00D64F15" w:rsidP="00D64F15">
            <w:pPr>
              <w:pStyle w:val="BodyText"/>
              <w:spacing w:after="0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2B5B44">
              <w:rPr>
                <w:rFonts w:ascii="Angsana New" w:hAnsi="Angsana New" w:hint="cs"/>
                <w:i/>
                <w:iCs/>
                <w:sz w:val="30"/>
                <w:szCs w:val="30"/>
              </w:rPr>
              <w:t xml:space="preserve">   </w:t>
            </w:r>
            <w:r w:rsidRPr="002B5B44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  </w:t>
            </w:r>
            <w:r w:rsidRPr="002B5B4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ออสเตรเลีย คอร์ปอเรชั่น จำกัด)</w:t>
            </w:r>
          </w:p>
        </w:tc>
        <w:tc>
          <w:tcPr>
            <w:tcW w:w="1350" w:type="dxa"/>
          </w:tcPr>
          <w:p w14:paraId="45AD51E1" w14:textId="1352310C" w:rsidR="00D64F15" w:rsidRPr="002B5B44" w:rsidRDefault="00922CAB" w:rsidP="00D64F15">
            <w:pPr>
              <w:pStyle w:val="BodyText"/>
              <w:spacing w:after="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22CAB">
              <w:rPr>
                <w:rFonts w:ascii="Angsana New" w:hAnsi="Angsana New" w:hint="cs"/>
                <w:sz w:val="30"/>
                <w:szCs w:val="30"/>
              </w:rPr>
              <w:t>60</w:t>
            </w:r>
            <w:r w:rsidR="00D64F15" w:rsidRPr="002B5B44">
              <w:rPr>
                <w:rFonts w:ascii="Angsana New" w:hAnsi="Angsana New" w:hint="cs"/>
                <w:sz w:val="30"/>
                <w:szCs w:val="30"/>
              </w:rPr>
              <w:br/>
            </w:r>
            <w:r w:rsidR="00D64F15" w:rsidRPr="002B5B44">
              <w:rPr>
                <w:rFonts w:ascii="Angsana New" w:hAnsi="Angsana New" w:hint="cs"/>
                <w:sz w:val="30"/>
                <w:szCs w:val="30"/>
                <w:cs/>
              </w:rPr>
              <w:t>ล้านเหรียญออสเตรเลีย</w:t>
            </w:r>
          </w:p>
        </w:tc>
        <w:tc>
          <w:tcPr>
            <w:tcW w:w="990" w:type="dxa"/>
          </w:tcPr>
          <w:p w14:paraId="252AFF54" w14:textId="0E3E9789" w:rsidR="00D64F15" w:rsidRPr="002B5B44" w:rsidRDefault="00922CAB" w:rsidP="00D64F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922CAB">
              <w:rPr>
                <w:rFonts w:ascii="Angsana New" w:hAnsi="Angsana New" w:hint="cs"/>
                <w:sz w:val="30"/>
                <w:szCs w:val="30"/>
              </w:rPr>
              <w:t>1</w:t>
            </w:r>
            <w:r w:rsidR="00D64F15" w:rsidRPr="002B5B44">
              <w:rPr>
                <w:rFonts w:ascii="Angsana New" w:hAnsi="Angsana New"/>
                <w:sz w:val="30"/>
                <w:szCs w:val="30"/>
              </w:rPr>
              <w:t>,</w:t>
            </w:r>
            <w:r w:rsidRPr="00922CAB">
              <w:rPr>
                <w:rFonts w:ascii="Angsana New" w:hAnsi="Angsana New"/>
                <w:sz w:val="30"/>
                <w:szCs w:val="30"/>
              </w:rPr>
              <w:t>033</w:t>
            </w:r>
          </w:p>
        </w:tc>
        <w:tc>
          <w:tcPr>
            <w:tcW w:w="1535" w:type="dxa"/>
          </w:tcPr>
          <w:p w14:paraId="7D920424" w14:textId="77777777" w:rsidR="00D64F15" w:rsidRPr="002B5B44" w:rsidRDefault="00D64F15" w:rsidP="00D64F15">
            <w:pPr>
              <w:pStyle w:val="BodyText"/>
              <w:tabs>
                <w:tab w:val="clear" w:pos="227"/>
                <w:tab w:val="left" w:pos="252"/>
                <w:tab w:val="decimal" w:pos="794"/>
              </w:tabs>
              <w:spacing w:after="0"/>
              <w:ind w:right="-110"/>
              <w:rPr>
                <w:rFonts w:ascii="Angsana New" w:hAnsi="Angsana New"/>
                <w:sz w:val="30"/>
                <w:szCs w:val="30"/>
                <w:cs/>
              </w:rPr>
            </w:pPr>
            <w:r w:rsidRPr="002B5B44">
              <w:rPr>
                <w:rFonts w:ascii="Angsana New" w:hAnsi="Angsana New" w:hint="cs"/>
                <w:sz w:val="30"/>
                <w:szCs w:val="30"/>
              </w:rPr>
              <w:t xml:space="preserve">BBSY </w:t>
            </w:r>
            <w:r w:rsidRPr="002B5B44">
              <w:rPr>
                <w:rFonts w:ascii="Angsana New" w:hAnsi="Angsana New" w:hint="cs"/>
                <w:sz w:val="30"/>
                <w:szCs w:val="30"/>
                <w:cs/>
              </w:rPr>
              <w:t>บวกด้วยอัตราร้อยละคงที่</w:t>
            </w:r>
          </w:p>
        </w:tc>
        <w:tc>
          <w:tcPr>
            <w:tcW w:w="2430" w:type="dxa"/>
            <w:shd w:val="clear" w:color="auto" w:fill="auto"/>
          </w:tcPr>
          <w:p w14:paraId="65B5D5FB" w14:textId="016F57DB" w:rsidR="00D64F15" w:rsidRPr="002B5B44" w:rsidRDefault="00D64F15" w:rsidP="00D64F15">
            <w:pPr>
              <w:pStyle w:val="BodyText"/>
              <w:spacing w:after="0"/>
              <w:rPr>
                <w:rFonts w:ascii="Angsana New" w:hAnsi="Angsana New"/>
                <w:sz w:val="30"/>
                <w:szCs w:val="30"/>
                <w:cs/>
              </w:rPr>
            </w:pPr>
            <w:r w:rsidRPr="002B5B44">
              <w:rPr>
                <w:rFonts w:ascii="Angsana New" w:hAnsi="Angsana New" w:hint="cs"/>
                <w:sz w:val="30"/>
                <w:szCs w:val="30"/>
                <w:cs/>
              </w:rPr>
              <w:t xml:space="preserve">ภายในระยะเวลา </w:t>
            </w:r>
            <w:r w:rsidR="00922CAB" w:rsidRPr="00922CAB">
              <w:rPr>
                <w:rFonts w:ascii="Angsana New" w:hAnsi="Angsana New" w:hint="cs"/>
                <w:sz w:val="30"/>
                <w:szCs w:val="30"/>
              </w:rPr>
              <w:t>5</w:t>
            </w:r>
            <w:r w:rsidRPr="002B5B44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2B5B44">
              <w:rPr>
                <w:rFonts w:ascii="Angsana New" w:hAnsi="Angsana New" w:hint="cs"/>
                <w:sz w:val="30"/>
                <w:szCs w:val="30"/>
                <w:cs/>
              </w:rPr>
              <w:t xml:space="preserve">ปี ตั้งแต่เดือนมีนาคม </w:t>
            </w:r>
            <w:r w:rsidR="00922CAB" w:rsidRPr="00922CAB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2B5B44">
              <w:rPr>
                <w:rFonts w:ascii="Angsana New" w:hAnsi="Angsana New"/>
                <w:sz w:val="30"/>
                <w:szCs w:val="30"/>
              </w:rPr>
              <w:t>3</w:t>
            </w:r>
            <w:r w:rsidRPr="002B5B44">
              <w:rPr>
                <w:rFonts w:ascii="Angsana New" w:hAnsi="Angsana New" w:hint="cs"/>
                <w:sz w:val="30"/>
                <w:szCs w:val="30"/>
                <w:cs/>
              </w:rPr>
              <w:t xml:space="preserve"> ถึงเดือนเมษายน </w:t>
            </w:r>
            <w:r w:rsidR="00922CAB" w:rsidRPr="00922CAB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922CAB" w:rsidRPr="00922CAB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D64F15" w:rsidRPr="002B5B44" w14:paraId="1399EDB7" w14:textId="77777777" w:rsidTr="00EC2F31">
        <w:tc>
          <w:tcPr>
            <w:tcW w:w="3150" w:type="dxa"/>
          </w:tcPr>
          <w:p w14:paraId="03A6FB17" w14:textId="77777777" w:rsidR="00D64F15" w:rsidRPr="002B5B44" w:rsidRDefault="00D64F15" w:rsidP="00D64F15">
            <w:pPr>
              <w:pStyle w:val="BodyText"/>
              <w:spacing w:after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B5B44">
              <w:rPr>
                <w:rFonts w:ascii="Angsana New" w:hAnsi="Angsana New" w:hint="cs"/>
                <w:sz w:val="30"/>
                <w:szCs w:val="30"/>
              </w:rPr>
              <w:t>Collector Wind Farm Pty. Ltd.</w:t>
            </w:r>
          </w:p>
          <w:p w14:paraId="37FB5AFA" w14:textId="77777777" w:rsidR="00D64F15" w:rsidRPr="002B5B44" w:rsidRDefault="00D64F15" w:rsidP="00D64F15">
            <w:pPr>
              <w:pStyle w:val="BodyText"/>
              <w:spacing w:after="0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2B5B44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2B5B44">
              <w:rPr>
                <w:rFonts w:ascii="Angsana New" w:hAnsi="Angsana New" w:hint="cs"/>
                <w:i/>
                <w:iCs/>
                <w:sz w:val="30"/>
                <w:szCs w:val="30"/>
              </w:rPr>
              <w:t>(</w:t>
            </w:r>
            <w:r w:rsidRPr="002B5B4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บริษัทย่อยของบริษัท ราช</w:t>
            </w:r>
            <w:r w:rsidRPr="002B5B44">
              <w:rPr>
                <w:rFonts w:ascii="Angsana New" w:hAnsi="Angsana New" w:hint="cs"/>
                <w:i/>
                <w:iCs/>
                <w:sz w:val="30"/>
                <w:szCs w:val="30"/>
              </w:rPr>
              <w:t>-</w:t>
            </w:r>
          </w:p>
          <w:p w14:paraId="40DDF672" w14:textId="1620BEDB" w:rsidR="00D64F15" w:rsidRPr="002B5B44" w:rsidRDefault="00D64F15" w:rsidP="00D64F15">
            <w:pPr>
              <w:pStyle w:val="BodyText"/>
              <w:spacing w:after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B5B44">
              <w:rPr>
                <w:rFonts w:ascii="Angsana New" w:hAnsi="Angsana New" w:hint="cs"/>
                <w:i/>
                <w:iCs/>
                <w:sz w:val="30"/>
                <w:szCs w:val="30"/>
              </w:rPr>
              <w:t xml:space="preserve">   </w:t>
            </w:r>
            <w:r w:rsidRPr="002B5B44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  </w:t>
            </w:r>
            <w:r w:rsidRPr="002B5B4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ออสเตรเลีย คอร์ปอเรชั่น จำกัด)</w:t>
            </w:r>
          </w:p>
        </w:tc>
        <w:tc>
          <w:tcPr>
            <w:tcW w:w="1350" w:type="dxa"/>
          </w:tcPr>
          <w:p w14:paraId="1E445426" w14:textId="79046A8D" w:rsidR="00D64F15" w:rsidRPr="002B5B44" w:rsidRDefault="00922CAB" w:rsidP="00D64F15">
            <w:pPr>
              <w:pStyle w:val="BodyText"/>
              <w:spacing w:after="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22CAB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922CAB">
              <w:rPr>
                <w:rFonts w:ascii="Angsana New" w:hAnsi="Angsana New"/>
                <w:sz w:val="30"/>
                <w:szCs w:val="30"/>
              </w:rPr>
              <w:t>75</w:t>
            </w:r>
            <w:r w:rsidR="00D64F15" w:rsidRPr="002B5B44">
              <w:rPr>
                <w:rFonts w:ascii="Angsana New" w:hAnsi="Angsana New" w:hint="cs"/>
                <w:sz w:val="30"/>
                <w:szCs w:val="30"/>
              </w:rPr>
              <w:br/>
            </w:r>
            <w:r w:rsidR="00D64F15" w:rsidRPr="002B5B44">
              <w:rPr>
                <w:rFonts w:ascii="Angsana New" w:hAnsi="Angsana New" w:hint="cs"/>
                <w:sz w:val="30"/>
                <w:szCs w:val="30"/>
                <w:cs/>
              </w:rPr>
              <w:t>ล้านเหรียญออสเตรเลีย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E5CFC63" w14:textId="4EEF64D9" w:rsidR="00D64F15" w:rsidRPr="002B5B44" w:rsidRDefault="00922CAB" w:rsidP="00D64F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922CAB">
              <w:rPr>
                <w:rFonts w:ascii="Angsana New" w:hAnsi="Angsana New"/>
                <w:sz w:val="30"/>
                <w:szCs w:val="30"/>
              </w:rPr>
              <w:t>4</w:t>
            </w:r>
            <w:r w:rsidR="00D64F15" w:rsidRPr="002B5B44">
              <w:rPr>
                <w:rFonts w:ascii="Angsana New" w:hAnsi="Angsana New"/>
                <w:sz w:val="30"/>
                <w:szCs w:val="30"/>
              </w:rPr>
              <w:t>,</w:t>
            </w:r>
            <w:r w:rsidRPr="00922CAB">
              <w:rPr>
                <w:rFonts w:ascii="Angsana New" w:hAnsi="Angsana New"/>
                <w:sz w:val="30"/>
                <w:szCs w:val="30"/>
              </w:rPr>
              <w:t>165</w:t>
            </w:r>
          </w:p>
        </w:tc>
        <w:tc>
          <w:tcPr>
            <w:tcW w:w="1535" w:type="dxa"/>
          </w:tcPr>
          <w:p w14:paraId="104B3FDA" w14:textId="77777777" w:rsidR="00D64F15" w:rsidRPr="002B5B44" w:rsidRDefault="00D64F15" w:rsidP="00D64F15">
            <w:pPr>
              <w:pStyle w:val="BodyText"/>
              <w:tabs>
                <w:tab w:val="clear" w:pos="227"/>
                <w:tab w:val="left" w:pos="252"/>
                <w:tab w:val="decimal" w:pos="794"/>
              </w:tabs>
              <w:spacing w:after="0"/>
              <w:ind w:right="-110"/>
              <w:rPr>
                <w:rFonts w:ascii="Angsana New" w:hAnsi="Angsana New"/>
                <w:sz w:val="30"/>
                <w:szCs w:val="30"/>
                <w:cs/>
              </w:rPr>
            </w:pPr>
            <w:r w:rsidRPr="002B5B44">
              <w:rPr>
                <w:rFonts w:ascii="Angsana New" w:hAnsi="Angsana New" w:hint="cs"/>
                <w:sz w:val="30"/>
                <w:szCs w:val="30"/>
              </w:rPr>
              <w:t xml:space="preserve">BBSY </w:t>
            </w:r>
            <w:r w:rsidRPr="002B5B44">
              <w:rPr>
                <w:rFonts w:ascii="Angsana New" w:hAnsi="Angsana New" w:hint="cs"/>
                <w:sz w:val="30"/>
                <w:szCs w:val="30"/>
                <w:cs/>
              </w:rPr>
              <w:t>บวกด้วยอัตราร้อยละคงที่</w:t>
            </w:r>
          </w:p>
        </w:tc>
        <w:tc>
          <w:tcPr>
            <w:tcW w:w="2430" w:type="dxa"/>
          </w:tcPr>
          <w:p w14:paraId="31DD5886" w14:textId="63F01091" w:rsidR="00D64F15" w:rsidRPr="002B5B44" w:rsidRDefault="00D64F15" w:rsidP="00D64F15">
            <w:pPr>
              <w:pStyle w:val="BodyText"/>
              <w:spacing w:after="0"/>
              <w:rPr>
                <w:rFonts w:ascii="Angsana New" w:hAnsi="Angsana New"/>
                <w:sz w:val="30"/>
                <w:szCs w:val="30"/>
                <w:cs/>
              </w:rPr>
            </w:pPr>
            <w:r w:rsidRPr="002B5B44">
              <w:rPr>
                <w:rFonts w:ascii="Angsana New" w:hAnsi="Angsana New" w:hint="cs"/>
                <w:sz w:val="30"/>
                <w:szCs w:val="30"/>
                <w:cs/>
              </w:rPr>
              <w:t xml:space="preserve">ภายในระยะเวลา </w:t>
            </w:r>
            <w:r w:rsidR="00922CAB" w:rsidRPr="00922CAB">
              <w:rPr>
                <w:rFonts w:ascii="Angsana New" w:hAnsi="Angsana New" w:hint="cs"/>
                <w:sz w:val="30"/>
                <w:szCs w:val="30"/>
              </w:rPr>
              <w:t>5</w:t>
            </w:r>
            <w:r w:rsidRPr="002B5B44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2B5B44">
              <w:rPr>
                <w:rFonts w:ascii="Angsana New" w:hAnsi="Angsana New" w:hint="cs"/>
                <w:sz w:val="30"/>
                <w:szCs w:val="30"/>
                <w:cs/>
              </w:rPr>
              <w:t xml:space="preserve">ปี ตั้งแต่เดือนมิถุนายน </w:t>
            </w:r>
            <w:r w:rsidR="00922CAB" w:rsidRPr="00922CAB">
              <w:rPr>
                <w:rFonts w:ascii="Angsana New" w:hAnsi="Angsana New" w:hint="cs"/>
                <w:sz w:val="30"/>
                <w:szCs w:val="30"/>
              </w:rPr>
              <w:t>2564</w:t>
            </w:r>
            <w:r w:rsidRPr="002B5B44">
              <w:rPr>
                <w:rFonts w:ascii="Angsana New" w:hAnsi="Angsana New" w:hint="cs"/>
                <w:sz w:val="30"/>
                <w:szCs w:val="30"/>
                <w:cs/>
              </w:rPr>
              <w:t xml:space="preserve"> ถึงเดือนพฤษภาคม </w:t>
            </w:r>
            <w:r w:rsidR="00922CAB" w:rsidRPr="00922CAB">
              <w:rPr>
                <w:rFonts w:ascii="Angsana New" w:hAnsi="Angsana New" w:hint="cs"/>
                <w:sz w:val="30"/>
                <w:szCs w:val="30"/>
              </w:rPr>
              <w:t>2567</w:t>
            </w:r>
          </w:p>
        </w:tc>
      </w:tr>
      <w:tr w:rsidR="00D64F15" w:rsidRPr="002B5B44" w14:paraId="080A89F0" w14:textId="77777777" w:rsidTr="00EC2F31">
        <w:tc>
          <w:tcPr>
            <w:tcW w:w="3150" w:type="dxa"/>
          </w:tcPr>
          <w:p w14:paraId="13414193" w14:textId="77777777" w:rsidR="00D64F15" w:rsidRPr="002B5B44" w:rsidRDefault="00D64F15" w:rsidP="00D64F15">
            <w:pPr>
              <w:pStyle w:val="BodyText"/>
              <w:spacing w:after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B5B4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</w:tcPr>
          <w:p w14:paraId="497D71CE" w14:textId="77777777" w:rsidR="00D64F15" w:rsidRPr="002B5B44" w:rsidRDefault="00D64F15" w:rsidP="00D64F15">
            <w:pPr>
              <w:pStyle w:val="BodyText"/>
              <w:spacing w:after="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6C83B7A9" w14:textId="41784E20" w:rsidR="00D64F15" w:rsidRPr="002B5B44" w:rsidRDefault="00922CAB" w:rsidP="00D64F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22CAB">
              <w:rPr>
                <w:rFonts w:ascii="Angsana New" w:hAnsi="Angsana New"/>
                <w:b/>
                <w:bCs/>
                <w:sz w:val="30"/>
                <w:szCs w:val="30"/>
              </w:rPr>
              <w:t>21</w:t>
            </w:r>
            <w:r w:rsidR="00D64F15" w:rsidRPr="002B5B4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922CAB">
              <w:rPr>
                <w:rFonts w:ascii="Angsana New" w:hAnsi="Angsana New"/>
                <w:b/>
                <w:bCs/>
                <w:sz w:val="30"/>
                <w:szCs w:val="30"/>
              </w:rPr>
              <w:t>273</w:t>
            </w:r>
          </w:p>
        </w:tc>
        <w:tc>
          <w:tcPr>
            <w:tcW w:w="1535" w:type="dxa"/>
          </w:tcPr>
          <w:p w14:paraId="1429C7B5" w14:textId="77777777" w:rsidR="00D64F15" w:rsidRPr="002B5B44" w:rsidRDefault="00D64F15" w:rsidP="00D64F15">
            <w:pPr>
              <w:pStyle w:val="BodyText"/>
              <w:tabs>
                <w:tab w:val="clear" w:pos="227"/>
                <w:tab w:val="left" w:pos="252"/>
                <w:tab w:val="decimal" w:pos="794"/>
              </w:tabs>
              <w:spacing w:after="0"/>
              <w:ind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30" w:type="dxa"/>
          </w:tcPr>
          <w:p w14:paraId="21DF213B" w14:textId="77777777" w:rsidR="00D64F15" w:rsidRPr="002B5B44" w:rsidRDefault="00D64F15" w:rsidP="00D64F15">
            <w:pPr>
              <w:pStyle w:val="BodyText"/>
              <w:spacing w:after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D64F15" w:rsidRPr="002B5B44" w14:paraId="49F72C76" w14:textId="77777777" w:rsidTr="00EC2F31">
        <w:tc>
          <w:tcPr>
            <w:tcW w:w="3150" w:type="dxa"/>
          </w:tcPr>
          <w:p w14:paraId="175A63D4" w14:textId="77777777" w:rsidR="00D64F15" w:rsidRPr="002B5B44" w:rsidRDefault="00D64F15" w:rsidP="00D64F15">
            <w:pPr>
              <w:pStyle w:val="BodyText"/>
              <w:spacing w:after="0"/>
              <w:rPr>
                <w:rFonts w:ascii="Angsana New" w:hAnsi="Angsana New"/>
                <w:sz w:val="30"/>
                <w:szCs w:val="30"/>
              </w:rPr>
            </w:pPr>
            <w:r w:rsidRPr="002B5B4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2B5B44">
              <w:rPr>
                <w:rFonts w:ascii="Angsana New" w:hAnsi="Angsana New" w:hint="cs"/>
                <w:sz w:val="30"/>
                <w:szCs w:val="30"/>
                <w:cs/>
              </w:rPr>
              <w:t xml:space="preserve"> ค่าธรรมเนียมในการจัดหา</w:t>
            </w:r>
            <w:r w:rsidRPr="002B5B44">
              <w:rPr>
                <w:rFonts w:ascii="Angsana New" w:hAnsi="Angsana New" w:hint="cs"/>
                <w:sz w:val="30"/>
                <w:szCs w:val="30"/>
              </w:rPr>
              <w:br/>
              <w:t xml:space="preserve">   </w:t>
            </w:r>
            <w:r w:rsidRPr="002B5B44"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เงินกู้ยืมรอตัดบัญชี</w:t>
            </w:r>
          </w:p>
        </w:tc>
        <w:tc>
          <w:tcPr>
            <w:tcW w:w="1350" w:type="dxa"/>
          </w:tcPr>
          <w:p w14:paraId="01B472DE" w14:textId="77777777" w:rsidR="00D64F15" w:rsidRPr="002B5B44" w:rsidRDefault="00D64F15" w:rsidP="00D64F15">
            <w:pPr>
              <w:pStyle w:val="BodyText"/>
              <w:spacing w:after="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02A760A1" w14:textId="6F76058A" w:rsidR="00D64F15" w:rsidRPr="002B5B44" w:rsidRDefault="00D64F15" w:rsidP="00D64F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2B5B44">
              <w:rPr>
                <w:rFonts w:ascii="Angsana New" w:hAnsi="Angsana New"/>
                <w:sz w:val="30"/>
                <w:szCs w:val="30"/>
              </w:rPr>
              <w:t>(</w:t>
            </w:r>
            <w:r w:rsidR="00922CAB" w:rsidRPr="00922CAB">
              <w:rPr>
                <w:rFonts w:ascii="Angsana New" w:hAnsi="Angsana New"/>
                <w:sz w:val="30"/>
                <w:szCs w:val="30"/>
              </w:rPr>
              <w:t>129</w:t>
            </w:r>
            <w:r w:rsidRPr="002B5B44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535" w:type="dxa"/>
          </w:tcPr>
          <w:p w14:paraId="6A32B9E2" w14:textId="77777777" w:rsidR="00D64F15" w:rsidRPr="002B5B44" w:rsidRDefault="00D64F15" w:rsidP="00D64F15">
            <w:pPr>
              <w:pStyle w:val="BodyText"/>
              <w:tabs>
                <w:tab w:val="clear" w:pos="227"/>
                <w:tab w:val="left" w:pos="252"/>
              </w:tabs>
              <w:spacing w:after="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30" w:type="dxa"/>
          </w:tcPr>
          <w:p w14:paraId="3712092F" w14:textId="77777777" w:rsidR="00D64F15" w:rsidRPr="002B5B44" w:rsidRDefault="00D64F15" w:rsidP="00D64F15">
            <w:pPr>
              <w:pStyle w:val="BodyText"/>
              <w:spacing w:after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D64F15" w:rsidRPr="002B5B44" w14:paraId="4E57C559" w14:textId="77777777" w:rsidTr="00EC2F31">
        <w:tc>
          <w:tcPr>
            <w:tcW w:w="3150" w:type="dxa"/>
          </w:tcPr>
          <w:p w14:paraId="2A718349" w14:textId="77777777" w:rsidR="00D64F15" w:rsidRPr="002B5B44" w:rsidRDefault="00D64F15" w:rsidP="00D64F15">
            <w:pPr>
              <w:pStyle w:val="BodyText"/>
              <w:spacing w:after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B5B4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350" w:type="dxa"/>
          </w:tcPr>
          <w:p w14:paraId="5FC647E2" w14:textId="77777777" w:rsidR="00D64F15" w:rsidRPr="002B5B44" w:rsidRDefault="00D64F15" w:rsidP="00D64F15">
            <w:pPr>
              <w:pStyle w:val="BodyText"/>
              <w:spacing w:after="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54C08410" w14:textId="639BC414" w:rsidR="00D64F15" w:rsidRPr="002B5B44" w:rsidRDefault="00922CAB" w:rsidP="00D64F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22CAB">
              <w:rPr>
                <w:rFonts w:ascii="Angsana New" w:hAnsi="Angsana New"/>
                <w:b/>
                <w:bCs/>
                <w:sz w:val="30"/>
                <w:szCs w:val="30"/>
              </w:rPr>
              <w:t>21</w:t>
            </w:r>
            <w:r w:rsidR="00D64F15" w:rsidRPr="002B5B4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922CAB">
              <w:rPr>
                <w:rFonts w:ascii="Angsana New" w:hAnsi="Angsana New"/>
                <w:b/>
                <w:bCs/>
                <w:sz w:val="30"/>
                <w:szCs w:val="30"/>
              </w:rPr>
              <w:t>144</w:t>
            </w:r>
          </w:p>
        </w:tc>
        <w:tc>
          <w:tcPr>
            <w:tcW w:w="1535" w:type="dxa"/>
          </w:tcPr>
          <w:p w14:paraId="78974748" w14:textId="77777777" w:rsidR="00D64F15" w:rsidRPr="002B5B44" w:rsidRDefault="00D64F15" w:rsidP="00D64F15">
            <w:pPr>
              <w:pStyle w:val="BodyText"/>
              <w:tabs>
                <w:tab w:val="clear" w:pos="227"/>
                <w:tab w:val="left" w:pos="252"/>
              </w:tabs>
              <w:spacing w:after="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30" w:type="dxa"/>
          </w:tcPr>
          <w:p w14:paraId="5E967D74" w14:textId="77777777" w:rsidR="00D64F15" w:rsidRPr="002B5B44" w:rsidRDefault="00D64F15" w:rsidP="00D64F15">
            <w:pPr>
              <w:pStyle w:val="BodyText"/>
              <w:spacing w:after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D64F15" w:rsidRPr="002B5B44" w14:paraId="75D9577B" w14:textId="77777777" w:rsidTr="00EC2F31">
        <w:tc>
          <w:tcPr>
            <w:tcW w:w="3150" w:type="dxa"/>
          </w:tcPr>
          <w:p w14:paraId="183ACAFD" w14:textId="575F02C3" w:rsidR="00D64F15" w:rsidRPr="002B5B44" w:rsidRDefault="00D64F15" w:rsidP="00D64F15">
            <w:pPr>
              <w:pStyle w:val="BodyText"/>
              <w:spacing w:after="0"/>
              <w:ind w:right="-107"/>
              <w:jc w:val="thaiDistribute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2B5B44">
              <w:rPr>
                <w:rFonts w:ascii="Angsana New" w:hAnsi="Angsana New" w:hint="cs"/>
                <w:i/>
                <w:iCs/>
                <w:spacing w:val="-6"/>
                <w:sz w:val="30"/>
                <w:szCs w:val="30"/>
                <w:cs/>
              </w:rPr>
              <w:t>หัก</w:t>
            </w:r>
            <w:r w:rsidRPr="002B5B44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350" w:type="dxa"/>
          </w:tcPr>
          <w:p w14:paraId="228A15B7" w14:textId="77777777" w:rsidR="00D64F15" w:rsidRPr="002B5B44" w:rsidRDefault="00D64F15" w:rsidP="00D64F15">
            <w:pPr>
              <w:pStyle w:val="BodyText"/>
              <w:spacing w:after="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66FE419" w14:textId="1CD80E00" w:rsidR="00D64F15" w:rsidRPr="002B5B44" w:rsidRDefault="00D64F15" w:rsidP="00D64F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2B5B44">
              <w:rPr>
                <w:rFonts w:ascii="Angsana New" w:hAnsi="Angsana New"/>
                <w:sz w:val="30"/>
                <w:szCs w:val="30"/>
              </w:rPr>
              <w:t>(</w:t>
            </w:r>
            <w:r w:rsidR="00922CAB" w:rsidRPr="00922CAB">
              <w:rPr>
                <w:rFonts w:ascii="Angsana New" w:hAnsi="Angsana New"/>
                <w:sz w:val="30"/>
                <w:szCs w:val="30"/>
              </w:rPr>
              <w:t>1</w:t>
            </w:r>
            <w:r w:rsidRPr="002B5B44">
              <w:rPr>
                <w:rFonts w:ascii="Angsana New" w:hAnsi="Angsana New"/>
                <w:sz w:val="30"/>
                <w:szCs w:val="30"/>
                <w:lang w:val="en-GB"/>
              </w:rPr>
              <w:t>,</w:t>
            </w:r>
            <w:r w:rsidR="00922CAB" w:rsidRPr="00922CAB">
              <w:rPr>
                <w:rFonts w:ascii="Angsana New" w:hAnsi="Angsana New"/>
                <w:sz w:val="30"/>
                <w:szCs w:val="30"/>
              </w:rPr>
              <w:t>588</w:t>
            </w:r>
            <w:r w:rsidRPr="002B5B44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535" w:type="dxa"/>
          </w:tcPr>
          <w:p w14:paraId="2D8E6C06" w14:textId="77777777" w:rsidR="00D64F15" w:rsidRPr="002B5B44" w:rsidRDefault="00D64F15" w:rsidP="00D64F15">
            <w:pPr>
              <w:pStyle w:val="BodyText"/>
              <w:tabs>
                <w:tab w:val="clear" w:pos="227"/>
                <w:tab w:val="left" w:pos="252"/>
              </w:tabs>
              <w:spacing w:after="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30" w:type="dxa"/>
          </w:tcPr>
          <w:p w14:paraId="4BD2ECF5" w14:textId="77777777" w:rsidR="00D64F15" w:rsidRPr="002B5B44" w:rsidRDefault="00D64F15" w:rsidP="00D64F15">
            <w:pPr>
              <w:pStyle w:val="BodyText"/>
              <w:spacing w:after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D64F15" w:rsidRPr="002B5B44" w14:paraId="7310DEF2" w14:textId="77777777" w:rsidTr="00EC2F31">
        <w:tc>
          <w:tcPr>
            <w:tcW w:w="3150" w:type="dxa"/>
          </w:tcPr>
          <w:p w14:paraId="3A2C0E35" w14:textId="77777777" w:rsidR="00D64F15" w:rsidRPr="002B5B44" w:rsidRDefault="00D64F15" w:rsidP="00D64F15">
            <w:pPr>
              <w:pStyle w:val="BodyText"/>
              <w:spacing w:after="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B5B4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รวมส่วนที่ไม่หมุนเวียน</w:t>
            </w:r>
            <w:r w:rsidRPr="002B5B44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- </w:t>
            </w:r>
            <w:r w:rsidRPr="002B5B4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350" w:type="dxa"/>
          </w:tcPr>
          <w:p w14:paraId="4729CF8F" w14:textId="77777777" w:rsidR="00D64F15" w:rsidRPr="002B5B44" w:rsidRDefault="00D64F15" w:rsidP="00D64F15">
            <w:pPr>
              <w:pStyle w:val="BodyText"/>
              <w:spacing w:after="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2A0C85A8" w14:textId="5677E89B" w:rsidR="00D64F15" w:rsidRPr="002B5B44" w:rsidRDefault="00922CAB" w:rsidP="00D64F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22CAB">
              <w:rPr>
                <w:rFonts w:ascii="Angsana New" w:hAnsi="Angsana New"/>
                <w:b/>
                <w:bCs/>
                <w:sz w:val="30"/>
                <w:szCs w:val="30"/>
              </w:rPr>
              <w:t>19</w:t>
            </w:r>
            <w:r w:rsidR="00D64F15" w:rsidRPr="002B5B4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922CAB">
              <w:rPr>
                <w:rFonts w:ascii="Angsana New" w:hAnsi="Angsana New"/>
                <w:b/>
                <w:bCs/>
                <w:sz w:val="30"/>
                <w:szCs w:val="30"/>
              </w:rPr>
              <w:t>556</w:t>
            </w:r>
          </w:p>
        </w:tc>
        <w:tc>
          <w:tcPr>
            <w:tcW w:w="1535" w:type="dxa"/>
          </w:tcPr>
          <w:p w14:paraId="3D70364E" w14:textId="77777777" w:rsidR="00D64F15" w:rsidRPr="002B5B44" w:rsidRDefault="00D64F15" w:rsidP="00D64F15">
            <w:pPr>
              <w:pStyle w:val="BodyText"/>
              <w:tabs>
                <w:tab w:val="clear" w:pos="227"/>
                <w:tab w:val="left" w:pos="252"/>
              </w:tabs>
              <w:spacing w:after="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30" w:type="dxa"/>
          </w:tcPr>
          <w:p w14:paraId="14E011A0" w14:textId="77777777" w:rsidR="00D64F15" w:rsidRPr="002B5B44" w:rsidRDefault="00D64F15" w:rsidP="00D64F15">
            <w:pPr>
              <w:pStyle w:val="BodyText"/>
              <w:spacing w:after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D64F15" w:rsidRPr="002B5B44" w14:paraId="0D355CFA" w14:textId="77777777" w:rsidTr="00E91AF2">
        <w:tc>
          <w:tcPr>
            <w:tcW w:w="3150" w:type="dxa"/>
          </w:tcPr>
          <w:p w14:paraId="0B048ABA" w14:textId="77777777" w:rsidR="00D64F15" w:rsidRPr="002B5B44" w:rsidRDefault="00D64F15" w:rsidP="00D64F15">
            <w:pPr>
              <w:pStyle w:val="BodyText"/>
              <w:spacing w:after="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484AC980" w14:textId="77777777" w:rsidR="00D64F15" w:rsidRPr="002B5B44" w:rsidRDefault="00D64F15" w:rsidP="00D64F15">
            <w:pPr>
              <w:pStyle w:val="BodyText"/>
              <w:spacing w:after="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78211BB9" w14:textId="77777777" w:rsidR="00D64F15" w:rsidRPr="002B5B44" w:rsidRDefault="00D64F15" w:rsidP="00D64F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535" w:type="dxa"/>
          </w:tcPr>
          <w:p w14:paraId="29317B73" w14:textId="77777777" w:rsidR="00D64F15" w:rsidRPr="002B5B44" w:rsidRDefault="00D64F15" w:rsidP="00D64F15">
            <w:pPr>
              <w:pStyle w:val="BodyText"/>
              <w:tabs>
                <w:tab w:val="clear" w:pos="227"/>
                <w:tab w:val="left" w:pos="252"/>
              </w:tabs>
              <w:spacing w:after="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30" w:type="dxa"/>
          </w:tcPr>
          <w:p w14:paraId="6A59AC56" w14:textId="77777777" w:rsidR="00D64F15" w:rsidRPr="002B5B44" w:rsidRDefault="00D64F15" w:rsidP="00D64F15">
            <w:pPr>
              <w:pStyle w:val="BodyText"/>
              <w:spacing w:after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D64F15" w:rsidRPr="002B5B44" w14:paraId="68285ACC" w14:textId="77777777" w:rsidTr="00EC2F31">
        <w:tc>
          <w:tcPr>
            <w:tcW w:w="3150" w:type="dxa"/>
          </w:tcPr>
          <w:p w14:paraId="7654CF93" w14:textId="5720132D" w:rsidR="00D64F15" w:rsidRPr="002B5B44" w:rsidRDefault="00D64F15" w:rsidP="00D64F15">
            <w:pPr>
              <w:pStyle w:val="BodyText"/>
              <w:spacing w:after="0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B5B4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350" w:type="dxa"/>
          </w:tcPr>
          <w:p w14:paraId="2EAC3F8D" w14:textId="77777777" w:rsidR="00D64F15" w:rsidRPr="002B5B44" w:rsidRDefault="00D64F15" w:rsidP="00D64F15">
            <w:pPr>
              <w:pStyle w:val="BodyText"/>
              <w:spacing w:after="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10ED586" w14:textId="77777777" w:rsidR="00D64F15" w:rsidRPr="002B5B44" w:rsidRDefault="00D64F15" w:rsidP="00D64F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5" w:type="dxa"/>
          </w:tcPr>
          <w:p w14:paraId="51222C3A" w14:textId="77777777" w:rsidR="00D64F15" w:rsidRPr="002B5B44" w:rsidRDefault="00D64F15" w:rsidP="00D64F15">
            <w:pPr>
              <w:pStyle w:val="BodyText"/>
              <w:tabs>
                <w:tab w:val="clear" w:pos="227"/>
                <w:tab w:val="left" w:pos="252"/>
              </w:tabs>
              <w:spacing w:after="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0" w:type="dxa"/>
          </w:tcPr>
          <w:p w14:paraId="27078FE7" w14:textId="77777777" w:rsidR="00D64F15" w:rsidRPr="002B5B44" w:rsidRDefault="00D64F15" w:rsidP="00D64F15">
            <w:pPr>
              <w:pStyle w:val="BodyText"/>
              <w:spacing w:after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D64F15" w:rsidRPr="002B5B44" w14:paraId="5509344A" w14:textId="77777777" w:rsidTr="00EC2F31">
        <w:tc>
          <w:tcPr>
            <w:tcW w:w="3150" w:type="dxa"/>
          </w:tcPr>
          <w:p w14:paraId="6F3021B1" w14:textId="77777777" w:rsidR="00D64F15" w:rsidRPr="002B5B44" w:rsidRDefault="00D64F15" w:rsidP="00D64F15">
            <w:pPr>
              <w:pStyle w:val="BodyText"/>
              <w:spacing w:after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B5B4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หุ้นกู้</w:t>
            </w:r>
          </w:p>
        </w:tc>
        <w:tc>
          <w:tcPr>
            <w:tcW w:w="1350" w:type="dxa"/>
          </w:tcPr>
          <w:p w14:paraId="24897E7C" w14:textId="77777777" w:rsidR="00D64F15" w:rsidRPr="002B5B44" w:rsidRDefault="00D64F15" w:rsidP="00D64F15">
            <w:pPr>
              <w:pStyle w:val="BodyText"/>
              <w:spacing w:after="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9C62633" w14:textId="77777777" w:rsidR="00D64F15" w:rsidRPr="002B5B44" w:rsidRDefault="00D64F15" w:rsidP="00D64F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5" w:type="dxa"/>
          </w:tcPr>
          <w:p w14:paraId="51B4537C" w14:textId="77777777" w:rsidR="00D64F15" w:rsidRPr="002B5B44" w:rsidRDefault="00D64F15" w:rsidP="00D64F15">
            <w:pPr>
              <w:pStyle w:val="BodyText"/>
              <w:tabs>
                <w:tab w:val="clear" w:pos="227"/>
                <w:tab w:val="left" w:pos="252"/>
              </w:tabs>
              <w:spacing w:after="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0" w:type="dxa"/>
          </w:tcPr>
          <w:p w14:paraId="0DF3978A" w14:textId="77777777" w:rsidR="00D64F15" w:rsidRPr="002B5B44" w:rsidRDefault="00D64F15" w:rsidP="00D64F15">
            <w:pPr>
              <w:pStyle w:val="BodyText"/>
              <w:spacing w:after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D64F15" w:rsidRPr="002B5B44" w14:paraId="6A056255" w14:textId="77777777" w:rsidTr="00EC2F31">
        <w:tc>
          <w:tcPr>
            <w:tcW w:w="3150" w:type="dxa"/>
          </w:tcPr>
          <w:p w14:paraId="5D27ECB3" w14:textId="77777777" w:rsidR="00D64F15" w:rsidRPr="002B5B44" w:rsidRDefault="00D64F15" w:rsidP="00D64F15">
            <w:pPr>
              <w:pStyle w:val="BodyText"/>
              <w:spacing w:after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B5B44">
              <w:rPr>
                <w:rFonts w:ascii="Angsana New" w:hAnsi="Angsana New" w:hint="cs"/>
                <w:sz w:val="30"/>
                <w:szCs w:val="30"/>
                <w:cs/>
              </w:rPr>
              <w:t>บริษัท ผลิตไฟฟ้าราชบุรี จำกัด</w:t>
            </w:r>
          </w:p>
        </w:tc>
        <w:tc>
          <w:tcPr>
            <w:tcW w:w="1350" w:type="dxa"/>
          </w:tcPr>
          <w:p w14:paraId="5FB0657E" w14:textId="2AE18EEF" w:rsidR="00D64F15" w:rsidRPr="002B5B44" w:rsidRDefault="00922CAB" w:rsidP="00D64F15">
            <w:pPr>
              <w:pStyle w:val="BodyText"/>
              <w:spacing w:after="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22CAB">
              <w:rPr>
                <w:rFonts w:ascii="Angsana New" w:hAnsi="Angsana New" w:hint="cs"/>
                <w:sz w:val="30"/>
                <w:szCs w:val="30"/>
              </w:rPr>
              <w:t>2</w:t>
            </w:r>
            <w:r w:rsidR="00D64F15" w:rsidRPr="002B5B44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922CAB">
              <w:rPr>
                <w:rFonts w:ascii="Angsana New" w:hAnsi="Angsana New" w:hint="cs"/>
                <w:sz w:val="30"/>
                <w:szCs w:val="30"/>
              </w:rPr>
              <w:t>000</w:t>
            </w:r>
            <w:r w:rsidR="00D64F15" w:rsidRPr="002B5B44">
              <w:rPr>
                <w:rFonts w:ascii="Angsana New" w:hAnsi="Angsana New" w:hint="cs"/>
                <w:sz w:val="30"/>
                <w:szCs w:val="30"/>
              </w:rPr>
              <w:br/>
            </w:r>
            <w:r w:rsidR="00D64F15" w:rsidRPr="002B5B44">
              <w:rPr>
                <w:rFonts w:ascii="Angsana New" w:hAnsi="Angsana New" w:hint="cs"/>
                <w:sz w:val="30"/>
                <w:szCs w:val="30"/>
                <w:cs/>
              </w:rPr>
              <w:t>ล้านบาท</w:t>
            </w:r>
          </w:p>
        </w:tc>
        <w:tc>
          <w:tcPr>
            <w:tcW w:w="990" w:type="dxa"/>
          </w:tcPr>
          <w:p w14:paraId="0D328425" w14:textId="57C7EDE3" w:rsidR="00D64F15" w:rsidRPr="002B5B44" w:rsidRDefault="00922CAB" w:rsidP="00D64F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after="0" w:line="240" w:lineRule="auto"/>
              <w:ind w:left="-108" w:right="10"/>
              <w:rPr>
                <w:rFonts w:ascii="Angsana New" w:hAnsi="Angsana New"/>
                <w:sz w:val="30"/>
                <w:szCs w:val="30"/>
              </w:rPr>
            </w:pPr>
            <w:r w:rsidRPr="00922CAB">
              <w:rPr>
                <w:rFonts w:ascii="Angsana New" w:hAnsi="Angsana New" w:hint="cs"/>
                <w:sz w:val="30"/>
                <w:szCs w:val="30"/>
              </w:rPr>
              <w:t>2</w:t>
            </w:r>
            <w:r w:rsidR="00D64F15" w:rsidRPr="002B5B44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922CAB">
              <w:rPr>
                <w:rFonts w:ascii="Angsana New" w:hAnsi="Angsana New" w:hint="cs"/>
                <w:sz w:val="30"/>
                <w:szCs w:val="30"/>
              </w:rPr>
              <w:t>000</w:t>
            </w:r>
          </w:p>
        </w:tc>
        <w:tc>
          <w:tcPr>
            <w:tcW w:w="1535" w:type="dxa"/>
          </w:tcPr>
          <w:p w14:paraId="66042C19" w14:textId="687184CD" w:rsidR="00D64F15" w:rsidRPr="002B5B44" w:rsidRDefault="00922CAB" w:rsidP="00D64F15">
            <w:pPr>
              <w:pStyle w:val="BodyText"/>
              <w:tabs>
                <w:tab w:val="clear" w:pos="227"/>
                <w:tab w:val="left" w:pos="252"/>
              </w:tabs>
              <w:spacing w:after="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22CAB">
              <w:rPr>
                <w:rFonts w:ascii="Angsana New" w:hAnsi="Angsana New" w:hint="cs"/>
                <w:sz w:val="30"/>
                <w:szCs w:val="30"/>
              </w:rPr>
              <w:t>3</w:t>
            </w:r>
            <w:r w:rsidR="00D64F15" w:rsidRPr="002B5B44">
              <w:rPr>
                <w:rFonts w:ascii="Angsana New" w:hAnsi="Angsana New" w:hint="cs"/>
                <w:sz w:val="30"/>
                <w:szCs w:val="30"/>
              </w:rPr>
              <w:t>.</w:t>
            </w:r>
            <w:r w:rsidRPr="00922CAB">
              <w:rPr>
                <w:rFonts w:ascii="Angsana New" w:hAnsi="Angsana New" w:hint="cs"/>
                <w:sz w:val="30"/>
                <w:szCs w:val="30"/>
              </w:rPr>
              <w:t>50</w:t>
            </w:r>
          </w:p>
        </w:tc>
        <w:tc>
          <w:tcPr>
            <w:tcW w:w="2430" w:type="dxa"/>
          </w:tcPr>
          <w:p w14:paraId="491C9ED0" w14:textId="7B7825BC" w:rsidR="00D64F15" w:rsidRPr="002B5B44" w:rsidRDefault="00D64F15" w:rsidP="00D64F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  <w:r w:rsidRPr="002B5B44">
              <w:rPr>
                <w:rFonts w:ascii="Angsana New" w:hAnsi="Angsana New" w:hint="cs"/>
                <w:sz w:val="30"/>
                <w:szCs w:val="30"/>
                <w:cs/>
              </w:rPr>
              <w:t xml:space="preserve">หุ้นกู้มีอายุ </w:t>
            </w:r>
            <w:r w:rsidR="00922CAB" w:rsidRPr="00922CAB">
              <w:rPr>
                <w:rFonts w:ascii="Angsana New" w:hAnsi="Angsana New" w:hint="cs"/>
                <w:sz w:val="30"/>
                <w:szCs w:val="30"/>
              </w:rPr>
              <w:t>7</w:t>
            </w:r>
            <w:r w:rsidRPr="002B5B44">
              <w:rPr>
                <w:rFonts w:ascii="Angsana New" w:hAnsi="Angsana New" w:hint="cs"/>
                <w:sz w:val="30"/>
                <w:szCs w:val="30"/>
                <w:cs/>
              </w:rPr>
              <w:t xml:space="preserve"> ปี และครบกำหนดไถ่ถอนในปี </w:t>
            </w:r>
            <w:r w:rsidR="00922CAB" w:rsidRPr="00922CAB">
              <w:rPr>
                <w:rFonts w:ascii="Angsana New" w:hAnsi="Angsana New" w:hint="cs"/>
                <w:sz w:val="30"/>
                <w:szCs w:val="30"/>
              </w:rPr>
              <w:t>2565</w:t>
            </w:r>
          </w:p>
        </w:tc>
      </w:tr>
      <w:tr w:rsidR="00D64F15" w:rsidRPr="002B5B44" w14:paraId="49E4DFE8" w14:textId="77777777" w:rsidTr="00EC2F31">
        <w:tc>
          <w:tcPr>
            <w:tcW w:w="3150" w:type="dxa"/>
          </w:tcPr>
          <w:p w14:paraId="39B74B23" w14:textId="77777777" w:rsidR="00D64F15" w:rsidRPr="002B5B44" w:rsidRDefault="00D64F15" w:rsidP="00D64F15">
            <w:pPr>
              <w:pStyle w:val="BodyText"/>
              <w:spacing w:after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47CA608C" w14:textId="77777777" w:rsidR="00D64F15" w:rsidRPr="002B5B44" w:rsidRDefault="00D64F15" w:rsidP="00D64F15">
            <w:pPr>
              <w:pStyle w:val="BodyText"/>
              <w:spacing w:after="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9E6A4BD" w14:textId="77777777" w:rsidR="00D64F15" w:rsidRPr="002B5B44" w:rsidRDefault="00D64F15" w:rsidP="00D64F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5" w:type="dxa"/>
          </w:tcPr>
          <w:p w14:paraId="604AC43E" w14:textId="77777777" w:rsidR="00D64F15" w:rsidRPr="002B5B44" w:rsidRDefault="00D64F15" w:rsidP="00D64F15">
            <w:pPr>
              <w:pStyle w:val="BodyText"/>
              <w:tabs>
                <w:tab w:val="clear" w:pos="227"/>
                <w:tab w:val="left" w:pos="252"/>
              </w:tabs>
              <w:spacing w:after="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0" w:type="dxa"/>
          </w:tcPr>
          <w:p w14:paraId="2F5779B5" w14:textId="77777777" w:rsidR="00D64F15" w:rsidRPr="002B5B44" w:rsidRDefault="00D64F15" w:rsidP="00D64F15">
            <w:pPr>
              <w:pStyle w:val="BodyText"/>
              <w:spacing w:after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D64F15" w:rsidRPr="002B5B44" w14:paraId="6ABEE052" w14:textId="77777777" w:rsidTr="00EC2F31">
        <w:tc>
          <w:tcPr>
            <w:tcW w:w="3150" w:type="dxa"/>
          </w:tcPr>
          <w:p w14:paraId="4D2AF505" w14:textId="77777777" w:rsidR="00D64F15" w:rsidRPr="002B5B44" w:rsidRDefault="00D64F15" w:rsidP="00D64F15">
            <w:pPr>
              <w:pStyle w:val="BodyText"/>
              <w:spacing w:after="0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B5B4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ระยะยาว</w:t>
            </w:r>
          </w:p>
        </w:tc>
        <w:tc>
          <w:tcPr>
            <w:tcW w:w="1350" w:type="dxa"/>
          </w:tcPr>
          <w:p w14:paraId="0406933E" w14:textId="77777777" w:rsidR="00D64F15" w:rsidRPr="002B5B44" w:rsidRDefault="00D64F15" w:rsidP="00D64F15">
            <w:pPr>
              <w:pStyle w:val="BodyText"/>
              <w:spacing w:after="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B4B5D83" w14:textId="77777777" w:rsidR="00D64F15" w:rsidRPr="002B5B44" w:rsidRDefault="00D64F15" w:rsidP="00D64F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5" w:type="dxa"/>
          </w:tcPr>
          <w:p w14:paraId="654F0F9A" w14:textId="77777777" w:rsidR="00D64F15" w:rsidRPr="002B5B44" w:rsidRDefault="00D64F15" w:rsidP="00D64F15">
            <w:pPr>
              <w:pStyle w:val="BodyText"/>
              <w:tabs>
                <w:tab w:val="clear" w:pos="227"/>
                <w:tab w:val="left" w:pos="252"/>
              </w:tabs>
              <w:spacing w:after="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0" w:type="dxa"/>
          </w:tcPr>
          <w:p w14:paraId="25167CCF" w14:textId="77777777" w:rsidR="00D64F15" w:rsidRPr="002B5B44" w:rsidRDefault="00D64F15" w:rsidP="00D64F15">
            <w:pPr>
              <w:pStyle w:val="BodyText"/>
              <w:spacing w:after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D64F15" w:rsidRPr="002B5B44" w14:paraId="0B0AC623" w14:textId="77777777" w:rsidTr="00EC2F31">
        <w:tc>
          <w:tcPr>
            <w:tcW w:w="3150" w:type="dxa"/>
          </w:tcPr>
          <w:p w14:paraId="37B0A2CD" w14:textId="77777777" w:rsidR="00D64F15" w:rsidRPr="002B5B44" w:rsidRDefault="00D64F15" w:rsidP="00D64F15">
            <w:pPr>
              <w:pStyle w:val="BodyText"/>
              <w:spacing w:after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B5B4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หุ้นกู้</w:t>
            </w:r>
          </w:p>
        </w:tc>
        <w:tc>
          <w:tcPr>
            <w:tcW w:w="1350" w:type="dxa"/>
          </w:tcPr>
          <w:p w14:paraId="0E62535D" w14:textId="77777777" w:rsidR="00D64F15" w:rsidRPr="002B5B44" w:rsidRDefault="00D64F15" w:rsidP="00D64F15">
            <w:pPr>
              <w:pStyle w:val="BodyText"/>
              <w:spacing w:after="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D24D5CC" w14:textId="77777777" w:rsidR="00D64F15" w:rsidRPr="002B5B44" w:rsidRDefault="00D64F15" w:rsidP="00D64F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5" w:type="dxa"/>
          </w:tcPr>
          <w:p w14:paraId="392AEA19" w14:textId="77777777" w:rsidR="00D64F15" w:rsidRPr="002B5B44" w:rsidRDefault="00D64F15" w:rsidP="00D64F15">
            <w:pPr>
              <w:pStyle w:val="BodyText"/>
              <w:tabs>
                <w:tab w:val="clear" w:pos="227"/>
                <w:tab w:val="left" w:pos="252"/>
              </w:tabs>
              <w:spacing w:after="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0" w:type="dxa"/>
          </w:tcPr>
          <w:p w14:paraId="3E6385A4" w14:textId="77777777" w:rsidR="00D64F15" w:rsidRPr="002B5B44" w:rsidRDefault="00D64F15" w:rsidP="00D64F15">
            <w:pPr>
              <w:pStyle w:val="BodyText"/>
              <w:spacing w:after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D64F15" w:rsidRPr="002B5B44" w14:paraId="6CAB1A43" w14:textId="77777777" w:rsidTr="00EC2F31">
        <w:tc>
          <w:tcPr>
            <w:tcW w:w="3150" w:type="dxa"/>
          </w:tcPr>
          <w:p w14:paraId="375FF339" w14:textId="77777777" w:rsidR="00D64F15" w:rsidRPr="002B5B44" w:rsidRDefault="00D64F15" w:rsidP="00D64F15">
            <w:pPr>
              <w:pStyle w:val="BodyText"/>
              <w:spacing w:after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B5B44">
              <w:rPr>
                <w:rFonts w:ascii="Angsana New" w:hAnsi="Angsana New"/>
                <w:sz w:val="30"/>
                <w:szCs w:val="30"/>
                <w:cs/>
              </w:rPr>
              <w:t>บริษัท ราช กรุ๊ป จำกัด (มหาชน)</w:t>
            </w:r>
          </w:p>
          <w:p w14:paraId="7702A89F" w14:textId="77777777" w:rsidR="00D64F15" w:rsidRPr="002B5B44" w:rsidRDefault="00D64F15" w:rsidP="00D64F15">
            <w:pPr>
              <w:pStyle w:val="BodyText"/>
              <w:spacing w:after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3C0BD093" w14:textId="702986BC" w:rsidR="00D64F15" w:rsidRPr="002B5B44" w:rsidRDefault="00922CAB" w:rsidP="00D64F15">
            <w:pPr>
              <w:pStyle w:val="BodyText"/>
              <w:spacing w:after="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22CAB">
              <w:rPr>
                <w:rFonts w:ascii="Angsana New" w:hAnsi="Angsana New"/>
                <w:sz w:val="30"/>
                <w:szCs w:val="30"/>
              </w:rPr>
              <w:t>8</w:t>
            </w:r>
            <w:r w:rsidR="00D64F15" w:rsidRPr="002B5B44">
              <w:rPr>
                <w:rFonts w:ascii="Angsana New" w:hAnsi="Angsana New"/>
                <w:sz w:val="30"/>
                <w:szCs w:val="30"/>
              </w:rPr>
              <w:t>,</w:t>
            </w:r>
            <w:r w:rsidRPr="00922CAB">
              <w:rPr>
                <w:rFonts w:ascii="Angsana New" w:hAnsi="Angsana New"/>
                <w:sz w:val="30"/>
                <w:szCs w:val="30"/>
              </w:rPr>
              <w:t>000</w:t>
            </w:r>
          </w:p>
          <w:p w14:paraId="2C4D7823" w14:textId="77777777" w:rsidR="00D64F15" w:rsidRPr="002B5B44" w:rsidRDefault="00D64F15" w:rsidP="00D64F15">
            <w:pPr>
              <w:pStyle w:val="BodyText"/>
              <w:spacing w:after="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B5B44">
              <w:rPr>
                <w:rFonts w:ascii="Angsana New" w:hAnsi="Angsana New" w:hint="cs"/>
                <w:sz w:val="30"/>
                <w:szCs w:val="30"/>
                <w:cs/>
              </w:rPr>
              <w:t>ล้านบาท</w:t>
            </w:r>
          </w:p>
        </w:tc>
        <w:tc>
          <w:tcPr>
            <w:tcW w:w="990" w:type="dxa"/>
          </w:tcPr>
          <w:p w14:paraId="33069D4C" w14:textId="43E3C330" w:rsidR="00D64F15" w:rsidRPr="002B5B44" w:rsidRDefault="00922CAB" w:rsidP="00D64F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922CAB">
              <w:rPr>
                <w:rFonts w:ascii="Angsana New" w:hAnsi="Angsana New"/>
                <w:sz w:val="30"/>
                <w:szCs w:val="30"/>
              </w:rPr>
              <w:t>8</w:t>
            </w:r>
            <w:r w:rsidR="00D64F15" w:rsidRPr="002B5B44">
              <w:rPr>
                <w:rFonts w:ascii="Angsana New" w:hAnsi="Angsana New"/>
                <w:sz w:val="30"/>
                <w:szCs w:val="30"/>
              </w:rPr>
              <w:t>,</w:t>
            </w:r>
            <w:r w:rsidRPr="00922CAB">
              <w:rPr>
                <w:rFonts w:ascii="Angsana New" w:hAnsi="Angsana New"/>
                <w:sz w:val="30"/>
                <w:szCs w:val="30"/>
              </w:rPr>
              <w:t>000</w:t>
            </w:r>
          </w:p>
        </w:tc>
        <w:tc>
          <w:tcPr>
            <w:tcW w:w="1535" w:type="dxa"/>
          </w:tcPr>
          <w:p w14:paraId="1FCD4A7F" w14:textId="58DA1E34" w:rsidR="00D64F15" w:rsidRPr="002B5B44" w:rsidRDefault="00922CAB" w:rsidP="00D64F15">
            <w:pPr>
              <w:pStyle w:val="BodyText"/>
              <w:tabs>
                <w:tab w:val="clear" w:pos="227"/>
                <w:tab w:val="left" w:pos="252"/>
              </w:tabs>
              <w:spacing w:after="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22CAB">
              <w:rPr>
                <w:rFonts w:ascii="Angsana New" w:hAnsi="Angsana New"/>
                <w:sz w:val="30"/>
                <w:szCs w:val="30"/>
              </w:rPr>
              <w:t>1</w:t>
            </w:r>
            <w:r w:rsidR="00D64F15" w:rsidRPr="002B5B44">
              <w:rPr>
                <w:rFonts w:ascii="Angsana New" w:hAnsi="Angsana New"/>
                <w:sz w:val="30"/>
                <w:szCs w:val="30"/>
              </w:rPr>
              <w:t>.</w:t>
            </w:r>
            <w:r w:rsidRPr="00922CAB">
              <w:rPr>
                <w:rFonts w:ascii="Angsana New" w:hAnsi="Angsana New"/>
                <w:sz w:val="30"/>
                <w:szCs w:val="30"/>
              </w:rPr>
              <w:t>32</w:t>
            </w:r>
            <w:r w:rsidR="00D64F15" w:rsidRPr="002B5B44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922CAB">
              <w:rPr>
                <w:rFonts w:ascii="Angsana New" w:hAnsi="Angsana New"/>
                <w:sz w:val="30"/>
                <w:szCs w:val="30"/>
              </w:rPr>
              <w:t>2</w:t>
            </w:r>
            <w:r w:rsidR="00D64F15" w:rsidRPr="002B5B44">
              <w:rPr>
                <w:rFonts w:ascii="Angsana New" w:hAnsi="Angsana New"/>
                <w:sz w:val="30"/>
                <w:szCs w:val="30"/>
              </w:rPr>
              <w:t>.</w:t>
            </w:r>
            <w:r w:rsidRPr="00922CAB">
              <w:rPr>
                <w:rFonts w:ascii="Angsana New" w:hAnsi="Angsana New"/>
                <w:sz w:val="30"/>
                <w:szCs w:val="30"/>
              </w:rPr>
              <w:t>94</w:t>
            </w:r>
          </w:p>
        </w:tc>
        <w:tc>
          <w:tcPr>
            <w:tcW w:w="2430" w:type="dxa"/>
          </w:tcPr>
          <w:p w14:paraId="21AFB478" w14:textId="1DB12FF7" w:rsidR="00D64F15" w:rsidRPr="002B5B44" w:rsidRDefault="00D64F15" w:rsidP="00D64F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rPr>
                <w:rFonts w:ascii="Angsana New" w:hAnsi="Angsana New"/>
                <w:sz w:val="30"/>
                <w:szCs w:val="30"/>
                <w:cs/>
              </w:rPr>
            </w:pPr>
            <w:r w:rsidRPr="002B5B44">
              <w:rPr>
                <w:rFonts w:ascii="Angsana New" w:hAnsi="Angsana New" w:hint="cs"/>
                <w:sz w:val="30"/>
                <w:szCs w:val="30"/>
                <w:cs/>
              </w:rPr>
              <w:t xml:space="preserve">หุ้นกู้มีอายุ </w:t>
            </w:r>
            <w:r w:rsidR="00922CAB" w:rsidRPr="00922CAB">
              <w:rPr>
                <w:rFonts w:ascii="Angsana New" w:hAnsi="Angsana New"/>
                <w:sz w:val="30"/>
                <w:szCs w:val="30"/>
              </w:rPr>
              <w:t>3</w:t>
            </w:r>
            <w:r w:rsidRPr="002B5B44">
              <w:rPr>
                <w:rFonts w:ascii="Angsana New" w:hAnsi="Angsana New" w:hint="cs"/>
                <w:sz w:val="30"/>
                <w:szCs w:val="30"/>
                <w:cs/>
              </w:rPr>
              <w:t xml:space="preserve"> ปี </w:t>
            </w:r>
            <w:r w:rsidR="00922CAB" w:rsidRPr="00922CAB">
              <w:rPr>
                <w:rFonts w:ascii="Angsana New" w:hAnsi="Angsana New"/>
                <w:sz w:val="30"/>
                <w:szCs w:val="30"/>
              </w:rPr>
              <w:t>5</w:t>
            </w:r>
            <w:r w:rsidRPr="002B5B44">
              <w:rPr>
                <w:rFonts w:ascii="Angsana New" w:hAnsi="Angsana New" w:hint="cs"/>
                <w:sz w:val="30"/>
                <w:szCs w:val="30"/>
                <w:cs/>
              </w:rPr>
              <w:t xml:space="preserve"> ปี </w:t>
            </w:r>
            <w:r w:rsidR="00922CAB" w:rsidRPr="00922CAB">
              <w:rPr>
                <w:rFonts w:ascii="Angsana New" w:hAnsi="Angsana New" w:hint="cs"/>
                <w:sz w:val="30"/>
                <w:szCs w:val="30"/>
              </w:rPr>
              <w:t>10</w:t>
            </w:r>
            <w:r w:rsidRPr="002B5B44">
              <w:rPr>
                <w:rFonts w:ascii="Angsana New" w:hAnsi="Angsana New" w:hint="cs"/>
                <w:sz w:val="30"/>
                <w:szCs w:val="30"/>
                <w:cs/>
              </w:rPr>
              <w:t xml:space="preserve"> ปี และ </w:t>
            </w:r>
            <w:r w:rsidR="00922CAB" w:rsidRPr="00922CAB">
              <w:rPr>
                <w:rFonts w:ascii="Angsana New" w:hAnsi="Angsana New" w:hint="cs"/>
                <w:sz w:val="30"/>
                <w:szCs w:val="30"/>
              </w:rPr>
              <w:t>15</w:t>
            </w:r>
            <w:r w:rsidRPr="002B5B44">
              <w:rPr>
                <w:rFonts w:ascii="Angsana New" w:hAnsi="Angsana New" w:hint="cs"/>
                <w:sz w:val="30"/>
                <w:szCs w:val="30"/>
                <w:cs/>
              </w:rPr>
              <w:t xml:space="preserve"> ปี และครบกำหนดไถ่ถอนในปี </w:t>
            </w:r>
            <w:r w:rsidR="00922CAB" w:rsidRPr="00922CAB">
              <w:rPr>
                <w:rFonts w:ascii="Angsana New" w:hAnsi="Angsana New" w:hint="cs"/>
                <w:sz w:val="30"/>
                <w:szCs w:val="30"/>
              </w:rPr>
              <w:t>2566</w:t>
            </w:r>
            <w:r w:rsidRPr="002B5B44">
              <w:rPr>
                <w:rFonts w:ascii="Angsana New" w:hAnsi="Angsana New" w:hint="cs"/>
                <w:sz w:val="30"/>
                <w:szCs w:val="30"/>
                <w:cs/>
              </w:rPr>
              <w:t xml:space="preserve"> ปี </w:t>
            </w:r>
            <w:r w:rsidR="00922CAB" w:rsidRPr="00922CAB">
              <w:rPr>
                <w:rFonts w:ascii="Angsana New" w:hAnsi="Angsana New" w:hint="cs"/>
                <w:sz w:val="30"/>
                <w:szCs w:val="30"/>
              </w:rPr>
              <w:t>2568</w:t>
            </w:r>
            <w:r w:rsidRPr="002B5B44">
              <w:rPr>
                <w:rFonts w:ascii="Angsana New" w:hAnsi="Angsana New" w:hint="cs"/>
                <w:sz w:val="30"/>
                <w:szCs w:val="30"/>
                <w:cs/>
              </w:rPr>
              <w:t xml:space="preserve"> ปี </w:t>
            </w:r>
            <w:r w:rsidR="00922CAB" w:rsidRPr="00922CAB">
              <w:rPr>
                <w:rFonts w:ascii="Angsana New" w:hAnsi="Angsana New" w:hint="cs"/>
                <w:sz w:val="30"/>
                <w:szCs w:val="30"/>
              </w:rPr>
              <w:t>2573</w:t>
            </w:r>
            <w:r w:rsidRPr="002B5B44">
              <w:rPr>
                <w:rFonts w:ascii="Angsana New" w:hAnsi="Angsana New" w:hint="cs"/>
                <w:sz w:val="30"/>
                <w:szCs w:val="30"/>
                <w:cs/>
              </w:rPr>
              <w:t xml:space="preserve"> และปี </w:t>
            </w:r>
            <w:r w:rsidR="00922CAB" w:rsidRPr="00922CAB">
              <w:rPr>
                <w:rFonts w:ascii="Angsana New" w:hAnsi="Angsana New" w:hint="cs"/>
                <w:sz w:val="30"/>
                <w:szCs w:val="30"/>
              </w:rPr>
              <w:t>2578</w:t>
            </w:r>
            <w:r w:rsidRPr="002B5B44">
              <w:rPr>
                <w:rFonts w:ascii="Angsana New" w:hAnsi="Angsana New" w:hint="cs"/>
                <w:sz w:val="30"/>
                <w:szCs w:val="30"/>
                <w:cs/>
              </w:rPr>
              <w:t xml:space="preserve"> ตามลำดับ</w:t>
            </w:r>
          </w:p>
        </w:tc>
      </w:tr>
      <w:tr w:rsidR="008F0642" w:rsidRPr="002B5B44" w14:paraId="338FA345" w14:textId="77777777" w:rsidTr="00EC2F31">
        <w:tc>
          <w:tcPr>
            <w:tcW w:w="3150" w:type="dxa"/>
          </w:tcPr>
          <w:p w14:paraId="5F685580" w14:textId="2A2DC8D9" w:rsidR="008F0642" w:rsidRPr="002B5B44" w:rsidRDefault="008F0642" w:rsidP="008F0642">
            <w:pPr>
              <w:pStyle w:val="BodyText"/>
              <w:spacing w:after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B5B4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ระยะยาว</w:t>
            </w:r>
          </w:p>
        </w:tc>
        <w:tc>
          <w:tcPr>
            <w:tcW w:w="1350" w:type="dxa"/>
          </w:tcPr>
          <w:p w14:paraId="40A4ECFA" w14:textId="77777777" w:rsidR="008F0642" w:rsidRPr="00922CAB" w:rsidRDefault="008F0642" w:rsidP="008F0642">
            <w:pPr>
              <w:pStyle w:val="BodyText"/>
              <w:spacing w:after="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22400F9" w14:textId="77777777" w:rsidR="008F0642" w:rsidRPr="00922CAB" w:rsidRDefault="008F0642" w:rsidP="008F06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5" w:type="dxa"/>
          </w:tcPr>
          <w:p w14:paraId="0A46153F" w14:textId="77777777" w:rsidR="008F0642" w:rsidRPr="00922CAB" w:rsidRDefault="008F0642" w:rsidP="008F0642">
            <w:pPr>
              <w:pStyle w:val="BodyText"/>
              <w:tabs>
                <w:tab w:val="clear" w:pos="227"/>
                <w:tab w:val="left" w:pos="252"/>
              </w:tabs>
              <w:spacing w:after="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0" w:type="dxa"/>
          </w:tcPr>
          <w:p w14:paraId="3DA9BB9F" w14:textId="77777777" w:rsidR="008F0642" w:rsidRPr="002B5B44" w:rsidRDefault="008F0642" w:rsidP="008F06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8F0642" w:rsidRPr="002B5B44" w14:paraId="528CE785" w14:textId="77777777" w:rsidTr="00EC2F31">
        <w:tc>
          <w:tcPr>
            <w:tcW w:w="3150" w:type="dxa"/>
          </w:tcPr>
          <w:p w14:paraId="26D79D02" w14:textId="397EF045" w:rsidR="008F0642" w:rsidRPr="002B5B44" w:rsidRDefault="008F0642" w:rsidP="008F0642">
            <w:pPr>
              <w:pStyle w:val="BodyText"/>
              <w:spacing w:after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B5B4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หุ้นกู้</w:t>
            </w:r>
          </w:p>
        </w:tc>
        <w:tc>
          <w:tcPr>
            <w:tcW w:w="1350" w:type="dxa"/>
          </w:tcPr>
          <w:p w14:paraId="38AF174A" w14:textId="77777777" w:rsidR="008F0642" w:rsidRPr="00922CAB" w:rsidRDefault="008F0642" w:rsidP="008F0642">
            <w:pPr>
              <w:pStyle w:val="BodyText"/>
              <w:spacing w:after="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01D4940" w14:textId="77777777" w:rsidR="008F0642" w:rsidRPr="00922CAB" w:rsidRDefault="008F0642" w:rsidP="008F06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5" w:type="dxa"/>
          </w:tcPr>
          <w:p w14:paraId="6E8FEE25" w14:textId="77777777" w:rsidR="008F0642" w:rsidRPr="00922CAB" w:rsidRDefault="008F0642" w:rsidP="008F0642">
            <w:pPr>
              <w:pStyle w:val="BodyText"/>
              <w:tabs>
                <w:tab w:val="clear" w:pos="227"/>
                <w:tab w:val="left" w:pos="252"/>
              </w:tabs>
              <w:spacing w:after="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0" w:type="dxa"/>
          </w:tcPr>
          <w:p w14:paraId="22AFEFBD" w14:textId="77777777" w:rsidR="008F0642" w:rsidRPr="002B5B44" w:rsidRDefault="008F0642" w:rsidP="008F06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D64F15" w:rsidRPr="002B5B44" w14:paraId="40B692C6" w14:textId="77777777" w:rsidTr="00EC2F31">
        <w:tc>
          <w:tcPr>
            <w:tcW w:w="3150" w:type="dxa"/>
          </w:tcPr>
          <w:p w14:paraId="7B1B5ECB" w14:textId="77777777" w:rsidR="00D64F15" w:rsidRPr="002B5B44" w:rsidRDefault="00D64F15" w:rsidP="00D64F15">
            <w:pPr>
              <w:pStyle w:val="BodyText"/>
              <w:spacing w:after="0"/>
              <w:rPr>
                <w:rFonts w:ascii="Angsana New" w:hAnsi="Angsana New"/>
                <w:sz w:val="30"/>
                <w:szCs w:val="30"/>
                <w:cs/>
              </w:rPr>
            </w:pPr>
            <w:r w:rsidRPr="002B5B44">
              <w:rPr>
                <w:rFonts w:ascii="Angsana New" w:hAnsi="Angsana New" w:hint="cs"/>
                <w:sz w:val="30"/>
                <w:szCs w:val="30"/>
                <w:cs/>
              </w:rPr>
              <w:t>บริษัท อาร์เอช อินเตอร์เนชั่นแนล</w:t>
            </w:r>
            <w:r w:rsidRPr="002B5B44">
              <w:rPr>
                <w:rFonts w:ascii="Angsana New" w:hAnsi="Angsana New" w:hint="cs"/>
                <w:sz w:val="30"/>
                <w:szCs w:val="30"/>
                <w:cs/>
              </w:rPr>
              <w:br/>
              <w:t xml:space="preserve">   (สิงคโปร์) คอร์ปอเรชั่น จำกัด</w:t>
            </w:r>
          </w:p>
        </w:tc>
        <w:tc>
          <w:tcPr>
            <w:tcW w:w="1350" w:type="dxa"/>
          </w:tcPr>
          <w:p w14:paraId="641085A9" w14:textId="4427096E" w:rsidR="00D64F15" w:rsidRPr="002B5B44" w:rsidRDefault="00922CAB" w:rsidP="00D64F15">
            <w:pPr>
              <w:pStyle w:val="BodyText"/>
              <w:spacing w:after="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22CAB">
              <w:rPr>
                <w:rFonts w:ascii="Angsana New" w:hAnsi="Angsana New" w:hint="cs"/>
                <w:sz w:val="30"/>
                <w:szCs w:val="30"/>
              </w:rPr>
              <w:t>300</w:t>
            </w:r>
            <w:r w:rsidR="00D64F15" w:rsidRPr="002B5B44">
              <w:rPr>
                <w:rFonts w:ascii="Angsana New" w:hAnsi="Angsana New" w:hint="cs"/>
                <w:sz w:val="30"/>
                <w:szCs w:val="30"/>
              </w:rPr>
              <w:br/>
            </w:r>
            <w:r w:rsidR="00D64F15" w:rsidRPr="002B5B44">
              <w:rPr>
                <w:rFonts w:ascii="Angsana New" w:hAnsi="Angsana New" w:hint="cs"/>
                <w:sz w:val="30"/>
                <w:szCs w:val="30"/>
                <w:cs/>
              </w:rPr>
              <w:t>ล้านเหรียญสหรัฐอเมริกา</w:t>
            </w:r>
          </w:p>
        </w:tc>
        <w:tc>
          <w:tcPr>
            <w:tcW w:w="990" w:type="dxa"/>
          </w:tcPr>
          <w:p w14:paraId="68E47E3B" w14:textId="69361D84" w:rsidR="00D64F15" w:rsidRPr="002B5B44" w:rsidRDefault="00922CAB" w:rsidP="00D64F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922CAB">
              <w:rPr>
                <w:rFonts w:ascii="Angsana New" w:hAnsi="Angsana New"/>
                <w:sz w:val="30"/>
                <w:szCs w:val="30"/>
              </w:rPr>
              <w:t>10</w:t>
            </w:r>
            <w:r w:rsidR="00D64F15" w:rsidRPr="002B5B44">
              <w:rPr>
                <w:rFonts w:ascii="Angsana New" w:hAnsi="Angsana New"/>
                <w:sz w:val="30"/>
                <w:szCs w:val="30"/>
              </w:rPr>
              <w:t>,</w:t>
            </w:r>
            <w:r w:rsidRPr="00922CAB">
              <w:rPr>
                <w:rFonts w:ascii="Angsana New" w:hAnsi="Angsana New"/>
                <w:sz w:val="30"/>
                <w:szCs w:val="30"/>
              </w:rPr>
              <w:t>177</w:t>
            </w:r>
          </w:p>
        </w:tc>
        <w:tc>
          <w:tcPr>
            <w:tcW w:w="1535" w:type="dxa"/>
          </w:tcPr>
          <w:p w14:paraId="20CB9579" w14:textId="28BA4B4B" w:rsidR="00D64F15" w:rsidRPr="002B5B44" w:rsidRDefault="00922CAB" w:rsidP="00D64F15">
            <w:pPr>
              <w:pStyle w:val="BodyText"/>
              <w:tabs>
                <w:tab w:val="clear" w:pos="227"/>
                <w:tab w:val="left" w:pos="252"/>
              </w:tabs>
              <w:spacing w:after="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22CAB">
              <w:rPr>
                <w:rFonts w:ascii="Angsana New" w:hAnsi="Angsana New" w:hint="cs"/>
                <w:sz w:val="30"/>
                <w:szCs w:val="30"/>
              </w:rPr>
              <w:t>4</w:t>
            </w:r>
            <w:r w:rsidR="00D64F15" w:rsidRPr="002B5B44"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 w:rsidRPr="00922CAB">
              <w:rPr>
                <w:rFonts w:ascii="Angsana New" w:hAnsi="Angsana New" w:hint="cs"/>
                <w:sz w:val="30"/>
                <w:szCs w:val="30"/>
              </w:rPr>
              <w:t>50</w:t>
            </w:r>
          </w:p>
        </w:tc>
        <w:tc>
          <w:tcPr>
            <w:tcW w:w="2430" w:type="dxa"/>
          </w:tcPr>
          <w:p w14:paraId="3D31F5FC" w14:textId="011930AE" w:rsidR="00D64F15" w:rsidRPr="002B5B44" w:rsidRDefault="00D64F15" w:rsidP="00D64F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  <w:r w:rsidRPr="002B5B44">
              <w:rPr>
                <w:rFonts w:ascii="Angsana New" w:hAnsi="Angsana New" w:hint="cs"/>
                <w:sz w:val="30"/>
                <w:szCs w:val="30"/>
                <w:cs/>
              </w:rPr>
              <w:t xml:space="preserve">หุ้นกู้มีอายุ </w:t>
            </w:r>
            <w:r w:rsidR="00922CAB" w:rsidRPr="00922CAB">
              <w:rPr>
                <w:rFonts w:ascii="Angsana New" w:hAnsi="Angsana New" w:hint="cs"/>
                <w:sz w:val="30"/>
                <w:szCs w:val="30"/>
              </w:rPr>
              <w:t>10</w:t>
            </w:r>
            <w:r w:rsidRPr="002B5B44">
              <w:rPr>
                <w:rFonts w:ascii="Angsana New" w:hAnsi="Angsana New" w:hint="cs"/>
                <w:sz w:val="30"/>
                <w:szCs w:val="30"/>
                <w:cs/>
              </w:rPr>
              <w:t xml:space="preserve"> ปี และครบกำหนดไถ่ถอนในปี </w:t>
            </w:r>
            <w:r w:rsidR="00922CAB" w:rsidRPr="00922CAB">
              <w:rPr>
                <w:rFonts w:ascii="Angsana New" w:hAnsi="Angsana New" w:hint="cs"/>
                <w:sz w:val="30"/>
                <w:szCs w:val="30"/>
              </w:rPr>
              <w:t>2571</w:t>
            </w:r>
          </w:p>
        </w:tc>
      </w:tr>
      <w:tr w:rsidR="00D64F15" w:rsidRPr="002B5B44" w14:paraId="063797FA" w14:textId="77777777" w:rsidTr="00EC2F31">
        <w:tc>
          <w:tcPr>
            <w:tcW w:w="3150" w:type="dxa"/>
          </w:tcPr>
          <w:p w14:paraId="372981AF" w14:textId="77777777" w:rsidR="00D64F15" w:rsidRPr="002B5B44" w:rsidRDefault="00D64F15" w:rsidP="00D64F15">
            <w:pPr>
              <w:pStyle w:val="BodyText"/>
              <w:spacing w:after="0"/>
              <w:rPr>
                <w:rFonts w:ascii="Angsana New" w:hAnsi="Angsana New"/>
                <w:sz w:val="30"/>
                <w:szCs w:val="30"/>
                <w:cs/>
              </w:rPr>
            </w:pPr>
            <w:r w:rsidRPr="002B5B44">
              <w:rPr>
                <w:rFonts w:ascii="Angsana New" w:hAnsi="Angsana New" w:hint="cs"/>
                <w:sz w:val="30"/>
                <w:szCs w:val="30"/>
                <w:cs/>
              </w:rPr>
              <w:t>บริษัท อาร์เอช อินเตอร์เนชั่นแนล</w:t>
            </w:r>
            <w:r w:rsidRPr="002B5B44">
              <w:rPr>
                <w:rFonts w:ascii="Angsana New" w:hAnsi="Angsana New" w:hint="cs"/>
                <w:sz w:val="30"/>
                <w:szCs w:val="30"/>
                <w:cs/>
              </w:rPr>
              <w:br/>
              <w:t xml:space="preserve">   (สิงคโปร์) คอร์ปอเรชั่น จำกัด</w:t>
            </w:r>
          </w:p>
        </w:tc>
        <w:tc>
          <w:tcPr>
            <w:tcW w:w="1350" w:type="dxa"/>
          </w:tcPr>
          <w:p w14:paraId="4E60E28D" w14:textId="5134724E" w:rsidR="00D64F15" w:rsidRPr="002B5B44" w:rsidRDefault="00922CAB" w:rsidP="00D64F15">
            <w:pPr>
              <w:pStyle w:val="BodyText"/>
              <w:spacing w:after="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22CAB">
              <w:rPr>
                <w:rFonts w:ascii="Angsana New" w:hAnsi="Angsana New" w:hint="cs"/>
                <w:sz w:val="30"/>
                <w:szCs w:val="30"/>
              </w:rPr>
              <w:t>15</w:t>
            </w:r>
            <w:r w:rsidR="00D64F15" w:rsidRPr="002B5B44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922CAB">
              <w:rPr>
                <w:rFonts w:ascii="Angsana New" w:hAnsi="Angsana New" w:hint="cs"/>
                <w:sz w:val="30"/>
                <w:szCs w:val="30"/>
              </w:rPr>
              <w:t>00</w:t>
            </w:r>
            <w:r w:rsidRPr="00922CAB">
              <w:rPr>
                <w:rFonts w:ascii="Angsana New" w:hAnsi="Angsana New"/>
                <w:sz w:val="30"/>
                <w:szCs w:val="30"/>
              </w:rPr>
              <w:t>0</w:t>
            </w:r>
            <w:r w:rsidR="00D64F15" w:rsidRPr="002B5B44">
              <w:rPr>
                <w:rFonts w:ascii="Angsana New" w:hAnsi="Angsana New" w:hint="cs"/>
                <w:sz w:val="30"/>
                <w:szCs w:val="30"/>
              </w:rPr>
              <w:br/>
            </w:r>
            <w:r w:rsidR="00D64F15" w:rsidRPr="002B5B44">
              <w:rPr>
                <w:rFonts w:ascii="Angsana New" w:hAnsi="Angsana New" w:hint="cs"/>
                <w:sz w:val="30"/>
                <w:szCs w:val="30"/>
                <w:cs/>
              </w:rPr>
              <w:t>ล้านเยน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5E01C1A" w14:textId="2450FF36" w:rsidR="00D64F15" w:rsidRPr="002B5B44" w:rsidRDefault="00922CAB" w:rsidP="00D64F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922CAB">
              <w:rPr>
                <w:rFonts w:ascii="Angsana New" w:hAnsi="Angsana New"/>
                <w:sz w:val="30"/>
                <w:szCs w:val="30"/>
              </w:rPr>
              <w:t>4</w:t>
            </w:r>
            <w:r w:rsidR="00D64F15" w:rsidRPr="002B5B44">
              <w:rPr>
                <w:rFonts w:ascii="Angsana New" w:hAnsi="Angsana New"/>
                <w:sz w:val="30"/>
                <w:szCs w:val="30"/>
              </w:rPr>
              <w:t>,</w:t>
            </w:r>
            <w:r w:rsidRPr="00922CAB">
              <w:rPr>
                <w:rFonts w:ascii="Angsana New" w:hAnsi="Angsana New"/>
                <w:sz w:val="30"/>
                <w:szCs w:val="30"/>
              </w:rPr>
              <w:t>554</w:t>
            </w:r>
          </w:p>
        </w:tc>
        <w:tc>
          <w:tcPr>
            <w:tcW w:w="1535" w:type="dxa"/>
          </w:tcPr>
          <w:p w14:paraId="31A30C54" w14:textId="7D5C60AE" w:rsidR="00D64F15" w:rsidRPr="002B5B44" w:rsidRDefault="00922CAB" w:rsidP="00D64F15">
            <w:pPr>
              <w:pStyle w:val="BodyText"/>
              <w:tabs>
                <w:tab w:val="clear" w:pos="227"/>
                <w:tab w:val="left" w:pos="252"/>
              </w:tabs>
              <w:spacing w:after="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22CAB">
              <w:rPr>
                <w:rFonts w:ascii="Angsana New" w:hAnsi="Angsana New" w:hint="cs"/>
                <w:sz w:val="30"/>
                <w:szCs w:val="30"/>
              </w:rPr>
              <w:t>2</w:t>
            </w:r>
            <w:r w:rsidR="00D64F15" w:rsidRPr="002B5B44"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 w:rsidRPr="00922CAB">
              <w:rPr>
                <w:rFonts w:ascii="Angsana New" w:hAnsi="Angsana New" w:hint="cs"/>
                <w:sz w:val="30"/>
                <w:szCs w:val="30"/>
              </w:rPr>
              <w:t>72</w:t>
            </w:r>
          </w:p>
        </w:tc>
        <w:tc>
          <w:tcPr>
            <w:tcW w:w="2430" w:type="dxa"/>
          </w:tcPr>
          <w:p w14:paraId="571CC828" w14:textId="2FC11599" w:rsidR="00D64F15" w:rsidRPr="002B5B44" w:rsidRDefault="00D64F15" w:rsidP="00D64F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  <w:r w:rsidRPr="002B5B44">
              <w:rPr>
                <w:rFonts w:ascii="Angsana New" w:hAnsi="Angsana New" w:hint="cs"/>
                <w:sz w:val="30"/>
                <w:szCs w:val="30"/>
                <w:cs/>
              </w:rPr>
              <w:t xml:space="preserve">หุ้นกู้มีอายุ </w:t>
            </w:r>
            <w:r w:rsidR="00922CAB" w:rsidRPr="00922CAB">
              <w:rPr>
                <w:rFonts w:ascii="Angsana New" w:hAnsi="Angsana New" w:hint="cs"/>
                <w:sz w:val="30"/>
                <w:szCs w:val="30"/>
              </w:rPr>
              <w:t>15</w:t>
            </w:r>
            <w:r w:rsidRPr="002B5B44">
              <w:rPr>
                <w:rFonts w:ascii="Angsana New" w:hAnsi="Angsana New" w:hint="cs"/>
                <w:sz w:val="30"/>
                <w:szCs w:val="30"/>
                <w:cs/>
              </w:rPr>
              <w:t xml:space="preserve"> ปี และครบกำหนดไถ่ถอนในปี </w:t>
            </w:r>
            <w:r w:rsidR="00922CAB" w:rsidRPr="00922CAB">
              <w:rPr>
                <w:rFonts w:ascii="Angsana New" w:hAnsi="Angsana New" w:hint="cs"/>
                <w:sz w:val="30"/>
                <w:szCs w:val="30"/>
              </w:rPr>
              <w:t>2569</w:t>
            </w:r>
          </w:p>
        </w:tc>
      </w:tr>
      <w:tr w:rsidR="00D64F15" w:rsidRPr="002B5B44" w14:paraId="376F322E" w14:textId="77777777" w:rsidTr="00EC2F31">
        <w:tc>
          <w:tcPr>
            <w:tcW w:w="3150" w:type="dxa"/>
          </w:tcPr>
          <w:p w14:paraId="1DCE0573" w14:textId="77777777" w:rsidR="00D64F15" w:rsidRPr="002B5B44" w:rsidRDefault="00D64F15" w:rsidP="00D64F15">
            <w:pPr>
              <w:pStyle w:val="BodyText"/>
              <w:spacing w:after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B5B4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</w:tcPr>
          <w:p w14:paraId="03B3C607" w14:textId="77777777" w:rsidR="00D64F15" w:rsidRPr="002B5B44" w:rsidRDefault="00D64F15" w:rsidP="00D64F15">
            <w:pPr>
              <w:pStyle w:val="BodyText"/>
              <w:spacing w:after="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22C0A554" w14:textId="02773EA4" w:rsidR="00D64F15" w:rsidRPr="002B5B44" w:rsidRDefault="00922CAB" w:rsidP="00D64F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after="0" w:line="240" w:lineRule="auto"/>
              <w:ind w:left="-108" w:right="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22CAB">
              <w:rPr>
                <w:rFonts w:ascii="Angsana New" w:hAnsi="Angsana New"/>
                <w:b/>
                <w:bCs/>
                <w:sz w:val="30"/>
                <w:szCs w:val="30"/>
              </w:rPr>
              <w:t>22</w:t>
            </w:r>
            <w:r w:rsidR="00D64F15" w:rsidRPr="002B5B4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922CAB">
              <w:rPr>
                <w:rFonts w:ascii="Angsana New" w:hAnsi="Angsana New"/>
                <w:b/>
                <w:bCs/>
                <w:sz w:val="30"/>
                <w:szCs w:val="30"/>
              </w:rPr>
              <w:t>731</w:t>
            </w:r>
          </w:p>
        </w:tc>
        <w:tc>
          <w:tcPr>
            <w:tcW w:w="1535" w:type="dxa"/>
          </w:tcPr>
          <w:p w14:paraId="5393567D" w14:textId="77777777" w:rsidR="00D64F15" w:rsidRPr="002B5B44" w:rsidRDefault="00D64F15" w:rsidP="00D64F15">
            <w:pPr>
              <w:pStyle w:val="BodyText"/>
              <w:tabs>
                <w:tab w:val="clear" w:pos="227"/>
                <w:tab w:val="left" w:pos="252"/>
              </w:tabs>
              <w:spacing w:after="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</w:tcPr>
          <w:p w14:paraId="5669E47B" w14:textId="77777777" w:rsidR="00D64F15" w:rsidRPr="002B5B44" w:rsidRDefault="00D64F15" w:rsidP="00D64F15">
            <w:pPr>
              <w:pStyle w:val="BodyText"/>
              <w:spacing w:after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D64F15" w:rsidRPr="002B5B44" w14:paraId="68E49E0B" w14:textId="77777777" w:rsidTr="00EC2F31">
        <w:tc>
          <w:tcPr>
            <w:tcW w:w="3150" w:type="dxa"/>
            <w:vAlign w:val="bottom"/>
          </w:tcPr>
          <w:p w14:paraId="3FE4CCFA" w14:textId="77777777" w:rsidR="00D64F15" w:rsidRPr="002B5B44" w:rsidRDefault="00D64F15" w:rsidP="00D64F15">
            <w:pPr>
              <w:pStyle w:val="BodyText"/>
              <w:spacing w:after="0"/>
              <w:rPr>
                <w:rFonts w:ascii="Angsana New" w:hAnsi="Angsana New"/>
                <w:sz w:val="30"/>
                <w:szCs w:val="30"/>
                <w:cs/>
              </w:rPr>
            </w:pPr>
            <w:r w:rsidRPr="002B5B4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2B5B44">
              <w:rPr>
                <w:rFonts w:ascii="Angsana New" w:hAnsi="Angsana New" w:hint="cs"/>
                <w:sz w:val="30"/>
                <w:szCs w:val="30"/>
                <w:cs/>
              </w:rPr>
              <w:t xml:space="preserve"> ค่าธรรมเนียมในการจัดหา</w:t>
            </w:r>
            <w:r w:rsidRPr="002B5B44">
              <w:rPr>
                <w:rFonts w:ascii="Angsana New" w:hAnsi="Angsana New" w:hint="cs"/>
                <w:sz w:val="30"/>
                <w:szCs w:val="30"/>
              </w:rPr>
              <w:br/>
              <w:t xml:space="preserve">   </w:t>
            </w:r>
            <w:r w:rsidRPr="002B5B44"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เงินกู้ยืมรอตัดบัญชี</w:t>
            </w:r>
          </w:p>
        </w:tc>
        <w:tc>
          <w:tcPr>
            <w:tcW w:w="1350" w:type="dxa"/>
            <w:vAlign w:val="bottom"/>
          </w:tcPr>
          <w:p w14:paraId="47986A7C" w14:textId="77777777" w:rsidR="00D64F15" w:rsidRPr="002B5B44" w:rsidRDefault="00D64F15" w:rsidP="00D64F15">
            <w:pPr>
              <w:pStyle w:val="BodyText"/>
              <w:spacing w:after="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3D3A04D1" w14:textId="48EC35B2" w:rsidR="00D64F15" w:rsidRPr="002B5B44" w:rsidRDefault="00D64F15" w:rsidP="00D64F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2B5B44">
              <w:rPr>
                <w:rFonts w:ascii="Angsana New" w:hAnsi="Angsana New"/>
                <w:sz w:val="30"/>
                <w:szCs w:val="30"/>
              </w:rPr>
              <w:t>(</w:t>
            </w:r>
            <w:r w:rsidR="00922CAB" w:rsidRPr="00922CAB">
              <w:rPr>
                <w:rFonts w:ascii="Angsana New" w:hAnsi="Angsana New"/>
                <w:sz w:val="30"/>
                <w:szCs w:val="30"/>
              </w:rPr>
              <w:t>32</w:t>
            </w:r>
            <w:r w:rsidRPr="002B5B44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535" w:type="dxa"/>
            <w:vAlign w:val="bottom"/>
          </w:tcPr>
          <w:p w14:paraId="75D7A3BC" w14:textId="77777777" w:rsidR="00D64F15" w:rsidRPr="002B5B44" w:rsidRDefault="00D64F15" w:rsidP="00D64F15">
            <w:pPr>
              <w:pStyle w:val="BodyText"/>
              <w:tabs>
                <w:tab w:val="clear" w:pos="227"/>
                <w:tab w:val="left" w:pos="252"/>
              </w:tabs>
              <w:spacing w:after="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0" w:type="dxa"/>
            <w:vAlign w:val="bottom"/>
          </w:tcPr>
          <w:p w14:paraId="6CB14D05" w14:textId="77777777" w:rsidR="00D64F15" w:rsidRPr="002B5B44" w:rsidRDefault="00D64F15" w:rsidP="00D64F15">
            <w:pPr>
              <w:pStyle w:val="BodyText"/>
              <w:spacing w:after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D64F15" w:rsidRPr="002B5B44" w14:paraId="0F4E350A" w14:textId="77777777" w:rsidTr="00EC2F31">
        <w:tc>
          <w:tcPr>
            <w:tcW w:w="3150" w:type="dxa"/>
          </w:tcPr>
          <w:p w14:paraId="258FF51F" w14:textId="77777777" w:rsidR="00D64F15" w:rsidRPr="002B5B44" w:rsidRDefault="00D64F15" w:rsidP="00D64F15">
            <w:pPr>
              <w:pStyle w:val="BodyText"/>
              <w:spacing w:after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B5B4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350" w:type="dxa"/>
          </w:tcPr>
          <w:p w14:paraId="1EBB7A09" w14:textId="77777777" w:rsidR="00D64F15" w:rsidRPr="002B5B44" w:rsidRDefault="00D64F15" w:rsidP="00D64F15">
            <w:pPr>
              <w:pStyle w:val="BodyText"/>
              <w:spacing w:after="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19456198" w14:textId="4A9AD260" w:rsidR="00D64F15" w:rsidRPr="002B5B44" w:rsidRDefault="00922CAB" w:rsidP="00D64F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after="0" w:line="240" w:lineRule="auto"/>
              <w:ind w:left="-108" w:right="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22CAB">
              <w:rPr>
                <w:rFonts w:ascii="Angsana New" w:hAnsi="Angsana New"/>
                <w:b/>
                <w:bCs/>
                <w:sz w:val="30"/>
                <w:szCs w:val="30"/>
              </w:rPr>
              <w:t>22</w:t>
            </w:r>
            <w:r w:rsidR="00D64F15" w:rsidRPr="002B5B4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922CAB">
              <w:rPr>
                <w:rFonts w:ascii="Angsana New" w:hAnsi="Angsana New"/>
                <w:b/>
                <w:bCs/>
                <w:sz w:val="30"/>
                <w:szCs w:val="30"/>
              </w:rPr>
              <w:t>699</w:t>
            </w:r>
          </w:p>
        </w:tc>
        <w:tc>
          <w:tcPr>
            <w:tcW w:w="1535" w:type="dxa"/>
          </w:tcPr>
          <w:p w14:paraId="15BDD226" w14:textId="77777777" w:rsidR="00D64F15" w:rsidRPr="002B5B44" w:rsidRDefault="00D64F15" w:rsidP="00D64F15">
            <w:pPr>
              <w:pStyle w:val="BodyText"/>
              <w:tabs>
                <w:tab w:val="clear" w:pos="227"/>
                <w:tab w:val="left" w:pos="252"/>
              </w:tabs>
              <w:spacing w:after="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</w:tcPr>
          <w:p w14:paraId="2E33ABAF" w14:textId="77777777" w:rsidR="00D64F15" w:rsidRPr="002B5B44" w:rsidRDefault="00D64F15" w:rsidP="00D64F15">
            <w:pPr>
              <w:pStyle w:val="BodyText"/>
              <w:spacing w:after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</w:tbl>
    <w:p w14:paraId="0DF73E5A" w14:textId="55D44CD3" w:rsidR="00D64F15" w:rsidRDefault="00D64F15" w:rsidP="002B5B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tbl>
      <w:tblPr>
        <w:tblW w:w="946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156"/>
        <w:gridCol w:w="1350"/>
        <w:gridCol w:w="990"/>
        <w:gridCol w:w="1535"/>
        <w:gridCol w:w="2430"/>
      </w:tblGrid>
      <w:tr w:rsidR="00442B09" w:rsidRPr="002B5B44" w14:paraId="6FB18F26" w14:textId="77777777" w:rsidTr="00EC2F31">
        <w:trPr>
          <w:tblHeader/>
        </w:trPr>
        <w:tc>
          <w:tcPr>
            <w:tcW w:w="3156" w:type="dxa"/>
          </w:tcPr>
          <w:p w14:paraId="5828DE46" w14:textId="77777777" w:rsidR="00442B09" w:rsidRPr="002B5B44" w:rsidRDefault="00442B09" w:rsidP="002B5B44">
            <w:pPr>
              <w:pStyle w:val="BodyText"/>
              <w:spacing w:after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05" w:type="dxa"/>
            <w:gridSpan w:val="4"/>
          </w:tcPr>
          <w:p w14:paraId="32E3FEC5" w14:textId="77777777" w:rsidR="00442B09" w:rsidRPr="002B5B44" w:rsidRDefault="00442B09" w:rsidP="002B5B44">
            <w:pPr>
              <w:pStyle w:val="BodyText"/>
              <w:spacing w:after="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B5B4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42B09" w:rsidRPr="002B5B44" w14:paraId="752698E5" w14:textId="77777777" w:rsidTr="00EC2F31">
        <w:trPr>
          <w:tblHeader/>
        </w:trPr>
        <w:tc>
          <w:tcPr>
            <w:tcW w:w="3156" w:type="dxa"/>
          </w:tcPr>
          <w:p w14:paraId="09CD9EDE" w14:textId="77777777" w:rsidR="00442B09" w:rsidRPr="002B5B44" w:rsidRDefault="00442B09" w:rsidP="002B5B44">
            <w:pPr>
              <w:pStyle w:val="BodyText"/>
              <w:spacing w:after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30545A14" w14:textId="77777777" w:rsidR="00442B09" w:rsidRPr="002B5B44" w:rsidRDefault="00442B09" w:rsidP="002B5B44">
            <w:pPr>
              <w:pStyle w:val="BodyText"/>
              <w:spacing w:after="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B5B44">
              <w:rPr>
                <w:rFonts w:ascii="Angsana New" w:hAnsi="Angsana New" w:hint="cs"/>
                <w:sz w:val="30"/>
                <w:szCs w:val="30"/>
                <w:cs/>
              </w:rPr>
              <w:t>วงเงินกู้รวม</w:t>
            </w:r>
          </w:p>
        </w:tc>
        <w:tc>
          <w:tcPr>
            <w:tcW w:w="990" w:type="dxa"/>
          </w:tcPr>
          <w:p w14:paraId="2F108A48" w14:textId="77777777" w:rsidR="00442B09" w:rsidRPr="002B5B44" w:rsidRDefault="00442B09" w:rsidP="002B5B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4" w:right="-10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B5B44">
              <w:rPr>
                <w:rFonts w:ascii="Angsana New" w:hAnsi="Angsana New" w:hint="cs"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1535" w:type="dxa"/>
          </w:tcPr>
          <w:p w14:paraId="2895BDE8" w14:textId="77777777" w:rsidR="00442B09" w:rsidRPr="002B5B44" w:rsidRDefault="00442B09" w:rsidP="002B5B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9" w:right="-10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B5B44">
              <w:rPr>
                <w:rFonts w:ascii="Angsana New" w:hAnsi="Angsana New" w:hint="cs"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430" w:type="dxa"/>
          </w:tcPr>
          <w:p w14:paraId="13A32747" w14:textId="77777777" w:rsidR="00442B09" w:rsidRPr="002B5B44" w:rsidRDefault="00442B09" w:rsidP="002B5B44">
            <w:pPr>
              <w:pStyle w:val="BodyText"/>
              <w:spacing w:after="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B5B44">
              <w:rPr>
                <w:rFonts w:ascii="Angsana New" w:hAnsi="Angsana New" w:hint="cs"/>
                <w:sz w:val="30"/>
                <w:szCs w:val="30"/>
                <w:cs/>
              </w:rPr>
              <w:t>กำหนดชำระคืน</w:t>
            </w:r>
          </w:p>
        </w:tc>
      </w:tr>
      <w:tr w:rsidR="00442B09" w:rsidRPr="002B5B44" w14:paraId="42C17FA1" w14:textId="77777777" w:rsidTr="00EC2F31">
        <w:trPr>
          <w:tblHeader/>
        </w:trPr>
        <w:tc>
          <w:tcPr>
            <w:tcW w:w="3156" w:type="dxa"/>
          </w:tcPr>
          <w:p w14:paraId="64C47BAE" w14:textId="77777777" w:rsidR="00442B09" w:rsidRPr="002B5B44" w:rsidRDefault="00442B09" w:rsidP="002B5B44">
            <w:pPr>
              <w:pStyle w:val="BodyText"/>
              <w:spacing w:after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60C9B107" w14:textId="77777777" w:rsidR="00442B09" w:rsidRPr="002B5B44" w:rsidRDefault="00442B09" w:rsidP="002B5B44">
            <w:pPr>
              <w:pStyle w:val="BodyText"/>
              <w:spacing w:after="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</w:tcPr>
          <w:p w14:paraId="34994C2F" w14:textId="77777777" w:rsidR="00442B09" w:rsidRPr="002B5B44" w:rsidRDefault="00442B09" w:rsidP="002B5B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4" w:right="-104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2B5B44">
              <w:rPr>
                <w:rFonts w:ascii="Angsana New" w:hAnsi="Angsana New" w:hint="cs"/>
                <w:i/>
                <w:iCs/>
                <w:sz w:val="30"/>
                <w:szCs w:val="30"/>
              </w:rPr>
              <w:t>(</w:t>
            </w:r>
            <w:r w:rsidRPr="002B5B4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ล้านบาท</w:t>
            </w:r>
            <w:r w:rsidRPr="002B5B44">
              <w:rPr>
                <w:rFonts w:ascii="Angsana New" w:hAnsi="Angsana New" w:hint="cs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1535" w:type="dxa"/>
          </w:tcPr>
          <w:p w14:paraId="780C7D77" w14:textId="77777777" w:rsidR="00442B09" w:rsidRPr="002B5B44" w:rsidRDefault="00442B09" w:rsidP="002B5B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9" w:right="-10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2B5B44">
              <w:rPr>
                <w:rFonts w:ascii="Angsana New" w:hAnsi="Angsana New" w:hint="cs"/>
                <w:i/>
                <w:iCs/>
                <w:sz w:val="30"/>
                <w:szCs w:val="30"/>
              </w:rPr>
              <w:t>(</w:t>
            </w:r>
            <w:r w:rsidRPr="002B5B4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ร้อยละต่อปี</w:t>
            </w:r>
            <w:r w:rsidRPr="002B5B44">
              <w:rPr>
                <w:rFonts w:ascii="Angsana New" w:hAnsi="Angsana New" w:hint="cs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2430" w:type="dxa"/>
          </w:tcPr>
          <w:p w14:paraId="123628A2" w14:textId="77777777" w:rsidR="00442B09" w:rsidRPr="002B5B44" w:rsidRDefault="00442B09" w:rsidP="002B5B44">
            <w:pPr>
              <w:pStyle w:val="BodyText"/>
              <w:spacing w:after="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442B09" w:rsidRPr="002B5B44" w14:paraId="4155FCE3" w14:textId="77777777" w:rsidTr="00EC2F31">
        <w:tc>
          <w:tcPr>
            <w:tcW w:w="3156" w:type="dxa"/>
          </w:tcPr>
          <w:p w14:paraId="144A26D9" w14:textId="77777777" w:rsidR="00442B09" w:rsidRPr="002B5B44" w:rsidRDefault="00442B09" w:rsidP="002B5B44">
            <w:pPr>
              <w:pStyle w:val="BodyText"/>
              <w:spacing w:after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B5B4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ระยะสั้น</w:t>
            </w:r>
          </w:p>
        </w:tc>
        <w:tc>
          <w:tcPr>
            <w:tcW w:w="1350" w:type="dxa"/>
          </w:tcPr>
          <w:p w14:paraId="7BC100C2" w14:textId="77777777" w:rsidR="00442B09" w:rsidRPr="002B5B44" w:rsidRDefault="00442B09" w:rsidP="002B5B44">
            <w:pPr>
              <w:pStyle w:val="BodyText"/>
              <w:spacing w:after="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6471FF1" w14:textId="77777777" w:rsidR="00442B09" w:rsidRPr="002B5B44" w:rsidRDefault="00442B09" w:rsidP="002B5B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5" w:type="dxa"/>
          </w:tcPr>
          <w:p w14:paraId="61A137FE" w14:textId="77777777" w:rsidR="00442B09" w:rsidRPr="002B5B44" w:rsidRDefault="00442B09" w:rsidP="002B5B44">
            <w:pPr>
              <w:pStyle w:val="BodyText"/>
              <w:tabs>
                <w:tab w:val="clear" w:pos="227"/>
                <w:tab w:val="clear" w:pos="680"/>
                <w:tab w:val="left" w:pos="252"/>
              </w:tabs>
              <w:spacing w:after="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0" w:type="dxa"/>
          </w:tcPr>
          <w:p w14:paraId="00EDE424" w14:textId="77777777" w:rsidR="00442B09" w:rsidRPr="002B5B44" w:rsidRDefault="00442B09" w:rsidP="002B5B44">
            <w:pPr>
              <w:pStyle w:val="BodyText"/>
              <w:spacing w:after="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02AC9" w:rsidRPr="002B5B44" w14:paraId="25F47063" w14:textId="77777777" w:rsidTr="0042545F">
        <w:tc>
          <w:tcPr>
            <w:tcW w:w="3156" w:type="dxa"/>
          </w:tcPr>
          <w:p w14:paraId="4BE4D659" w14:textId="77777777" w:rsidR="00702AC9" w:rsidRPr="002B5B44" w:rsidRDefault="00702AC9" w:rsidP="002B5B44">
            <w:pPr>
              <w:pStyle w:val="BodyText"/>
              <w:spacing w:after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B5B4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เงินกู้ยืมจากสถาบันการเงิน</w:t>
            </w:r>
          </w:p>
        </w:tc>
        <w:tc>
          <w:tcPr>
            <w:tcW w:w="1350" w:type="dxa"/>
          </w:tcPr>
          <w:p w14:paraId="24FFEAE0" w14:textId="77777777" w:rsidR="00702AC9" w:rsidRPr="002B5B44" w:rsidRDefault="00702AC9" w:rsidP="002B5B44">
            <w:pPr>
              <w:pStyle w:val="BodyText"/>
              <w:spacing w:after="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8E2655A" w14:textId="77777777" w:rsidR="00702AC9" w:rsidRPr="002B5B44" w:rsidRDefault="00702AC9" w:rsidP="002B5B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5" w:type="dxa"/>
          </w:tcPr>
          <w:p w14:paraId="7056D63B" w14:textId="77777777" w:rsidR="00702AC9" w:rsidRPr="002B5B44" w:rsidRDefault="00702AC9" w:rsidP="002B5B44">
            <w:pPr>
              <w:pStyle w:val="BodyText"/>
              <w:tabs>
                <w:tab w:val="clear" w:pos="227"/>
                <w:tab w:val="clear" w:pos="680"/>
                <w:tab w:val="left" w:pos="252"/>
              </w:tabs>
              <w:spacing w:after="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0" w:type="dxa"/>
          </w:tcPr>
          <w:p w14:paraId="4E65798A" w14:textId="77777777" w:rsidR="00702AC9" w:rsidRPr="002B5B44" w:rsidRDefault="00702AC9" w:rsidP="002B5B44">
            <w:pPr>
              <w:pStyle w:val="BodyText"/>
              <w:spacing w:after="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02AC9" w:rsidRPr="002B5B44" w14:paraId="04C5C9C1" w14:textId="77777777" w:rsidTr="0042545F">
        <w:tc>
          <w:tcPr>
            <w:tcW w:w="3156" w:type="dxa"/>
          </w:tcPr>
          <w:p w14:paraId="2D8843DB" w14:textId="77777777" w:rsidR="00702AC9" w:rsidRPr="002B5B44" w:rsidRDefault="00702AC9" w:rsidP="002B5B44">
            <w:pPr>
              <w:pStyle w:val="BodyText"/>
              <w:spacing w:after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B5B44">
              <w:rPr>
                <w:rFonts w:ascii="Angsana New" w:hAnsi="Angsana New"/>
                <w:sz w:val="30"/>
                <w:szCs w:val="30"/>
                <w:cs/>
              </w:rPr>
              <w:t>บริษัท ราช กรุ๊ป จำกัด (มหาชน)</w:t>
            </w:r>
          </w:p>
          <w:p w14:paraId="5FA003BF" w14:textId="77777777" w:rsidR="00702AC9" w:rsidRPr="002B5B44" w:rsidRDefault="00702AC9" w:rsidP="002B5B44">
            <w:pPr>
              <w:pStyle w:val="BodyText"/>
              <w:spacing w:after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18BC9267" w14:textId="77777777" w:rsidR="00702AC9" w:rsidRPr="002B5B44" w:rsidRDefault="00702AC9" w:rsidP="002B5B44">
            <w:pPr>
              <w:pStyle w:val="BodyText"/>
              <w:spacing w:after="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B5B44">
              <w:rPr>
                <w:rFonts w:ascii="Angsana New" w:hAnsi="Angsana New" w:hint="cs"/>
                <w:sz w:val="30"/>
                <w:szCs w:val="30"/>
                <w:cs/>
              </w:rPr>
              <w:t>ตามที่ระบุ</w:t>
            </w:r>
            <w:r w:rsidRPr="002B5B44">
              <w:rPr>
                <w:rFonts w:ascii="Angsana New" w:hAnsi="Angsana New" w:hint="cs"/>
                <w:sz w:val="30"/>
                <w:szCs w:val="30"/>
                <w:cs/>
              </w:rPr>
              <w:br/>
              <w:t>ในสัญญา</w:t>
            </w:r>
          </w:p>
        </w:tc>
        <w:tc>
          <w:tcPr>
            <w:tcW w:w="990" w:type="dxa"/>
          </w:tcPr>
          <w:p w14:paraId="15492EFF" w14:textId="017EB92E" w:rsidR="00702AC9" w:rsidRPr="002B5B44" w:rsidRDefault="00BD4BD8" w:rsidP="002B5B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2B5B44">
              <w:rPr>
                <w:rFonts w:ascii="Angsana New" w:hAnsi="Angsana New"/>
                <w:sz w:val="30"/>
                <w:szCs w:val="30"/>
              </w:rPr>
              <w:t>2,000</w:t>
            </w:r>
          </w:p>
        </w:tc>
        <w:tc>
          <w:tcPr>
            <w:tcW w:w="1535" w:type="dxa"/>
          </w:tcPr>
          <w:p w14:paraId="339C9B3E" w14:textId="77777777" w:rsidR="00702AC9" w:rsidRPr="002B5B44" w:rsidRDefault="00702AC9" w:rsidP="002B5B44">
            <w:pPr>
              <w:pStyle w:val="BodyText"/>
              <w:tabs>
                <w:tab w:val="clear" w:pos="227"/>
                <w:tab w:val="clear" w:pos="680"/>
                <w:tab w:val="left" w:pos="252"/>
              </w:tabs>
              <w:spacing w:after="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B5B44">
              <w:rPr>
                <w:rFonts w:ascii="Angsana New" w:hAnsi="Angsana New" w:hint="cs"/>
                <w:sz w:val="30"/>
                <w:szCs w:val="30"/>
                <w:cs/>
              </w:rPr>
              <w:t>อัตราร้อยละคงที่</w:t>
            </w:r>
          </w:p>
        </w:tc>
        <w:tc>
          <w:tcPr>
            <w:tcW w:w="2430" w:type="dxa"/>
          </w:tcPr>
          <w:p w14:paraId="19FC729E" w14:textId="39C9FDBE" w:rsidR="00702AC9" w:rsidRPr="002B5B44" w:rsidRDefault="00702AC9" w:rsidP="000259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  <w:r w:rsidRPr="002B5B44">
              <w:rPr>
                <w:rFonts w:ascii="Angsana New" w:hAnsi="Angsana New" w:hint="cs"/>
                <w:sz w:val="30"/>
                <w:szCs w:val="30"/>
                <w:cs/>
              </w:rPr>
              <w:t>ภายในเดือน</w:t>
            </w:r>
            <w:r w:rsidR="00450BC6" w:rsidRPr="002B5B44">
              <w:rPr>
                <w:rFonts w:ascii="Angsana New" w:hAnsi="Angsana New" w:hint="cs"/>
                <w:sz w:val="30"/>
                <w:szCs w:val="30"/>
                <w:cs/>
              </w:rPr>
              <w:t>ตุลา</w:t>
            </w:r>
            <w:r w:rsidRPr="002B5B44">
              <w:rPr>
                <w:rFonts w:ascii="Angsana New" w:hAnsi="Angsana New" w:hint="cs"/>
                <w:sz w:val="30"/>
                <w:szCs w:val="30"/>
                <w:cs/>
              </w:rPr>
              <w:t xml:space="preserve">คม </w:t>
            </w:r>
            <w:r w:rsidR="00922CAB" w:rsidRPr="00922CAB">
              <w:rPr>
                <w:rFonts w:ascii="Angsana New" w:hAnsi="Angsana New" w:hint="cs"/>
                <w:sz w:val="30"/>
                <w:szCs w:val="30"/>
              </w:rPr>
              <w:t>2564</w:t>
            </w:r>
            <w:r w:rsidRPr="002B5B44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 xml:space="preserve"> </w:t>
            </w:r>
            <w:r w:rsidRPr="002B5B44">
              <w:rPr>
                <w:rFonts w:ascii="Angsana New" w:hAnsi="Angsana New" w:hint="cs"/>
                <w:sz w:val="30"/>
                <w:szCs w:val="30"/>
                <w:cs/>
              </w:rPr>
              <w:t>และมีกำหนดการจ่ายชำระคืนเมื่อทวงถาม</w:t>
            </w:r>
          </w:p>
        </w:tc>
      </w:tr>
      <w:tr w:rsidR="00702AC9" w:rsidRPr="002B5B44" w14:paraId="5318883F" w14:textId="77777777" w:rsidTr="0042545F">
        <w:tc>
          <w:tcPr>
            <w:tcW w:w="3156" w:type="dxa"/>
          </w:tcPr>
          <w:p w14:paraId="082295CF" w14:textId="77777777" w:rsidR="00702AC9" w:rsidRPr="002B5B44" w:rsidRDefault="00702AC9" w:rsidP="002B5B44">
            <w:pPr>
              <w:pStyle w:val="BodyText"/>
              <w:spacing w:after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31D9E6F0" w14:textId="77777777" w:rsidR="00702AC9" w:rsidRPr="002B5B44" w:rsidRDefault="00702AC9" w:rsidP="002B5B44">
            <w:pPr>
              <w:pStyle w:val="BodyText"/>
              <w:spacing w:after="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0F7D5CA2" w14:textId="77777777" w:rsidR="00702AC9" w:rsidRPr="002B5B44" w:rsidRDefault="00702AC9" w:rsidP="002B5B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5" w:type="dxa"/>
          </w:tcPr>
          <w:p w14:paraId="5757655A" w14:textId="77777777" w:rsidR="00702AC9" w:rsidRPr="002B5B44" w:rsidRDefault="00702AC9" w:rsidP="002B5B44">
            <w:pPr>
              <w:pStyle w:val="BodyText"/>
              <w:tabs>
                <w:tab w:val="clear" w:pos="227"/>
                <w:tab w:val="clear" w:pos="680"/>
                <w:tab w:val="left" w:pos="252"/>
              </w:tabs>
              <w:spacing w:after="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30" w:type="dxa"/>
          </w:tcPr>
          <w:p w14:paraId="4ED817DE" w14:textId="77777777" w:rsidR="00702AC9" w:rsidRPr="002B5B44" w:rsidRDefault="00702AC9" w:rsidP="002B5B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442B09" w:rsidRPr="002B5B44" w14:paraId="30FCDB3E" w14:textId="77777777" w:rsidTr="00EC2F31">
        <w:tc>
          <w:tcPr>
            <w:tcW w:w="3156" w:type="dxa"/>
          </w:tcPr>
          <w:p w14:paraId="1AD37912" w14:textId="666DE278" w:rsidR="00442B09" w:rsidRPr="002B5B44" w:rsidRDefault="00442B09" w:rsidP="002B5B44">
            <w:pPr>
              <w:pStyle w:val="BodyText"/>
              <w:spacing w:after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B5B4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เงินกู้ยืมจาก</w:t>
            </w:r>
            <w:r w:rsidR="00044DC9" w:rsidRPr="002B5B4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350" w:type="dxa"/>
          </w:tcPr>
          <w:p w14:paraId="3DD855FF" w14:textId="77777777" w:rsidR="00442B09" w:rsidRPr="002B5B44" w:rsidRDefault="00442B09" w:rsidP="002B5B44">
            <w:pPr>
              <w:pStyle w:val="BodyText"/>
              <w:spacing w:after="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F67E2CB" w14:textId="77777777" w:rsidR="00442B09" w:rsidRPr="002B5B44" w:rsidRDefault="00442B09" w:rsidP="002B5B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5" w:type="dxa"/>
          </w:tcPr>
          <w:p w14:paraId="3F744057" w14:textId="77777777" w:rsidR="00442B09" w:rsidRPr="002B5B44" w:rsidRDefault="00442B09" w:rsidP="002B5B44">
            <w:pPr>
              <w:pStyle w:val="BodyText"/>
              <w:tabs>
                <w:tab w:val="clear" w:pos="227"/>
                <w:tab w:val="clear" w:pos="680"/>
                <w:tab w:val="left" w:pos="252"/>
              </w:tabs>
              <w:spacing w:after="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0" w:type="dxa"/>
          </w:tcPr>
          <w:p w14:paraId="69D52517" w14:textId="77777777" w:rsidR="00442B09" w:rsidRPr="002B5B44" w:rsidRDefault="00442B09" w:rsidP="002B5B44">
            <w:pPr>
              <w:pStyle w:val="BodyText"/>
              <w:spacing w:after="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42B09" w:rsidRPr="002B5B44" w14:paraId="18DDAD6A" w14:textId="77777777" w:rsidTr="00EC2F31">
        <w:tc>
          <w:tcPr>
            <w:tcW w:w="3156" w:type="dxa"/>
          </w:tcPr>
          <w:p w14:paraId="6F73A4F9" w14:textId="77777777" w:rsidR="00442B09" w:rsidRPr="002B5B44" w:rsidRDefault="00442B09" w:rsidP="002B5B44">
            <w:pPr>
              <w:pStyle w:val="BodyText"/>
              <w:spacing w:after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B5B44">
              <w:rPr>
                <w:rFonts w:ascii="Angsana New" w:hAnsi="Angsana New"/>
                <w:sz w:val="30"/>
                <w:szCs w:val="30"/>
                <w:cs/>
              </w:rPr>
              <w:t>บริษัท ราช กรุ๊ป จำกัด (มหาชน)</w:t>
            </w:r>
          </w:p>
          <w:p w14:paraId="428CE14A" w14:textId="77777777" w:rsidR="00442B09" w:rsidRPr="002B5B44" w:rsidRDefault="00442B09" w:rsidP="002B5B44">
            <w:pPr>
              <w:pStyle w:val="BodyText"/>
              <w:spacing w:after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31AB9F09" w14:textId="00C1471C" w:rsidR="00442B09" w:rsidRPr="002B5B44" w:rsidRDefault="00922CAB" w:rsidP="002B5B44">
            <w:pPr>
              <w:pStyle w:val="BodyText"/>
              <w:spacing w:after="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22CAB">
              <w:rPr>
                <w:rFonts w:ascii="Angsana New" w:hAnsi="Angsana New" w:hint="cs"/>
                <w:sz w:val="30"/>
                <w:szCs w:val="30"/>
              </w:rPr>
              <w:t>10</w:t>
            </w:r>
            <w:r w:rsidR="00442B09" w:rsidRPr="002B5B44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922CAB">
              <w:rPr>
                <w:rFonts w:ascii="Angsana New" w:hAnsi="Angsana New" w:hint="cs"/>
                <w:sz w:val="30"/>
                <w:szCs w:val="30"/>
              </w:rPr>
              <w:t>000</w:t>
            </w:r>
            <w:r w:rsidR="00442B09" w:rsidRPr="002B5B44">
              <w:rPr>
                <w:rFonts w:ascii="Angsana New" w:hAnsi="Angsana New" w:hint="cs"/>
                <w:sz w:val="30"/>
                <w:szCs w:val="30"/>
              </w:rPr>
              <w:br/>
            </w:r>
            <w:r w:rsidR="00442B09" w:rsidRPr="002B5B44">
              <w:rPr>
                <w:rFonts w:ascii="Angsana New" w:hAnsi="Angsana New" w:hint="cs"/>
                <w:sz w:val="30"/>
                <w:szCs w:val="30"/>
                <w:cs/>
              </w:rPr>
              <w:t>ล้านบาท</w:t>
            </w:r>
          </w:p>
        </w:tc>
        <w:tc>
          <w:tcPr>
            <w:tcW w:w="990" w:type="dxa"/>
          </w:tcPr>
          <w:p w14:paraId="2000FD3B" w14:textId="7BF51FE0" w:rsidR="00442B09" w:rsidRPr="002B5B44" w:rsidRDefault="00922CAB" w:rsidP="002B5B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922CAB">
              <w:rPr>
                <w:rFonts w:ascii="Angsana New" w:hAnsi="Angsana New" w:hint="cs"/>
                <w:sz w:val="30"/>
                <w:szCs w:val="30"/>
              </w:rPr>
              <w:t>4</w:t>
            </w:r>
            <w:r w:rsidR="00442B09" w:rsidRPr="002B5B44">
              <w:rPr>
                <w:rFonts w:ascii="Angsana New" w:hAnsi="Angsana New"/>
                <w:sz w:val="30"/>
                <w:szCs w:val="30"/>
              </w:rPr>
              <w:t>,</w:t>
            </w:r>
            <w:r w:rsidRPr="00922CAB">
              <w:rPr>
                <w:rFonts w:ascii="Angsana New" w:hAnsi="Angsana New" w:hint="cs"/>
                <w:sz w:val="30"/>
                <w:szCs w:val="30"/>
              </w:rPr>
              <w:t>410</w:t>
            </w:r>
            <w:r w:rsidR="00442B09" w:rsidRPr="002B5B44">
              <w:rPr>
                <w:rFonts w:ascii="Angsana New" w:hAnsi="Angsana New"/>
                <w:sz w:val="30"/>
                <w:szCs w:val="30"/>
              </w:rPr>
              <w:t xml:space="preserve">                                                                                                                      </w:t>
            </w:r>
          </w:p>
        </w:tc>
        <w:tc>
          <w:tcPr>
            <w:tcW w:w="1535" w:type="dxa"/>
          </w:tcPr>
          <w:p w14:paraId="60FF758E" w14:textId="18C2D6E7" w:rsidR="00442B09" w:rsidRPr="002B5B44" w:rsidRDefault="00922CAB" w:rsidP="002B5B44">
            <w:pPr>
              <w:pStyle w:val="BodyText"/>
              <w:tabs>
                <w:tab w:val="clear" w:pos="227"/>
                <w:tab w:val="clear" w:pos="680"/>
                <w:tab w:val="left" w:pos="252"/>
              </w:tabs>
              <w:spacing w:after="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22CAB">
              <w:rPr>
                <w:rFonts w:ascii="Angsana New" w:hAnsi="Angsana New"/>
                <w:sz w:val="30"/>
                <w:szCs w:val="30"/>
              </w:rPr>
              <w:t>0</w:t>
            </w:r>
            <w:r w:rsidR="00D817AE" w:rsidRPr="002B5B44">
              <w:rPr>
                <w:rFonts w:ascii="Angsana New" w:hAnsi="Angsana New"/>
                <w:sz w:val="30"/>
                <w:szCs w:val="30"/>
                <w:lang w:val="en-GB"/>
              </w:rPr>
              <w:t>.</w:t>
            </w:r>
            <w:r w:rsidRPr="00922CAB">
              <w:rPr>
                <w:rFonts w:ascii="Angsana New" w:hAnsi="Angsana New" w:hint="cs"/>
                <w:sz w:val="30"/>
                <w:szCs w:val="30"/>
              </w:rPr>
              <w:t>78</w:t>
            </w:r>
            <w:r w:rsidR="00D817AE" w:rsidRPr="002B5B44">
              <w:rPr>
                <w:rFonts w:ascii="Angsana New" w:hAnsi="Angsana New"/>
                <w:sz w:val="30"/>
                <w:szCs w:val="30"/>
                <w:lang w:val="en-GB"/>
              </w:rPr>
              <w:t xml:space="preserve"> - </w:t>
            </w:r>
            <w:r w:rsidRPr="00922CAB">
              <w:rPr>
                <w:rFonts w:ascii="Angsana New" w:hAnsi="Angsana New" w:hint="cs"/>
                <w:sz w:val="30"/>
                <w:szCs w:val="30"/>
              </w:rPr>
              <w:t>1</w:t>
            </w:r>
            <w:r w:rsidR="00442B09" w:rsidRPr="002B5B44"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 w:rsidRPr="00922CAB">
              <w:rPr>
                <w:rFonts w:ascii="Angsana New" w:hAnsi="Angsana New" w:hint="cs"/>
                <w:sz w:val="30"/>
                <w:szCs w:val="30"/>
              </w:rPr>
              <w:t>10</w:t>
            </w:r>
          </w:p>
        </w:tc>
        <w:tc>
          <w:tcPr>
            <w:tcW w:w="2430" w:type="dxa"/>
          </w:tcPr>
          <w:p w14:paraId="434DC079" w14:textId="5D054EE6" w:rsidR="00442B09" w:rsidRPr="00025973" w:rsidRDefault="00442B09" w:rsidP="002B5B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  <w:r w:rsidRPr="002B5B44">
              <w:rPr>
                <w:rFonts w:ascii="Angsana New" w:hAnsi="Angsana New" w:hint="cs"/>
                <w:sz w:val="30"/>
                <w:szCs w:val="30"/>
                <w:cs/>
              </w:rPr>
              <w:t>ภายในระยะเวลา</w:t>
            </w:r>
            <w:r w:rsidRPr="002B5B44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922CAB" w:rsidRPr="00922CAB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2B5B44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2B5B44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  <w:r w:rsidRPr="002B5B44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2B5B44">
              <w:rPr>
                <w:rFonts w:ascii="Angsana New" w:hAnsi="Angsana New" w:hint="cs"/>
                <w:sz w:val="30"/>
                <w:szCs w:val="30"/>
                <w:cs/>
              </w:rPr>
              <w:t>ตั้งแต่เดือน</w:t>
            </w:r>
            <w:r w:rsidR="00025973">
              <w:rPr>
                <w:rFonts w:ascii="Angsana New" w:hAnsi="Angsana New" w:hint="cs"/>
                <w:sz w:val="30"/>
                <w:szCs w:val="30"/>
                <w:cs/>
              </w:rPr>
              <w:t>ตุลาคม</w:t>
            </w:r>
            <w:r w:rsidRPr="002B5B44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922CAB" w:rsidRPr="00922CAB">
              <w:rPr>
                <w:rFonts w:ascii="Angsana New" w:hAnsi="Angsana New" w:hint="cs"/>
                <w:sz w:val="30"/>
                <w:szCs w:val="30"/>
              </w:rPr>
              <w:t>2564</w:t>
            </w:r>
            <w:r w:rsidRPr="002B5B44">
              <w:rPr>
                <w:rFonts w:ascii="Angsana New" w:hAnsi="Angsana New"/>
                <w:sz w:val="30"/>
                <w:szCs w:val="30"/>
              </w:rPr>
              <w:br/>
            </w:r>
            <w:r w:rsidRPr="002B5B44">
              <w:rPr>
                <w:rFonts w:ascii="Angsana New" w:hAnsi="Angsana New" w:hint="cs"/>
                <w:sz w:val="30"/>
                <w:szCs w:val="30"/>
                <w:cs/>
              </w:rPr>
              <w:t>ถึงเดือน</w:t>
            </w:r>
            <w:r w:rsidR="00025973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  <w:r w:rsidRPr="002B5B44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922CAB" w:rsidRPr="00922CAB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025973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0C3BB7" w:rsidRPr="002B5B44" w14:paraId="513A7953" w14:textId="77777777" w:rsidTr="00EC2F31">
        <w:tc>
          <w:tcPr>
            <w:tcW w:w="3156" w:type="dxa"/>
          </w:tcPr>
          <w:p w14:paraId="0D03D4FE" w14:textId="77777777" w:rsidR="000C3BB7" w:rsidRPr="002B5B44" w:rsidRDefault="000C3BB7" w:rsidP="002B5B44">
            <w:pPr>
              <w:pStyle w:val="BodyText"/>
              <w:spacing w:after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670EBE62" w14:textId="77777777" w:rsidR="000C3BB7" w:rsidRPr="002B5B44" w:rsidRDefault="000C3BB7" w:rsidP="002B5B44">
            <w:pPr>
              <w:pStyle w:val="BodyText"/>
              <w:spacing w:after="0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990" w:type="dxa"/>
          </w:tcPr>
          <w:p w14:paraId="3BAA9297" w14:textId="77777777" w:rsidR="000C3BB7" w:rsidRPr="002B5B44" w:rsidRDefault="000C3BB7" w:rsidP="002B5B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535" w:type="dxa"/>
          </w:tcPr>
          <w:p w14:paraId="19C66E4B" w14:textId="77777777" w:rsidR="000C3BB7" w:rsidRPr="002B5B44" w:rsidRDefault="000C3BB7" w:rsidP="002B5B44">
            <w:pPr>
              <w:pStyle w:val="BodyText"/>
              <w:tabs>
                <w:tab w:val="clear" w:pos="227"/>
                <w:tab w:val="clear" w:pos="680"/>
                <w:tab w:val="left" w:pos="252"/>
              </w:tabs>
              <w:spacing w:after="0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430" w:type="dxa"/>
          </w:tcPr>
          <w:p w14:paraId="6C81F900" w14:textId="77777777" w:rsidR="000C3BB7" w:rsidRPr="002B5B44" w:rsidRDefault="000C3BB7" w:rsidP="002B5B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8F0642" w:rsidRPr="002B5B44" w14:paraId="4857976E" w14:textId="77777777" w:rsidTr="00EC2F31">
        <w:tc>
          <w:tcPr>
            <w:tcW w:w="3156" w:type="dxa"/>
          </w:tcPr>
          <w:p w14:paraId="61F04405" w14:textId="77777777" w:rsidR="008F0642" w:rsidRPr="002B5B44" w:rsidRDefault="008F0642" w:rsidP="002B5B44">
            <w:pPr>
              <w:pStyle w:val="BodyText"/>
              <w:spacing w:after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596E5A9E" w14:textId="77777777" w:rsidR="008F0642" w:rsidRPr="002B5B44" w:rsidRDefault="008F0642" w:rsidP="002B5B44">
            <w:pPr>
              <w:pStyle w:val="BodyText"/>
              <w:spacing w:after="0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990" w:type="dxa"/>
          </w:tcPr>
          <w:p w14:paraId="79974154" w14:textId="77777777" w:rsidR="008F0642" w:rsidRPr="002B5B44" w:rsidRDefault="008F0642" w:rsidP="002B5B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535" w:type="dxa"/>
          </w:tcPr>
          <w:p w14:paraId="3AB21CDE" w14:textId="77777777" w:rsidR="008F0642" w:rsidRPr="002B5B44" w:rsidRDefault="008F0642" w:rsidP="002B5B44">
            <w:pPr>
              <w:pStyle w:val="BodyText"/>
              <w:tabs>
                <w:tab w:val="clear" w:pos="227"/>
                <w:tab w:val="clear" w:pos="680"/>
                <w:tab w:val="left" w:pos="252"/>
              </w:tabs>
              <w:spacing w:after="0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430" w:type="dxa"/>
          </w:tcPr>
          <w:p w14:paraId="5E0A331C" w14:textId="77777777" w:rsidR="008F0642" w:rsidRPr="002B5B44" w:rsidRDefault="008F0642" w:rsidP="002B5B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8F0642" w:rsidRPr="002B5B44" w14:paraId="6BF1D5BE" w14:textId="77777777" w:rsidTr="00EC2F31">
        <w:tc>
          <w:tcPr>
            <w:tcW w:w="3156" w:type="dxa"/>
          </w:tcPr>
          <w:p w14:paraId="7B1BD581" w14:textId="77777777" w:rsidR="008F0642" w:rsidRPr="002B5B44" w:rsidRDefault="008F0642" w:rsidP="002B5B44">
            <w:pPr>
              <w:pStyle w:val="BodyText"/>
              <w:spacing w:after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75DAB10B" w14:textId="77777777" w:rsidR="008F0642" w:rsidRPr="002B5B44" w:rsidRDefault="008F0642" w:rsidP="002B5B44">
            <w:pPr>
              <w:pStyle w:val="BodyText"/>
              <w:spacing w:after="0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990" w:type="dxa"/>
          </w:tcPr>
          <w:p w14:paraId="61C6E483" w14:textId="77777777" w:rsidR="008F0642" w:rsidRPr="002B5B44" w:rsidRDefault="008F0642" w:rsidP="002B5B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535" w:type="dxa"/>
          </w:tcPr>
          <w:p w14:paraId="263956A0" w14:textId="77777777" w:rsidR="008F0642" w:rsidRPr="002B5B44" w:rsidRDefault="008F0642" w:rsidP="002B5B44">
            <w:pPr>
              <w:pStyle w:val="BodyText"/>
              <w:tabs>
                <w:tab w:val="clear" w:pos="227"/>
                <w:tab w:val="clear" w:pos="680"/>
                <w:tab w:val="left" w:pos="252"/>
              </w:tabs>
              <w:spacing w:after="0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430" w:type="dxa"/>
          </w:tcPr>
          <w:p w14:paraId="00BCF439" w14:textId="77777777" w:rsidR="008F0642" w:rsidRPr="002B5B44" w:rsidRDefault="008F0642" w:rsidP="002B5B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044DC9" w:rsidRPr="002B5B44" w14:paraId="4CCC9C2E" w14:textId="77777777" w:rsidTr="00EC2F31">
        <w:tc>
          <w:tcPr>
            <w:tcW w:w="3156" w:type="dxa"/>
          </w:tcPr>
          <w:p w14:paraId="0B73CC5E" w14:textId="77777777" w:rsidR="00044DC9" w:rsidRPr="002B5B44" w:rsidRDefault="00044DC9" w:rsidP="002B5B44">
            <w:pPr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B5B4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ระยะยาว</w:t>
            </w:r>
          </w:p>
        </w:tc>
        <w:tc>
          <w:tcPr>
            <w:tcW w:w="1350" w:type="dxa"/>
          </w:tcPr>
          <w:p w14:paraId="7473E15A" w14:textId="77777777" w:rsidR="00044DC9" w:rsidRPr="002B5B44" w:rsidRDefault="00044DC9" w:rsidP="002B5B44">
            <w:pPr>
              <w:pStyle w:val="BodyText"/>
              <w:spacing w:after="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C99242C" w14:textId="77777777" w:rsidR="00044DC9" w:rsidRPr="002B5B44" w:rsidRDefault="00044DC9" w:rsidP="002B5B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5" w:type="dxa"/>
          </w:tcPr>
          <w:p w14:paraId="3A0D63CF" w14:textId="77777777" w:rsidR="00044DC9" w:rsidRPr="002B5B44" w:rsidRDefault="00044DC9" w:rsidP="002B5B44">
            <w:pPr>
              <w:pStyle w:val="BodyText"/>
              <w:tabs>
                <w:tab w:val="clear" w:pos="227"/>
                <w:tab w:val="left" w:pos="252"/>
              </w:tabs>
              <w:spacing w:after="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0" w:type="dxa"/>
          </w:tcPr>
          <w:p w14:paraId="2EBABC0A" w14:textId="77777777" w:rsidR="00044DC9" w:rsidRPr="002B5B44" w:rsidRDefault="00044DC9" w:rsidP="002B5B44">
            <w:pPr>
              <w:pStyle w:val="BodyText"/>
              <w:spacing w:after="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44DC9" w:rsidRPr="002B5B44" w14:paraId="38116DE9" w14:textId="77777777" w:rsidTr="00EC2F31">
        <w:tc>
          <w:tcPr>
            <w:tcW w:w="3156" w:type="dxa"/>
          </w:tcPr>
          <w:p w14:paraId="609074AA" w14:textId="77777777" w:rsidR="00044DC9" w:rsidRPr="002B5B44" w:rsidRDefault="00044DC9" w:rsidP="002B5B44">
            <w:pPr>
              <w:pStyle w:val="BodyText"/>
              <w:spacing w:after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B5B4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เงินกู้ยืมจากสถาบันการเงิน</w:t>
            </w:r>
          </w:p>
        </w:tc>
        <w:tc>
          <w:tcPr>
            <w:tcW w:w="1350" w:type="dxa"/>
          </w:tcPr>
          <w:p w14:paraId="20D88370" w14:textId="77777777" w:rsidR="00044DC9" w:rsidRPr="002B5B44" w:rsidRDefault="00044DC9" w:rsidP="002B5B44">
            <w:pPr>
              <w:pStyle w:val="BodyText"/>
              <w:spacing w:after="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D3725D2" w14:textId="77777777" w:rsidR="00044DC9" w:rsidRPr="002B5B44" w:rsidRDefault="00044DC9" w:rsidP="002B5B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5" w:type="dxa"/>
          </w:tcPr>
          <w:p w14:paraId="37B2C3BA" w14:textId="77777777" w:rsidR="00044DC9" w:rsidRPr="002B5B44" w:rsidRDefault="00044DC9" w:rsidP="002B5B44">
            <w:pPr>
              <w:pStyle w:val="BodyText"/>
              <w:tabs>
                <w:tab w:val="clear" w:pos="227"/>
                <w:tab w:val="left" w:pos="252"/>
              </w:tabs>
              <w:spacing w:after="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30" w:type="dxa"/>
          </w:tcPr>
          <w:p w14:paraId="600B99A0" w14:textId="77777777" w:rsidR="00044DC9" w:rsidRPr="002B5B44" w:rsidRDefault="00044DC9" w:rsidP="002B5B44">
            <w:pPr>
              <w:pStyle w:val="BodyText"/>
              <w:spacing w:after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044DC9" w:rsidRPr="002B5B44" w14:paraId="2593017C" w14:textId="77777777" w:rsidTr="00EC2F31">
        <w:tc>
          <w:tcPr>
            <w:tcW w:w="3156" w:type="dxa"/>
          </w:tcPr>
          <w:p w14:paraId="0FB254DF" w14:textId="336F86B5" w:rsidR="00044DC9" w:rsidRPr="002B5B44" w:rsidRDefault="00044DC9" w:rsidP="002B5B44">
            <w:pPr>
              <w:pStyle w:val="BodyText"/>
              <w:spacing w:after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B5B44">
              <w:rPr>
                <w:rFonts w:ascii="Angsana New" w:hAnsi="Angsana New"/>
                <w:sz w:val="30"/>
                <w:szCs w:val="30"/>
                <w:cs/>
              </w:rPr>
              <w:t>บริษัท ราช กรุ๊ป จำกัด (มหาชน</w:t>
            </w:r>
            <w:r w:rsidR="00E86A31" w:rsidRPr="002B5B44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350" w:type="dxa"/>
          </w:tcPr>
          <w:p w14:paraId="476E9E97" w14:textId="0C92D89C" w:rsidR="00044DC9" w:rsidRPr="002B5B44" w:rsidRDefault="00922CAB" w:rsidP="002B5B44">
            <w:pPr>
              <w:pStyle w:val="BodyText"/>
              <w:spacing w:after="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22CAB">
              <w:rPr>
                <w:rFonts w:ascii="Angsana New" w:hAnsi="Angsana New"/>
                <w:sz w:val="30"/>
                <w:szCs w:val="30"/>
              </w:rPr>
              <w:t>5</w:t>
            </w:r>
            <w:r w:rsidR="005C75E2" w:rsidRPr="002B5B44">
              <w:rPr>
                <w:rFonts w:ascii="Angsana New" w:hAnsi="Angsana New"/>
                <w:sz w:val="30"/>
                <w:szCs w:val="30"/>
              </w:rPr>
              <w:t>,</w:t>
            </w:r>
            <w:r w:rsidRPr="00922CAB">
              <w:rPr>
                <w:rFonts w:ascii="Angsana New" w:hAnsi="Angsana New"/>
                <w:sz w:val="30"/>
                <w:szCs w:val="30"/>
              </w:rPr>
              <w:t>000</w:t>
            </w:r>
            <w:r w:rsidR="005C75E2" w:rsidRPr="002B5B44">
              <w:rPr>
                <w:rFonts w:ascii="Angsana New" w:hAnsi="Angsana New"/>
                <w:sz w:val="30"/>
                <w:szCs w:val="30"/>
              </w:rPr>
              <w:br/>
            </w:r>
            <w:r w:rsidR="005C75E2" w:rsidRPr="002B5B44">
              <w:rPr>
                <w:rFonts w:ascii="Angsana New" w:hAnsi="Angsana New" w:hint="cs"/>
                <w:sz w:val="30"/>
                <w:szCs w:val="30"/>
                <w:cs/>
              </w:rPr>
              <w:t>ล้านบาท</w:t>
            </w:r>
          </w:p>
        </w:tc>
        <w:tc>
          <w:tcPr>
            <w:tcW w:w="990" w:type="dxa"/>
          </w:tcPr>
          <w:p w14:paraId="79C6EDCE" w14:textId="773B2DB2" w:rsidR="00044DC9" w:rsidRPr="002B5B44" w:rsidRDefault="00922CAB" w:rsidP="000259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922CAB">
              <w:rPr>
                <w:rFonts w:ascii="Angsana New" w:hAnsi="Angsana New" w:hint="cs"/>
                <w:sz w:val="30"/>
                <w:szCs w:val="30"/>
              </w:rPr>
              <w:t>2</w:t>
            </w:r>
            <w:r w:rsidR="00677281" w:rsidRPr="002B5B44">
              <w:rPr>
                <w:rFonts w:ascii="Angsana New" w:hAnsi="Angsana New"/>
                <w:sz w:val="30"/>
                <w:szCs w:val="30"/>
              </w:rPr>
              <w:t>,388</w:t>
            </w:r>
          </w:p>
          <w:p w14:paraId="5F9DE7B4" w14:textId="2D5D2FF8" w:rsidR="00044DC9" w:rsidRPr="002B5B44" w:rsidRDefault="00044DC9" w:rsidP="002B5B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5" w:type="dxa"/>
          </w:tcPr>
          <w:p w14:paraId="47CEC593" w14:textId="77777777" w:rsidR="00044DC9" w:rsidRPr="002B5B44" w:rsidRDefault="00044DC9" w:rsidP="002B5B44">
            <w:pPr>
              <w:pStyle w:val="BodyText"/>
              <w:tabs>
                <w:tab w:val="clear" w:pos="227"/>
                <w:tab w:val="clear" w:pos="680"/>
                <w:tab w:val="left" w:pos="252"/>
              </w:tabs>
              <w:spacing w:after="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B5B44">
              <w:rPr>
                <w:rFonts w:ascii="Angsana New" w:hAnsi="Angsana New" w:hint="cs"/>
                <w:sz w:val="30"/>
                <w:szCs w:val="30"/>
                <w:cs/>
              </w:rPr>
              <w:t>อัตราร้อยละคงที่</w:t>
            </w:r>
          </w:p>
        </w:tc>
        <w:tc>
          <w:tcPr>
            <w:tcW w:w="2430" w:type="dxa"/>
          </w:tcPr>
          <w:p w14:paraId="627E626E" w14:textId="38AF191A" w:rsidR="00044DC9" w:rsidRPr="002B5B44" w:rsidRDefault="00044DC9" w:rsidP="002B5B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rPr>
                <w:rFonts w:ascii="Angsana New" w:hAnsi="Angsana New"/>
                <w:spacing w:val="-8"/>
                <w:sz w:val="30"/>
                <w:szCs w:val="30"/>
                <w:cs/>
              </w:rPr>
            </w:pPr>
            <w:r w:rsidRPr="002B5B44">
              <w:rPr>
                <w:rFonts w:ascii="Angsana New" w:hAnsi="Angsana New" w:hint="cs"/>
                <w:sz w:val="30"/>
                <w:szCs w:val="30"/>
                <w:cs/>
              </w:rPr>
              <w:t xml:space="preserve">ภายในเดือนมีนาคม </w:t>
            </w:r>
            <w:r w:rsidR="00922CAB" w:rsidRPr="00922CAB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922CAB" w:rsidRPr="00922CAB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1E2EB7" w:rsidRPr="002B5B44" w14:paraId="2139DA93" w14:textId="77777777" w:rsidTr="00EC2F31">
        <w:tc>
          <w:tcPr>
            <w:tcW w:w="3156" w:type="dxa"/>
          </w:tcPr>
          <w:p w14:paraId="33A9CF48" w14:textId="77777777" w:rsidR="001E2EB7" w:rsidRPr="002B5B44" w:rsidRDefault="001E2EB7" w:rsidP="002B5B44">
            <w:pPr>
              <w:pStyle w:val="BodyText"/>
              <w:spacing w:after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1481C371" w14:textId="77777777" w:rsidR="001E2EB7" w:rsidRPr="002B5B44" w:rsidRDefault="001E2EB7" w:rsidP="002B5B44">
            <w:pPr>
              <w:pStyle w:val="BodyText"/>
              <w:spacing w:after="0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990" w:type="dxa"/>
          </w:tcPr>
          <w:p w14:paraId="51338810" w14:textId="77777777" w:rsidR="001E2EB7" w:rsidRPr="002B5B44" w:rsidRDefault="001E2EB7" w:rsidP="002B5B44">
            <w:pPr>
              <w:pStyle w:val="BodyText"/>
              <w:tabs>
                <w:tab w:val="clear" w:pos="680"/>
                <w:tab w:val="left" w:pos="521"/>
              </w:tabs>
              <w:spacing w:after="0"/>
              <w:ind w:right="-555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535" w:type="dxa"/>
          </w:tcPr>
          <w:p w14:paraId="40F7A8A0" w14:textId="77777777" w:rsidR="001E2EB7" w:rsidRPr="002B5B44" w:rsidRDefault="001E2EB7" w:rsidP="002B5B44">
            <w:pPr>
              <w:pStyle w:val="BodyText"/>
              <w:tabs>
                <w:tab w:val="clear" w:pos="227"/>
                <w:tab w:val="clear" w:pos="680"/>
                <w:tab w:val="left" w:pos="252"/>
              </w:tabs>
              <w:spacing w:after="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30" w:type="dxa"/>
          </w:tcPr>
          <w:p w14:paraId="780CE1A8" w14:textId="77777777" w:rsidR="001E2EB7" w:rsidRPr="002B5B44" w:rsidRDefault="001E2EB7" w:rsidP="002B5B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044DC9" w:rsidRPr="002B5B44" w14:paraId="5E7C7B00" w14:textId="77777777" w:rsidTr="00C4034E">
        <w:tc>
          <w:tcPr>
            <w:tcW w:w="3156" w:type="dxa"/>
          </w:tcPr>
          <w:p w14:paraId="34F18613" w14:textId="77777777" w:rsidR="00044DC9" w:rsidRPr="002B5B44" w:rsidRDefault="00044DC9" w:rsidP="002B5B44">
            <w:pPr>
              <w:pStyle w:val="BodyText"/>
              <w:spacing w:after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B5B4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หุ้นกู้</w:t>
            </w:r>
          </w:p>
        </w:tc>
        <w:tc>
          <w:tcPr>
            <w:tcW w:w="1350" w:type="dxa"/>
          </w:tcPr>
          <w:p w14:paraId="30B164A4" w14:textId="77777777" w:rsidR="00044DC9" w:rsidRPr="002B5B44" w:rsidRDefault="00044DC9" w:rsidP="002B5B44">
            <w:pPr>
              <w:pStyle w:val="BodyText"/>
              <w:spacing w:after="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06EA3F9" w14:textId="77777777" w:rsidR="00044DC9" w:rsidRPr="002B5B44" w:rsidRDefault="00044DC9" w:rsidP="002B5B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5" w:type="dxa"/>
          </w:tcPr>
          <w:p w14:paraId="4F954A5E" w14:textId="77777777" w:rsidR="00044DC9" w:rsidRPr="002B5B44" w:rsidRDefault="00044DC9" w:rsidP="002B5B44">
            <w:pPr>
              <w:pStyle w:val="BodyText"/>
              <w:tabs>
                <w:tab w:val="clear" w:pos="227"/>
                <w:tab w:val="left" w:pos="252"/>
              </w:tabs>
              <w:spacing w:after="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0" w:type="dxa"/>
            <w:shd w:val="clear" w:color="auto" w:fill="auto"/>
          </w:tcPr>
          <w:p w14:paraId="2D52D9DB" w14:textId="77777777" w:rsidR="00044DC9" w:rsidRPr="002B5B44" w:rsidRDefault="00044DC9" w:rsidP="002B5B44">
            <w:pPr>
              <w:pStyle w:val="BodyText"/>
              <w:spacing w:after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044DC9" w:rsidRPr="002B5B44" w14:paraId="0A02F322" w14:textId="77777777" w:rsidTr="00EC2F31">
        <w:tc>
          <w:tcPr>
            <w:tcW w:w="3156" w:type="dxa"/>
          </w:tcPr>
          <w:p w14:paraId="6887A409" w14:textId="77777777" w:rsidR="00044DC9" w:rsidRPr="002B5B44" w:rsidRDefault="00044DC9" w:rsidP="002B5B44">
            <w:pPr>
              <w:pStyle w:val="BodyText"/>
              <w:spacing w:after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B5B44">
              <w:rPr>
                <w:rFonts w:ascii="Angsana New" w:hAnsi="Angsana New"/>
                <w:sz w:val="30"/>
                <w:szCs w:val="30"/>
                <w:cs/>
              </w:rPr>
              <w:t>บริษัท ราช กรุ๊ป จำกัด (มหาชน)</w:t>
            </w:r>
          </w:p>
          <w:p w14:paraId="36ACE2D5" w14:textId="77777777" w:rsidR="00044DC9" w:rsidRPr="002B5B44" w:rsidRDefault="00044DC9" w:rsidP="002B5B44">
            <w:pPr>
              <w:pStyle w:val="BodyText"/>
              <w:spacing w:after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2186DEFF" w14:textId="1204980E" w:rsidR="00044DC9" w:rsidRPr="002B5B44" w:rsidRDefault="00922CAB" w:rsidP="002B5B44">
            <w:pPr>
              <w:pStyle w:val="BodyText"/>
              <w:spacing w:after="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22CAB">
              <w:rPr>
                <w:rFonts w:ascii="Angsana New" w:hAnsi="Angsana New"/>
                <w:sz w:val="30"/>
                <w:szCs w:val="30"/>
              </w:rPr>
              <w:t>8</w:t>
            </w:r>
            <w:r w:rsidR="00044DC9" w:rsidRPr="002B5B44">
              <w:rPr>
                <w:rFonts w:ascii="Angsana New" w:hAnsi="Angsana New"/>
                <w:sz w:val="30"/>
                <w:szCs w:val="30"/>
              </w:rPr>
              <w:t>,</w:t>
            </w:r>
            <w:r w:rsidRPr="00922CAB">
              <w:rPr>
                <w:rFonts w:ascii="Angsana New" w:hAnsi="Angsana New"/>
                <w:sz w:val="30"/>
                <w:szCs w:val="30"/>
              </w:rPr>
              <w:t>000</w:t>
            </w:r>
          </w:p>
          <w:p w14:paraId="4E259967" w14:textId="77777777" w:rsidR="00044DC9" w:rsidRPr="002B5B44" w:rsidRDefault="00044DC9" w:rsidP="002B5B44">
            <w:pPr>
              <w:pStyle w:val="BodyText"/>
              <w:spacing w:after="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B5B44">
              <w:rPr>
                <w:rFonts w:ascii="Angsana New" w:hAnsi="Angsana New" w:hint="cs"/>
                <w:sz w:val="30"/>
                <w:szCs w:val="30"/>
                <w:cs/>
              </w:rPr>
              <w:t>ล้านบาท</w:t>
            </w:r>
          </w:p>
        </w:tc>
        <w:tc>
          <w:tcPr>
            <w:tcW w:w="990" w:type="dxa"/>
          </w:tcPr>
          <w:p w14:paraId="137AEA2C" w14:textId="11F74D00" w:rsidR="00044DC9" w:rsidRPr="002B5B44" w:rsidRDefault="00922CAB" w:rsidP="002B5B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 w:rsidRPr="00922CAB">
              <w:rPr>
                <w:rFonts w:ascii="Angsana New" w:hAnsi="Angsana New"/>
                <w:sz w:val="30"/>
                <w:szCs w:val="30"/>
              </w:rPr>
              <w:t>8</w:t>
            </w:r>
            <w:r w:rsidR="00044DC9" w:rsidRPr="002B5B44">
              <w:rPr>
                <w:rFonts w:ascii="Angsana New" w:hAnsi="Angsana New"/>
                <w:sz w:val="30"/>
                <w:szCs w:val="30"/>
              </w:rPr>
              <w:t>,</w:t>
            </w:r>
            <w:r w:rsidRPr="00922CAB">
              <w:rPr>
                <w:rFonts w:ascii="Angsana New" w:hAnsi="Angsana New"/>
                <w:sz w:val="30"/>
                <w:szCs w:val="30"/>
              </w:rPr>
              <w:t>000</w:t>
            </w:r>
          </w:p>
        </w:tc>
        <w:tc>
          <w:tcPr>
            <w:tcW w:w="1535" w:type="dxa"/>
          </w:tcPr>
          <w:p w14:paraId="6D766715" w14:textId="0DE70826" w:rsidR="00044DC9" w:rsidRPr="002B5B44" w:rsidRDefault="00922CAB" w:rsidP="002B5B44">
            <w:pPr>
              <w:pStyle w:val="BodyText"/>
              <w:tabs>
                <w:tab w:val="clear" w:pos="227"/>
                <w:tab w:val="left" w:pos="252"/>
              </w:tabs>
              <w:spacing w:after="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22CAB">
              <w:rPr>
                <w:rFonts w:ascii="Angsana New" w:hAnsi="Angsana New"/>
                <w:sz w:val="30"/>
                <w:szCs w:val="30"/>
              </w:rPr>
              <w:t>1</w:t>
            </w:r>
            <w:r w:rsidR="00044DC9" w:rsidRPr="002B5B44">
              <w:rPr>
                <w:rFonts w:ascii="Angsana New" w:hAnsi="Angsana New"/>
                <w:sz w:val="30"/>
                <w:szCs w:val="30"/>
              </w:rPr>
              <w:t>.</w:t>
            </w:r>
            <w:r w:rsidRPr="00922CAB">
              <w:rPr>
                <w:rFonts w:ascii="Angsana New" w:hAnsi="Angsana New"/>
                <w:sz w:val="30"/>
                <w:szCs w:val="30"/>
              </w:rPr>
              <w:t>32</w:t>
            </w:r>
            <w:r w:rsidR="00044DC9" w:rsidRPr="002B5B44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922CAB">
              <w:rPr>
                <w:rFonts w:ascii="Angsana New" w:hAnsi="Angsana New"/>
                <w:sz w:val="30"/>
                <w:szCs w:val="30"/>
              </w:rPr>
              <w:t>2</w:t>
            </w:r>
            <w:r w:rsidR="00044DC9" w:rsidRPr="002B5B44">
              <w:rPr>
                <w:rFonts w:ascii="Angsana New" w:hAnsi="Angsana New"/>
                <w:sz w:val="30"/>
                <w:szCs w:val="30"/>
              </w:rPr>
              <w:t>.</w:t>
            </w:r>
            <w:r w:rsidRPr="00922CAB">
              <w:rPr>
                <w:rFonts w:ascii="Angsana New" w:hAnsi="Angsana New"/>
                <w:sz w:val="30"/>
                <w:szCs w:val="30"/>
              </w:rPr>
              <w:t>94</w:t>
            </w:r>
          </w:p>
        </w:tc>
        <w:tc>
          <w:tcPr>
            <w:tcW w:w="2430" w:type="dxa"/>
            <w:shd w:val="clear" w:color="auto" w:fill="auto"/>
          </w:tcPr>
          <w:p w14:paraId="771B34DA" w14:textId="720DC49A" w:rsidR="00670BFB" w:rsidRPr="002B5B44" w:rsidRDefault="00044DC9" w:rsidP="002B5B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2B5B44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หุ้นกู้มีอายุ </w:t>
            </w:r>
            <w:r w:rsidR="00922CAB" w:rsidRPr="00922CAB">
              <w:rPr>
                <w:rFonts w:ascii="Angsana New" w:hAnsi="Angsana New"/>
                <w:spacing w:val="-4"/>
                <w:sz w:val="30"/>
                <w:szCs w:val="30"/>
              </w:rPr>
              <w:t>3</w:t>
            </w:r>
            <w:r w:rsidRPr="002B5B44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 ปี </w:t>
            </w:r>
            <w:r w:rsidR="00922CAB" w:rsidRPr="00922CAB">
              <w:rPr>
                <w:rFonts w:ascii="Angsana New" w:hAnsi="Angsana New"/>
                <w:spacing w:val="-4"/>
                <w:sz w:val="30"/>
                <w:szCs w:val="30"/>
              </w:rPr>
              <w:t>5</w:t>
            </w:r>
            <w:r w:rsidRPr="002B5B44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 ปี </w:t>
            </w:r>
            <w:r w:rsidR="00922CAB" w:rsidRPr="00922CAB">
              <w:rPr>
                <w:rFonts w:ascii="Angsana New" w:hAnsi="Angsana New" w:hint="cs"/>
                <w:spacing w:val="-4"/>
                <w:sz w:val="30"/>
                <w:szCs w:val="30"/>
              </w:rPr>
              <w:t>10</w:t>
            </w:r>
            <w:r w:rsidRPr="002B5B44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 ปี และ </w:t>
            </w:r>
            <w:r w:rsidR="00922CAB" w:rsidRPr="00922CAB">
              <w:rPr>
                <w:rFonts w:ascii="Angsana New" w:hAnsi="Angsana New" w:hint="cs"/>
                <w:spacing w:val="-4"/>
                <w:sz w:val="30"/>
                <w:szCs w:val="30"/>
              </w:rPr>
              <w:t>15</w:t>
            </w:r>
            <w:r w:rsidRPr="002B5B44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 ปี และครบกำหนดไถ่ถอนในปี </w:t>
            </w:r>
            <w:r w:rsidR="00922CAB" w:rsidRPr="00922CAB">
              <w:rPr>
                <w:rFonts w:ascii="Angsana New" w:hAnsi="Angsana New" w:hint="cs"/>
                <w:spacing w:val="-4"/>
                <w:sz w:val="30"/>
                <w:szCs w:val="30"/>
              </w:rPr>
              <w:t>2566</w:t>
            </w:r>
            <w:r w:rsidRPr="002B5B44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 ปี </w:t>
            </w:r>
            <w:r w:rsidR="00922CAB" w:rsidRPr="00922CAB">
              <w:rPr>
                <w:rFonts w:ascii="Angsana New" w:hAnsi="Angsana New" w:hint="cs"/>
                <w:spacing w:val="-4"/>
                <w:sz w:val="30"/>
                <w:szCs w:val="30"/>
              </w:rPr>
              <w:t>2568</w:t>
            </w:r>
            <w:r w:rsidRPr="002B5B44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 </w:t>
            </w:r>
          </w:p>
          <w:p w14:paraId="725D8D4F" w14:textId="45638312" w:rsidR="00044DC9" w:rsidRPr="002B5B44" w:rsidRDefault="00044DC9" w:rsidP="002B5B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276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2B5B44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 xml:space="preserve">ปี </w:t>
            </w:r>
            <w:r w:rsidR="00922CAB" w:rsidRPr="00922CAB">
              <w:rPr>
                <w:rFonts w:ascii="Angsana New" w:hAnsi="Angsana New" w:hint="cs"/>
                <w:spacing w:val="-6"/>
                <w:sz w:val="30"/>
                <w:szCs w:val="30"/>
              </w:rPr>
              <w:t>2573</w:t>
            </w:r>
            <w:r w:rsidRPr="002B5B44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 xml:space="preserve"> และปี </w:t>
            </w:r>
            <w:r w:rsidR="00922CAB" w:rsidRPr="00922CAB">
              <w:rPr>
                <w:rFonts w:ascii="Angsana New" w:hAnsi="Angsana New" w:hint="cs"/>
                <w:spacing w:val="-6"/>
                <w:sz w:val="30"/>
                <w:szCs w:val="30"/>
              </w:rPr>
              <w:t>2578</w:t>
            </w:r>
            <w:r w:rsidRPr="002B5B44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 xml:space="preserve"> ตามลำดับ</w:t>
            </w:r>
          </w:p>
        </w:tc>
      </w:tr>
      <w:tr w:rsidR="00A3265B" w:rsidRPr="002B5B44" w14:paraId="119AB74B" w14:textId="77777777" w:rsidTr="00C4034E">
        <w:tc>
          <w:tcPr>
            <w:tcW w:w="3156" w:type="dxa"/>
            <w:vAlign w:val="bottom"/>
          </w:tcPr>
          <w:p w14:paraId="2E361454" w14:textId="77777777" w:rsidR="00A3265B" w:rsidRPr="002B5B44" w:rsidRDefault="00A3265B" w:rsidP="002B5B44">
            <w:pPr>
              <w:pStyle w:val="BodyText"/>
              <w:spacing w:after="0"/>
              <w:rPr>
                <w:rFonts w:ascii="Angsana New" w:hAnsi="Angsana New"/>
                <w:sz w:val="30"/>
                <w:szCs w:val="30"/>
                <w:cs/>
              </w:rPr>
            </w:pPr>
            <w:r w:rsidRPr="002B5B4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2B5B44">
              <w:rPr>
                <w:rFonts w:ascii="Angsana New" w:hAnsi="Angsana New" w:hint="cs"/>
                <w:sz w:val="30"/>
                <w:szCs w:val="30"/>
                <w:cs/>
              </w:rPr>
              <w:t xml:space="preserve"> ค่าธรรมเนียมในการจัดหา</w:t>
            </w:r>
            <w:r w:rsidRPr="002B5B44">
              <w:rPr>
                <w:rFonts w:ascii="Angsana New" w:hAnsi="Angsana New" w:hint="cs"/>
                <w:sz w:val="30"/>
                <w:szCs w:val="30"/>
              </w:rPr>
              <w:br/>
              <w:t xml:space="preserve">   </w:t>
            </w:r>
            <w:r w:rsidRPr="002B5B44"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เงินกู้ยืมรอตัดบัญชี</w:t>
            </w:r>
          </w:p>
        </w:tc>
        <w:tc>
          <w:tcPr>
            <w:tcW w:w="1350" w:type="dxa"/>
            <w:vAlign w:val="bottom"/>
          </w:tcPr>
          <w:p w14:paraId="6BB69E19" w14:textId="77777777" w:rsidR="00A3265B" w:rsidRPr="002B5B44" w:rsidRDefault="00A3265B" w:rsidP="002B5B44">
            <w:pPr>
              <w:pStyle w:val="BodyText"/>
              <w:spacing w:after="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57DC1F24" w14:textId="624C7040" w:rsidR="00A3265B" w:rsidRPr="002B5B44" w:rsidRDefault="00A3265B" w:rsidP="002B5B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95"/>
              <w:rPr>
                <w:rFonts w:ascii="Angsana New" w:hAnsi="Angsana New"/>
                <w:sz w:val="30"/>
                <w:szCs w:val="30"/>
              </w:rPr>
            </w:pPr>
            <w:r w:rsidRPr="002B5B44">
              <w:rPr>
                <w:rFonts w:ascii="Angsana New" w:hAnsi="Angsana New"/>
                <w:sz w:val="30"/>
                <w:szCs w:val="30"/>
              </w:rPr>
              <w:t>(</w:t>
            </w:r>
            <w:r w:rsidR="00922CAB" w:rsidRPr="00922CAB">
              <w:rPr>
                <w:rFonts w:ascii="Angsana New" w:hAnsi="Angsana New"/>
                <w:sz w:val="30"/>
                <w:szCs w:val="30"/>
              </w:rPr>
              <w:t>1</w:t>
            </w:r>
            <w:r w:rsidR="00654AD1" w:rsidRPr="002B5B44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2B5B44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535" w:type="dxa"/>
            <w:vAlign w:val="bottom"/>
          </w:tcPr>
          <w:p w14:paraId="32A37DDF" w14:textId="77777777" w:rsidR="00A3265B" w:rsidRPr="002B5B44" w:rsidRDefault="00A3265B" w:rsidP="002B5B44">
            <w:pPr>
              <w:pStyle w:val="BodyText"/>
              <w:tabs>
                <w:tab w:val="clear" w:pos="227"/>
                <w:tab w:val="left" w:pos="252"/>
              </w:tabs>
              <w:spacing w:after="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0" w:type="dxa"/>
            <w:shd w:val="clear" w:color="auto" w:fill="auto"/>
            <w:vAlign w:val="bottom"/>
          </w:tcPr>
          <w:p w14:paraId="4520AD07" w14:textId="77777777" w:rsidR="00A3265B" w:rsidRPr="002B5B44" w:rsidRDefault="00A3265B" w:rsidP="002B5B44">
            <w:pPr>
              <w:pStyle w:val="BodyText"/>
              <w:spacing w:after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A3265B" w:rsidRPr="00CB07DC" w14:paraId="3BE49856" w14:textId="77777777" w:rsidTr="000C3C20">
        <w:tc>
          <w:tcPr>
            <w:tcW w:w="3156" w:type="dxa"/>
          </w:tcPr>
          <w:p w14:paraId="7776723D" w14:textId="77777777" w:rsidR="00A3265B" w:rsidRPr="002B5B44" w:rsidRDefault="00A3265B" w:rsidP="002B5B44">
            <w:pPr>
              <w:pStyle w:val="BodyText"/>
              <w:spacing w:after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B5B4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350" w:type="dxa"/>
          </w:tcPr>
          <w:p w14:paraId="16097EA1" w14:textId="77777777" w:rsidR="00A3265B" w:rsidRPr="002B5B44" w:rsidRDefault="00A3265B" w:rsidP="002B5B44">
            <w:pPr>
              <w:pStyle w:val="BodyText"/>
              <w:spacing w:after="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054BB2B2" w14:textId="1D1A8B76" w:rsidR="00A3265B" w:rsidRPr="009F176F" w:rsidRDefault="00922CAB" w:rsidP="002B5B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18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22CAB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 w:rsidR="00A3265B" w:rsidRPr="002B5B4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922CAB">
              <w:rPr>
                <w:rFonts w:ascii="Angsana New" w:hAnsi="Angsana New"/>
                <w:b/>
                <w:bCs/>
                <w:sz w:val="30"/>
                <w:szCs w:val="30"/>
              </w:rPr>
              <w:t>98</w:t>
            </w:r>
            <w:r w:rsidR="00654AD1" w:rsidRPr="002B5B44">
              <w:rPr>
                <w:rFonts w:ascii="Angsana New" w:hAnsi="Angsana New" w:hint="cs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1535" w:type="dxa"/>
          </w:tcPr>
          <w:p w14:paraId="4412FFBA" w14:textId="77777777" w:rsidR="00A3265B" w:rsidRPr="009F176F" w:rsidRDefault="00A3265B" w:rsidP="002B5B44">
            <w:pPr>
              <w:pStyle w:val="BodyText"/>
              <w:tabs>
                <w:tab w:val="clear" w:pos="227"/>
                <w:tab w:val="left" w:pos="252"/>
              </w:tabs>
              <w:spacing w:after="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shd w:val="clear" w:color="auto" w:fill="auto"/>
          </w:tcPr>
          <w:p w14:paraId="27E94ABA" w14:textId="77777777" w:rsidR="00A3265B" w:rsidRPr="009F176F" w:rsidRDefault="00A3265B" w:rsidP="002B5B44">
            <w:pPr>
              <w:pStyle w:val="BodyText"/>
              <w:spacing w:after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</w:tbl>
    <w:p w14:paraId="5F780AE0" w14:textId="77777777" w:rsidR="000166BA" w:rsidRDefault="000166BA" w:rsidP="00FD48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7A1F21CB" w14:textId="7470868A" w:rsidR="00FD4825" w:rsidRDefault="00FD4825" w:rsidP="00FD48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i/>
          <w:iCs/>
          <w:sz w:val="30"/>
          <w:szCs w:val="30"/>
        </w:rPr>
      </w:pPr>
      <w:r w:rsidRPr="00CB3D08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922CAB" w:rsidRPr="00922CAB">
        <w:rPr>
          <w:rFonts w:ascii="Angsana New" w:hAnsi="Angsana New" w:hint="cs"/>
          <w:sz w:val="30"/>
          <w:szCs w:val="30"/>
        </w:rPr>
        <w:t>3</w:t>
      </w:r>
      <w:r w:rsidR="007F521B" w:rsidRPr="00CB3D08">
        <w:rPr>
          <w:rFonts w:ascii="Angsana New" w:hAnsi="Angsana New"/>
          <w:sz w:val="30"/>
          <w:szCs w:val="30"/>
        </w:rPr>
        <w:t>0</w:t>
      </w:r>
      <w:r w:rsidRPr="00CB3D08">
        <w:rPr>
          <w:rFonts w:ascii="Angsana New" w:hAnsi="Angsana New" w:hint="cs"/>
          <w:sz w:val="30"/>
          <w:szCs w:val="30"/>
        </w:rPr>
        <w:t xml:space="preserve"> </w:t>
      </w:r>
      <w:r w:rsidR="00D800AF">
        <w:rPr>
          <w:rFonts w:ascii="Angsana New" w:hAnsi="Angsana New" w:hint="cs"/>
          <w:sz w:val="30"/>
          <w:szCs w:val="30"/>
          <w:cs/>
        </w:rPr>
        <w:t>กันย</w:t>
      </w:r>
      <w:r w:rsidR="007F521B" w:rsidRPr="00CB3D08">
        <w:rPr>
          <w:rFonts w:ascii="Angsana New" w:hAnsi="Angsana New" w:hint="cs"/>
          <w:sz w:val="30"/>
          <w:szCs w:val="30"/>
          <w:cs/>
        </w:rPr>
        <w:t>ายน</w:t>
      </w:r>
      <w:r w:rsidRPr="00CB3D08">
        <w:rPr>
          <w:rFonts w:ascii="Angsana New" w:hAnsi="Angsana New" w:hint="cs"/>
          <w:sz w:val="30"/>
          <w:szCs w:val="30"/>
          <w:cs/>
        </w:rPr>
        <w:t xml:space="preserve"> </w:t>
      </w:r>
      <w:r w:rsidR="00922CAB" w:rsidRPr="00922CAB">
        <w:rPr>
          <w:rFonts w:ascii="Angsana New" w:hAnsi="Angsana New" w:hint="cs"/>
          <w:sz w:val="30"/>
          <w:szCs w:val="30"/>
        </w:rPr>
        <w:t>256</w:t>
      </w:r>
      <w:r w:rsidR="00922CAB" w:rsidRPr="00922CAB">
        <w:rPr>
          <w:rFonts w:ascii="Angsana New" w:hAnsi="Angsana New"/>
          <w:sz w:val="30"/>
          <w:szCs w:val="30"/>
        </w:rPr>
        <w:t>4</w:t>
      </w:r>
      <w:r w:rsidRPr="00CB3D08">
        <w:rPr>
          <w:rFonts w:ascii="Angsana New" w:hAnsi="Angsana New" w:hint="cs"/>
          <w:spacing w:val="-1"/>
          <w:sz w:val="30"/>
          <w:szCs w:val="30"/>
          <w:cs/>
        </w:rPr>
        <w:t xml:space="preserve"> </w:t>
      </w:r>
      <w:r w:rsidR="001702CA">
        <w:rPr>
          <w:rFonts w:ascii="Angsana New" w:hAnsi="Angsana New" w:hint="cs"/>
          <w:spacing w:val="-1"/>
          <w:sz w:val="30"/>
          <w:szCs w:val="30"/>
          <w:cs/>
        </w:rPr>
        <w:t>บริษัทและ</w:t>
      </w:r>
      <w:r w:rsidRPr="00CB3D08">
        <w:rPr>
          <w:rFonts w:ascii="Angsana New" w:hAnsi="Angsana New" w:hint="cs"/>
          <w:sz w:val="30"/>
          <w:szCs w:val="30"/>
          <w:cs/>
        </w:rPr>
        <w:t>กลุ่ม</w:t>
      </w:r>
      <w:r w:rsidRPr="00505AF2">
        <w:rPr>
          <w:rFonts w:ascii="Angsana New" w:hAnsi="Angsana New" w:hint="cs"/>
          <w:sz w:val="30"/>
          <w:szCs w:val="30"/>
          <w:cs/>
        </w:rPr>
        <w:t>บริษัทมีวงเงินสินเชื่อซึ่งยังไม่ได้เบิกใช้เป็นจำนวนเงิน</w:t>
      </w:r>
      <w:r w:rsidRPr="002119DB">
        <w:rPr>
          <w:rFonts w:ascii="Angsana New" w:hAnsi="Angsana New" w:hint="cs"/>
          <w:sz w:val="30"/>
          <w:szCs w:val="30"/>
          <w:cs/>
        </w:rPr>
        <w:t>รวม</w:t>
      </w:r>
      <w:r w:rsidR="001D040D" w:rsidRPr="002119DB">
        <w:rPr>
          <w:rFonts w:ascii="Angsana New" w:hAnsi="Angsana New"/>
          <w:sz w:val="30"/>
          <w:szCs w:val="30"/>
        </w:rPr>
        <w:t xml:space="preserve"> </w:t>
      </w:r>
      <w:r w:rsidR="00124DE1" w:rsidRPr="002119DB">
        <w:rPr>
          <w:rFonts w:ascii="Angsana New" w:hAnsi="Angsana New"/>
          <w:sz w:val="30"/>
          <w:szCs w:val="30"/>
        </w:rPr>
        <w:t>3</w:t>
      </w:r>
      <w:r w:rsidR="00FE524B" w:rsidRPr="002119DB">
        <w:rPr>
          <w:rFonts w:ascii="Angsana New" w:hAnsi="Angsana New"/>
          <w:sz w:val="30"/>
          <w:szCs w:val="30"/>
        </w:rPr>
        <w:t>2</w:t>
      </w:r>
      <w:r w:rsidR="00CB3D08" w:rsidRPr="002119DB">
        <w:rPr>
          <w:rFonts w:ascii="Angsana New" w:hAnsi="Angsana New"/>
          <w:sz w:val="30"/>
          <w:szCs w:val="30"/>
        </w:rPr>
        <w:t>,</w:t>
      </w:r>
      <w:r w:rsidR="00FE524B" w:rsidRPr="002119DB">
        <w:rPr>
          <w:rFonts w:ascii="Angsana New" w:hAnsi="Angsana New"/>
          <w:sz w:val="30"/>
          <w:szCs w:val="30"/>
        </w:rPr>
        <w:t>414</w:t>
      </w:r>
      <w:r w:rsidR="00F640C3" w:rsidRPr="002119DB">
        <w:rPr>
          <w:rFonts w:ascii="Angsana New" w:hAnsi="Angsana New"/>
          <w:sz w:val="30"/>
          <w:szCs w:val="30"/>
        </w:rPr>
        <w:t>.00</w:t>
      </w:r>
      <w:r w:rsidR="001D040D" w:rsidRPr="002119DB">
        <w:rPr>
          <w:rFonts w:ascii="Angsana New" w:hAnsi="Angsana New"/>
          <w:sz w:val="30"/>
          <w:szCs w:val="30"/>
        </w:rPr>
        <w:t xml:space="preserve"> </w:t>
      </w:r>
      <w:r w:rsidRPr="002119DB">
        <w:rPr>
          <w:rFonts w:ascii="Angsana New" w:hAnsi="Angsana New" w:hint="cs"/>
          <w:sz w:val="30"/>
          <w:szCs w:val="30"/>
          <w:cs/>
        </w:rPr>
        <w:t>ล้านบาท</w:t>
      </w:r>
      <w:r w:rsidRPr="002119DB">
        <w:rPr>
          <w:rFonts w:ascii="Angsana New" w:hAnsi="Angsana New" w:hint="cs"/>
          <w:sz w:val="30"/>
          <w:szCs w:val="30"/>
        </w:rPr>
        <w:t xml:space="preserve"> </w:t>
      </w:r>
      <w:r w:rsidR="00124DE1" w:rsidRPr="002119DB">
        <w:rPr>
          <w:rFonts w:ascii="Angsana New" w:hAnsi="Angsana New"/>
          <w:sz w:val="30"/>
          <w:szCs w:val="30"/>
        </w:rPr>
        <w:t>35</w:t>
      </w:r>
      <w:r w:rsidR="00CB3D08" w:rsidRPr="002119DB">
        <w:rPr>
          <w:rFonts w:ascii="Angsana New" w:hAnsi="Angsana New"/>
          <w:sz w:val="30"/>
          <w:szCs w:val="30"/>
        </w:rPr>
        <w:t>0</w:t>
      </w:r>
      <w:r w:rsidR="00F640C3" w:rsidRPr="002119DB">
        <w:rPr>
          <w:rFonts w:ascii="Angsana New" w:hAnsi="Angsana New"/>
          <w:sz w:val="30"/>
          <w:szCs w:val="30"/>
        </w:rPr>
        <w:t>.00</w:t>
      </w:r>
      <w:r w:rsidR="001D040D" w:rsidRPr="002119DB">
        <w:rPr>
          <w:rFonts w:ascii="Angsana New" w:hAnsi="Angsana New"/>
          <w:sz w:val="30"/>
          <w:szCs w:val="30"/>
        </w:rPr>
        <w:t xml:space="preserve"> </w:t>
      </w:r>
      <w:r w:rsidRPr="002119DB">
        <w:rPr>
          <w:rFonts w:ascii="Angsana New" w:hAnsi="Angsana New" w:hint="cs"/>
          <w:sz w:val="30"/>
          <w:szCs w:val="30"/>
          <w:cs/>
        </w:rPr>
        <w:t>ล้านเหรียญสหรัฐอเมริกา และ</w:t>
      </w:r>
      <w:r w:rsidR="001D040D" w:rsidRPr="002119DB">
        <w:rPr>
          <w:rFonts w:ascii="Angsana New" w:hAnsi="Angsana New"/>
          <w:sz w:val="30"/>
          <w:szCs w:val="30"/>
        </w:rPr>
        <w:t xml:space="preserve"> </w:t>
      </w:r>
      <w:r w:rsidR="00922CAB" w:rsidRPr="00922CAB">
        <w:rPr>
          <w:rFonts w:ascii="Angsana New" w:hAnsi="Angsana New"/>
          <w:sz w:val="30"/>
          <w:szCs w:val="30"/>
        </w:rPr>
        <w:t>100</w:t>
      </w:r>
      <w:r w:rsidR="00F640C3" w:rsidRPr="002119DB">
        <w:rPr>
          <w:rFonts w:ascii="Angsana New" w:hAnsi="Angsana New"/>
          <w:sz w:val="30"/>
          <w:szCs w:val="30"/>
          <w:lang w:val="en-GB"/>
        </w:rPr>
        <w:t>.</w:t>
      </w:r>
      <w:r w:rsidR="00922CAB" w:rsidRPr="00922CAB">
        <w:rPr>
          <w:rFonts w:ascii="Angsana New" w:hAnsi="Angsana New"/>
          <w:sz w:val="30"/>
          <w:szCs w:val="30"/>
        </w:rPr>
        <w:t>00</w:t>
      </w:r>
      <w:r w:rsidR="00CB3D08" w:rsidRPr="002119DB">
        <w:rPr>
          <w:rFonts w:ascii="Angsana New" w:hAnsi="Angsana New"/>
          <w:sz w:val="30"/>
          <w:szCs w:val="30"/>
          <w:lang w:val="en-GB"/>
        </w:rPr>
        <w:t xml:space="preserve"> </w:t>
      </w:r>
      <w:r w:rsidRPr="002119DB">
        <w:rPr>
          <w:rFonts w:ascii="Angsana New" w:hAnsi="Angsana New" w:hint="cs"/>
          <w:sz w:val="30"/>
          <w:szCs w:val="30"/>
          <w:cs/>
        </w:rPr>
        <w:t>ล้านเหรียญออสเตรเลีย</w:t>
      </w:r>
      <w:r w:rsidR="008F2CF6" w:rsidRPr="002119DB">
        <w:rPr>
          <w:rFonts w:ascii="Angsana New" w:hAnsi="Angsana New"/>
          <w:sz w:val="30"/>
          <w:szCs w:val="30"/>
        </w:rPr>
        <w:t xml:space="preserve"> </w:t>
      </w:r>
      <w:r w:rsidR="008F2CF6" w:rsidRPr="002119DB">
        <w:rPr>
          <w:rFonts w:ascii="Angsana New" w:hAnsi="Angsana New"/>
          <w:i/>
          <w:iCs/>
          <w:sz w:val="30"/>
          <w:szCs w:val="30"/>
        </w:rPr>
        <w:t>(</w:t>
      </w:r>
      <w:r w:rsidR="0038749F" w:rsidRPr="002119DB">
        <w:rPr>
          <w:rFonts w:ascii="Angsana New" w:hAnsi="Angsana New"/>
          <w:i/>
          <w:iCs/>
          <w:sz w:val="30"/>
          <w:szCs w:val="30"/>
        </w:rPr>
        <w:t xml:space="preserve">31 </w:t>
      </w:r>
      <w:r w:rsidR="0038749F" w:rsidRPr="002119DB">
        <w:rPr>
          <w:rFonts w:ascii="Angsana New" w:hAnsi="Angsana New" w:hint="cs"/>
          <w:i/>
          <w:iCs/>
          <w:sz w:val="30"/>
          <w:szCs w:val="30"/>
          <w:cs/>
        </w:rPr>
        <w:t xml:space="preserve">ธันวาคม </w:t>
      </w:r>
      <w:r w:rsidR="00922CAB" w:rsidRPr="00922CAB">
        <w:rPr>
          <w:rFonts w:ascii="Angsana New" w:hAnsi="Angsana New"/>
          <w:i/>
          <w:iCs/>
          <w:sz w:val="30"/>
          <w:szCs w:val="30"/>
        </w:rPr>
        <w:t>2563</w:t>
      </w:r>
      <w:r w:rsidR="008F2CF6" w:rsidRPr="002119DB">
        <w:rPr>
          <w:rFonts w:ascii="Angsana New" w:hAnsi="Angsana New"/>
          <w:i/>
          <w:iCs/>
          <w:sz w:val="30"/>
          <w:szCs w:val="30"/>
        </w:rPr>
        <w:t xml:space="preserve">: </w:t>
      </w:r>
      <w:r w:rsidR="00922CAB" w:rsidRPr="00922CAB">
        <w:rPr>
          <w:rFonts w:ascii="Angsana New" w:hAnsi="Angsana New"/>
          <w:i/>
          <w:iCs/>
          <w:sz w:val="30"/>
          <w:szCs w:val="30"/>
        </w:rPr>
        <w:t>30</w:t>
      </w:r>
      <w:r w:rsidR="008F2CF6" w:rsidRPr="002119DB">
        <w:rPr>
          <w:rFonts w:ascii="Angsana New" w:hAnsi="Angsana New"/>
          <w:i/>
          <w:iCs/>
          <w:sz w:val="30"/>
          <w:szCs w:val="30"/>
        </w:rPr>
        <w:t>,</w:t>
      </w:r>
      <w:r w:rsidR="00922CAB" w:rsidRPr="00922CAB">
        <w:rPr>
          <w:rFonts w:ascii="Angsana New" w:hAnsi="Angsana New"/>
          <w:i/>
          <w:iCs/>
          <w:sz w:val="30"/>
          <w:szCs w:val="30"/>
        </w:rPr>
        <w:t>413</w:t>
      </w:r>
      <w:r w:rsidR="00F640C3">
        <w:rPr>
          <w:rFonts w:ascii="Angsana New" w:hAnsi="Angsana New"/>
          <w:i/>
          <w:iCs/>
          <w:sz w:val="30"/>
          <w:szCs w:val="30"/>
          <w:lang w:val="en-GB"/>
        </w:rPr>
        <w:t>.</w:t>
      </w:r>
      <w:r w:rsidR="00922CAB" w:rsidRPr="00922CAB">
        <w:rPr>
          <w:rFonts w:ascii="Angsana New" w:hAnsi="Angsana New"/>
          <w:i/>
          <w:iCs/>
          <w:sz w:val="30"/>
          <w:szCs w:val="30"/>
        </w:rPr>
        <w:t>59</w:t>
      </w:r>
      <w:r w:rsidR="008F2CF6" w:rsidRPr="00CB07DC">
        <w:rPr>
          <w:rFonts w:ascii="Angsana New" w:hAnsi="Angsana New"/>
          <w:i/>
          <w:iCs/>
          <w:sz w:val="30"/>
          <w:szCs w:val="30"/>
        </w:rPr>
        <w:t xml:space="preserve"> </w:t>
      </w:r>
      <w:r w:rsidR="008F2CF6" w:rsidRPr="00CB07DC">
        <w:rPr>
          <w:rFonts w:ascii="Angsana New" w:hAnsi="Angsana New"/>
          <w:i/>
          <w:iCs/>
          <w:sz w:val="30"/>
          <w:szCs w:val="30"/>
          <w:cs/>
        </w:rPr>
        <w:t>ล้านบาท</w:t>
      </w:r>
      <w:r w:rsidR="008F2CF6" w:rsidRPr="00CB07DC">
        <w:rPr>
          <w:rFonts w:ascii="Angsana New" w:hAnsi="Angsana New"/>
          <w:i/>
          <w:iCs/>
          <w:sz w:val="30"/>
          <w:szCs w:val="30"/>
        </w:rPr>
        <w:t xml:space="preserve"> </w:t>
      </w:r>
      <w:r w:rsidR="00922CAB" w:rsidRPr="00922CAB">
        <w:rPr>
          <w:rFonts w:ascii="Angsana New" w:hAnsi="Angsana New"/>
          <w:i/>
          <w:iCs/>
          <w:sz w:val="30"/>
          <w:szCs w:val="30"/>
        </w:rPr>
        <w:t>350</w:t>
      </w:r>
      <w:r w:rsidR="00F640C3">
        <w:rPr>
          <w:rFonts w:ascii="Angsana New" w:hAnsi="Angsana New"/>
          <w:i/>
          <w:iCs/>
          <w:sz w:val="30"/>
          <w:szCs w:val="30"/>
          <w:lang w:val="en-GB"/>
        </w:rPr>
        <w:t>.</w:t>
      </w:r>
      <w:r w:rsidR="00922CAB" w:rsidRPr="00922CAB">
        <w:rPr>
          <w:rFonts w:ascii="Angsana New" w:hAnsi="Angsana New"/>
          <w:i/>
          <w:iCs/>
          <w:sz w:val="30"/>
          <w:szCs w:val="30"/>
        </w:rPr>
        <w:t>00</w:t>
      </w:r>
      <w:r w:rsidR="008F2CF6" w:rsidRPr="00CB07DC">
        <w:rPr>
          <w:rFonts w:ascii="Angsana New" w:hAnsi="Angsana New"/>
          <w:i/>
          <w:iCs/>
          <w:sz w:val="30"/>
          <w:szCs w:val="30"/>
        </w:rPr>
        <w:t xml:space="preserve"> </w:t>
      </w:r>
      <w:r w:rsidR="008F2CF6" w:rsidRPr="00CB07DC">
        <w:rPr>
          <w:rFonts w:ascii="Angsana New" w:hAnsi="Angsana New"/>
          <w:i/>
          <w:iCs/>
          <w:sz w:val="30"/>
          <w:szCs w:val="30"/>
          <w:cs/>
        </w:rPr>
        <w:t xml:space="preserve">ล้านเหรียญสหรัฐอเมริกา และ </w:t>
      </w:r>
      <w:r w:rsidR="00922CAB" w:rsidRPr="00922CAB">
        <w:rPr>
          <w:rFonts w:ascii="Angsana New" w:hAnsi="Angsana New"/>
          <w:i/>
          <w:iCs/>
          <w:sz w:val="30"/>
          <w:szCs w:val="30"/>
        </w:rPr>
        <w:t>260</w:t>
      </w:r>
      <w:r w:rsidR="00F640C3">
        <w:rPr>
          <w:rFonts w:ascii="Angsana New" w:hAnsi="Angsana New"/>
          <w:i/>
          <w:iCs/>
          <w:sz w:val="30"/>
          <w:szCs w:val="30"/>
          <w:lang w:val="en-GB"/>
        </w:rPr>
        <w:t>.</w:t>
      </w:r>
      <w:r w:rsidR="00922CAB" w:rsidRPr="00922CAB">
        <w:rPr>
          <w:rFonts w:ascii="Angsana New" w:hAnsi="Angsana New"/>
          <w:i/>
          <w:iCs/>
          <w:sz w:val="30"/>
          <w:szCs w:val="30"/>
        </w:rPr>
        <w:t>31</w:t>
      </w:r>
      <w:r w:rsidR="008F2CF6" w:rsidRPr="00CB07DC">
        <w:rPr>
          <w:rFonts w:ascii="Angsana New" w:hAnsi="Angsana New"/>
          <w:i/>
          <w:iCs/>
          <w:sz w:val="30"/>
          <w:szCs w:val="30"/>
        </w:rPr>
        <w:t xml:space="preserve"> </w:t>
      </w:r>
      <w:r w:rsidR="008F2CF6" w:rsidRPr="00CB07DC">
        <w:rPr>
          <w:rFonts w:ascii="Angsana New" w:hAnsi="Angsana New"/>
          <w:i/>
          <w:iCs/>
          <w:sz w:val="30"/>
          <w:szCs w:val="30"/>
          <w:cs/>
        </w:rPr>
        <w:t>ล้านเหรียญออสเตรเลีย)</w:t>
      </w:r>
    </w:p>
    <w:p w14:paraId="1BE65452" w14:textId="77777777" w:rsidR="008F0642" w:rsidRPr="0082412F" w:rsidRDefault="008F0642" w:rsidP="00FD48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6A5BF05D" w14:textId="15890E94" w:rsidR="00713199" w:rsidRDefault="00B46F05" w:rsidP="007131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th-TH"/>
        </w:rPr>
      </w:pPr>
      <w:r w:rsidRPr="002119DB">
        <w:rPr>
          <w:rFonts w:ascii="Angsana New" w:hAnsi="Angsana New" w:hint="cs"/>
          <w:sz w:val="30"/>
          <w:szCs w:val="30"/>
          <w:cs/>
          <w:lang w:val="th-TH"/>
        </w:rPr>
        <w:t>บริษัทและ</w:t>
      </w:r>
      <w:r w:rsidR="00713199" w:rsidRPr="002119DB">
        <w:rPr>
          <w:rFonts w:ascii="Angsana New" w:hAnsi="Angsana New" w:hint="cs"/>
          <w:sz w:val="30"/>
          <w:szCs w:val="30"/>
          <w:cs/>
          <w:lang w:val="th-TH"/>
        </w:rPr>
        <w:t>กลุ่มบริษัทมีภาระผูกพันต้องปฏิบัติตามข้อกำหนดของสัญญาและต้องดำรงไว้ซึ่งอัตราส่วนทางการเงิน</w:t>
      </w:r>
      <w:r w:rsidRPr="002119DB">
        <w:rPr>
          <w:rFonts w:ascii="Angsana New" w:hAnsi="Angsana New"/>
          <w:sz w:val="30"/>
          <w:szCs w:val="30"/>
          <w:cs/>
          <w:lang w:val="th-TH"/>
        </w:rPr>
        <w:br/>
      </w:r>
      <w:r w:rsidR="002D6E30" w:rsidRPr="002119DB">
        <w:rPr>
          <w:rFonts w:ascii="Angsana New" w:hAnsi="Angsana New" w:hint="cs"/>
          <w:sz w:val="30"/>
          <w:szCs w:val="30"/>
          <w:cs/>
          <w:lang w:val="th-TH"/>
        </w:rPr>
        <w:t>ที่สำคัญตาม</w:t>
      </w:r>
      <w:r w:rsidR="00AB664D" w:rsidRPr="002119DB">
        <w:rPr>
          <w:rFonts w:ascii="Angsana New" w:hAnsi="Angsana New" w:hint="cs"/>
          <w:sz w:val="30"/>
          <w:szCs w:val="30"/>
          <w:cs/>
          <w:lang w:val="th-TH"/>
        </w:rPr>
        <w:t>ที่</w:t>
      </w:r>
      <w:r w:rsidR="002D6E30" w:rsidRPr="002119DB">
        <w:rPr>
          <w:rFonts w:ascii="Angsana New" w:hAnsi="Angsana New" w:hint="cs"/>
          <w:sz w:val="30"/>
          <w:szCs w:val="30"/>
          <w:cs/>
          <w:lang w:val="th-TH"/>
        </w:rPr>
        <w:t>ได้</w:t>
      </w:r>
      <w:r w:rsidR="00AB664D" w:rsidRPr="002119DB">
        <w:rPr>
          <w:rFonts w:ascii="Angsana New" w:hAnsi="Angsana New" w:hint="cs"/>
          <w:sz w:val="30"/>
          <w:szCs w:val="30"/>
          <w:cs/>
          <w:lang w:val="th-TH"/>
        </w:rPr>
        <w:t>ระบุไว้ในสัญญา</w:t>
      </w:r>
      <w:r w:rsidR="00713199" w:rsidRPr="002119DB">
        <w:rPr>
          <w:rFonts w:ascii="Angsana New" w:hAnsi="Angsana New" w:hint="cs"/>
          <w:sz w:val="30"/>
          <w:szCs w:val="30"/>
          <w:cs/>
          <w:lang w:val="th-TH"/>
        </w:rPr>
        <w:t>สำหรับ</w:t>
      </w:r>
      <w:r w:rsidR="00374B46" w:rsidRPr="002119DB">
        <w:rPr>
          <w:rFonts w:ascii="Angsana New" w:hAnsi="Angsana New" w:hint="cs"/>
          <w:sz w:val="30"/>
          <w:szCs w:val="30"/>
          <w:cs/>
          <w:lang w:val="th-TH"/>
        </w:rPr>
        <w:t>สัญญา</w:t>
      </w:r>
      <w:r w:rsidR="00713199" w:rsidRPr="002119DB">
        <w:rPr>
          <w:rFonts w:ascii="Angsana New" w:hAnsi="Angsana New" w:hint="cs"/>
          <w:sz w:val="30"/>
          <w:szCs w:val="30"/>
          <w:cs/>
          <w:lang w:val="th-TH"/>
        </w:rPr>
        <w:t>เงินกู้ยืมระยะยาวจากสถาบันการเงิน</w:t>
      </w:r>
      <w:r w:rsidR="00D74B40" w:rsidRPr="002119DB">
        <w:rPr>
          <w:rFonts w:ascii="Angsana New" w:hAnsi="Angsana New" w:hint="cs"/>
          <w:sz w:val="30"/>
          <w:szCs w:val="30"/>
          <w:cs/>
          <w:lang w:val="th-TH"/>
        </w:rPr>
        <w:t>ตามที่ระบุไว้ในสัญญา</w:t>
      </w:r>
      <w:r w:rsidR="00AB13A4" w:rsidRPr="002119DB">
        <w:rPr>
          <w:rFonts w:ascii="Angsana New" w:hAnsi="Angsana New" w:hint="cs"/>
          <w:sz w:val="30"/>
          <w:szCs w:val="30"/>
          <w:cs/>
          <w:lang w:val="th-TH"/>
        </w:rPr>
        <w:t>ทุกสัญญา</w:t>
      </w:r>
      <w:r w:rsidR="002D6E30" w:rsidRPr="002119DB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="00713199" w:rsidRPr="002119DB">
        <w:rPr>
          <w:rFonts w:ascii="Angsana New" w:hAnsi="Angsana New" w:hint="cs"/>
          <w:sz w:val="30"/>
          <w:szCs w:val="30"/>
          <w:cs/>
          <w:lang w:val="th-TH"/>
        </w:rPr>
        <w:t>และสัญญาหุ้นกู้</w:t>
      </w:r>
      <w:r w:rsidR="00713199" w:rsidRPr="002119DB">
        <w:rPr>
          <w:rFonts w:ascii="Angsana New" w:hAnsi="Angsana New"/>
          <w:sz w:val="30"/>
          <w:szCs w:val="30"/>
          <w:cs/>
          <w:lang w:val="th-TH"/>
        </w:rPr>
        <w:t>บริษัท อาร์เอช อินเตอร์เนชั่นแนล</w:t>
      </w:r>
      <w:r w:rsidR="00713199" w:rsidRPr="002119DB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="00713199" w:rsidRPr="002119DB">
        <w:rPr>
          <w:rFonts w:ascii="Angsana New" w:hAnsi="Angsana New"/>
          <w:sz w:val="30"/>
          <w:szCs w:val="30"/>
          <w:cs/>
          <w:lang w:val="th-TH"/>
        </w:rPr>
        <w:t>(สิงคโปร์) คอร์ปอเรชั่น จำกัด</w:t>
      </w:r>
    </w:p>
    <w:p w14:paraId="65F39D79" w14:textId="63594421" w:rsidR="000C3BB7" w:rsidRDefault="000C3BB7" w:rsidP="00D64F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729798C7" w14:textId="1CEB2BFF" w:rsidR="008F0642" w:rsidRDefault="008F0642" w:rsidP="00D64F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64EC290E" w14:textId="77777777" w:rsidR="0016555B" w:rsidRPr="00CB07DC" w:rsidRDefault="006B206E" w:rsidP="000C5FA7">
      <w:pPr>
        <w:numPr>
          <w:ilvl w:val="0"/>
          <w:numId w:val="18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ind w:left="540" w:hanging="540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CB07DC">
        <w:rPr>
          <w:rFonts w:ascii="Angsana New" w:hAnsi="Angsana New" w:hint="cs"/>
          <w:b/>
          <w:bCs/>
          <w:sz w:val="30"/>
          <w:szCs w:val="30"/>
          <w:cs/>
          <w:lang w:val="th-TH"/>
        </w:rPr>
        <w:lastRenderedPageBreak/>
        <w:t>ส่วนงานดำเนินงาน</w:t>
      </w:r>
      <w:r w:rsidR="00130AF4" w:rsidRPr="00CB07DC">
        <w:rPr>
          <w:rFonts w:ascii="Angsana New" w:hAnsi="Angsana New" w:hint="cs"/>
          <w:b/>
          <w:bCs/>
          <w:sz w:val="30"/>
          <w:szCs w:val="30"/>
          <w:cs/>
          <w:lang w:val="th-TH"/>
        </w:rPr>
        <w:t>และการจำแนกรายได้</w:t>
      </w:r>
    </w:p>
    <w:p w14:paraId="52EFF260" w14:textId="77777777" w:rsidR="00381513" w:rsidRPr="009F6A5A" w:rsidRDefault="00381513" w:rsidP="002A33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th-TH"/>
        </w:rPr>
      </w:pPr>
    </w:p>
    <w:p w14:paraId="5A32231E" w14:textId="4041A956" w:rsidR="00FD4825" w:rsidRPr="0082412F" w:rsidRDefault="00FD4825" w:rsidP="00FD48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82412F">
        <w:rPr>
          <w:rFonts w:ascii="Angsana New" w:hAnsi="Angsana New" w:hint="cs"/>
          <w:sz w:val="30"/>
          <w:szCs w:val="30"/>
          <w:cs/>
        </w:rPr>
        <w:t xml:space="preserve">ผู้บริหารพิจารณาว่ากลุ่มบริษัทมี </w:t>
      </w:r>
      <w:r w:rsidR="00922CAB" w:rsidRPr="00922CAB">
        <w:rPr>
          <w:rFonts w:ascii="Angsana New" w:hAnsi="Angsana New" w:hint="cs"/>
          <w:sz w:val="30"/>
          <w:szCs w:val="30"/>
        </w:rPr>
        <w:t>4</w:t>
      </w:r>
      <w:r w:rsidRPr="0082412F">
        <w:rPr>
          <w:rFonts w:ascii="Angsana New" w:hAnsi="Angsana New" w:hint="cs"/>
          <w:sz w:val="30"/>
          <w:szCs w:val="30"/>
        </w:rPr>
        <w:t xml:space="preserve"> </w:t>
      </w:r>
      <w:r w:rsidRPr="0082412F">
        <w:rPr>
          <w:rFonts w:ascii="Angsana New" w:hAnsi="Angsana New" w:hint="cs"/>
          <w:sz w:val="30"/>
          <w:szCs w:val="30"/>
          <w:cs/>
        </w:rPr>
        <w:t>ส่วนงานที่รายงาน ซึ่งเป็นหน่วยงานธุรกิจที่สำคัญของกลุ่มบริษัทที่มีสินค้าและการบริการที่แตกต่างกัน และมีการบริหารจัดการแยกต่างหาก การดำเนินงานของแต่ละส่วนงานที่รายงานของ</w:t>
      </w:r>
      <w:r w:rsidR="00CB07DC">
        <w:rPr>
          <w:rFonts w:ascii="Angsana New" w:hAnsi="Angsana New"/>
          <w:sz w:val="30"/>
          <w:szCs w:val="30"/>
        </w:rPr>
        <w:br/>
      </w:r>
      <w:r w:rsidRPr="0082412F">
        <w:rPr>
          <w:rFonts w:ascii="Angsana New" w:hAnsi="Angsana New" w:hint="cs"/>
          <w:sz w:val="30"/>
          <w:szCs w:val="30"/>
          <w:cs/>
        </w:rPr>
        <w:t>กลุ่มบริษัท โดยสรุปมีดังนี้</w:t>
      </w:r>
    </w:p>
    <w:p w14:paraId="507A125C" w14:textId="77777777" w:rsidR="00381513" w:rsidRPr="009F6A5A" w:rsidRDefault="00381513" w:rsidP="002A33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  <w:lang w:val="th-TH"/>
        </w:rPr>
      </w:pPr>
    </w:p>
    <w:p w14:paraId="761F32CD" w14:textId="77E89E81" w:rsidR="00381513" w:rsidRPr="0082412F" w:rsidRDefault="00381513" w:rsidP="00381513">
      <w:pPr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82412F">
        <w:rPr>
          <w:rFonts w:ascii="Angsana New" w:hAnsi="Angsana New" w:hint="cs"/>
          <w:sz w:val="30"/>
          <w:szCs w:val="30"/>
          <w:cs/>
        </w:rPr>
        <w:t xml:space="preserve">ส่วนงาน </w:t>
      </w:r>
      <w:r w:rsidR="00922CAB" w:rsidRPr="00922CAB">
        <w:rPr>
          <w:rFonts w:ascii="Angsana New" w:hAnsi="Angsana New" w:hint="cs"/>
          <w:sz w:val="30"/>
          <w:szCs w:val="30"/>
        </w:rPr>
        <w:t>1</w:t>
      </w:r>
      <w:r w:rsidRPr="0082412F">
        <w:rPr>
          <w:rFonts w:ascii="Angsana New" w:hAnsi="Angsana New" w:hint="cs"/>
          <w:sz w:val="30"/>
          <w:szCs w:val="30"/>
        </w:rPr>
        <w:t xml:space="preserve"> </w:t>
      </w:r>
      <w:r w:rsidRPr="0082412F">
        <w:rPr>
          <w:rFonts w:ascii="Angsana New" w:hAnsi="Angsana New" w:hint="cs"/>
          <w:sz w:val="30"/>
          <w:szCs w:val="30"/>
        </w:rPr>
        <w:tab/>
      </w:r>
      <w:r w:rsidRPr="0082412F">
        <w:rPr>
          <w:rFonts w:ascii="Angsana New" w:hAnsi="Angsana New" w:hint="cs"/>
          <w:sz w:val="30"/>
          <w:szCs w:val="30"/>
          <w:cs/>
        </w:rPr>
        <w:t>กลุ่มธุรกิจผลิตไฟฟ้าในประเทศ</w:t>
      </w:r>
    </w:p>
    <w:p w14:paraId="25ECEB72" w14:textId="21036D1B" w:rsidR="00381513" w:rsidRPr="0082412F" w:rsidRDefault="00381513" w:rsidP="00381513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82412F">
        <w:rPr>
          <w:rFonts w:ascii="Angsana New" w:hAnsi="Angsana New" w:hint="cs"/>
          <w:sz w:val="30"/>
          <w:szCs w:val="30"/>
          <w:cs/>
        </w:rPr>
        <w:t xml:space="preserve">ส่วนงาน </w:t>
      </w:r>
      <w:r w:rsidR="00922CAB" w:rsidRPr="00922CAB">
        <w:rPr>
          <w:rFonts w:ascii="Angsana New" w:hAnsi="Angsana New" w:hint="cs"/>
          <w:sz w:val="30"/>
          <w:szCs w:val="30"/>
        </w:rPr>
        <w:t>2</w:t>
      </w:r>
      <w:r w:rsidRPr="0082412F">
        <w:rPr>
          <w:rFonts w:ascii="Angsana New" w:hAnsi="Angsana New" w:hint="cs"/>
          <w:sz w:val="30"/>
          <w:szCs w:val="30"/>
        </w:rPr>
        <w:t xml:space="preserve"> </w:t>
      </w:r>
      <w:r w:rsidRPr="0082412F">
        <w:rPr>
          <w:rFonts w:ascii="Angsana New" w:hAnsi="Angsana New" w:hint="cs"/>
          <w:sz w:val="30"/>
          <w:szCs w:val="30"/>
        </w:rPr>
        <w:tab/>
      </w:r>
      <w:r w:rsidRPr="0082412F">
        <w:rPr>
          <w:rFonts w:ascii="Angsana New" w:hAnsi="Angsana New" w:hint="cs"/>
          <w:sz w:val="30"/>
          <w:szCs w:val="30"/>
          <w:cs/>
        </w:rPr>
        <w:t>กลุ่มธุรกิจพลังงานทดแทน</w:t>
      </w:r>
    </w:p>
    <w:p w14:paraId="0D112964" w14:textId="7BED46A8" w:rsidR="00381513" w:rsidRPr="0082412F" w:rsidRDefault="00381513" w:rsidP="00381513">
      <w:pPr>
        <w:ind w:left="540"/>
        <w:rPr>
          <w:rFonts w:ascii="Angsana New" w:hAnsi="Angsana New"/>
          <w:sz w:val="30"/>
          <w:szCs w:val="30"/>
          <w:cs/>
        </w:rPr>
      </w:pPr>
      <w:r w:rsidRPr="0082412F">
        <w:rPr>
          <w:rFonts w:ascii="Angsana New" w:hAnsi="Angsana New" w:hint="cs"/>
          <w:sz w:val="30"/>
          <w:szCs w:val="30"/>
          <w:cs/>
        </w:rPr>
        <w:t xml:space="preserve">ส่วนงาน </w:t>
      </w:r>
      <w:r w:rsidR="00922CAB" w:rsidRPr="00922CAB">
        <w:rPr>
          <w:rFonts w:ascii="Angsana New" w:hAnsi="Angsana New" w:hint="cs"/>
          <w:sz w:val="30"/>
          <w:szCs w:val="30"/>
        </w:rPr>
        <w:t>3</w:t>
      </w:r>
      <w:r w:rsidRPr="0082412F">
        <w:rPr>
          <w:rFonts w:ascii="Angsana New" w:hAnsi="Angsana New" w:hint="cs"/>
          <w:sz w:val="30"/>
          <w:szCs w:val="30"/>
        </w:rPr>
        <w:tab/>
      </w:r>
      <w:r w:rsidRPr="0082412F">
        <w:rPr>
          <w:rFonts w:ascii="Angsana New" w:hAnsi="Angsana New" w:hint="cs"/>
          <w:sz w:val="30"/>
          <w:szCs w:val="30"/>
          <w:cs/>
        </w:rPr>
        <w:t>กลุ่มธุรกิจการลงทุนในต่างประเทศ</w:t>
      </w:r>
    </w:p>
    <w:p w14:paraId="666DA4E9" w14:textId="4B00C355" w:rsidR="00E52C82" w:rsidRDefault="00381513" w:rsidP="00381513">
      <w:pPr>
        <w:ind w:left="540"/>
        <w:rPr>
          <w:rFonts w:ascii="Angsana New" w:hAnsi="Angsana New"/>
          <w:sz w:val="30"/>
          <w:szCs w:val="30"/>
        </w:rPr>
      </w:pPr>
      <w:r w:rsidRPr="0082412F">
        <w:rPr>
          <w:rFonts w:ascii="Angsana New" w:hAnsi="Angsana New" w:hint="cs"/>
          <w:sz w:val="30"/>
          <w:szCs w:val="30"/>
          <w:cs/>
        </w:rPr>
        <w:t xml:space="preserve">ส่วนงาน </w:t>
      </w:r>
      <w:r w:rsidR="00922CAB" w:rsidRPr="00922CAB">
        <w:rPr>
          <w:rFonts w:ascii="Angsana New" w:hAnsi="Angsana New" w:hint="cs"/>
          <w:sz w:val="30"/>
          <w:szCs w:val="30"/>
        </w:rPr>
        <w:t>4</w:t>
      </w:r>
      <w:r w:rsidRPr="0082412F">
        <w:rPr>
          <w:rFonts w:ascii="Angsana New" w:hAnsi="Angsana New" w:hint="cs"/>
          <w:sz w:val="30"/>
          <w:szCs w:val="30"/>
        </w:rPr>
        <w:t xml:space="preserve"> </w:t>
      </w:r>
      <w:r w:rsidRPr="0082412F">
        <w:rPr>
          <w:rFonts w:ascii="Angsana New" w:hAnsi="Angsana New" w:hint="cs"/>
          <w:sz w:val="30"/>
          <w:szCs w:val="30"/>
        </w:rPr>
        <w:tab/>
      </w:r>
      <w:r w:rsidRPr="00587FA9">
        <w:rPr>
          <w:rFonts w:ascii="Angsana New" w:hAnsi="Angsana New" w:hint="cs"/>
          <w:sz w:val="30"/>
          <w:szCs w:val="30"/>
          <w:cs/>
        </w:rPr>
        <w:t>กลุ่มธุรกิจ</w:t>
      </w:r>
      <w:r w:rsidR="009B64B6" w:rsidRPr="00587FA9">
        <w:rPr>
          <w:rFonts w:ascii="Angsana New" w:hAnsi="Angsana New" w:hint="cs"/>
          <w:sz w:val="30"/>
          <w:szCs w:val="30"/>
          <w:cs/>
        </w:rPr>
        <w:t>เกี่ยวเนื่องและสาธารณูปโภค</w:t>
      </w:r>
    </w:p>
    <w:p w14:paraId="34E9B88E" w14:textId="77777777" w:rsidR="0042440E" w:rsidRPr="009F6A5A" w:rsidRDefault="0042440E" w:rsidP="00381513">
      <w:pPr>
        <w:ind w:left="540"/>
        <w:rPr>
          <w:rFonts w:ascii="Angsana New" w:hAnsi="Angsana New"/>
          <w:sz w:val="30"/>
          <w:szCs w:val="30"/>
          <w:cs/>
        </w:rPr>
      </w:pPr>
    </w:p>
    <w:p w14:paraId="518F671C" w14:textId="77777777" w:rsidR="00C51AB3" w:rsidRPr="00114E61" w:rsidRDefault="00C51AB3" w:rsidP="00C51AB3">
      <w:pPr>
        <w:rPr>
          <w:rFonts w:ascii="Angsana New" w:hAnsi="Angsana New"/>
          <w:sz w:val="14"/>
          <w:szCs w:val="14"/>
        </w:rPr>
      </w:pPr>
    </w:p>
    <w:p w14:paraId="05736F39" w14:textId="77777777" w:rsidR="00C51AB3" w:rsidRPr="00114E61" w:rsidRDefault="00C51AB3" w:rsidP="00C51AB3">
      <w:pPr>
        <w:rPr>
          <w:rFonts w:ascii="Angsana New" w:hAnsi="Angsana New"/>
          <w:sz w:val="2"/>
          <w:szCs w:val="2"/>
        </w:rPr>
        <w:sectPr w:rsidR="00C51AB3" w:rsidRPr="00114E61" w:rsidSect="00C77CF1">
          <w:headerReference w:type="default" r:id="rId8"/>
          <w:footerReference w:type="default" r:id="rId9"/>
          <w:pgSz w:w="11907" w:h="16840" w:code="9"/>
          <w:pgMar w:top="691" w:right="1152" w:bottom="720" w:left="1152" w:header="720" w:footer="720" w:gutter="0"/>
          <w:pgNumType w:start="14"/>
          <w:cols w:space="708"/>
          <w:docGrid w:linePitch="360"/>
        </w:sectPr>
      </w:pPr>
    </w:p>
    <w:p w14:paraId="43FA9EAE" w14:textId="2817F613" w:rsidR="009B7791" w:rsidRPr="00AF19A2" w:rsidRDefault="006B206E" w:rsidP="00176E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-90" w:firstLine="90"/>
        <w:jc w:val="both"/>
        <w:rPr>
          <w:rFonts w:ascii="Angsana New" w:hAnsi="Angsana New"/>
          <w:b/>
          <w:bCs/>
          <w:i/>
          <w:iCs/>
          <w:sz w:val="26"/>
          <w:szCs w:val="26"/>
          <w:cs/>
        </w:rPr>
      </w:pPr>
      <w:r w:rsidRPr="0082412F">
        <w:rPr>
          <w:rFonts w:ascii="Angsana New" w:hAnsi="Angsana New" w:hint="cs"/>
          <w:b/>
          <w:bCs/>
          <w:i/>
          <w:iCs/>
          <w:sz w:val="26"/>
          <w:szCs w:val="26"/>
          <w:cs/>
        </w:rPr>
        <w:lastRenderedPageBreak/>
        <w:t>ข้อมูลเกี่ยวกับส่วนงานที่รายงาน</w:t>
      </w:r>
    </w:p>
    <w:tbl>
      <w:tblPr>
        <w:tblpPr w:leftFromText="180" w:rightFromText="180" w:vertAnchor="text" w:horzAnchor="margin" w:tblpX="18" w:tblpY="313"/>
        <w:tblW w:w="1593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240"/>
        <w:gridCol w:w="1082"/>
        <w:gridCol w:w="270"/>
        <w:gridCol w:w="1078"/>
        <w:gridCol w:w="236"/>
        <w:gridCol w:w="990"/>
        <w:gridCol w:w="236"/>
        <w:gridCol w:w="1058"/>
        <w:gridCol w:w="270"/>
        <w:gridCol w:w="990"/>
        <w:gridCol w:w="270"/>
        <w:gridCol w:w="1080"/>
        <w:gridCol w:w="270"/>
        <w:gridCol w:w="990"/>
        <w:gridCol w:w="270"/>
        <w:gridCol w:w="990"/>
        <w:gridCol w:w="270"/>
        <w:gridCol w:w="990"/>
        <w:gridCol w:w="270"/>
        <w:gridCol w:w="1080"/>
      </w:tblGrid>
      <w:tr w:rsidR="00F631A4" w:rsidRPr="00B165D6" w14:paraId="6DE98368" w14:textId="77777777" w:rsidTr="00FE4458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5DFDFFE" w14:textId="77777777" w:rsidR="00F631A4" w:rsidRPr="0082412F" w:rsidRDefault="00F631A4" w:rsidP="00F63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90" w:type="dxa"/>
            <w:gridSpan w:val="19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A0DA75" w14:textId="77777777" w:rsidR="00F631A4" w:rsidRPr="0082412F" w:rsidRDefault="00F631A4" w:rsidP="00F63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82412F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F631A4" w:rsidRPr="00B165D6" w14:paraId="6DDC1304" w14:textId="77777777" w:rsidTr="00FE4458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6322DF" w14:textId="77777777" w:rsidR="00F631A4" w:rsidRPr="0082412F" w:rsidRDefault="00F631A4" w:rsidP="00F63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3D82AE" w14:textId="77777777" w:rsidR="00F631A4" w:rsidRPr="0082412F" w:rsidRDefault="00F631A4" w:rsidP="00F63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2412F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กลุ่มธุรกิจผลิตไฟฟ้าในประเทศ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CB137E" w14:textId="77777777" w:rsidR="00F631A4" w:rsidRPr="0082412F" w:rsidRDefault="00F631A4" w:rsidP="00F63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28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B7B125" w14:textId="77777777" w:rsidR="00F631A4" w:rsidRPr="0082412F" w:rsidRDefault="00F631A4" w:rsidP="00F63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2412F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กลุ่มธุรกิจพลังงานทดแทน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13D9B1" w14:textId="77777777" w:rsidR="00F631A4" w:rsidRPr="0082412F" w:rsidRDefault="00F631A4" w:rsidP="00F63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4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9341E1" w14:textId="77777777" w:rsidR="00F631A4" w:rsidRPr="0082412F" w:rsidRDefault="00F631A4" w:rsidP="00F63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2412F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กลุ่มธุรกิจ</w:t>
            </w:r>
          </w:p>
          <w:p w14:paraId="615321C3" w14:textId="77777777" w:rsidR="00F631A4" w:rsidRPr="0082412F" w:rsidRDefault="00F631A4" w:rsidP="00F63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2412F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การลงทุนในต่างประเทศ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432B8D" w14:textId="77777777" w:rsidR="00F631A4" w:rsidRPr="00236AEC" w:rsidRDefault="00F631A4" w:rsidP="00F63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225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EAA7C7" w14:textId="77777777" w:rsidR="00F631A4" w:rsidRPr="00236AEC" w:rsidRDefault="00F631A4" w:rsidP="00F63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  <w:highlight w:val="yellow"/>
              </w:rPr>
            </w:pPr>
            <w:r w:rsidRPr="007B20EF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กลุ่มธุรกิจเกี่ยวเนื่องและสาธารณูปโภค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3331D1" w14:textId="77777777" w:rsidR="00F631A4" w:rsidRPr="0082412F" w:rsidRDefault="00F631A4" w:rsidP="00F63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4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0B056E" w14:textId="77777777" w:rsidR="00F631A4" w:rsidRPr="0082412F" w:rsidRDefault="00F631A4" w:rsidP="00F63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2412F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F631A4" w:rsidRPr="00B165D6" w14:paraId="49FDC71B" w14:textId="77777777" w:rsidTr="00FE4458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D27A4A" w14:textId="083A7A65" w:rsidR="00F631A4" w:rsidRPr="0082412F" w:rsidRDefault="00F631A4" w:rsidP="00F63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/>
              <w:rPr>
                <w:rFonts w:ascii="Angsana New" w:hAnsi="Angsana New"/>
                <w:i/>
                <w:iCs/>
                <w:sz w:val="26"/>
                <w:szCs w:val="26"/>
                <w:cs/>
                <w:lang w:val="en-GB"/>
              </w:rPr>
            </w:pPr>
            <w:r w:rsidRPr="0082412F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สำหรับงวด</w:t>
            </w:r>
            <w:r w:rsidR="00D800AF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  <w:lang w:val="en-GB"/>
              </w:rPr>
              <w:t>เก้า</w:t>
            </w:r>
            <w:r w:rsidRPr="0082412F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  <w:lang w:val="en-GB"/>
              </w:rPr>
              <w:t xml:space="preserve">เดือนสิ้นสุดวันที่ </w:t>
            </w:r>
            <w:r w:rsidR="00922CAB" w:rsidRPr="00922CAB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</w:rPr>
              <w:t>3</w:t>
            </w:r>
            <w:r w:rsidR="00922CAB" w:rsidRPr="00922CAB"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>0</w:t>
            </w:r>
            <w:r w:rsidRPr="0082412F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="00D800AF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กันย</w:t>
            </w:r>
            <w:r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ายน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A29D8" w14:textId="37FF8E2E" w:rsidR="00F631A4" w:rsidRPr="0082412F" w:rsidRDefault="00922CAB" w:rsidP="00F63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9"/>
              </w:tabs>
              <w:spacing w:line="300" w:lineRule="exact"/>
              <w:ind w:right="-6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22CAB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922CAB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142FD1" w14:textId="77777777" w:rsidR="00F631A4" w:rsidRPr="0082412F" w:rsidRDefault="00F631A4" w:rsidP="00F63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7B316D" w14:textId="74074203" w:rsidR="00F631A4" w:rsidRPr="0082412F" w:rsidRDefault="00922CAB" w:rsidP="00F63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9"/>
              </w:tabs>
              <w:spacing w:line="300" w:lineRule="exact"/>
              <w:ind w:right="-6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22CAB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922CAB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240DE6" w14:textId="77777777" w:rsidR="00F631A4" w:rsidRPr="0082412F" w:rsidRDefault="00F631A4" w:rsidP="00F63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35E839" w14:textId="22C718FE" w:rsidR="00F631A4" w:rsidRPr="0082412F" w:rsidRDefault="00922CAB" w:rsidP="00F63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9"/>
              </w:tabs>
              <w:spacing w:line="300" w:lineRule="exact"/>
              <w:ind w:right="-6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22CAB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922CAB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1AD156" w14:textId="77777777" w:rsidR="00F631A4" w:rsidRPr="0082412F" w:rsidRDefault="00F631A4" w:rsidP="00F63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DDA908" w14:textId="3CA9B77A" w:rsidR="00F631A4" w:rsidRPr="0082412F" w:rsidRDefault="00922CAB" w:rsidP="00F63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9"/>
              </w:tabs>
              <w:spacing w:line="300" w:lineRule="exact"/>
              <w:ind w:right="-6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22CAB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922CAB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AA7B1D" w14:textId="77777777" w:rsidR="00F631A4" w:rsidRPr="0082412F" w:rsidRDefault="00F631A4" w:rsidP="00F63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41CDE5" w14:textId="0AC15FF5" w:rsidR="00F631A4" w:rsidRPr="0082412F" w:rsidRDefault="00922CAB" w:rsidP="00F63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9"/>
              </w:tabs>
              <w:spacing w:line="300" w:lineRule="exact"/>
              <w:ind w:right="-6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22CAB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922CAB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84932C" w14:textId="77777777" w:rsidR="00F631A4" w:rsidRPr="0082412F" w:rsidRDefault="00F631A4" w:rsidP="00F63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0ED5AE" w14:textId="698E64CA" w:rsidR="00F631A4" w:rsidRPr="0082412F" w:rsidRDefault="00922CAB" w:rsidP="00F63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9"/>
              </w:tabs>
              <w:spacing w:line="300" w:lineRule="exact"/>
              <w:ind w:right="-6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22CAB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922CAB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282DC1" w14:textId="77777777" w:rsidR="00F631A4" w:rsidRPr="0082412F" w:rsidRDefault="00F631A4" w:rsidP="00F63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703222" w14:textId="0232C73F" w:rsidR="00F631A4" w:rsidRPr="0082412F" w:rsidRDefault="00922CAB" w:rsidP="00F63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9"/>
              </w:tabs>
              <w:spacing w:line="300" w:lineRule="exact"/>
              <w:ind w:right="-6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22CAB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922CAB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402734" w14:textId="77777777" w:rsidR="00F631A4" w:rsidRPr="0082412F" w:rsidRDefault="00F631A4" w:rsidP="00F63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2CE276" w14:textId="6B7DB200" w:rsidR="00F631A4" w:rsidRPr="0082412F" w:rsidRDefault="00922CAB" w:rsidP="00F63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9"/>
              </w:tabs>
              <w:spacing w:line="300" w:lineRule="exact"/>
              <w:ind w:right="-6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22CAB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922CAB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F8AA5A" w14:textId="77777777" w:rsidR="00F631A4" w:rsidRPr="0082412F" w:rsidRDefault="00F631A4" w:rsidP="00F63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ABFE3C" w14:textId="5A4D7CA4" w:rsidR="00F631A4" w:rsidRPr="0082412F" w:rsidRDefault="00922CAB" w:rsidP="00F63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9"/>
              </w:tabs>
              <w:spacing w:line="300" w:lineRule="exact"/>
              <w:ind w:right="-6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22CAB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922CAB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451ED6" w14:textId="77777777" w:rsidR="00F631A4" w:rsidRPr="0082412F" w:rsidRDefault="00F631A4" w:rsidP="00F63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BCC5D2" w14:textId="25CCE977" w:rsidR="00F631A4" w:rsidRPr="0082412F" w:rsidRDefault="00922CAB" w:rsidP="00F63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9"/>
              </w:tabs>
              <w:spacing w:line="300" w:lineRule="exact"/>
              <w:ind w:right="-6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22CAB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922CAB">
              <w:rPr>
                <w:rFonts w:ascii="Angsana New" w:hAnsi="Angsana New"/>
                <w:sz w:val="26"/>
                <w:szCs w:val="26"/>
              </w:rPr>
              <w:t>3</w:t>
            </w:r>
          </w:p>
        </w:tc>
      </w:tr>
      <w:tr w:rsidR="00F631A4" w:rsidRPr="00B165D6" w14:paraId="104A476A" w14:textId="77777777" w:rsidTr="00FE4458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CC2B08" w14:textId="77777777" w:rsidR="00F631A4" w:rsidRPr="0082412F" w:rsidRDefault="00F631A4" w:rsidP="00F63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690" w:type="dxa"/>
            <w:gridSpan w:val="19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9B8BAD" w14:textId="77777777" w:rsidR="00F631A4" w:rsidRPr="0082412F" w:rsidRDefault="00F631A4" w:rsidP="00F63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9"/>
              </w:tabs>
              <w:spacing w:line="300" w:lineRule="exact"/>
              <w:ind w:right="-66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82412F"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056011" w:rsidRPr="00B165D6" w14:paraId="1569B118" w14:textId="77777777" w:rsidTr="00FE4458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A25FA3" w14:textId="77777777" w:rsidR="00056011" w:rsidRPr="0082412F" w:rsidRDefault="00056011" w:rsidP="000560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/>
              <w:rPr>
                <w:rFonts w:ascii="Angsana New" w:hAnsi="Angsana New"/>
                <w:sz w:val="26"/>
                <w:szCs w:val="26"/>
              </w:rPr>
            </w:pPr>
            <w:r w:rsidRPr="0082412F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รายได้จากการขายและการให้บริการ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3BB78C" w14:textId="5306ABF0" w:rsidR="00056011" w:rsidRPr="0082412F" w:rsidRDefault="00056011" w:rsidP="000560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20,598,586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FD4CB4" w14:textId="77777777" w:rsidR="00056011" w:rsidRPr="0082412F" w:rsidRDefault="00056011" w:rsidP="000560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745CDF" w14:textId="714546B5" w:rsidR="00056011" w:rsidRPr="0082412F" w:rsidRDefault="00056011" w:rsidP="000560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sz w:val="26"/>
                <w:szCs w:val="26"/>
              </w:rPr>
              <w:t>22,580,758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1BBBCB" w14:textId="77777777" w:rsidR="00056011" w:rsidRPr="0082412F" w:rsidRDefault="00056011" w:rsidP="000560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001A10" w14:textId="007860F6" w:rsidR="00056011" w:rsidRPr="0082412F" w:rsidRDefault="00056011" w:rsidP="000560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6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F49DF2" w14:textId="77777777" w:rsidR="00056011" w:rsidRPr="0082412F" w:rsidRDefault="00056011" w:rsidP="000560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5C275B" w14:textId="7138DF3B" w:rsidR="00056011" w:rsidRPr="0082412F" w:rsidRDefault="00056011" w:rsidP="000560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60"/>
              <w:rPr>
                <w:rFonts w:ascii="Angsana New" w:hAnsi="Angsana New"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5E8AC0" w14:textId="77777777" w:rsidR="00056011" w:rsidRPr="0082412F" w:rsidRDefault="00056011" w:rsidP="000560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FDC689" w14:textId="24545BDA" w:rsidR="00056011" w:rsidRPr="0082412F" w:rsidRDefault="00056011" w:rsidP="000560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2,829,776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B65560" w14:textId="77777777" w:rsidR="00056011" w:rsidRPr="0082412F" w:rsidRDefault="00056011" w:rsidP="000560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F63B64" w14:textId="20C95EA5" w:rsidR="00056011" w:rsidRPr="0082412F" w:rsidRDefault="00056011" w:rsidP="000560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sz w:val="26"/>
                <w:szCs w:val="26"/>
              </w:rPr>
              <w:t>2,060,541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511404" w14:textId="77777777" w:rsidR="00056011" w:rsidRPr="0082412F" w:rsidRDefault="00056011" w:rsidP="000560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79A921" w14:textId="75F7AFC7" w:rsidR="00056011" w:rsidRPr="0082412F" w:rsidRDefault="00056011" w:rsidP="000560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300" w:lineRule="exact"/>
              <w:ind w:right="-232"/>
              <w:rPr>
                <w:rFonts w:ascii="Angsana New" w:hAnsi="Angsana New"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5A425C" w14:textId="77777777" w:rsidR="00056011" w:rsidRPr="0082412F" w:rsidRDefault="00056011" w:rsidP="000560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B0A86D" w14:textId="05EA7317" w:rsidR="00056011" w:rsidRPr="0082412F" w:rsidRDefault="00056011" w:rsidP="000560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300" w:lineRule="exact"/>
              <w:ind w:right="-232"/>
              <w:rPr>
                <w:rFonts w:ascii="Angsana New" w:hAnsi="Angsana New"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3A31BE" w14:textId="77777777" w:rsidR="00056011" w:rsidRPr="0082412F" w:rsidRDefault="00056011" w:rsidP="000560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931F30" w14:textId="68B17B77" w:rsidR="00056011" w:rsidRPr="0082412F" w:rsidRDefault="002C0D1E" w:rsidP="000560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00" w:lineRule="exact"/>
              <w:ind w:left="-114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23,428,362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205420" w14:textId="77777777" w:rsidR="00056011" w:rsidRPr="0082412F" w:rsidRDefault="00056011" w:rsidP="000560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480160" w14:textId="42D113B7" w:rsidR="00056011" w:rsidRPr="0082412F" w:rsidRDefault="00056011" w:rsidP="000560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300" w:lineRule="exact"/>
              <w:ind w:left="-114" w:right="-108"/>
              <w:rPr>
                <w:rFonts w:ascii="Angsana New" w:hAnsi="Angsana New"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sz w:val="26"/>
                <w:szCs w:val="26"/>
              </w:rPr>
              <w:t>24,641,299</w:t>
            </w:r>
          </w:p>
        </w:tc>
      </w:tr>
      <w:tr w:rsidR="00056011" w:rsidRPr="00B165D6" w14:paraId="16017ABB" w14:textId="77777777" w:rsidTr="00FE4458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BBAAE1" w14:textId="77777777" w:rsidR="00056011" w:rsidRPr="0082412F" w:rsidRDefault="00056011" w:rsidP="000560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82412F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รายได้ตามสัญญาเช่า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974651" w14:textId="46431670" w:rsidR="00056011" w:rsidRPr="0082412F" w:rsidRDefault="00056011" w:rsidP="000560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1,502,716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715D53" w14:textId="77777777" w:rsidR="00056011" w:rsidRPr="0082412F" w:rsidRDefault="00056011" w:rsidP="000560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16396D" w14:textId="370FB430" w:rsidR="00056011" w:rsidRPr="0082412F" w:rsidRDefault="00056011" w:rsidP="000560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116F57">
              <w:rPr>
                <w:rFonts w:ascii="Angsana New" w:hAnsi="Angsana New" w:hint="cs"/>
                <w:sz w:val="26"/>
                <w:szCs w:val="26"/>
              </w:rPr>
              <w:t>1,995,094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A60999" w14:textId="77777777" w:rsidR="00056011" w:rsidRPr="0082412F" w:rsidRDefault="00056011" w:rsidP="000560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CB2E38" w14:textId="252C6FDF" w:rsidR="00056011" w:rsidRPr="0082412F" w:rsidRDefault="00056011" w:rsidP="000560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6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B8C2BB" w14:textId="77777777" w:rsidR="00056011" w:rsidRPr="0082412F" w:rsidRDefault="00056011" w:rsidP="000560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13561B" w14:textId="6FB65A16" w:rsidR="00056011" w:rsidRPr="0082412F" w:rsidRDefault="00056011" w:rsidP="000560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60"/>
              <w:rPr>
                <w:rFonts w:ascii="Angsana New" w:hAnsi="Angsana New"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DAF8F1" w14:textId="77777777" w:rsidR="00056011" w:rsidRPr="0082412F" w:rsidRDefault="00056011" w:rsidP="000560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8CF2B1" w14:textId="53548FD6" w:rsidR="00056011" w:rsidRPr="0082412F" w:rsidRDefault="00056011" w:rsidP="000560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line="300" w:lineRule="exact"/>
              <w:ind w:right="4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475289" w14:textId="77777777" w:rsidR="00056011" w:rsidRPr="0082412F" w:rsidRDefault="00056011" w:rsidP="000560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360A45" w14:textId="107860A4" w:rsidR="00056011" w:rsidRPr="0082412F" w:rsidRDefault="00056011" w:rsidP="000560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300" w:lineRule="exact"/>
              <w:ind w:right="-160"/>
              <w:rPr>
                <w:rFonts w:ascii="Angsana New" w:hAnsi="Angsana New"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34AAE6" w14:textId="77777777" w:rsidR="00056011" w:rsidRPr="0082412F" w:rsidRDefault="00056011" w:rsidP="000560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8CFC02" w14:textId="3A1F6A37" w:rsidR="00056011" w:rsidRPr="0082412F" w:rsidRDefault="00056011" w:rsidP="000560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300" w:lineRule="exact"/>
              <w:ind w:right="-232"/>
              <w:rPr>
                <w:rFonts w:ascii="Angsana New" w:hAnsi="Angsana New"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ACA7BB" w14:textId="77777777" w:rsidR="00056011" w:rsidRPr="0082412F" w:rsidRDefault="00056011" w:rsidP="000560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AB7D10" w14:textId="5EF673E0" w:rsidR="00056011" w:rsidRPr="0082412F" w:rsidRDefault="00056011" w:rsidP="000560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300" w:lineRule="exact"/>
              <w:ind w:right="-232"/>
              <w:rPr>
                <w:rFonts w:ascii="Angsana New" w:hAnsi="Angsana New"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E99746" w14:textId="77777777" w:rsidR="00056011" w:rsidRPr="0082412F" w:rsidRDefault="00056011" w:rsidP="000560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5CFE58" w14:textId="092C50ED" w:rsidR="00056011" w:rsidRPr="0082412F" w:rsidRDefault="002C0D1E" w:rsidP="000560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00" w:lineRule="exact"/>
              <w:ind w:left="-114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1,502,716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964C5D" w14:textId="77777777" w:rsidR="00056011" w:rsidRPr="0082412F" w:rsidRDefault="00056011" w:rsidP="000560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FC66D3" w14:textId="70BADB0E" w:rsidR="00056011" w:rsidRPr="0082412F" w:rsidRDefault="00056011" w:rsidP="000560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300" w:lineRule="exact"/>
              <w:ind w:left="-114" w:right="-108"/>
              <w:rPr>
                <w:rFonts w:ascii="Angsana New" w:hAnsi="Angsana New"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sz w:val="26"/>
                <w:szCs w:val="26"/>
              </w:rPr>
              <w:t>1,995,094</w:t>
            </w:r>
          </w:p>
        </w:tc>
      </w:tr>
      <w:tr w:rsidR="00056011" w:rsidRPr="00B165D6" w14:paraId="41C0231C" w14:textId="77777777" w:rsidTr="00FE4458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CE15C0" w14:textId="77777777" w:rsidR="00056011" w:rsidRPr="0082412F" w:rsidRDefault="00056011" w:rsidP="000560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82412F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ต้นทุนขายและการให้บริการ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A253AF8" w14:textId="352CF31D" w:rsidR="00056011" w:rsidRPr="0082412F" w:rsidRDefault="00056011" w:rsidP="000560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(20,149,819)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541C3A" w14:textId="77777777" w:rsidR="00056011" w:rsidRPr="0082412F" w:rsidRDefault="00056011" w:rsidP="000560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2CBB8A3" w14:textId="0A98A433" w:rsidR="00056011" w:rsidRPr="0082412F" w:rsidRDefault="00056011" w:rsidP="000560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sz w:val="26"/>
                <w:szCs w:val="26"/>
              </w:rPr>
              <w:t>(22,242,866)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76F757" w14:textId="77777777" w:rsidR="00056011" w:rsidRPr="0082412F" w:rsidRDefault="00056011" w:rsidP="000560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AFBB24D" w14:textId="34CC81D3" w:rsidR="00056011" w:rsidRPr="0082412F" w:rsidRDefault="00056011" w:rsidP="000560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6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F421D2" w14:textId="77777777" w:rsidR="00056011" w:rsidRPr="0082412F" w:rsidRDefault="00056011" w:rsidP="000560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4C233B5" w14:textId="540CA232" w:rsidR="00056011" w:rsidRPr="0082412F" w:rsidRDefault="00056011" w:rsidP="000560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60"/>
              <w:rPr>
                <w:rFonts w:ascii="Angsana New" w:hAnsi="Angsana New"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4665FE" w14:textId="77777777" w:rsidR="00056011" w:rsidRPr="0082412F" w:rsidRDefault="00056011" w:rsidP="000560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CC3A6CE" w14:textId="54976FAE" w:rsidR="00056011" w:rsidRPr="0082412F" w:rsidRDefault="00056011" w:rsidP="000560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(1,587,207)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E2E508" w14:textId="77777777" w:rsidR="00056011" w:rsidRPr="0082412F" w:rsidRDefault="00056011" w:rsidP="000560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3794696" w14:textId="6EE2E61B" w:rsidR="00056011" w:rsidRPr="0082412F" w:rsidRDefault="00056011" w:rsidP="000560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sz w:val="26"/>
                <w:szCs w:val="26"/>
              </w:rPr>
              <w:t>(1,374,266)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95CACC" w14:textId="77777777" w:rsidR="00056011" w:rsidRPr="0082412F" w:rsidRDefault="00056011" w:rsidP="000560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391D9F1" w14:textId="623AA2CF" w:rsidR="00056011" w:rsidRPr="0082412F" w:rsidRDefault="00056011" w:rsidP="000560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300" w:lineRule="exact"/>
              <w:ind w:right="-232"/>
              <w:rPr>
                <w:rFonts w:ascii="Angsana New" w:hAnsi="Angsana New"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62A041" w14:textId="77777777" w:rsidR="00056011" w:rsidRPr="0082412F" w:rsidRDefault="00056011" w:rsidP="000560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BAAD62D" w14:textId="3234CBDF" w:rsidR="00056011" w:rsidRPr="0082412F" w:rsidRDefault="00056011" w:rsidP="000560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300" w:lineRule="exact"/>
              <w:ind w:right="-232"/>
              <w:rPr>
                <w:rFonts w:ascii="Angsana New" w:hAnsi="Angsana New"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E739CA" w14:textId="77777777" w:rsidR="00056011" w:rsidRPr="0082412F" w:rsidRDefault="00056011" w:rsidP="000560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8A0D21F" w14:textId="51FF9598" w:rsidR="00056011" w:rsidRPr="0082412F" w:rsidRDefault="002C0D1E" w:rsidP="000560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00" w:lineRule="exact"/>
              <w:ind w:left="-114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(21,737,026)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A9E3FF" w14:textId="77777777" w:rsidR="00056011" w:rsidRPr="0082412F" w:rsidRDefault="00056011" w:rsidP="000560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C9CADB1" w14:textId="059E3404" w:rsidR="00056011" w:rsidRPr="0082412F" w:rsidRDefault="00056011" w:rsidP="000560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300" w:lineRule="exact"/>
              <w:ind w:left="-114" w:right="-108"/>
              <w:rPr>
                <w:rFonts w:ascii="Angsana New" w:hAnsi="Angsana New"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sz w:val="26"/>
                <w:szCs w:val="26"/>
              </w:rPr>
              <w:t>(23,617,132)</w:t>
            </w:r>
          </w:p>
        </w:tc>
      </w:tr>
      <w:tr w:rsidR="008737D9" w:rsidRPr="00B165D6" w14:paraId="21DAE9D4" w14:textId="77777777" w:rsidTr="00FE4458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0FD1C7" w14:textId="77777777" w:rsidR="008737D9" w:rsidRPr="00C422B2" w:rsidRDefault="008737D9" w:rsidP="008737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422B2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GB"/>
              </w:rPr>
              <w:t>กำไรขั้นต้น</w:t>
            </w: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0EF624A" w14:textId="15F678DF" w:rsidR="008737D9" w:rsidRPr="0082412F" w:rsidRDefault="00AC66CC" w:rsidP="008737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1,951,483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9A5DB1" w14:textId="77777777" w:rsidR="008737D9" w:rsidRPr="0082412F" w:rsidRDefault="008737D9" w:rsidP="008737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F09319C" w14:textId="57FD168C" w:rsidR="008737D9" w:rsidRPr="0082412F" w:rsidRDefault="008737D9" w:rsidP="008737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b/>
                <w:bCs/>
                <w:sz w:val="26"/>
                <w:szCs w:val="26"/>
              </w:rPr>
              <w:t>2,332,986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C0ED23" w14:textId="77777777" w:rsidR="008737D9" w:rsidRPr="0082412F" w:rsidRDefault="008737D9" w:rsidP="008737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A562BCA" w14:textId="249D4964" w:rsidR="008737D9" w:rsidRPr="0082412F" w:rsidRDefault="004A141C" w:rsidP="008737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60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DA9038" w14:textId="77777777" w:rsidR="008737D9" w:rsidRPr="0082412F" w:rsidRDefault="008737D9" w:rsidP="008737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9DB71C9" w14:textId="2511CD08" w:rsidR="008737D9" w:rsidRPr="0082412F" w:rsidRDefault="008737D9" w:rsidP="008737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6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A903C2" w14:textId="77777777" w:rsidR="008737D9" w:rsidRPr="0082412F" w:rsidRDefault="008737D9" w:rsidP="008737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9021E38" w14:textId="25318678" w:rsidR="008737D9" w:rsidRPr="0082412F" w:rsidRDefault="00704EDD" w:rsidP="008737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0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1,242,569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4DFDAC" w14:textId="77777777" w:rsidR="008737D9" w:rsidRPr="0082412F" w:rsidRDefault="008737D9" w:rsidP="008737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8097339" w14:textId="25EFB75B" w:rsidR="008737D9" w:rsidRPr="0082412F" w:rsidRDefault="008737D9" w:rsidP="008737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0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b/>
                <w:bCs/>
                <w:sz w:val="26"/>
                <w:szCs w:val="26"/>
              </w:rPr>
              <w:t>686,275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960CFA" w14:textId="77777777" w:rsidR="008737D9" w:rsidRPr="0082412F" w:rsidRDefault="008737D9" w:rsidP="008737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07CA04C" w14:textId="7E84CF70" w:rsidR="008737D9" w:rsidRPr="0082412F" w:rsidRDefault="00056011" w:rsidP="008737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300" w:lineRule="exact"/>
              <w:ind w:right="-232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1E5669" w14:textId="77777777" w:rsidR="008737D9" w:rsidRPr="0082412F" w:rsidRDefault="008737D9" w:rsidP="008737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EE5A29C" w14:textId="332D1674" w:rsidR="008737D9" w:rsidRPr="0082412F" w:rsidRDefault="008737D9" w:rsidP="008737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300" w:lineRule="exact"/>
              <w:ind w:right="-232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9BF172" w14:textId="77777777" w:rsidR="008737D9" w:rsidRPr="0082412F" w:rsidRDefault="008737D9" w:rsidP="008737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B8A73C9" w14:textId="2D5D7183" w:rsidR="008737D9" w:rsidRPr="0082412F" w:rsidRDefault="002C0D1E" w:rsidP="008737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00" w:lineRule="exact"/>
              <w:ind w:left="-114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3,194,052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88C9E6" w14:textId="77777777" w:rsidR="008737D9" w:rsidRPr="0082412F" w:rsidRDefault="008737D9" w:rsidP="008737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FB65B57" w14:textId="680DA178" w:rsidR="008737D9" w:rsidRPr="0082412F" w:rsidRDefault="008737D9" w:rsidP="008737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300" w:lineRule="exact"/>
              <w:ind w:left="-114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b/>
                <w:bCs/>
                <w:sz w:val="26"/>
                <w:szCs w:val="26"/>
              </w:rPr>
              <w:t>3,019,261</w:t>
            </w:r>
          </w:p>
        </w:tc>
      </w:tr>
      <w:tr w:rsidR="008737D9" w:rsidRPr="00B165D6" w14:paraId="092E6AE7" w14:textId="77777777" w:rsidTr="00FE4458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493FF5" w14:textId="77777777" w:rsidR="008737D9" w:rsidRPr="0082412F" w:rsidRDefault="008737D9" w:rsidP="008737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/>
              <w:rPr>
                <w:rFonts w:ascii="Angsana New" w:hAnsi="Angsana New"/>
                <w:sz w:val="26"/>
                <w:szCs w:val="26"/>
              </w:rPr>
            </w:pPr>
            <w:r w:rsidRPr="0082412F">
              <w:rPr>
                <w:rFonts w:ascii="Angsana New" w:hAnsi="Angsana New" w:hint="cs"/>
                <w:sz w:val="26"/>
                <w:szCs w:val="26"/>
                <w:cs/>
              </w:rPr>
              <w:t>รายได้ค่าบริการการจัดการ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2780F5" w14:textId="2B87C82C" w:rsidR="008737D9" w:rsidRPr="0082412F" w:rsidRDefault="00AC66CC" w:rsidP="008737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8B0082" w14:textId="77777777" w:rsidR="008737D9" w:rsidRPr="0082412F" w:rsidRDefault="008737D9" w:rsidP="008737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9F5C56" w14:textId="57B80DD9" w:rsidR="008737D9" w:rsidRPr="0082412F" w:rsidRDefault="008737D9" w:rsidP="008737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A6124E" w14:textId="77777777" w:rsidR="008737D9" w:rsidRPr="0082412F" w:rsidRDefault="008737D9" w:rsidP="008737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19039D" w14:textId="41155955" w:rsidR="008737D9" w:rsidRPr="0082412F" w:rsidRDefault="004A141C" w:rsidP="008737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6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AC9099" w14:textId="77777777" w:rsidR="008737D9" w:rsidRPr="0082412F" w:rsidRDefault="008737D9" w:rsidP="008737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34335F" w14:textId="324E5C63" w:rsidR="008737D9" w:rsidRPr="0082412F" w:rsidRDefault="008737D9" w:rsidP="008737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60"/>
              <w:rPr>
                <w:rFonts w:ascii="Angsana New" w:hAnsi="Angsana New"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A38BAB" w14:textId="77777777" w:rsidR="008737D9" w:rsidRPr="0082412F" w:rsidRDefault="008737D9" w:rsidP="008737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31F5E3" w14:textId="0AAE884D" w:rsidR="008737D9" w:rsidRPr="0082412F" w:rsidRDefault="00704EDD" w:rsidP="008737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803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B2EC58" w14:textId="77777777" w:rsidR="008737D9" w:rsidRPr="0082412F" w:rsidRDefault="008737D9" w:rsidP="008737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21AE82" w14:textId="2C3ABEBD" w:rsidR="008737D9" w:rsidRPr="0082412F" w:rsidRDefault="008737D9" w:rsidP="008737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sz w:val="26"/>
                <w:szCs w:val="26"/>
              </w:rPr>
              <w:t>805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307018" w14:textId="77777777" w:rsidR="008737D9" w:rsidRPr="0082412F" w:rsidRDefault="008737D9" w:rsidP="008737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490B68" w14:textId="44E1C722" w:rsidR="008737D9" w:rsidRPr="0082412F" w:rsidRDefault="00056011" w:rsidP="008737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164,68</w:t>
            </w:r>
            <w:r w:rsidR="002B0826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476196" w14:textId="77777777" w:rsidR="008737D9" w:rsidRPr="0082412F" w:rsidRDefault="008737D9" w:rsidP="008737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7771F0" w14:textId="545D5ACD" w:rsidR="008737D9" w:rsidRPr="0082412F" w:rsidRDefault="008737D9" w:rsidP="008737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sz w:val="26"/>
                <w:szCs w:val="26"/>
              </w:rPr>
              <w:t>196,361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5AD1BD" w14:textId="77777777" w:rsidR="008737D9" w:rsidRPr="0082412F" w:rsidRDefault="008737D9" w:rsidP="008737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2D196D" w14:textId="59CC25ED" w:rsidR="008737D9" w:rsidRPr="0082412F" w:rsidRDefault="002C0D1E" w:rsidP="008737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00" w:lineRule="exact"/>
              <w:ind w:left="-114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165,48</w:t>
            </w:r>
            <w:r w:rsidR="002B0826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35354E" w14:textId="77777777" w:rsidR="008737D9" w:rsidRPr="0082412F" w:rsidRDefault="008737D9" w:rsidP="008737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4AA87B" w14:textId="6E986ECA" w:rsidR="008737D9" w:rsidRPr="0082412F" w:rsidRDefault="008737D9" w:rsidP="008737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300" w:lineRule="exact"/>
              <w:ind w:left="-114" w:right="-108"/>
              <w:rPr>
                <w:rFonts w:ascii="Angsana New" w:hAnsi="Angsana New"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sz w:val="26"/>
                <w:szCs w:val="26"/>
              </w:rPr>
              <w:t>197,166</w:t>
            </w:r>
          </w:p>
        </w:tc>
      </w:tr>
      <w:tr w:rsidR="008737D9" w:rsidRPr="00B165D6" w14:paraId="70D36C82" w14:textId="77777777" w:rsidTr="00FE4458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C7C8D4" w14:textId="77777777" w:rsidR="008737D9" w:rsidRPr="0082412F" w:rsidRDefault="008737D9" w:rsidP="008737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/>
              <w:rPr>
                <w:rFonts w:ascii="Angsana New" w:hAnsi="Angsana New"/>
                <w:sz w:val="26"/>
                <w:szCs w:val="26"/>
                <w:cs/>
              </w:rPr>
            </w:pPr>
            <w:r w:rsidRPr="0082412F">
              <w:rPr>
                <w:rFonts w:ascii="Angsana New" w:hAnsi="Angsana New" w:hint="cs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704D9A" w14:textId="126B8EE8" w:rsidR="008737D9" w:rsidRPr="0082412F" w:rsidRDefault="00AC66CC" w:rsidP="008737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35,549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5DC597" w14:textId="77777777" w:rsidR="008737D9" w:rsidRPr="0082412F" w:rsidRDefault="008737D9" w:rsidP="008737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7217FC" w14:textId="2EBBC49A" w:rsidR="008737D9" w:rsidRPr="0082412F" w:rsidRDefault="008737D9" w:rsidP="008737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sz w:val="26"/>
                <w:szCs w:val="26"/>
              </w:rPr>
              <w:t>39,322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0EE821" w14:textId="77777777" w:rsidR="008737D9" w:rsidRPr="0082412F" w:rsidRDefault="008737D9" w:rsidP="008737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EBFBB4" w14:textId="6ADBCE22" w:rsidR="008737D9" w:rsidRPr="0082412F" w:rsidRDefault="00922CAB" w:rsidP="008737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922CAB">
              <w:rPr>
                <w:rFonts w:ascii="Angsana New" w:hAnsi="Angsana New" w:hint="cs"/>
                <w:sz w:val="26"/>
                <w:szCs w:val="26"/>
              </w:rPr>
              <w:t>42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23E754" w14:textId="77777777" w:rsidR="008737D9" w:rsidRPr="0082412F" w:rsidRDefault="008737D9" w:rsidP="008737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6E718A" w14:textId="0A67C4E3" w:rsidR="008737D9" w:rsidRPr="0082412F" w:rsidRDefault="008737D9" w:rsidP="008737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sz w:val="26"/>
                <w:szCs w:val="26"/>
              </w:rPr>
              <w:t>536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065D74" w14:textId="77777777" w:rsidR="008737D9" w:rsidRPr="0082412F" w:rsidRDefault="008737D9" w:rsidP="008737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3BE5F7" w14:textId="19B150DE" w:rsidR="008737D9" w:rsidRPr="0082412F" w:rsidRDefault="00704EDD" w:rsidP="008737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84,823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F1E3E5" w14:textId="77777777" w:rsidR="008737D9" w:rsidRPr="0082412F" w:rsidRDefault="008737D9" w:rsidP="008737D9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C0C25D" w14:textId="70136965" w:rsidR="008737D9" w:rsidRPr="0082412F" w:rsidRDefault="008737D9" w:rsidP="008737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sz w:val="26"/>
                <w:szCs w:val="26"/>
              </w:rPr>
              <w:t>32,646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ED36E3" w14:textId="77777777" w:rsidR="008737D9" w:rsidRPr="0082412F" w:rsidRDefault="008737D9" w:rsidP="008737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5F78C8" w14:textId="2A6CFAD7" w:rsidR="008737D9" w:rsidRPr="0082412F" w:rsidRDefault="00056011" w:rsidP="008737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36,855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A97417" w14:textId="77777777" w:rsidR="008737D9" w:rsidRPr="0082412F" w:rsidRDefault="008737D9" w:rsidP="008737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D74B41" w14:textId="430863B2" w:rsidR="008737D9" w:rsidRPr="0082412F" w:rsidRDefault="008737D9" w:rsidP="008737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sz w:val="26"/>
                <w:szCs w:val="26"/>
              </w:rPr>
              <w:t>37,499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6EDF97" w14:textId="77777777" w:rsidR="008737D9" w:rsidRPr="0082412F" w:rsidRDefault="008737D9" w:rsidP="008737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84A21D" w14:textId="6F882027" w:rsidR="008737D9" w:rsidRPr="0082412F" w:rsidRDefault="002C0D1E" w:rsidP="008737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00" w:lineRule="exact"/>
              <w:ind w:left="-114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157,269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4BE88F" w14:textId="77777777" w:rsidR="008737D9" w:rsidRPr="0082412F" w:rsidRDefault="008737D9" w:rsidP="008737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258E5E" w14:textId="55BBC9B9" w:rsidR="008737D9" w:rsidRPr="0082412F" w:rsidRDefault="008737D9" w:rsidP="008737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300" w:lineRule="exact"/>
              <w:ind w:left="-114" w:right="-108"/>
              <w:rPr>
                <w:rFonts w:ascii="Angsana New" w:hAnsi="Angsana New"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sz w:val="26"/>
                <w:szCs w:val="26"/>
              </w:rPr>
              <w:t>110,003</w:t>
            </w:r>
          </w:p>
        </w:tc>
      </w:tr>
      <w:tr w:rsidR="008737D9" w:rsidRPr="00B165D6" w14:paraId="2829F8D8" w14:textId="77777777" w:rsidTr="00FE4458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F6B88D" w14:textId="77777777" w:rsidR="008737D9" w:rsidRPr="0082412F" w:rsidRDefault="008737D9" w:rsidP="008737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12E6D9" w14:textId="43562283" w:rsidR="008737D9" w:rsidRPr="0082412F" w:rsidRDefault="00AC66CC" w:rsidP="008737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2EBC6B" w14:textId="77777777" w:rsidR="008737D9" w:rsidRPr="0082412F" w:rsidRDefault="008737D9" w:rsidP="008737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FF2771" w14:textId="5598DAF4" w:rsidR="008737D9" w:rsidRPr="00631E6C" w:rsidRDefault="008737D9" w:rsidP="008A4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98FA55" w14:textId="77777777" w:rsidR="008737D9" w:rsidRPr="0082412F" w:rsidRDefault="008737D9" w:rsidP="008737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C87860" w14:textId="6B10E576" w:rsidR="008737D9" w:rsidRPr="0082412F" w:rsidRDefault="004A141C" w:rsidP="008737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6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BEF17C" w14:textId="77777777" w:rsidR="008737D9" w:rsidRPr="0082412F" w:rsidRDefault="008737D9" w:rsidP="008737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43107D" w14:textId="6DB14304" w:rsidR="008737D9" w:rsidRPr="00631E6C" w:rsidRDefault="008737D9" w:rsidP="008737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60"/>
              <w:rPr>
                <w:rFonts w:ascii="Angsana New" w:hAnsi="Angsana New"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DC8192" w14:textId="77777777" w:rsidR="008737D9" w:rsidRPr="0082412F" w:rsidRDefault="008737D9" w:rsidP="008737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63A91D" w14:textId="27CAA352" w:rsidR="008737D9" w:rsidRPr="0082412F" w:rsidRDefault="00704EDD" w:rsidP="008737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56,323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5B86AA" w14:textId="77777777" w:rsidR="008737D9" w:rsidRPr="0082412F" w:rsidRDefault="008737D9" w:rsidP="008737D9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4A0C63" w14:textId="48701964" w:rsidR="008737D9" w:rsidRPr="00CF0C3F" w:rsidRDefault="008737D9" w:rsidP="008737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116F57">
              <w:rPr>
                <w:rFonts w:ascii="Angsana New" w:hAnsi="Angsana New" w:hint="cs"/>
                <w:sz w:val="26"/>
                <w:szCs w:val="26"/>
              </w:rPr>
              <w:t>60,172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CA09A2" w14:textId="77777777" w:rsidR="008737D9" w:rsidRPr="0082412F" w:rsidRDefault="008737D9" w:rsidP="008737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E05342" w14:textId="63A0BD91" w:rsidR="008737D9" w:rsidRPr="0082412F" w:rsidRDefault="00056011" w:rsidP="008737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2,507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E6E8CA" w14:textId="77777777" w:rsidR="008737D9" w:rsidRPr="0082412F" w:rsidRDefault="008737D9" w:rsidP="008737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7D50BF" w14:textId="073D41D5" w:rsidR="008737D9" w:rsidRPr="00CF0C3F" w:rsidRDefault="008737D9" w:rsidP="008737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116F57">
              <w:rPr>
                <w:rFonts w:ascii="Angsana New" w:hAnsi="Angsana New" w:hint="cs"/>
                <w:sz w:val="26"/>
                <w:szCs w:val="26"/>
              </w:rPr>
              <w:t>1,012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8F6E2D" w14:textId="77777777" w:rsidR="008737D9" w:rsidRPr="0082412F" w:rsidRDefault="008737D9" w:rsidP="008737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82966D" w14:textId="42D35D90" w:rsidR="008737D9" w:rsidRPr="0082412F" w:rsidRDefault="002C0D1E" w:rsidP="008737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00" w:lineRule="exact"/>
              <w:ind w:left="-114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58,830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D1CAE3" w14:textId="77777777" w:rsidR="008737D9" w:rsidRPr="0082412F" w:rsidRDefault="008737D9" w:rsidP="008737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61208A" w14:textId="6A9BE8B5" w:rsidR="008737D9" w:rsidRPr="00CF0C3F" w:rsidRDefault="008737D9" w:rsidP="008737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300" w:lineRule="exact"/>
              <w:ind w:left="-114" w:right="-108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116F57">
              <w:rPr>
                <w:rFonts w:ascii="Angsana New" w:hAnsi="Angsana New" w:hint="cs"/>
                <w:sz w:val="26"/>
                <w:szCs w:val="26"/>
              </w:rPr>
              <w:t>61,184</w:t>
            </w:r>
          </w:p>
        </w:tc>
      </w:tr>
      <w:tr w:rsidR="008737D9" w:rsidRPr="00B165D6" w14:paraId="4B8CF680" w14:textId="77777777" w:rsidTr="00FE4458">
        <w:trPr>
          <w:trHeight w:val="54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3C49F9" w14:textId="77777777" w:rsidR="008737D9" w:rsidRPr="0082412F" w:rsidRDefault="008737D9" w:rsidP="008737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/>
              <w:rPr>
                <w:rFonts w:ascii="Angsana New" w:hAnsi="Angsana New"/>
                <w:sz w:val="26"/>
                <w:szCs w:val="26"/>
                <w:cs/>
              </w:rPr>
            </w:pPr>
            <w:r w:rsidRPr="0082412F">
              <w:rPr>
                <w:rFonts w:ascii="Angsana New" w:hAnsi="Angsana New" w:hint="cs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EED34D" w14:textId="19344806" w:rsidR="008737D9" w:rsidRPr="0082412F" w:rsidRDefault="00AC66CC" w:rsidP="008737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101,145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2CFA2E" w14:textId="77777777" w:rsidR="008737D9" w:rsidRPr="0082412F" w:rsidRDefault="008737D9" w:rsidP="008737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867BF2" w14:textId="09224590" w:rsidR="008737D9" w:rsidRPr="0082412F" w:rsidRDefault="008737D9" w:rsidP="008737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sz w:val="26"/>
                <w:szCs w:val="26"/>
              </w:rPr>
              <w:t>78,372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4DC676" w14:textId="77777777" w:rsidR="008737D9" w:rsidRPr="0082412F" w:rsidRDefault="008737D9" w:rsidP="008737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C364A6" w14:textId="065C5753" w:rsidR="008737D9" w:rsidRPr="0082412F" w:rsidRDefault="00922CAB" w:rsidP="008737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922CAB">
              <w:rPr>
                <w:rFonts w:ascii="Angsana New" w:hAnsi="Angsana New" w:hint="cs"/>
                <w:sz w:val="26"/>
                <w:szCs w:val="26"/>
              </w:rPr>
              <w:t>49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F90E97" w14:textId="77777777" w:rsidR="008737D9" w:rsidRPr="0082412F" w:rsidRDefault="008737D9" w:rsidP="008737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B1B256" w14:textId="6CB98E13" w:rsidR="008737D9" w:rsidRPr="0082412F" w:rsidRDefault="008737D9" w:rsidP="008737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sz w:val="26"/>
                <w:szCs w:val="26"/>
              </w:rPr>
              <w:t>144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137445" w14:textId="77777777" w:rsidR="008737D9" w:rsidRPr="0082412F" w:rsidRDefault="008737D9" w:rsidP="008737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604B8A" w14:textId="7D4A527D" w:rsidR="008737D9" w:rsidRPr="0082412F" w:rsidRDefault="00704EDD" w:rsidP="008737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86,179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3ECA1F" w14:textId="77777777" w:rsidR="008737D9" w:rsidRPr="0082412F" w:rsidRDefault="008737D9" w:rsidP="008737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DCCAB3" w14:textId="60F0B0D5" w:rsidR="008737D9" w:rsidRPr="0082412F" w:rsidRDefault="008737D9" w:rsidP="008737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sz w:val="26"/>
                <w:szCs w:val="26"/>
              </w:rPr>
              <w:t>43,246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58FAC9" w14:textId="77777777" w:rsidR="008737D9" w:rsidRPr="0082412F" w:rsidRDefault="008737D9" w:rsidP="008737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99CEFA" w14:textId="4410B32A" w:rsidR="008737D9" w:rsidRPr="0082412F" w:rsidRDefault="00056011" w:rsidP="008737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6,039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A6447A" w14:textId="77777777" w:rsidR="008737D9" w:rsidRPr="0082412F" w:rsidRDefault="008737D9" w:rsidP="008737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9DFFAC" w14:textId="7EA1AC9C" w:rsidR="008737D9" w:rsidRPr="0082412F" w:rsidRDefault="008737D9" w:rsidP="008737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sz w:val="26"/>
                <w:szCs w:val="26"/>
              </w:rPr>
              <w:t>3,994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662CFF" w14:textId="77777777" w:rsidR="008737D9" w:rsidRPr="0082412F" w:rsidRDefault="008737D9" w:rsidP="008737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D8FF5E" w14:textId="2AB76476" w:rsidR="008737D9" w:rsidRPr="008F434F" w:rsidRDefault="002C0D1E" w:rsidP="008737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00" w:lineRule="exact"/>
              <w:ind w:left="-114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193,412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C96CA0" w14:textId="77777777" w:rsidR="008737D9" w:rsidRPr="0082412F" w:rsidRDefault="008737D9" w:rsidP="008737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5907CC" w14:textId="539FD8B8" w:rsidR="008737D9" w:rsidRPr="0082412F" w:rsidRDefault="008737D9" w:rsidP="008737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300" w:lineRule="exact"/>
              <w:ind w:left="-114" w:right="-108"/>
              <w:rPr>
                <w:rFonts w:ascii="Angsana New" w:hAnsi="Angsana New"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sz w:val="26"/>
                <w:szCs w:val="26"/>
              </w:rPr>
              <w:t>125,756</w:t>
            </w:r>
          </w:p>
        </w:tc>
      </w:tr>
      <w:tr w:rsidR="008737D9" w:rsidRPr="00B165D6" w14:paraId="78F46904" w14:textId="77777777" w:rsidTr="00FE4458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D95AB9" w14:textId="77777777" w:rsidR="008737D9" w:rsidRPr="0082412F" w:rsidRDefault="008737D9" w:rsidP="008737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/>
              <w:rPr>
                <w:rFonts w:ascii="Angsana New" w:hAnsi="Angsana New"/>
                <w:sz w:val="26"/>
                <w:szCs w:val="26"/>
              </w:rPr>
            </w:pPr>
            <w:r w:rsidRPr="0082412F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ค่าใช้จ่ายในการบริหาร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7A5D53" w14:textId="5D7A54ED" w:rsidR="008737D9" w:rsidRPr="0082412F" w:rsidRDefault="00AC66CC" w:rsidP="008737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(149,316)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5B0534" w14:textId="77777777" w:rsidR="008737D9" w:rsidRPr="0082412F" w:rsidRDefault="008737D9" w:rsidP="008737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E383BD" w14:textId="7FA35ED4" w:rsidR="008737D9" w:rsidRPr="0082412F" w:rsidRDefault="008737D9" w:rsidP="008737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sz w:val="26"/>
                <w:szCs w:val="26"/>
              </w:rPr>
              <w:t>(175,915)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41E06D" w14:textId="77777777" w:rsidR="008737D9" w:rsidRPr="0082412F" w:rsidRDefault="008737D9" w:rsidP="008737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4B6554" w14:textId="4E5FC0E0" w:rsidR="008737D9" w:rsidRPr="0082412F" w:rsidRDefault="004A141C" w:rsidP="008737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 w:rsidR="00922CAB" w:rsidRPr="00922CAB">
              <w:rPr>
                <w:rFonts w:ascii="Angsana New" w:hAnsi="Angsana New" w:hint="cs"/>
                <w:sz w:val="26"/>
                <w:szCs w:val="26"/>
              </w:rPr>
              <w:t>6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7B160B" w14:textId="77777777" w:rsidR="008737D9" w:rsidRPr="0082412F" w:rsidRDefault="008737D9" w:rsidP="008737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096542" w14:textId="12C3C7B5" w:rsidR="008737D9" w:rsidRPr="0082412F" w:rsidRDefault="008737D9" w:rsidP="008737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sz w:val="26"/>
                <w:szCs w:val="26"/>
              </w:rPr>
              <w:t>(12)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7E76D5" w14:textId="77777777" w:rsidR="008737D9" w:rsidRPr="0082412F" w:rsidRDefault="008737D9" w:rsidP="008737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A1ABC2" w14:textId="6CC63D91" w:rsidR="008737D9" w:rsidRPr="0082412F" w:rsidRDefault="00704EDD" w:rsidP="008737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D04877">
              <w:rPr>
                <w:rFonts w:ascii="Angsana New" w:hAnsi="Angsana New"/>
                <w:sz w:val="26"/>
                <w:szCs w:val="26"/>
              </w:rPr>
              <w:t>447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="00D04877">
              <w:rPr>
                <w:rFonts w:ascii="Angsana New" w:hAnsi="Angsana New"/>
                <w:sz w:val="26"/>
                <w:szCs w:val="26"/>
              </w:rPr>
              <w:t>921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471E46" w14:textId="77777777" w:rsidR="008737D9" w:rsidRPr="0082412F" w:rsidRDefault="008737D9" w:rsidP="008737D9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613360" w14:textId="414CB6D0" w:rsidR="008737D9" w:rsidRPr="0082412F" w:rsidRDefault="008737D9" w:rsidP="008737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sz w:val="26"/>
                <w:szCs w:val="26"/>
              </w:rPr>
              <w:t>(398,726)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FCE2D0" w14:textId="77777777" w:rsidR="008737D9" w:rsidRPr="0082412F" w:rsidRDefault="008737D9" w:rsidP="008737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95FF7C" w14:textId="4A7D8153" w:rsidR="008737D9" w:rsidRPr="007B20EF" w:rsidRDefault="00056011" w:rsidP="008737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(651,901)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76FB2F" w14:textId="77777777" w:rsidR="008737D9" w:rsidRPr="007B20EF" w:rsidRDefault="008737D9" w:rsidP="008737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8F0A52" w14:textId="7A019596" w:rsidR="008737D9" w:rsidRPr="0082412F" w:rsidRDefault="008737D9" w:rsidP="008737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sz w:val="26"/>
                <w:szCs w:val="26"/>
              </w:rPr>
              <w:t>(688,474)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8BDA3B" w14:textId="77777777" w:rsidR="008737D9" w:rsidRPr="0082412F" w:rsidRDefault="008737D9" w:rsidP="008737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3FFFBF" w14:textId="64CF0130" w:rsidR="008737D9" w:rsidRPr="007B20EF" w:rsidRDefault="002C0D1E" w:rsidP="008737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00" w:lineRule="exact"/>
              <w:ind w:left="-114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(1,</w:t>
            </w:r>
            <w:r w:rsidR="00D04877">
              <w:rPr>
                <w:rFonts w:ascii="Angsana New" w:hAnsi="Angsana New"/>
                <w:sz w:val="26"/>
                <w:szCs w:val="26"/>
              </w:rPr>
              <w:t>249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="00D04877">
              <w:rPr>
                <w:rFonts w:ascii="Angsana New" w:hAnsi="Angsana New"/>
                <w:sz w:val="26"/>
                <w:szCs w:val="26"/>
              </w:rPr>
              <w:t>14</w:t>
            </w:r>
            <w:r>
              <w:rPr>
                <w:rFonts w:ascii="Angsana New" w:hAnsi="Angsana New"/>
                <w:sz w:val="26"/>
                <w:szCs w:val="26"/>
              </w:rPr>
              <w:t>4)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4314F6" w14:textId="77777777" w:rsidR="008737D9" w:rsidRPr="007B20EF" w:rsidRDefault="008737D9" w:rsidP="008737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87DB49" w14:textId="4CDF5359" w:rsidR="008737D9" w:rsidRPr="0082412F" w:rsidRDefault="008737D9" w:rsidP="008737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300" w:lineRule="exact"/>
              <w:ind w:left="-114" w:right="-108"/>
              <w:rPr>
                <w:rFonts w:ascii="Angsana New" w:hAnsi="Angsana New"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sz w:val="26"/>
                <w:szCs w:val="26"/>
              </w:rPr>
              <w:t>(1,263,127)</w:t>
            </w:r>
          </w:p>
        </w:tc>
      </w:tr>
      <w:tr w:rsidR="00550DD3" w:rsidRPr="00B165D6" w14:paraId="3A84AE72" w14:textId="77777777" w:rsidTr="00FE4458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6DB510" w14:textId="77777777" w:rsidR="00550DD3" w:rsidRPr="0082412F" w:rsidRDefault="00550DD3" w:rsidP="00550D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/>
              <w:rPr>
                <w:rFonts w:ascii="Angsana New" w:hAnsi="Angsana New"/>
                <w:sz w:val="26"/>
                <w:szCs w:val="26"/>
              </w:rPr>
            </w:pPr>
            <w:r w:rsidRPr="0082412F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กำไร (ขาดทุน) จากอัตราแลกเปลี่ยนสุทธิ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C81555" w14:textId="7CAA043F" w:rsidR="00550DD3" w:rsidRPr="0082412F" w:rsidRDefault="00550DD3" w:rsidP="00550D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(70</w:t>
            </w:r>
            <w:r w:rsidR="002B0826">
              <w:rPr>
                <w:rFonts w:ascii="Angsana New" w:hAnsi="Angsana New"/>
                <w:sz w:val="26"/>
                <w:szCs w:val="26"/>
              </w:rPr>
              <w:t>9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E734A5" w14:textId="77777777" w:rsidR="00550DD3" w:rsidRPr="0082412F" w:rsidRDefault="00550DD3" w:rsidP="00550D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DB84D2" w14:textId="15CBA5D0" w:rsidR="00550DD3" w:rsidRPr="0082412F" w:rsidRDefault="00550DD3" w:rsidP="00550D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sz w:val="26"/>
                <w:szCs w:val="26"/>
              </w:rPr>
              <w:t>(11,211)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832ED4" w14:textId="77777777" w:rsidR="00550DD3" w:rsidRPr="0082412F" w:rsidRDefault="00550DD3" w:rsidP="00550D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A839E2" w14:textId="7869125B" w:rsidR="00550DD3" w:rsidRPr="0082412F" w:rsidRDefault="004A141C" w:rsidP="00550D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6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C1614A" w14:textId="77777777" w:rsidR="00550DD3" w:rsidRPr="0082412F" w:rsidRDefault="00550DD3" w:rsidP="00550D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BE185E" w14:textId="1FAFB88C" w:rsidR="00550DD3" w:rsidRPr="0082412F" w:rsidRDefault="00550DD3" w:rsidP="00550D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60"/>
              <w:rPr>
                <w:rFonts w:ascii="Angsana New" w:hAnsi="Angsana New"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B9A8BC" w14:textId="77777777" w:rsidR="00550DD3" w:rsidRPr="0082412F" w:rsidRDefault="00550DD3" w:rsidP="00550D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8B254B" w14:textId="4A66C38E" w:rsidR="00550DD3" w:rsidRPr="0082412F" w:rsidRDefault="00704EDD" w:rsidP="00550D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(62,749)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225E6C" w14:textId="77777777" w:rsidR="00550DD3" w:rsidRPr="0082412F" w:rsidRDefault="00550DD3" w:rsidP="00550D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8D4D93" w14:textId="35D2882F" w:rsidR="00550DD3" w:rsidRPr="0082412F" w:rsidRDefault="00550DD3" w:rsidP="00550D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sz w:val="26"/>
                <w:szCs w:val="26"/>
              </w:rPr>
              <w:t>17,145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E5A8F0" w14:textId="77777777" w:rsidR="00550DD3" w:rsidRPr="0082412F" w:rsidRDefault="00550DD3" w:rsidP="00550D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8EE34B" w14:textId="3E059D69" w:rsidR="00550DD3" w:rsidRPr="0082412F" w:rsidRDefault="00056011" w:rsidP="00550D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109,843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B2817F" w14:textId="77777777" w:rsidR="00550DD3" w:rsidRPr="0082412F" w:rsidRDefault="00550DD3" w:rsidP="00550D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1EC964" w14:textId="59C24BBA" w:rsidR="00550DD3" w:rsidRPr="0082412F" w:rsidRDefault="00550DD3" w:rsidP="00550D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sz w:val="26"/>
                <w:szCs w:val="26"/>
              </w:rPr>
              <w:t>49,571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20DC84" w14:textId="77777777" w:rsidR="00550DD3" w:rsidRPr="0082412F" w:rsidRDefault="00550DD3" w:rsidP="00550D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B88FF7" w14:textId="31D4DEEC" w:rsidR="00550DD3" w:rsidRPr="008F434F" w:rsidRDefault="002C0D1E" w:rsidP="00550D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00" w:lineRule="exact"/>
              <w:ind w:left="-114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46,38</w:t>
            </w:r>
            <w:r w:rsidR="0082643A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77D2AB" w14:textId="77777777" w:rsidR="00550DD3" w:rsidRPr="008F434F" w:rsidRDefault="00550DD3" w:rsidP="00550D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D9BF18" w14:textId="7FF13DAB" w:rsidR="00550DD3" w:rsidRPr="0082412F" w:rsidRDefault="00550DD3" w:rsidP="00550D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300" w:lineRule="exact"/>
              <w:ind w:left="-114" w:right="-108"/>
              <w:rPr>
                <w:rFonts w:ascii="Angsana New" w:hAnsi="Angsana New"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sz w:val="26"/>
                <w:szCs w:val="26"/>
              </w:rPr>
              <w:t>55,505</w:t>
            </w:r>
          </w:p>
        </w:tc>
      </w:tr>
      <w:tr w:rsidR="00550DD3" w:rsidRPr="00B165D6" w14:paraId="1EE58600" w14:textId="77777777" w:rsidTr="00FE4458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252422" w14:textId="77777777" w:rsidR="00550DD3" w:rsidRPr="0082412F" w:rsidRDefault="00550DD3" w:rsidP="00550D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82412F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ผลกำไร (ขาดทุน) จากการเปลี่ยนแปลงมูลค่า</w:t>
            </w:r>
            <w:r w:rsidRPr="0082412F">
              <w:rPr>
                <w:rFonts w:ascii="Angsana New" w:hAnsi="Angsana New" w:hint="cs"/>
                <w:sz w:val="26"/>
                <w:szCs w:val="26"/>
                <w:lang w:val="en-GB"/>
              </w:rPr>
              <w:br/>
              <w:t xml:space="preserve">   </w:t>
            </w:r>
            <w:r w:rsidRPr="0082412F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ยุติธรรมของอนุพันธ์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E7E23A" w14:textId="1408825D" w:rsidR="00550DD3" w:rsidRPr="0082412F" w:rsidRDefault="00550DD3" w:rsidP="00550D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24,338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DE958D" w14:textId="77777777" w:rsidR="00550DD3" w:rsidRPr="0082412F" w:rsidRDefault="00550DD3" w:rsidP="00550D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1C0AD4" w14:textId="113A99DD" w:rsidR="00550DD3" w:rsidRPr="0082412F" w:rsidRDefault="00550DD3" w:rsidP="00550D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sz w:val="26"/>
                <w:szCs w:val="26"/>
              </w:rPr>
              <w:t>5,751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D8413A" w14:textId="77777777" w:rsidR="00550DD3" w:rsidRPr="0082412F" w:rsidRDefault="00550DD3" w:rsidP="00550D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4B4296" w14:textId="71F234AD" w:rsidR="00550DD3" w:rsidRPr="0082412F" w:rsidRDefault="004A141C" w:rsidP="00550D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6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46395A" w14:textId="77777777" w:rsidR="00550DD3" w:rsidRPr="0082412F" w:rsidRDefault="00550DD3" w:rsidP="00550D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1308C3" w14:textId="5EC1EBD2" w:rsidR="00550DD3" w:rsidRPr="0082412F" w:rsidRDefault="00550DD3" w:rsidP="00550D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60"/>
              <w:rPr>
                <w:rFonts w:ascii="Angsana New" w:hAnsi="Angsana New"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43FD3B" w14:textId="77777777" w:rsidR="00550DD3" w:rsidRPr="0082412F" w:rsidRDefault="00550DD3" w:rsidP="00550D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56727D" w14:textId="3562E603" w:rsidR="00550DD3" w:rsidRPr="0082412F" w:rsidRDefault="00704EDD" w:rsidP="00550D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105,067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72E5C7" w14:textId="77777777" w:rsidR="00550DD3" w:rsidRPr="0082412F" w:rsidRDefault="00550DD3" w:rsidP="00550D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E5B7E5" w14:textId="0CABED8E" w:rsidR="00550DD3" w:rsidRPr="0082412F" w:rsidRDefault="00550DD3" w:rsidP="00550D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sz w:val="26"/>
                <w:szCs w:val="26"/>
              </w:rPr>
              <w:t>(42,144)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CC934C" w14:textId="77777777" w:rsidR="00550DD3" w:rsidRPr="0082412F" w:rsidRDefault="00550DD3" w:rsidP="00550D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3BB2E8" w14:textId="7874A101" w:rsidR="00550DD3" w:rsidRPr="0082412F" w:rsidRDefault="00056011" w:rsidP="00550D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300" w:lineRule="exact"/>
              <w:ind w:right="-23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4B687E" w14:textId="77777777" w:rsidR="00550DD3" w:rsidRPr="0082412F" w:rsidRDefault="00550DD3" w:rsidP="00550D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F46711" w14:textId="659FB66D" w:rsidR="00550DD3" w:rsidRPr="0082412F" w:rsidRDefault="00550DD3" w:rsidP="00550D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300" w:lineRule="exact"/>
              <w:ind w:right="-232"/>
              <w:rPr>
                <w:rFonts w:ascii="Angsana New" w:hAnsi="Angsana New"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22C0FA" w14:textId="77777777" w:rsidR="00550DD3" w:rsidRPr="0082412F" w:rsidRDefault="00550DD3" w:rsidP="00550D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5233CE" w14:textId="6814DF5E" w:rsidR="00550DD3" w:rsidRPr="0082412F" w:rsidRDefault="002C0D1E" w:rsidP="00550D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00" w:lineRule="exact"/>
              <w:ind w:left="-114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129,405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9A186A" w14:textId="77777777" w:rsidR="00550DD3" w:rsidRPr="0082412F" w:rsidRDefault="00550DD3" w:rsidP="00550D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A76549" w14:textId="46673A7C" w:rsidR="00550DD3" w:rsidRPr="0082412F" w:rsidRDefault="00550DD3" w:rsidP="00550D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300" w:lineRule="exact"/>
              <w:ind w:left="-114" w:right="-108"/>
              <w:rPr>
                <w:rFonts w:ascii="Angsana New" w:hAnsi="Angsana New"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sz w:val="26"/>
                <w:szCs w:val="26"/>
              </w:rPr>
              <w:t>(36,393)</w:t>
            </w:r>
          </w:p>
        </w:tc>
      </w:tr>
      <w:tr w:rsidR="00550DD3" w:rsidRPr="00B165D6" w14:paraId="5F43FE04" w14:textId="77777777" w:rsidTr="00FE4458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5277BA" w14:textId="77777777" w:rsidR="00550DD3" w:rsidRPr="0082412F" w:rsidRDefault="00550DD3" w:rsidP="00550D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/>
              <w:rPr>
                <w:rFonts w:ascii="Angsana New" w:hAnsi="Angsana New"/>
                <w:sz w:val="26"/>
                <w:szCs w:val="26"/>
              </w:rPr>
            </w:pPr>
            <w:r w:rsidRPr="0082412F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ต้นทุนทางการเงิน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C81096" w14:textId="2959050E" w:rsidR="00550DD3" w:rsidRPr="0082412F" w:rsidRDefault="00550DD3" w:rsidP="00550D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(129,484)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310132" w14:textId="77777777" w:rsidR="00550DD3" w:rsidRPr="0082412F" w:rsidRDefault="00550DD3" w:rsidP="00550D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077F35" w14:textId="3A16A9A4" w:rsidR="00550DD3" w:rsidRPr="0082412F" w:rsidRDefault="00550DD3" w:rsidP="00550D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sz w:val="26"/>
                <w:szCs w:val="26"/>
              </w:rPr>
              <w:t>(139,434)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7D5E4" w14:textId="77777777" w:rsidR="00550DD3" w:rsidRPr="0082412F" w:rsidRDefault="00550DD3" w:rsidP="00550D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C56A2A" w14:textId="73DBC85B" w:rsidR="00550DD3" w:rsidRPr="0082412F" w:rsidRDefault="004A141C" w:rsidP="00550D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6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869B09" w14:textId="77777777" w:rsidR="00550DD3" w:rsidRPr="0082412F" w:rsidRDefault="00550DD3" w:rsidP="00550D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F67094" w14:textId="756581A8" w:rsidR="00550DD3" w:rsidRPr="0082412F" w:rsidRDefault="00550DD3" w:rsidP="00550D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60"/>
              <w:rPr>
                <w:rFonts w:ascii="Angsana New" w:hAnsi="Angsana New"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499C1B" w14:textId="77777777" w:rsidR="00550DD3" w:rsidRPr="0082412F" w:rsidRDefault="00550DD3" w:rsidP="00550D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F69672" w14:textId="28C59C8E" w:rsidR="00550DD3" w:rsidRPr="0082412F" w:rsidRDefault="00704EDD" w:rsidP="00550D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(1,006,306)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F656B4" w14:textId="77777777" w:rsidR="00550DD3" w:rsidRPr="0082412F" w:rsidRDefault="00550DD3" w:rsidP="00550D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68EF36" w14:textId="379684DA" w:rsidR="00550DD3" w:rsidRPr="0082412F" w:rsidRDefault="00550DD3" w:rsidP="00550D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sz w:val="26"/>
                <w:szCs w:val="26"/>
              </w:rPr>
              <w:t>(990,806)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ADD0D2" w14:textId="77777777" w:rsidR="00550DD3" w:rsidRPr="0082412F" w:rsidRDefault="00550DD3" w:rsidP="00550D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30D8D7" w14:textId="4399A749" w:rsidR="00550DD3" w:rsidRPr="0082412F" w:rsidRDefault="00056011" w:rsidP="00550D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(165,997)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FB6DB2" w14:textId="77777777" w:rsidR="00550DD3" w:rsidRPr="0082412F" w:rsidRDefault="00550DD3" w:rsidP="00550D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AC2B58" w14:textId="48A365C8" w:rsidR="00550DD3" w:rsidRPr="0082412F" w:rsidRDefault="00550DD3" w:rsidP="00550D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sz w:val="26"/>
                <w:szCs w:val="26"/>
              </w:rPr>
              <w:t>(24,894)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07952E" w14:textId="77777777" w:rsidR="00550DD3" w:rsidRPr="0082412F" w:rsidRDefault="00550DD3" w:rsidP="00550D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F2C0C2" w14:textId="0163D09A" w:rsidR="00550DD3" w:rsidRPr="0082412F" w:rsidRDefault="002C0D1E" w:rsidP="00550D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00" w:lineRule="exact"/>
              <w:ind w:left="-114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(1,301,787)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D98B0D" w14:textId="77777777" w:rsidR="00550DD3" w:rsidRPr="0082412F" w:rsidRDefault="00550DD3" w:rsidP="00550D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B82A85" w14:textId="61FA7F93" w:rsidR="00550DD3" w:rsidRPr="0082412F" w:rsidRDefault="00550DD3" w:rsidP="00550D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300" w:lineRule="exact"/>
              <w:ind w:left="-114" w:right="-108"/>
              <w:rPr>
                <w:rFonts w:ascii="Angsana New" w:hAnsi="Angsana New"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sz w:val="26"/>
                <w:szCs w:val="26"/>
              </w:rPr>
              <w:t>(1,155,134)</w:t>
            </w:r>
          </w:p>
        </w:tc>
      </w:tr>
      <w:tr w:rsidR="00550DD3" w:rsidRPr="00B165D6" w14:paraId="777F91E0" w14:textId="77777777" w:rsidTr="00FE4458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74C727" w14:textId="0198D15A" w:rsidR="00550DD3" w:rsidRPr="0082412F" w:rsidRDefault="00550DD3" w:rsidP="00550D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82412F">
              <w:rPr>
                <w:rFonts w:ascii="Angsana New" w:hAnsi="Angsana New" w:hint="cs"/>
                <w:sz w:val="26"/>
                <w:szCs w:val="26"/>
                <w:cs/>
              </w:rPr>
              <w:t>ส่วนแบ่งกำไร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(ขาดทุน) ของ</w:t>
            </w:r>
            <w:r w:rsidRPr="0082412F">
              <w:rPr>
                <w:rFonts w:ascii="Angsana New" w:hAnsi="Angsana New" w:hint="cs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090BFD" w14:textId="77777777" w:rsidR="00550DD3" w:rsidRPr="0082412F" w:rsidRDefault="00550DD3" w:rsidP="00550D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1DED8A" w14:textId="77777777" w:rsidR="00550DD3" w:rsidRPr="0082412F" w:rsidRDefault="00550DD3" w:rsidP="00550D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2E67BA" w14:textId="77777777" w:rsidR="00550DD3" w:rsidRPr="0082412F" w:rsidRDefault="00550DD3" w:rsidP="00550D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4E24F0" w14:textId="77777777" w:rsidR="00550DD3" w:rsidRPr="0082412F" w:rsidRDefault="00550DD3" w:rsidP="00550D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EBD7EA" w14:textId="77777777" w:rsidR="00550DD3" w:rsidRPr="0082412F" w:rsidRDefault="00550DD3" w:rsidP="00550D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6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C705D9" w14:textId="77777777" w:rsidR="00550DD3" w:rsidRPr="0082412F" w:rsidRDefault="00550DD3" w:rsidP="00550D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382782" w14:textId="77777777" w:rsidR="00550DD3" w:rsidRPr="0082412F" w:rsidRDefault="00550DD3" w:rsidP="00550D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505940" w14:textId="77777777" w:rsidR="00550DD3" w:rsidRPr="0082412F" w:rsidRDefault="00550DD3" w:rsidP="00550D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7CE0D7" w14:textId="77777777" w:rsidR="00550DD3" w:rsidRPr="0082412F" w:rsidRDefault="00550DD3" w:rsidP="00550D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line="300" w:lineRule="exact"/>
              <w:ind w:right="4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CA6F53" w14:textId="77777777" w:rsidR="00550DD3" w:rsidRPr="0082412F" w:rsidRDefault="00550DD3" w:rsidP="00550D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1D871D" w14:textId="77777777" w:rsidR="00550DD3" w:rsidRPr="0082412F" w:rsidRDefault="00550DD3" w:rsidP="00550D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D533B5" w14:textId="77777777" w:rsidR="00550DD3" w:rsidRPr="0082412F" w:rsidRDefault="00550DD3" w:rsidP="00550D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2D8E3B" w14:textId="77777777" w:rsidR="00550DD3" w:rsidRPr="0082412F" w:rsidRDefault="00550DD3" w:rsidP="00550D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decimal" w:pos="786"/>
              </w:tabs>
              <w:spacing w:line="300" w:lineRule="exact"/>
              <w:ind w:right="-23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B6415B" w14:textId="77777777" w:rsidR="00550DD3" w:rsidRPr="0082412F" w:rsidRDefault="00550DD3" w:rsidP="00550D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F60451" w14:textId="77777777" w:rsidR="00550DD3" w:rsidRPr="0082412F" w:rsidRDefault="00550DD3" w:rsidP="00550D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decimal" w:pos="768"/>
              </w:tabs>
              <w:spacing w:line="300" w:lineRule="exact"/>
              <w:ind w:right="-23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10837A" w14:textId="77777777" w:rsidR="00550DD3" w:rsidRPr="0082412F" w:rsidRDefault="00550DD3" w:rsidP="00550D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908FF3" w14:textId="77777777" w:rsidR="00550DD3" w:rsidRPr="0082412F" w:rsidRDefault="00550DD3" w:rsidP="00550D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00" w:lineRule="exact"/>
              <w:ind w:left="-114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EF32B3" w14:textId="77777777" w:rsidR="00550DD3" w:rsidRPr="0082412F" w:rsidRDefault="00550DD3" w:rsidP="00550D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78B332" w14:textId="77777777" w:rsidR="00550DD3" w:rsidRPr="0082412F" w:rsidRDefault="00550DD3" w:rsidP="00550D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00" w:lineRule="exact"/>
              <w:ind w:left="-114" w:right="-10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50DD3" w:rsidRPr="00B165D6" w14:paraId="13D19E4D" w14:textId="77777777" w:rsidTr="00FE4458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0C435F" w14:textId="5EA42ACE" w:rsidR="00550DD3" w:rsidRPr="0082412F" w:rsidRDefault="00550DD3" w:rsidP="00550D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/>
              <w:rPr>
                <w:rFonts w:ascii="Angsana New" w:hAnsi="Angsana New"/>
                <w:sz w:val="26"/>
                <w:szCs w:val="26"/>
                <w:cs/>
              </w:rPr>
            </w:pPr>
            <w:r w:rsidRPr="0082412F">
              <w:rPr>
                <w:rFonts w:ascii="Angsana New" w:hAnsi="Angsana New" w:hint="cs"/>
                <w:sz w:val="26"/>
                <w:szCs w:val="26"/>
              </w:rPr>
              <w:t xml:space="preserve">  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และ</w:t>
            </w:r>
            <w:r w:rsidRPr="0082412F">
              <w:rPr>
                <w:rFonts w:ascii="Angsana New" w:hAnsi="Angsana New" w:hint="cs"/>
                <w:sz w:val="26"/>
                <w:szCs w:val="26"/>
                <w:cs/>
              </w:rPr>
              <w:t>บริษัทร่วมที่ใช้วิธีส่วนได้เสีย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5817D3D" w14:textId="0141BD7C" w:rsidR="00550DD3" w:rsidRPr="0082412F" w:rsidRDefault="00550DD3" w:rsidP="00550D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571,292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AE4C07" w14:textId="77777777" w:rsidR="00550DD3" w:rsidRPr="0082412F" w:rsidRDefault="00550DD3" w:rsidP="00550D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0A76B3A" w14:textId="71599CB9" w:rsidR="00550DD3" w:rsidRPr="0082412F" w:rsidRDefault="00550DD3" w:rsidP="00550D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sz w:val="26"/>
                <w:szCs w:val="26"/>
              </w:rPr>
              <w:t>451,148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C9833C" w14:textId="77777777" w:rsidR="00550DD3" w:rsidRPr="0082412F" w:rsidRDefault="00550DD3" w:rsidP="00550D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ABC75AF" w14:textId="13EDA92F" w:rsidR="00550DD3" w:rsidRPr="0082412F" w:rsidRDefault="004A141C" w:rsidP="00550D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247,183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FB68BA" w14:textId="77777777" w:rsidR="00550DD3" w:rsidRPr="0082412F" w:rsidRDefault="00550DD3" w:rsidP="00550D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9EDA394" w14:textId="7BD9D0D6" w:rsidR="00550DD3" w:rsidRPr="0082412F" w:rsidRDefault="00550DD3" w:rsidP="00550D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116F57">
              <w:rPr>
                <w:rFonts w:ascii="Angsana New" w:hAnsi="Angsana New" w:hint="cs"/>
                <w:sz w:val="26"/>
                <w:szCs w:val="26"/>
              </w:rPr>
              <w:t>291,540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A92FEB" w14:textId="77777777" w:rsidR="00550DD3" w:rsidRPr="0082412F" w:rsidRDefault="00550DD3" w:rsidP="00550D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1A02B55" w14:textId="1F16134E" w:rsidR="00550DD3" w:rsidRPr="0082412F" w:rsidRDefault="00704EDD" w:rsidP="00550D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3,560,423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AB1101" w14:textId="77777777" w:rsidR="00550DD3" w:rsidRPr="0082412F" w:rsidRDefault="00550DD3" w:rsidP="00550DD3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5B824E2" w14:textId="7E0DF365" w:rsidR="00550DD3" w:rsidRPr="0082412F" w:rsidRDefault="00550DD3" w:rsidP="00550D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sz w:val="26"/>
                <w:szCs w:val="26"/>
              </w:rPr>
              <w:t>2,522,985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6BE3EA" w14:textId="77777777" w:rsidR="00550DD3" w:rsidRPr="0082412F" w:rsidRDefault="00550DD3" w:rsidP="00550D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A1384D7" w14:textId="230A92D8" w:rsidR="00550DD3" w:rsidRPr="0082412F" w:rsidRDefault="00056011" w:rsidP="00550D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(60,851)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DBF71B" w14:textId="77777777" w:rsidR="00550DD3" w:rsidRPr="0082412F" w:rsidRDefault="00550DD3" w:rsidP="00550D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6A3C032" w14:textId="58092414" w:rsidR="00550DD3" w:rsidRPr="0082412F" w:rsidRDefault="00550DD3" w:rsidP="00550D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sz w:val="26"/>
                <w:szCs w:val="26"/>
              </w:rPr>
              <w:t>6,945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10FB88" w14:textId="77777777" w:rsidR="00550DD3" w:rsidRPr="0082412F" w:rsidRDefault="00550DD3" w:rsidP="00550D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D8E612E" w14:textId="337E8E66" w:rsidR="00550DD3" w:rsidRPr="0082412F" w:rsidRDefault="002C0D1E" w:rsidP="00550D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00" w:lineRule="exact"/>
              <w:ind w:left="-114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4,318,047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32F434" w14:textId="77777777" w:rsidR="00550DD3" w:rsidRPr="0082412F" w:rsidRDefault="00550DD3" w:rsidP="00550D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FCF6E92" w14:textId="475E44B2" w:rsidR="00550DD3" w:rsidRPr="0082412F" w:rsidRDefault="00550DD3" w:rsidP="00550D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300" w:lineRule="exact"/>
              <w:ind w:left="-114" w:right="-108"/>
              <w:rPr>
                <w:rFonts w:ascii="Angsana New" w:hAnsi="Angsana New"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sz w:val="26"/>
                <w:szCs w:val="26"/>
              </w:rPr>
              <w:t>3,272,618</w:t>
            </w:r>
          </w:p>
        </w:tc>
      </w:tr>
      <w:tr w:rsidR="00550DD3" w:rsidRPr="00B165D6" w14:paraId="0ABE0659" w14:textId="77777777" w:rsidTr="00FE4458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B2997B" w14:textId="77777777" w:rsidR="00550DD3" w:rsidRPr="00C422B2" w:rsidRDefault="00550DD3" w:rsidP="00550D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422B2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GB"/>
              </w:rPr>
              <w:t>กำไร</w:t>
            </w:r>
            <w:r w:rsidRPr="00C422B2">
              <w:rPr>
                <w:rFonts w:ascii="Angsana New" w:hAnsi="Angsana New" w:hint="cs"/>
                <w:b/>
                <w:bCs/>
                <w:sz w:val="26"/>
                <w:szCs w:val="26"/>
                <w:lang w:val="en-GB"/>
              </w:rPr>
              <w:t xml:space="preserve"> (</w:t>
            </w:r>
            <w:r w:rsidRPr="00C422B2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GB"/>
              </w:rPr>
              <w:t>ขาดทุน)</w:t>
            </w:r>
            <w:r w:rsidRPr="00C422B2">
              <w:rPr>
                <w:rFonts w:ascii="Angsana New" w:hAnsi="Angsana New" w:hint="cs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C422B2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GB"/>
              </w:rPr>
              <w:t>ก่อนภาษีเงินได้</w:t>
            </w: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DB6F5A6" w14:textId="200AFFF7" w:rsidR="00550DD3" w:rsidRPr="0082412F" w:rsidRDefault="00550DD3" w:rsidP="00550D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2,404,29</w:t>
            </w:r>
            <w:r w:rsidR="002B0826">
              <w:rPr>
                <w:rFonts w:ascii="Angsana New" w:hAnsi="Angsana New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FAC5C9" w14:textId="77777777" w:rsidR="00550DD3" w:rsidRPr="0082412F" w:rsidRDefault="00550DD3" w:rsidP="00550D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58279BF" w14:textId="105559ED" w:rsidR="00550DD3" w:rsidRPr="0082412F" w:rsidRDefault="00550DD3" w:rsidP="00550D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b/>
                <w:bCs/>
                <w:sz w:val="26"/>
                <w:szCs w:val="26"/>
              </w:rPr>
              <w:t>2,581,019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858A66" w14:textId="77777777" w:rsidR="00550DD3" w:rsidRPr="0082412F" w:rsidRDefault="00550DD3" w:rsidP="00550D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31B481D" w14:textId="08967E2D" w:rsidR="00550DD3" w:rsidRPr="0082412F" w:rsidRDefault="004A141C" w:rsidP="00550D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0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247,268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AA714D" w14:textId="77777777" w:rsidR="00550DD3" w:rsidRPr="0082412F" w:rsidRDefault="00550DD3" w:rsidP="00550D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DC97F0C" w14:textId="689EE797" w:rsidR="00550DD3" w:rsidRPr="0082412F" w:rsidRDefault="00550DD3" w:rsidP="00550D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b/>
                <w:bCs/>
                <w:sz w:val="26"/>
                <w:szCs w:val="26"/>
              </w:rPr>
              <w:t>292,208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1BD4BC" w14:textId="77777777" w:rsidR="00550DD3" w:rsidRPr="0082412F" w:rsidRDefault="00550DD3" w:rsidP="00550D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4BD2749" w14:textId="1005D0AB" w:rsidR="00550DD3" w:rsidRPr="0082412F" w:rsidRDefault="00704EDD" w:rsidP="00550D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0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3,619,211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98E015" w14:textId="77777777" w:rsidR="00550DD3" w:rsidRPr="0082412F" w:rsidRDefault="00550DD3" w:rsidP="00550DD3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ED940D3" w14:textId="31530498" w:rsidR="00550DD3" w:rsidRPr="0082412F" w:rsidRDefault="00550DD3" w:rsidP="00550D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0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b/>
                <w:bCs/>
                <w:sz w:val="26"/>
                <w:szCs w:val="26"/>
              </w:rPr>
              <w:t>1,931,598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98A529" w14:textId="77777777" w:rsidR="00550DD3" w:rsidRPr="0082412F" w:rsidRDefault="00550DD3" w:rsidP="00550D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E04ECCF" w14:textId="0FE99FD1" w:rsidR="00550DD3" w:rsidRPr="007B20EF" w:rsidRDefault="00056011" w:rsidP="00550D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0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(558,82</w:t>
            </w:r>
            <w:r w:rsidR="008A40CB"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FDB602" w14:textId="77777777" w:rsidR="00550DD3" w:rsidRPr="0082412F" w:rsidRDefault="00550DD3" w:rsidP="00550D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93C71C0" w14:textId="04C156DF" w:rsidR="00550DD3" w:rsidRPr="0082412F" w:rsidRDefault="00550DD3" w:rsidP="00550D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30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b/>
                <w:bCs/>
                <w:sz w:val="26"/>
                <w:szCs w:val="26"/>
              </w:rPr>
              <w:t>(417,986)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E49283" w14:textId="77777777" w:rsidR="00550DD3" w:rsidRPr="0082412F" w:rsidRDefault="00550DD3" w:rsidP="00550D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1D59B88" w14:textId="7C694A89" w:rsidR="00550DD3" w:rsidRPr="007B20EF" w:rsidRDefault="002C0D1E" w:rsidP="00550D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00" w:lineRule="exact"/>
              <w:ind w:left="-114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5,711,956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BC98A3" w14:textId="77777777" w:rsidR="00550DD3" w:rsidRPr="0082412F" w:rsidRDefault="00550DD3" w:rsidP="00550D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384BBB" w14:textId="344F3042" w:rsidR="00550DD3" w:rsidRPr="0082412F" w:rsidRDefault="00550DD3" w:rsidP="00550D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300" w:lineRule="exact"/>
              <w:ind w:left="-114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b/>
                <w:bCs/>
                <w:sz w:val="26"/>
                <w:szCs w:val="26"/>
              </w:rPr>
              <w:t>4,386,839</w:t>
            </w:r>
          </w:p>
        </w:tc>
      </w:tr>
      <w:tr w:rsidR="00550DD3" w:rsidRPr="00B165D6" w14:paraId="42095046" w14:textId="77777777" w:rsidTr="00FE4458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064DC4" w14:textId="77777777" w:rsidR="00550DD3" w:rsidRPr="0082412F" w:rsidRDefault="00550DD3" w:rsidP="00550D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/>
              <w:rPr>
                <w:rFonts w:ascii="Angsana New" w:hAnsi="Angsana New"/>
                <w:sz w:val="26"/>
                <w:szCs w:val="26"/>
                <w:cs/>
              </w:rPr>
            </w:pPr>
            <w:r w:rsidRPr="0082412F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82412F">
              <w:rPr>
                <w:rFonts w:ascii="Angsana New" w:hAnsi="Angsana New" w:hint="cs"/>
                <w:sz w:val="26"/>
                <w:szCs w:val="26"/>
                <w:cs/>
              </w:rPr>
              <w:t>ค่าใช้จ่าย</w:t>
            </w:r>
            <w:r w:rsidRPr="0082412F">
              <w:rPr>
                <w:rFonts w:ascii="Angsana New" w:hAnsi="Angsana New" w:hint="cs"/>
                <w:sz w:val="26"/>
                <w:szCs w:val="26"/>
              </w:rPr>
              <w:t xml:space="preserve">) </w:t>
            </w:r>
            <w:r w:rsidRPr="0082412F">
              <w:rPr>
                <w:rFonts w:ascii="Angsana New" w:hAnsi="Angsana New" w:hint="cs"/>
                <w:sz w:val="26"/>
                <w:szCs w:val="26"/>
                <w:cs/>
              </w:rPr>
              <w:t>รายได้ภาษีเงินได้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7E21A5C" w14:textId="62A326B2" w:rsidR="00550DD3" w:rsidRPr="0082412F" w:rsidRDefault="00550DD3" w:rsidP="00550D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(13,974)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19EE87" w14:textId="77777777" w:rsidR="00550DD3" w:rsidRPr="0082412F" w:rsidRDefault="00550DD3" w:rsidP="00550D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5E05FDF" w14:textId="61774A57" w:rsidR="00550DD3" w:rsidRPr="0082412F" w:rsidRDefault="00550DD3" w:rsidP="00550D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sz w:val="26"/>
                <w:szCs w:val="26"/>
              </w:rPr>
              <w:t>(234,289)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CADC01" w14:textId="77777777" w:rsidR="00550DD3" w:rsidRPr="0082412F" w:rsidRDefault="00550DD3" w:rsidP="00550D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0670514" w14:textId="1073325B" w:rsidR="00550DD3" w:rsidRPr="0082412F" w:rsidRDefault="004A141C" w:rsidP="00550D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6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3AADB3" w14:textId="77777777" w:rsidR="00550DD3" w:rsidRPr="0082412F" w:rsidRDefault="00550DD3" w:rsidP="00550D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5269946" w14:textId="0E65F670" w:rsidR="00550DD3" w:rsidRPr="0082412F" w:rsidRDefault="00550DD3" w:rsidP="00550D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sz w:val="26"/>
                <w:szCs w:val="26"/>
              </w:rPr>
              <w:t>(41)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D2E5F9" w14:textId="77777777" w:rsidR="00550DD3" w:rsidRPr="0082412F" w:rsidRDefault="00550DD3" w:rsidP="00550D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9CD6F9A" w14:textId="09ECB3A8" w:rsidR="00550DD3" w:rsidRPr="0082412F" w:rsidRDefault="00704EDD" w:rsidP="00550D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(52,133)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3F4162" w14:textId="77777777" w:rsidR="00550DD3" w:rsidRPr="0082412F" w:rsidRDefault="00550DD3" w:rsidP="00550D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ABC2FA8" w14:textId="4192ABEA" w:rsidR="00550DD3" w:rsidRPr="0082412F" w:rsidRDefault="00550DD3" w:rsidP="00550D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sz w:val="26"/>
                <w:szCs w:val="26"/>
              </w:rPr>
              <w:t>3,585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7D1ED1" w14:textId="77777777" w:rsidR="00550DD3" w:rsidRPr="0082412F" w:rsidRDefault="00550DD3" w:rsidP="00550D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B140926" w14:textId="69A8A195" w:rsidR="00550DD3" w:rsidRPr="007B20EF" w:rsidRDefault="00056011" w:rsidP="00550D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2,94</w:t>
            </w:r>
            <w:r w:rsidR="002B0826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AFCCBF" w14:textId="77777777" w:rsidR="00550DD3" w:rsidRPr="0082412F" w:rsidRDefault="00550DD3" w:rsidP="00550D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54EA257" w14:textId="776AE463" w:rsidR="00550DD3" w:rsidRPr="0082412F" w:rsidRDefault="00550DD3" w:rsidP="00550D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sz w:val="26"/>
                <w:szCs w:val="26"/>
              </w:rPr>
              <w:t>1,141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B6AD1C" w14:textId="77777777" w:rsidR="00550DD3" w:rsidRPr="0082412F" w:rsidRDefault="00550DD3" w:rsidP="00550D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F1BEC47" w14:textId="203D6E33" w:rsidR="00550DD3" w:rsidRPr="007B20EF" w:rsidRDefault="002C0D1E" w:rsidP="00550D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00" w:lineRule="exact"/>
              <w:ind w:left="-114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(63,1</w:t>
            </w:r>
            <w:r w:rsidR="008A40CB">
              <w:rPr>
                <w:rFonts w:ascii="Angsana New" w:hAnsi="Angsana New"/>
                <w:sz w:val="26"/>
                <w:szCs w:val="26"/>
              </w:rPr>
              <w:t>60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444937" w14:textId="77777777" w:rsidR="00550DD3" w:rsidRPr="0082412F" w:rsidRDefault="00550DD3" w:rsidP="00550D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FB9B2B2" w14:textId="2BC03519" w:rsidR="00550DD3" w:rsidRPr="0082412F" w:rsidRDefault="00550DD3" w:rsidP="00550D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300" w:lineRule="exact"/>
              <w:ind w:left="-114" w:right="-108"/>
              <w:rPr>
                <w:rFonts w:ascii="Angsana New" w:hAnsi="Angsana New"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sz w:val="26"/>
                <w:szCs w:val="26"/>
              </w:rPr>
              <w:t>(229,604)</w:t>
            </w:r>
          </w:p>
        </w:tc>
      </w:tr>
      <w:tr w:rsidR="00550DD3" w:rsidRPr="00B165D6" w14:paraId="2FD370E5" w14:textId="77777777" w:rsidTr="00E94861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595FC6" w14:textId="77777777" w:rsidR="00550DD3" w:rsidRPr="00C422B2" w:rsidRDefault="00550DD3" w:rsidP="00550D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/>
              <w:rPr>
                <w:rFonts w:ascii="Angsana New" w:hAnsi="Angsana New"/>
                <w:b/>
                <w:bCs/>
                <w:sz w:val="26"/>
                <w:szCs w:val="26"/>
                <w:cs/>
                <w:lang w:val="en-GB"/>
              </w:rPr>
            </w:pPr>
            <w:r w:rsidRPr="00C422B2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GB"/>
              </w:rPr>
              <w:t>กำไร</w:t>
            </w:r>
            <w:r w:rsidRPr="00C422B2">
              <w:rPr>
                <w:rFonts w:ascii="Angsana New" w:hAnsi="Angsana New" w:hint="cs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C422B2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GB"/>
              </w:rPr>
              <w:t>(ขาดทุน)</w:t>
            </w:r>
            <w:r w:rsidRPr="00C422B2">
              <w:rPr>
                <w:rFonts w:ascii="Angsana New" w:hAnsi="Angsana New" w:hint="cs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C422B2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สำหรับงวด</w:t>
            </w: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1BC20AC" w14:textId="1EAE7C57" w:rsidR="00550DD3" w:rsidRPr="0082412F" w:rsidRDefault="00550DD3" w:rsidP="00550D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2,390,</w:t>
            </w:r>
            <w:r w:rsidR="00935720">
              <w:rPr>
                <w:rFonts w:ascii="Angsana New" w:hAnsi="Angsana New"/>
                <w:b/>
                <w:bCs/>
                <w:sz w:val="26"/>
                <w:szCs w:val="26"/>
              </w:rPr>
              <w:t>324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3E3622" w14:textId="77777777" w:rsidR="00550DD3" w:rsidRPr="0082412F" w:rsidRDefault="00550DD3" w:rsidP="00550D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2AF936A" w14:textId="19ECD34E" w:rsidR="00550DD3" w:rsidRPr="0082412F" w:rsidRDefault="00550DD3" w:rsidP="00550D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b/>
                <w:bCs/>
                <w:sz w:val="26"/>
                <w:szCs w:val="26"/>
              </w:rPr>
              <w:t>2,346,730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B713E9" w14:textId="77777777" w:rsidR="00550DD3" w:rsidRPr="0082412F" w:rsidRDefault="00550DD3" w:rsidP="00550D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E83B9A5" w14:textId="0EA58F55" w:rsidR="00550DD3" w:rsidRPr="0082412F" w:rsidRDefault="004A141C" w:rsidP="00550D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0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247,268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75CD46" w14:textId="77777777" w:rsidR="00550DD3" w:rsidRPr="0082412F" w:rsidRDefault="00550DD3" w:rsidP="00550D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850EA91" w14:textId="7245214B" w:rsidR="00550DD3" w:rsidRPr="0082412F" w:rsidRDefault="00550DD3" w:rsidP="00550D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b/>
                <w:bCs/>
                <w:sz w:val="26"/>
                <w:szCs w:val="26"/>
              </w:rPr>
              <w:t>292,167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43AB59" w14:textId="77777777" w:rsidR="00550DD3" w:rsidRPr="0082412F" w:rsidRDefault="00550DD3" w:rsidP="00550D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61133AC" w14:textId="0BBE321D" w:rsidR="00550DD3" w:rsidRPr="0082412F" w:rsidRDefault="00704EDD" w:rsidP="00550D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0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3,567,078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F82C1E" w14:textId="77777777" w:rsidR="00550DD3" w:rsidRPr="0082412F" w:rsidRDefault="00550DD3" w:rsidP="00550DD3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7C17B8E" w14:textId="70C166A0" w:rsidR="00550DD3" w:rsidRPr="0082412F" w:rsidRDefault="00550DD3" w:rsidP="00550D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0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b/>
                <w:bCs/>
                <w:sz w:val="26"/>
                <w:szCs w:val="26"/>
              </w:rPr>
              <w:t>1,935,183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ADA56B" w14:textId="77777777" w:rsidR="00550DD3" w:rsidRPr="0082412F" w:rsidRDefault="00550DD3" w:rsidP="00550D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4AFC181" w14:textId="54CEC063" w:rsidR="00550DD3" w:rsidRPr="007B20EF" w:rsidRDefault="00056011" w:rsidP="00550D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0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(555,874)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9F3E37" w14:textId="77777777" w:rsidR="00550DD3" w:rsidRPr="0082412F" w:rsidRDefault="00550DD3" w:rsidP="00550D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922A157" w14:textId="5E0FD28F" w:rsidR="00550DD3" w:rsidRPr="0082412F" w:rsidRDefault="00550DD3" w:rsidP="00550D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30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b/>
                <w:bCs/>
                <w:sz w:val="26"/>
                <w:szCs w:val="26"/>
              </w:rPr>
              <w:t>(416,845)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946CE3" w14:textId="77777777" w:rsidR="00550DD3" w:rsidRPr="0082412F" w:rsidRDefault="00550DD3" w:rsidP="00550D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921F19D" w14:textId="35119598" w:rsidR="00550DD3" w:rsidRPr="007B20EF" w:rsidRDefault="002C0D1E" w:rsidP="008A4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00" w:lineRule="exact"/>
              <w:ind w:left="-114" w:right="-10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5</w:t>
            </w:r>
            <w:r w:rsidR="008A40CB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648</w:t>
            </w:r>
            <w:r w:rsidR="008A40CB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79</w:t>
            </w:r>
            <w:r w:rsidR="008A40CB">
              <w:rPr>
                <w:rFonts w:ascii="Angsana New" w:hAnsi="Angsana New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3F1A3C" w14:textId="77777777" w:rsidR="00550DD3" w:rsidRPr="0082412F" w:rsidRDefault="00550DD3" w:rsidP="00550D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DDE2F8F" w14:textId="316D9472" w:rsidR="00550DD3" w:rsidRPr="0082412F" w:rsidRDefault="00550DD3" w:rsidP="00550D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300" w:lineRule="exact"/>
              <w:ind w:left="-114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b/>
                <w:bCs/>
                <w:sz w:val="26"/>
                <w:szCs w:val="26"/>
              </w:rPr>
              <w:t>4,157,235</w:t>
            </w:r>
          </w:p>
        </w:tc>
      </w:tr>
      <w:tr w:rsidR="00E94861" w:rsidRPr="00B165D6" w14:paraId="1CC17148" w14:textId="77777777" w:rsidTr="00E94861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CE3EB1" w14:textId="77777777" w:rsidR="00E94861" w:rsidRPr="00C422B2" w:rsidRDefault="00E94861" w:rsidP="00550D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/>
              <w:rPr>
                <w:rFonts w:ascii="Angsana New" w:hAnsi="Angsan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082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0B47C40D" w14:textId="77777777" w:rsidR="00E94861" w:rsidRDefault="00E94861" w:rsidP="00550D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38DF98" w14:textId="77777777" w:rsidR="00E94861" w:rsidRPr="0082412F" w:rsidRDefault="00E94861" w:rsidP="00550D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78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2FE69EE4" w14:textId="77777777" w:rsidR="00E94861" w:rsidRPr="00116F57" w:rsidRDefault="00E94861" w:rsidP="00550D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6A4E0C" w14:textId="77777777" w:rsidR="00E94861" w:rsidRPr="0082412F" w:rsidRDefault="00E94861" w:rsidP="00550D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3240E532" w14:textId="77777777" w:rsidR="00E94861" w:rsidRDefault="00E94861" w:rsidP="00550D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0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A589E6" w14:textId="77777777" w:rsidR="00E94861" w:rsidRPr="0082412F" w:rsidRDefault="00E94861" w:rsidP="00550D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58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2FA83B7C" w14:textId="77777777" w:rsidR="00E94861" w:rsidRPr="00116F57" w:rsidRDefault="00E94861" w:rsidP="00550D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FED27F" w14:textId="77777777" w:rsidR="00E94861" w:rsidRPr="0082412F" w:rsidRDefault="00E94861" w:rsidP="00550D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41DE32CB" w14:textId="77777777" w:rsidR="00E94861" w:rsidRDefault="00E94861" w:rsidP="00550D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0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4F7BBA" w14:textId="77777777" w:rsidR="00E94861" w:rsidRPr="0082412F" w:rsidRDefault="00E94861" w:rsidP="00550DD3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784A4A36" w14:textId="77777777" w:rsidR="00E94861" w:rsidRPr="00116F57" w:rsidRDefault="00E94861" w:rsidP="00550D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0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0DE9EF" w14:textId="77777777" w:rsidR="00E94861" w:rsidRPr="0082412F" w:rsidRDefault="00E94861" w:rsidP="00550D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11D45A75" w14:textId="77777777" w:rsidR="00E94861" w:rsidRDefault="00E94861" w:rsidP="00550D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0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9EEBCF" w14:textId="77777777" w:rsidR="00E94861" w:rsidRPr="0082412F" w:rsidRDefault="00E94861" w:rsidP="00550D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5DC92B9B" w14:textId="77777777" w:rsidR="00E94861" w:rsidRPr="00116F57" w:rsidRDefault="00E94861" w:rsidP="00550D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30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9AB71F" w14:textId="77777777" w:rsidR="00E94861" w:rsidRPr="0082412F" w:rsidRDefault="00E94861" w:rsidP="00550D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0F6FE3A0" w14:textId="77777777" w:rsidR="00E94861" w:rsidRDefault="00E94861" w:rsidP="008A4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00" w:lineRule="exact"/>
              <w:ind w:left="-114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7C2FEA" w14:textId="77777777" w:rsidR="00E94861" w:rsidRPr="0082412F" w:rsidRDefault="00E94861" w:rsidP="00550D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01470618" w14:textId="77777777" w:rsidR="00E94861" w:rsidRPr="00116F57" w:rsidRDefault="00E94861" w:rsidP="00550D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300" w:lineRule="exact"/>
              <w:ind w:left="-114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</w:tbl>
    <w:p w14:paraId="61291EA7" w14:textId="37F47C25" w:rsidR="004C4A9A" w:rsidRPr="000166BA" w:rsidRDefault="004C4A9A" w:rsidP="007323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2"/>
          <w:szCs w:val="22"/>
        </w:rPr>
      </w:pPr>
    </w:p>
    <w:tbl>
      <w:tblPr>
        <w:tblW w:w="15770" w:type="dxa"/>
        <w:tblLayout w:type="fixed"/>
        <w:tblLook w:val="04A0" w:firstRow="1" w:lastRow="0" w:firstColumn="1" w:lastColumn="0" w:noHBand="0" w:noVBand="1"/>
      </w:tblPr>
      <w:tblGrid>
        <w:gridCol w:w="3330"/>
        <w:gridCol w:w="1080"/>
        <w:gridCol w:w="236"/>
        <w:gridCol w:w="1060"/>
        <w:gridCol w:w="236"/>
        <w:gridCol w:w="988"/>
        <w:gridCol w:w="236"/>
        <w:gridCol w:w="972"/>
        <w:gridCol w:w="236"/>
        <w:gridCol w:w="1046"/>
        <w:gridCol w:w="262"/>
        <w:gridCol w:w="1028"/>
        <w:gridCol w:w="236"/>
        <w:gridCol w:w="974"/>
        <w:gridCol w:w="236"/>
        <w:gridCol w:w="984"/>
        <w:gridCol w:w="268"/>
        <w:gridCol w:w="1081"/>
        <w:gridCol w:w="236"/>
        <w:gridCol w:w="1045"/>
      </w:tblGrid>
      <w:tr w:rsidR="00F631A4" w:rsidRPr="00B165D6" w14:paraId="2F25458F" w14:textId="77777777" w:rsidTr="00D62919">
        <w:trPr>
          <w:trHeight w:val="144"/>
        </w:trPr>
        <w:tc>
          <w:tcPr>
            <w:tcW w:w="3330" w:type="dxa"/>
            <w:shd w:val="clear" w:color="auto" w:fill="auto"/>
            <w:vAlign w:val="bottom"/>
          </w:tcPr>
          <w:p w14:paraId="5F67BA89" w14:textId="77777777" w:rsidR="00F631A4" w:rsidRPr="0082412F" w:rsidRDefault="00F631A4" w:rsidP="00D62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40" w:type="dxa"/>
            <w:gridSpan w:val="19"/>
            <w:shd w:val="clear" w:color="auto" w:fill="auto"/>
            <w:vAlign w:val="bottom"/>
          </w:tcPr>
          <w:p w14:paraId="296BFF13" w14:textId="77777777" w:rsidR="00F631A4" w:rsidRPr="0082412F" w:rsidRDefault="00F631A4" w:rsidP="00D62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82412F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F631A4" w:rsidRPr="00B165D6" w14:paraId="2BD16913" w14:textId="77777777" w:rsidTr="00D62919">
        <w:trPr>
          <w:trHeight w:val="144"/>
        </w:trPr>
        <w:tc>
          <w:tcPr>
            <w:tcW w:w="3330" w:type="dxa"/>
            <w:shd w:val="clear" w:color="auto" w:fill="auto"/>
            <w:vAlign w:val="bottom"/>
          </w:tcPr>
          <w:p w14:paraId="43EA47A1" w14:textId="77777777" w:rsidR="00F631A4" w:rsidRPr="0082412F" w:rsidRDefault="00F631A4" w:rsidP="00D62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76" w:type="dxa"/>
            <w:gridSpan w:val="3"/>
            <w:shd w:val="clear" w:color="auto" w:fill="auto"/>
            <w:vAlign w:val="bottom"/>
          </w:tcPr>
          <w:p w14:paraId="0DCACCAC" w14:textId="77777777" w:rsidR="00F631A4" w:rsidRPr="0082412F" w:rsidRDefault="00F631A4" w:rsidP="00D62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2412F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กลุ่มธุรกิจผลิตไฟฟ้าในประเทศ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81AAC84" w14:textId="77777777" w:rsidR="00F631A4" w:rsidRPr="0082412F" w:rsidRDefault="00F631A4" w:rsidP="00D62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196" w:type="dxa"/>
            <w:gridSpan w:val="3"/>
            <w:shd w:val="clear" w:color="auto" w:fill="auto"/>
            <w:vAlign w:val="bottom"/>
          </w:tcPr>
          <w:p w14:paraId="7259091C" w14:textId="77777777" w:rsidR="00F631A4" w:rsidRPr="0082412F" w:rsidRDefault="00F631A4" w:rsidP="00D62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2412F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กลุ่มธุรกิจพลังงานทดแทน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CBF6A1C" w14:textId="77777777" w:rsidR="00F631A4" w:rsidRPr="0082412F" w:rsidRDefault="00F631A4" w:rsidP="00D62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36" w:type="dxa"/>
            <w:gridSpan w:val="3"/>
            <w:shd w:val="clear" w:color="auto" w:fill="auto"/>
            <w:vAlign w:val="bottom"/>
          </w:tcPr>
          <w:p w14:paraId="3656A697" w14:textId="77777777" w:rsidR="00F631A4" w:rsidRPr="0082412F" w:rsidRDefault="00F631A4" w:rsidP="00D62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2412F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กลุ่มธุรกิจ</w:t>
            </w:r>
          </w:p>
          <w:p w14:paraId="3541B058" w14:textId="77777777" w:rsidR="00F631A4" w:rsidRPr="0082412F" w:rsidRDefault="00F631A4" w:rsidP="00D62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2412F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การลงทุนในต่างประเทศ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416F05E" w14:textId="77777777" w:rsidR="00F631A4" w:rsidRPr="0082412F" w:rsidRDefault="00F631A4" w:rsidP="00D62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194" w:type="dxa"/>
            <w:gridSpan w:val="3"/>
            <w:shd w:val="clear" w:color="auto" w:fill="auto"/>
            <w:vAlign w:val="bottom"/>
          </w:tcPr>
          <w:p w14:paraId="6F101C2A" w14:textId="77777777" w:rsidR="00F631A4" w:rsidRPr="008B45A5" w:rsidRDefault="00F631A4" w:rsidP="00D62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  <w:highlight w:val="yellow"/>
              </w:rPr>
            </w:pPr>
            <w:r w:rsidRPr="007B20EF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กลุ่มธุรกิจเกี่ยวเนื่องและสาธารณูปโภค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5815652D" w14:textId="77777777" w:rsidR="00F631A4" w:rsidRPr="0082412F" w:rsidRDefault="00F631A4" w:rsidP="00D62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62" w:type="dxa"/>
            <w:gridSpan w:val="3"/>
            <w:shd w:val="clear" w:color="auto" w:fill="auto"/>
            <w:vAlign w:val="bottom"/>
          </w:tcPr>
          <w:p w14:paraId="47D75B2B" w14:textId="77777777" w:rsidR="00F631A4" w:rsidRPr="0082412F" w:rsidRDefault="00F631A4" w:rsidP="00D62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2412F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F631A4" w:rsidRPr="00B165D6" w14:paraId="3D4D87AD" w14:textId="77777777" w:rsidTr="00D62919">
        <w:trPr>
          <w:trHeight w:val="144"/>
        </w:trPr>
        <w:tc>
          <w:tcPr>
            <w:tcW w:w="3330" w:type="dxa"/>
            <w:shd w:val="clear" w:color="auto" w:fill="auto"/>
            <w:vAlign w:val="bottom"/>
          </w:tcPr>
          <w:p w14:paraId="1BB8B953" w14:textId="425979C2" w:rsidR="00F631A4" w:rsidRPr="0082412F" w:rsidRDefault="00F631A4" w:rsidP="00D62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24" w:hanging="90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  <w:r w:rsidRPr="0082412F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สำหรับงวด</w:t>
            </w:r>
            <w:r w:rsidR="008737D9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  <w:lang w:val="en-GB"/>
              </w:rPr>
              <w:t>เก้า</w:t>
            </w:r>
            <w:r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  <w:lang w:val="en-GB"/>
              </w:rPr>
              <w:t>เ</w:t>
            </w:r>
            <w:r w:rsidRPr="0082412F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  <w:lang w:val="en-GB"/>
              </w:rPr>
              <w:t xml:space="preserve">ดือนสิ้นสุดวันที่ </w:t>
            </w:r>
            <w:r w:rsidR="00922CAB" w:rsidRPr="00922CAB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</w:rPr>
              <w:t>3</w:t>
            </w:r>
            <w:r w:rsidR="00922CAB" w:rsidRPr="00922CAB"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>0</w:t>
            </w:r>
            <w:r w:rsidRPr="0082412F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="008737D9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กันย</w:t>
            </w:r>
            <w:r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ายน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AA5A34" w14:textId="4FBDEC38" w:rsidR="00F631A4" w:rsidRPr="0082412F" w:rsidRDefault="00922CAB" w:rsidP="00D62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9"/>
              </w:tabs>
              <w:spacing w:line="300" w:lineRule="exact"/>
              <w:ind w:right="-6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22CAB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922CAB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534771" w14:textId="77777777" w:rsidR="00F631A4" w:rsidRPr="0082412F" w:rsidRDefault="00F631A4" w:rsidP="00D62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E8AFFD" w14:textId="022E39AC" w:rsidR="00F631A4" w:rsidRPr="0082412F" w:rsidRDefault="00922CAB" w:rsidP="00D62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9"/>
              </w:tabs>
              <w:spacing w:line="300" w:lineRule="exact"/>
              <w:ind w:right="-6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22CAB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922CAB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B45301" w14:textId="77777777" w:rsidR="00F631A4" w:rsidRPr="0082412F" w:rsidRDefault="00F631A4" w:rsidP="00D62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E11BE3" w14:textId="0881E793" w:rsidR="00F631A4" w:rsidRPr="0082412F" w:rsidRDefault="00922CAB" w:rsidP="00D62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9"/>
              </w:tabs>
              <w:spacing w:line="300" w:lineRule="exact"/>
              <w:ind w:right="-6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22CAB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922CAB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F7BB17" w14:textId="77777777" w:rsidR="00F631A4" w:rsidRPr="0082412F" w:rsidRDefault="00F631A4" w:rsidP="00D62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D14336" w14:textId="0E7E2891" w:rsidR="00F631A4" w:rsidRPr="0082412F" w:rsidRDefault="00922CAB" w:rsidP="00D62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9"/>
              </w:tabs>
              <w:spacing w:line="300" w:lineRule="exact"/>
              <w:ind w:right="-6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22CAB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922CAB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0C5100" w14:textId="77777777" w:rsidR="00F631A4" w:rsidRPr="0082412F" w:rsidRDefault="00F631A4" w:rsidP="00D62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8C3381" w14:textId="706F7CF9" w:rsidR="00F631A4" w:rsidRPr="0082412F" w:rsidRDefault="00922CAB" w:rsidP="00D62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9"/>
              </w:tabs>
              <w:spacing w:line="300" w:lineRule="exact"/>
              <w:ind w:right="-6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22CAB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922CAB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A0D924" w14:textId="77777777" w:rsidR="00F631A4" w:rsidRPr="0082412F" w:rsidRDefault="00F631A4" w:rsidP="00D62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B72EE5" w14:textId="0E2DD379" w:rsidR="00F631A4" w:rsidRPr="0082412F" w:rsidRDefault="00922CAB" w:rsidP="00D62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9"/>
              </w:tabs>
              <w:spacing w:line="300" w:lineRule="exact"/>
              <w:ind w:right="-6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22CAB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922CAB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8EC18F" w14:textId="77777777" w:rsidR="00F631A4" w:rsidRPr="0082412F" w:rsidRDefault="00F631A4" w:rsidP="00D62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9"/>
              </w:tabs>
              <w:spacing w:line="300" w:lineRule="exact"/>
              <w:ind w:right="-6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A477E5" w14:textId="6D48E782" w:rsidR="00F631A4" w:rsidRPr="0082412F" w:rsidRDefault="00922CAB" w:rsidP="00D62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9"/>
              </w:tabs>
              <w:spacing w:line="300" w:lineRule="exact"/>
              <w:ind w:right="-6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22CAB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922CAB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986A3B" w14:textId="77777777" w:rsidR="00F631A4" w:rsidRPr="0082412F" w:rsidRDefault="00F631A4" w:rsidP="00D62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300B56" w14:textId="3E5BCD12" w:rsidR="00F631A4" w:rsidRPr="0082412F" w:rsidRDefault="00922CAB" w:rsidP="00D62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9"/>
              </w:tabs>
              <w:spacing w:line="300" w:lineRule="exact"/>
              <w:ind w:right="-6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22CAB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922CAB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2FBB08" w14:textId="77777777" w:rsidR="00F631A4" w:rsidRPr="0082412F" w:rsidRDefault="00F631A4" w:rsidP="00D62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9"/>
              </w:tabs>
              <w:spacing w:line="300" w:lineRule="exact"/>
              <w:ind w:right="-6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27051C" w14:textId="6AB77148" w:rsidR="00F631A4" w:rsidRPr="0082412F" w:rsidRDefault="00922CAB" w:rsidP="00D62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9"/>
              </w:tabs>
              <w:spacing w:line="300" w:lineRule="exact"/>
              <w:ind w:right="-6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22CAB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922CAB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FBEFE5" w14:textId="77777777" w:rsidR="00F631A4" w:rsidRPr="0082412F" w:rsidRDefault="00F631A4" w:rsidP="00D62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2EED2B" w14:textId="026093E6" w:rsidR="00F631A4" w:rsidRPr="0082412F" w:rsidRDefault="00922CAB" w:rsidP="00D62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9"/>
              </w:tabs>
              <w:spacing w:line="300" w:lineRule="exact"/>
              <w:ind w:right="-6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22CAB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922CAB">
              <w:rPr>
                <w:rFonts w:ascii="Angsana New" w:hAnsi="Angsana New"/>
                <w:sz w:val="26"/>
                <w:szCs w:val="26"/>
              </w:rPr>
              <w:t>3</w:t>
            </w:r>
          </w:p>
        </w:tc>
      </w:tr>
      <w:tr w:rsidR="00F631A4" w:rsidRPr="00B165D6" w14:paraId="6289A134" w14:textId="77777777" w:rsidTr="00D62919">
        <w:trPr>
          <w:trHeight w:val="144"/>
        </w:trPr>
        <w:tc>
          <w:tcPr>
            <w:tcW w:w="3330" w:type="dxa"/>
            <w:shd w:val="clear" w:color="auto" w:fill="auto"/>
            <w:vAlign w:val="bottom"/>
          </w:tcPr>
          <w:p w14:paraId="625AD7C1" w14:textId="77777777" w:rsidR="00F631A4" w:rsidRPr="0082412F" w:rsidRDefault="00F631A4" w:rsidP="00D62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 w:firstLine="66"/>
              <w:jc w:val="center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440" w:type="dxa"/>
            <w:gridSpan w:val="19"/>
            <w:shd w:val="clear" w:color="auto" w:fill="auto"/>
            <w:vAlign w:val="bottom"/>
          </w:tcPr>
          <w:p w14:paraId="5213F422" w14:textId="77777777" w:rsidR="00F631A4" w:rsidRPr="0082412F" w:rsidRDefault="00F631A4" w:rsidP="00D62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300" w:lineRule="exact"/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412F"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F631A4" w:rsidRPr="00B165D6" w14:paraId="4DC4A798" w14:textId="77777777" w:rsidTr="00D62919">
        <w:trPr>
          <w:trHeight w:val="144"/>
        </w:trPr>
        <w:tc>
          <w:tcPr>
            <w:tcW w:w="3330" w:type="dxa"/>
            <w:shd w:val="clear" w:color="auto" w:fill="auto"/>
            <w:vAlign w:val="bottom"/>
          </w:tcPr>
          <w:p w14:paraId="54FA3476" w14:textId="77777777" w:rsidR="00F631A4" w:rsidRPr="0082412F" w:rsidRDefault="00F631A4" w:rsidP="00D62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 w:hanging="24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82412F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การจำแนกรายได้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DBB7447" w14:textId="77777777" w:rsidR="00F631A4" w:rsidRPr="0082412F" w:rsidRDefault="00F631A4" w:rsidP="00D62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B68805D" w14:textId="77777777" w:rsidR="00F631A4" w:rsidRPr="0082412F" w:rsidRDefault="00F631A4" w:rsidP="00D62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0" w:type="dxa"/>
            <w:shd w:val="clear" w:color="auto" w:fill="auto"/>
            <w:vAlign w:val="bottom"/>
          </w:tcPr>
          <w:p w14:paraId="33114EF2" w14:textId="77777777" w:rsidR="00F631A4" w:rsidRPr="0082412F" w:rsidRDefault="00F631A4" w:rsidP="00D62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A0E679E" w14:textId="77777777" w:rsidR="00F631A4" w:rsidRPr="0082412F" w:rsidRDefault="00F631A4" w:rsidP="00D62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55A9D9BC" w14:textId="77777777" w:rsidR="00F631A4" w:rsidRPr="0082412F" w:rsidRDefault="00F631A4" w:rsidP="00D62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012EA1E" w14:textId="77777777" w:rsidR="00F631A4" w:rsidRPr="0082412F" w:rsidRDefault="00F631A4" w:rsidP="00D62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14:paraId="20AC8586" w14:textId="77777777" w:rsidR="00F631A4" w:rsidRPr="0082412F" w:rsidRDefault="00F631A4" w:rsidP="00D62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58B2CA4" w14:textId="77777777" w:rsidR="00F631A4" w:rsidRPr="0082412F" w:rsidRDefault="00F631A4" w:rsidP="00D62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6" w:type="dxa"/>
            <w:shd w:val="clear" w:color="auto" w:fill="auto"/>
            <w:vAlign w:val="bottom"/>
          </w:tcPr>
          <w:p w14:paraId="173C4395" w14:textId="77777777" w:rsidR="00F631A4" w:rsidRPr="0082412F" w:rsidRDefault="00F631A4" w:rsidP="00D62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left="-90" w:right="-28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2" w:type="dxa"/>
            <w:shd w:val="clear" w:color="auto" w:fill="auto"/>
            <w:vAlign w:val="bottom"/>
          </w:tcPr>
          <w:p w14:paraId="7DF960D9" w14:textId="77777777" w:rsidR="00F631A4" w:rsidRPr="0082412F" w:rsidRDefault="00F631A4" w:rsidP="00D62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8" w:type="dxa"/>
            <w:shd w:val="clear" w:color="auto" w:fill="auto"/>
            <w:vAlign w:val="bottom"/>
          </w:tcPr>
          <w:p w14:paraId="63056E19" w14:textId="77777777" w:rsidR="00F631A4" w:rsidRPr="0082412F" w:rsidRDefault="00F631A4" w:rsidP="00D62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left="-90" w:right="-28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25DAC4B" w14:textId="77777777" w:rsidR="00F631A4" w:rsidRPr="0082412F" w:rsidRDefault="00F631A4" w:rsidP="00D62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4" w:type="dxa"/>
            <w:shd w:val="clear" w:color="auto" w:fill="auto"/>
            <w:vAlign w:val="bottom"/>
          </w:tcPr>
          <w:p w14:paraId="3EA792B6" w14:textId="77777777" w:rsidR="00F631A4" w:rsidRPr="0082412F" w:rsidRDefault="00F631A4" w:rsidP="00D62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300" w:lineRule="exact"/>
              <w:ind w:right="-15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DB42550" w14:textId="77777777" w:rsidR="00F631A4" w:rsidRPr="0082412F" w:rsidRDefault="00F631A4" w:rsidP="00D62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4" w:type="dxa"/>
            <w:shd w:val="clear" w:color="auto" w:fill="auto"/>
            <w:vAlign w:val="bottom"/>
          </w:tcPr>
          <w:p w14:paraId="430835B2" w14:textId="77777777" w:rsidR="00F631A4" w:rsidRPr="0082412F" w:rsidRDefault="00F631A4" w:rsidP="00D62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300" w:lineRule="exact"/>
              <w:ind w:right="-15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  <w:shd w:val="clear" w:color="auto" w:fill="auto"/>
            <w:vAlign w:val="bottom"/>
          </w:tcPr>
          <w:p w14:paraId="2D00BA04" w14:textId="77777777" w:rsidR="00F631A4" w:rsidRPr="0082412F" w:rsidRDefault="00F631A4" w:rsidP="00D62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0FED08D1" w14:textId="77777777" w:rsidR="00F631A4" w:rsidRPr="0082412F" w:rsidRDefault="00F631A4" w:rsidP="00D62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300" w:lineRule="exact"/>
              <w:ind w:left="-114" w:right="-19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377F9D8" w14:textId="77777777" w:rsidR="00F631A4" w:rsidRPr="0082412F" w:rsidRDefault="00F631A4" w:rsidP="00D62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left="-108" w:right="-18" w:firstLine="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5" w:type="dxa"/>
            <w:shd w:val="clear" w:color="auto" w:fill="auto"/>
            <w:vAlign w:val="bottom"/>
          </w:tcPr>
          <w:p w14:paraId="7CB8849E" w14:textId="77777777" w:rsidR="00F631A4" w:rsidRPr="0082412F" w:rsidRDefault="00F631A4" w:rsidP="00D62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300" w:lineRule="exact"/>
              <w:ind w:left="-114" w:right="-19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631A4" w:rsidRPr="00B165D6" w14:paraId="541B77B4" w14:textId="77777777" w:rsidTr="00D62919">
        <w:trPr>
          <w:trHeight w:val="144"/>
        </w:trPr>
        <w:tc>
          <w:tcPr>
            <w:tcW w:w="3330" w:type="dxa"/>
            <w:shd w:val="clear" w:color="auto" w:fill="auto"/>
            <w:vAlign w:val="bottom"/>
          </w:tcPr>
          <w:p w14:paraId="0C5E5859" w14:textId="77777777" w:rsidR="00F631A4" w:rsidRPr="0082412F" w:rsidRDefault="00F631A4" w:rsidP="00D62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 w:hanging="24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2412F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GB"/>
              </w:rPr>
              <w:t>ส่วนงานภูมิศาสตร์หลัก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A7017EA" w14:textId="77777777" w:rsidR="00F631A4" w:rsidRPr="0082412F" w:rsidRDefault="00F631A4" w:rsidP="00D62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9522DB8" w14:textId="77777777" w:rsidR="00F631A4" w:rsidRPr="0082412F" w:rsidRDefault="00F631A4" w:rsidP="00D62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0" w:type="dxa"/>
            <w:shd w:val="clear" w:color="auto" w:fill="auto"/>
            <w:vAlign w:val="bottom"/>
          </w:tcPr>
          <w:p w14:paraId="40B0D126" w14:textId="77777777" w:rsidR="00F631A4" w:rsidRPr="0082412F" w:rsidRDefault="00F631A4" w:rsidP="00D62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A546875" w14:textId="77777777" w:rsidR="00F631A4" w:rsidRPr="0082412F" w:rsidRDefault="00F631A4" w:rsidP="00D62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73383F8B" w14:textId="77777777" w:rsidR="00F631A4" w:rsidRPr="0082412F" w:rsidRDefault="00F631A4" w:rsidP="00D62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FEABF0A" w14:textId="77777777" w:rsidR="00F631A4" w:rsidRPr="0082412F" w:rsidRDefault="00F631A4" w:rsidP="00D62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14:paraId="7BAFD319" w14:textId="77777777" w:rsidR="00F631A4" w:rsidRPr="0082412F" w:rsidRDefault="00F631A4" w:rsidP="00D62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3425893" w14:textId="77777777" w:rsidR="00F631A4" w:rsidRPr="0082412F" w:rsidRDefault="00F631A4" w:rsidP="00D62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6" w:type="dxa"/>
            <w:shd w:val="clear" w:color="auto" w:fill="auto"/>
            <w:vAlign w:val="bottom"/>
          </w:tcPr>
          <w:p w14:paraId="434CC7DC" w14:textId="77777777" w:rsidR="00F631A4" w:rsidRPr="0082412F" w:rsidRDefault="00F631A4" w:rsidP="00D62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left="-90" w:right="-28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2" w:type="dxa"/>
            <w:shd w:val="clear" w:color="auto" w:fill="auto"/>
            <w:vAlign w:val="bottom"/>
          </w:tcPr>
          <w:p w14:paraId="739C0F32" w14:textId="77777777" w:rsidR="00F631A4" w:rsidRPr="0082412F" w:rsidRDefault="00F631A4" w:rsidP="00D62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8" w:type="dxa"/>
            <w:shd w:val="clear" w:color="auto" w:fill="auto"/>
            <w:vAlign w:val="bottom"/>
          </w:tcPr>
          <w:p w14:paraId="44FFEDEB" w14:textId="77777777" w:rsidR="00F631A4" w:rsidRPr="0082412F" w:rsidRDefault="00F631A4" w:rsidP="00D62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left="-90" w:right="-28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9573AD9" w14:textId="77777777" w:rsidR="00F631A4" w:rsidRPr="0082412F" w:rsidRDefault="00F631A4" w:rsidP="00D62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4" w:type="dxa"/>
            <w:shd w:val="clear" w:color="auto" w:fill="auto"/>
            <w:vAlign w:val="bottom"/>
          </w:tcPr>
          <w:p w14:paraId="12794E95" w14:textId="77777777" w:rsidR="00F631A4" w:rsidRPr="0082412F" w:rsidRDefault="00F631A4" w:rsidP="00D62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300" w:lineRule="exact"/>
              <w:ind w:right="-15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2C86300" w14:textId="77777777" w:rsidR="00F631A4" w:rsidRPr="0082412F" w:rsidRDefault="00F631A4" w:rsidP="00D62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4" w:type="dxa"/>
            <w:shd w:val="clear" w:color="auto" w:fill="auto"/>
            <w:vAlign w:val="bottom"/>
          </w:tcPr>
          <w:p w14:paraId="6C8ACBAB" w14:textId="77777777" w:rsidR="00F631A4" w:rsidRPr="0082412F" w:rsidRDefault="00F631A4" w:rsidP="00D62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300" w:lineRule="exact"/>
              <w:ind w:right="-15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  <w:shd w:val="clear" w:color="auto" w:fill="auto"/>
            <w:vAlign w:val="bottom"/>
          </w:tcPr>
          <w:p w14:paraId="23B442B4" w14:textId="77777777" w:rsidR="00F631A4" w:rsidRPr="0082412F" w:rsidRDefault="00F631A4" w:rsidP="00D62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556FB64D" w14:textId="77777777" w:rsidR="00F631A4" w:rsidRPr="0082412F" w:rsidRDefault="00F631A4" w:rsidP="00D62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300" w:lineRule="exact"/>
              <w:ind w:left="-114" w:right="-19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9B189AE" w14:textId="77777777" w:rsidR="00F631A4" w:rsidRPr="0082412F" w:rsidRDefault="00F631A4" w:rsidP="00D62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left="-108" w:right="-18" w:firstLine="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5" w:type="dxa"/>
            <w:shd w:val="clear" w:color="auto" w:fill="auto"/>
            <w:vAlign w:val="bottom"/>
          </w:tcPr>
          <w:p w14:paraId="6AFBACA7" w14:textId="77777777" w:rsidR="00F631A4" w:rsidRPr="0082412F" w:rsidRDefault="00F631A4" w:rsidP="00D62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300" w:lineRule="exact"/>
              <w:ind w:left="-114" w:right="-19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3236D" w:rsidRPr="00B165D6" w14:paraId="3C431541" w14:textId="77777777" w:rsidTr="00D62919">
        <w:trPr>
          <w:trHeight w:val="144"/>
        </w:trPr>
        <w:tc>
          <w:tcPr>
            <w:tcW w:w="3330" w:type="dxa"/>
            <w:shd w:val="clear" w:color="auto" w:fill="auto"/>
          </w:tcPr>
          <w:p w14:paraId="3CCC2A1A" w14:textId="77777777" w:rsidR="0073236D" w:rsidRPr="0082412F" w:rsidRDefault="0073236D" w:rsidP="00732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 w:hanging="24"/>
              <w:rPr>
                <w:rFonts w:ascii="Angsana New" w:hAnsi="Angsana New"/>
                <w:sz w:val="26"/>
                <w:szCs w:val="26"/>
              </w:rPr>
            </w:pPr>
            <w:r w:rsidRPr="0082412F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ไทย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F780EFE" w14:textId="2D4F77E6" w:rsidR="0073236D" w:rsidRPr="0082412F" w:rsidRDefault="0073236D" w:rsidP="00732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20,598,586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BE42786" w14:textId="77777777" w:rsidR="0073236D" w:rsidRPr="0082412F" w:rsidRDefault="0073236D" w:rsidP="00732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0" w:type="dxa"/>
            <w:shd w:val="clear" w:color="auto" w:fill="auto"/>
            <w:vAlign w:val="bottom"/>
          </w:tcPr>
          <w:p w14:paraId="3ACD2642" w14:textId="1DC35E36" w:rsidR="0073236D" w:rsidRPr="0082412F" w:rsidRDefault="0073236D" w:rsidP="00732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00" w:lineRule="exact"/>
              <w:ind w:right="-1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sz w:val="26"/>
                <w:szCs w:val="26"/>
              </w:rPr>
              <w:t>22,580,758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B417F00" w14:textId="77777777" w:rsidR="0073236D" w:rsidRPr="0082412F" w:rsidRDefault="0073236D" w:rsidP="00732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4AB218B6" w14:textId="5FC2E6B6" w:rsidR="0073236D" w:rsidRPr="0082412F" w:rsidRDefault="0073236D" w:rsidP="00732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82412F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D6AE5BF" w14:textId="77777777" w:rsidR="0073236D" w:rsidRPr="0082412F" w:rsidRDefault="0073236D" w:rsidP="00732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14:paraId="78FC8BE0" w14:textId="77777777" w:rsidR="0073236D" w:rsidRPr="0082412F" w:rsidRDefault="0073236D" w:rsidP="00732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82412F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B8F191F" w14:textId="77777777" w:rsidR="0073236D" w:rsidRPr="0082412F" w:rsidRDefault="0073236D" w:rsidP="00732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6" w:type="dxa"/>
            <w:shd w:val="clear" w:color="auto" w:fill="auto"/>
            <w:vAlign w:val="bottom"/>
          </w:tcPr>
          <w:p w14:paraId="0BC380C6" w14:textId="3D942E15" w:rsidR="0073236D" w:rsidRPr="0082412F" w:rsidRDefault="0073236D" w:rsidP="00732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62" w:type="dxa"/>
            <w:shd w:val="clear" w:color="auto" w:fill="auto"/>
            <w:vAlign w:val="bottom"/>
          </w:tcPr>
          <w:p w14:paraId="662FDC7B" w14:textId="77777777" w:rsidR="0073236D" w:rsidRPr="0082412F" w:rsidRDefault="0073236D" w:rsidP="00732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8" w:type="dxa"/>
            <w:shd w:val="clear" w:color="auto" w:fill="auto"/>
            <w:vAlign w:val="bottom"/>
          </w:tcPr>
          <w:p w14:paraId="552A4F7F" w14:textId="6BFC8529" w:rsidR="0073236D" w:rsidRPr="0082412F" w:rsidRDefault="0073236D" w:rsidP="00732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3389BCB" w14:textId="77777777" w:rsidR="0073236D" w:rsidRPr="0082412F" w:rsidRDefault="0073236D" w:rsidP="00732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4" w:type="dxa"/>
            <w:shd w:val="clear" w:color="auto" w:fill="auto"/>
            <w:vAlign w:val="bottom"/>
          </w:tcPr>
          <w:p w14:paraId="3DBDA0B9" w14:textId="77683FC2" w:rsidR="0073236D" w:rsidRPr="0082412F" w:rsidRDefault="0073236D" w:rsidP="00732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82412F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ECBBB37" w14:textId="77777777" w:rsidR="0073236D" w:rsidRPr="0082412F" w:rsidRDefault="0073236D" w:rsidP="00732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4" w:type="dxa"/>
            <w:shd w:val="clear" w:color="auto" w:fill="auto"/>
            <w:vAlign w:val="bottom"/>
          </w:tcPr>
          <w:p w14:paraId="58D9F6EF" w14:textId="77777777" w:rsidR="0073236D" w:rsidRPr="0082412F" w:rsidRDefault="0073236D" w:rsidP="00732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82412F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3CE31361" w14:textId="77777777" w:rsidR="0073236D" w:rsidRPr="0082412F" w:rsidRDefault="0073236D" w:rsidP="00732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6E6B40EF" w14:textId="213516AD" w:rsidR="0073236D" w:rsidRPr="0082412F" w:rsidRDefault="0073236D" w:rsidP="00732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20,598,586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3A702B8" w14:textId="77777777" w:rsidR="0073236D" w:rsidRPr="0082412F" w:rsidRDefault="0073236D" w:rsidP="00732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5" w:type="dxa"/>
            <w:shd w:val="clear" w:color="auto" w:fill="auto"/>
            <w:vAlign w:val="bottom"/>
          </w:tcPr>
          <w:p w14:paraId="592003EA" w14:textId="0AB922E5" w:rsidR="0073236D" w:rsidRPr="0082412F" w:rsidRDefault="0073236D" w:rsidP="00732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sz w:val="26"/>
                <w:szCs w:val="26"/>
              </w:rPr>
              <w:t>22,580,758</w:t>
            </w:r>
          </w:p>
        </w:tc>
      </w:tr>
      <w:tr w:rsidR="0073236D" w:rsidRPr="00B165D6" w14:paraId="7E38D56F" w14:textId="77777777" w:rsidTr="00D62919">
        <w:trPr>
          <w:trHeight w:val="144"/>
        </w:trPr>
        <w:tc>
          <w:tcPr>
            <w:tcW w:w="3330" w:type="dxa"/>
            <w:shd w:val="clear" w:color="auto" w:fill="auto"/>
          </w:tcPr>
          <w:p w14:paraId="74933201" w14:textId="77777777" w:rsidR="0073236D" w:rsidRPr="0082412F" w:rsidRDefault="0073236D" w:rsidP="00732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 w:hanging="24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82412F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ออสเตรเลีย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DF256EF" w14:textId="5CB784F9" w:rsidR="0073236D" w:rsidRPr="0082412F" w:rsidRDefault="0073236D" w:rsidP="00732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4FDF15A" w14:textId="77777777" w:rsidR="0073236D" w:rsidRPr="0082412F" w:rsidRDefault="0073236D" w:rsidP="00732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0" w:type="dxa"/>
            <w:shd w:val="clear" w:color="auto" w:fill="auto"/>
            <w:vAlign w:val="bottom"/>
          </w:tcPr>
          <w:p w14:paraId="7D21046D" w14:textId="4887697B" w:rsidR="0073236D" w:rsidRPr="0082412F" w:rsidRDefault="0073236D" w:rsidP="00732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6B3B7AA" w14:textId="77777777" w:rsidR="0073236D" w:rsidRPr="0082412F" w:rsidRDefault="0073236D" w:rsidP="00732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6799EE84" w14:textId="5319CFD3" w:rsidR="0073236D" w:rsidRPr="0082412F" w:rsidRDefault="0073236D" w:rsidP="00732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82412F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7601E3D" w14:textId="77777777" w:rsidR="0073236D" w:rsidRPr="0082412F" w:rsidRDefault="0073236D" w:rsidP="00732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14:paraId="5D74CD4B" w14:textId="77777777" w:rsidR="0073236D" w:rsidRPr="0082412F" w:rsidRDefault="0073236D" w:rsidP="00732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82412F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4F4ACDB" w14:textId="77777777" w:rsidR="0073236D" w:rsidRPr="0082412F" w:rsidRDefault="0073236D" w:rsidP="00732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6" w:type="dxa"/>
            <w:shd w:val="clear" w:color="auto" w:fill="auto"/>
            <w:vAlign w:val="bottom"/>
          </w:tcPr>
          <w:p w14:paraId="19983C01" w14:textId="1F10050B" w:rsidR="0073236D" w:rsidRPr="0082412F" w:rsidRDefault="0073236D" w:rsidP="00732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right="-281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2,778,303</w:t>
            </w:r>
          </w:p>
        </w:tc>
        <w:tc>
          <w:tcPr>
            <w:tcW w:w="262" w:type="dxa"/>
            <w:shd w:val="clear" w:color="auto" w:fill="auto"/>
            <w:vAlign w:val="bottom"/>
          </w:tcPr>
          <w:p w14:paraId="0042C22B" w14:textId="77777777" w:rsidR="0073236D" w:rsidRPr="0082412F" w:rsidRDefault="0073236D" w:rsidP="00732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8" w:type="dxa"/>
            <w:shd w:val="clear" w:color="auto" w:fill="auto"/>
            <w:vAlign w:val="bottom"/>
          </w:tcPr>
          <w:p w14:paraId="1C1F89E5" w14:textId="38EA666C" w:rsidR="0073236D" w:rsidRPr="0082412F" w:rsidRDefault="0073236D" w:rsidP="00732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right="-281"/>
              <w:rPr>
                <w:rFonts w:ascii="Angsana New" w:hAnsi="Angsana New"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sz w:val="26"/>
                <w:szCs w:val="26"/>
              </w:rPr>
              <w:t>2,014,558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0F9D85C" w14:textId="77777777" w:rsidR="0073236D" w:rsidRPr="0082412F" w:rsidRDefault="0073236D" w:rsidP="00732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4" w:type="dxa"/>
            <w:shd w:val="clear" w:color="auto" w:fill="auto"/>
            <w:vAlign w:val="bottom"/>
          </w:tcPr>
          <w:p w14:paraId="0BEDEBD6" w14:textId="7562DF1F" w:rsidR="0073236D" w:rsidRPr="0082412F" w:rsidRDefault="0073236D" w:rsidP="00732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82412F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17D1CE0" w14:textId="77777777" w:rsidR="0073236D" w:rsidRPr="0082412F" w:rsidRDefault="0073236D" w:rsidP="00732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4" w:type="dxa"/>
            <w:shd w:val="clear" w:color="auto" w:fill="auto"/>
            <w:vAlign w:val="bottom"/>
          </w:tcPr>
          <w:p w14:paraId="77C9A230" w14:textId="77777777" w:rsidR="0073236D" w:rsidRPr="0082412F" w:rsidRDefault="0073236D" w:rsidP="00732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82412F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0D6007AC" w14:textId="77777777" w:rsidR="0073236D" w:rsidRPr="0082412F" w:rsidRDefault="0073236D" w:rsidP="00732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38130B41" w14:textId="3B19C64A" w:rsidR="0073236D" w:rsidRPr="0082412F" w:rsidRDefault="0073236D" w:rsidP="00732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2,778,303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DA3982D" w14:textId="77777777" w:rsidR="0073236D" w:rsidRPr="0082412F" w:rsidRDefault="0073236D" w:rsidP="00732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5" w:type="dxa"/>
            <w:shd w:val="clear" w:color="auto" w:fill="auto"/>
            <w:vAlign w:val="bottom"/>
          </w:tcPr>
          <w:p w14:paraId="1811CED7" w14:textId="70790A0E" w:rsidR="0073236D" w:rsidRPr="0082412F" w:rsidRDefault="0073236D" w:rsidP="00732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right="-281"/>
              <w:rPr>
                <w:rFonts w:ascii="Angsana New" w:hAnsi="Angsana New"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sz w:val="26"/>
                <w:szCs w:val="26"/>
              </w:rPr>
              <w:t>2,014,558</w:t>
            </w:r>
          </w:p>
        </w:tc>
      </w:tr>
      <w:tr w:rsidR="0073236D" w:rsidRPr="00B165D6" w14:paraId="4FDDBC28" w14:textId="77777777" w:rsidTr="00D62919">
        <w:trPr>
          <w:trHeight w:val="144"/>
        </w:trPr>
        <w:tc>
          <w:tcPr>
            <w:tcW w:w="3330" w:type="dxa"/>
            <w:shd w:val="clear" w:color="auto" w:fill="auto"/>
          </w:tcPr>
          <w:p w14:paraId="65610087" w14:textId="77777777" w:rsidR="0073236D" w:rsidRPr="0082412F" w:rsidRDefault="0073236D" w:rsidP="00732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 w:hanging="24"/>
              <w:rPr>
                <w:rFonts w:ascii="Angsana New" w:hAnsi="Angsana New"/>
                <w:sz w:val="26"/>
                <w:szCs w:val="26"/>
              </w:rPr>
            </w:pPr>
            <w:r w:rsidRPr="0082412F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ประเทศอื่น</w:t>
            </w:r>
            <w:r>
              <w:rPr>
                <w:rFonts w:ascii="Angsana New" w:hAnsi="Angsana New"/>
                <w:sz w:val="26"/>
                <w:szCs w:val="26"/>
                <w:lang w:val="en-GB"/>
              </w:rPr>
              <w:t xml:space="preserve"> </w:t>
            </w:r>
            <w:r w:rsidRPr="0082412F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 xml:space="preserve">ๆ 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5E28F6" w14:textId="07753D2C" w:rsidR="0073236D" w:rsidRPr="0082412F" w:rsidRDefault="0073236D" w:rsidP="00732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856511E" w14:textId="77777777" w:rsidR="0073236D" w:rsidRPr="0082412F" w:rsidRDefault="0073236D" w:rsidP="00732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72A704" w14:textId="5B2FC8EC" w:rsidR="0073236D" w:rsidRPr="0082412F" w:rsidRDefault="0073236D" w:rsidP="00732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37E2A5B" w14:textId="77777777" w:rsidR="0073236D" w:rsidRPr="0082412F" w:rsidRDefault="0073236D" w:rsidP="00732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2BC018" w14:textId="2046A739" w:rsidR="0073236D" w:rsidRPr="0082412F" w:rsidRDefault="0073236D" w:rsidP="00732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82412F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B754D28" w14:textId="77777777" w:rsidR="0073236D" w:rsidRPr="0082412F" w:rsidRDefault="0073236D" w:rsidP="00732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1DDBB6" w14:textId="77777777" w:rsidR="0073236D" w:rsidRPr="0082412F" w:rsidRDefault="0073236D" w:rsidP="00732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82412F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A82A957" w14:textId="77777777" w:rsidR="0073236D" w:rsidRPr="0082412F" w:rsidRDefault="0073236D" w:rsidP="00732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A72861" w14:textId="6BA20AD6" w:rsidR="0073236D" w:rsidRPr="0082412F" w:rsidRDefault="0073236D" w:rsidP="00732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right="-281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51,473</w:t>
            </w:r>
          </w:p>
        </w:tc>
        <w:tc>
          <w:tcPr>
            <w:tcW w:w="262" w:type="dxa"/>
            <w:shd w:val="clear" w:color="auto" w:fill="auto"/>
            <w:vAlign w:val="bottom"/>
          </w:tcPr>
          <w:p w14:paraId="24C4C670" w14:textId="77777777" w:rsidR="0073236D" w:rsidRPr="0082412F" w:rsidRDefault="0073236D" w:rsidP="00732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FD8F2E" w14:textId="1941BCFC" w:rsidR="0073236D" w:rsidRPr="0082412F" w:rsidRDefault="0073236D" w:rsidP="00732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left="-90" w:right="-281"/>
              <w:rPr>
                <w:rFonts w:ascii="Angsana New" w:hAnsi="Angsana New"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sz w:val="26"/>
                <w:szCs w:val="26"/>
              </w:rPr>
              <w:t>45,983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96A9F0B" w14:textId="77777777" w:rsidR="0073236D" w:rsidRPr="0082412F" w:rsidRDefault="0073236D" w:rsidP="00732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643FD6" w14:textId="6D16ACF5" w:rsidR="0073236D" w:rsidRPr="0082412F" w:rsidRDefault="0073236D" w:rsidP="00732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82412F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2F1E297" w14:textId="77777777" w:rsidR="0073236D" w:rsidRPr="0082412F" w:rsidRDefault="0073236D" w:rsidP="00732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8E7946" w14:textId="77777777" w:rsidR="0073236D" w:rsidRPr="0082412F" w:rsidRDefault="0073236D" w:rsidP="00732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82412F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38CF31AC" w14:textId="77777777" w:rsidR="0073236D" w:rsidRPr="0082412F" w:rsidRDefault="0073236D" w:rsidP="00732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B169A6" w14:textId="36000AD2" w:rsidR="0073236D" w:rsidRPr="0082412F" w:rsidRDefault="0073236D" w:rsidP="00732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51,473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42F0129" w14:textId="77777777" w:rsidR="0073236D" w:rsidRPr="0082412F" w:rsidRDefault="0073236D" w:rsidP="00732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4C657A" w14:textId="4DD4A1B7" w:rsidR="0073236D" w:rsidRPr="0082412F" w:rsidRDefault="0073236D" w:rsidP="00732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left="-90" w:right="-281"/>
              <w:rPr>
                <w:rFonts w:ascii="Angsana New" w:hAnsi="Angsana New"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sz w:val="26"/>
                <w:szCs w:val="26"/>
              </w:rPr>
              <w:t>45,983</w:t>
            </w:r>
          </w:p>
        </w:tc>
      </w:tr>
      <w:tr w:rsidR="0073236D" w:rsidRPr="00B165D6" w14:paraId="08256A3B" w14:textId="77777777" w:rsidTr="00D62919">
        <w:trPr>
          <w:trHeight w:val="144"/>
        </w:trPr>
        <w:tc>
          <w:tcPr>
            <w:tcW w:w="3330" w:type="dxa"/>
            <w:shd w:val="clear" w:color="auto" w:fill="auto"/>
          </w:tcPr>
          <w:p w14:paraId="08882546" w14:textId="77777777" w:rsidR="0073236D" w:rsidRPr="0082412F" w:rsidRDefault="0073236D" w:rsidP="00732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 w:hanging="24"/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</w:pPr>
            <w:r w:rsidRPr="0082412F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GB"/>
              </w:rPr>
              <w:t>รวมรายได้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A0AA0A1" w14:textId="7F321A89" w:rsidR="0073236D" w:rsidRPr="0082412F" w:rsidRDefault="0073236D" w:rsidP="00732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20,598,586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4C13527" w14:textId="77777777" w:rsidR="0073236D" w:rsidRPr="0082412F" w:rsidRDefault="0073236D" w:rsidP="00732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320EBE3" w14:textId="3AA0E037" w:rsidR="0073236D" w:rsidRPr="0082412F" w:rsidRDefault="0073236D" w:rsidP="00732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00" w:lineRule="exact"/>
              <w:ind w:right="-143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b/>
                <w:bCs/>
                <w:sz w:val="26"/>
                <w:szCs w:val="26"/>
              </w:rPr>
              <w:t>22,580,758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10651AF" w14:textId="77777777" w:rsidR="0073236D" w:rsidRPr="0082412F" w:rsidRDefault="0073236D" w:rsidP="00732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A7887E7" w14:textId="5189F9D1" w:rsidR="0073236D" w:rsidRPr="0082412F" w:rsidRDefault="0073236D" w:rsidP="00732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2412F">
              <w:rPr>
                <w:rFonts w:ascii="Angsana New" w:hAnsi="Angsana New" w:hint="cs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D02A73E" w14:textId="77777777" w:rsidR="0073236D" w:rsidRPr="0082412F" w:rsidRDefault="0073236D" w:rsidP="00732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9D6FF50" w14:textId="77777777" w:rsidR="0073236D" w:rsidRPr="0082412F" w:rsidRDefault="0073236D" w:rsidP="00732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2412F">
              <w:rPr>
                <w:rFonts w:ascii="Angsana New" w:hAnsi="Angsana New" w:hint="cs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80DA1C3" w14:textId="77777777" w:rsidR="0073236D" w:rsidRPr="0082412F" w:rsidRDefault="0073236D" w:rsidP="00732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E039FCA" w14:textId="2126D2A4" w:rsidR="0073236D" w:rsidRPr="0082412F" w:rsidRDefault="0073236D" w:rsidP="00732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right="-281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2,829,776</w:t>
            </w:r>
          </w:p>
        </w:tc>
        <w:tc>
          <w:tcPr>
            <w:tcW w:w="262" w:type="dxa"/>
            <w:shd w:val="clear" w:color="auto" w:fill="auto"/>
            <w:vAlign w:val="bottom"/>
          </w:tcPr>
          <w:p w14:paraId="2C15DC3B" w14:textId="77777777" w:rsidR="0073236D" w:rsidRPr="0082412F" w:rsidRDefault="0073236D" w:rsidP="00732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DAE80B9" w14:textId="1CF0D246" w:rsidR="0073236D" w:rsidRPr="0082412F" w:rsidRDefault="0073236D" w:rsidP="00732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300" w:lineRule="exact"/>
              <w:ind w:left="-90" w:right="-281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b/>
                <w:bCs/>
                <w:sz w:val="26"/>
                <w:szCs w:val="26"/>
              </w:rPr>
              <w:t>2,060,541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A8D2961" w14:textId="77777777" w:rsidR="0073236D" w:rsidRPr="0082412F" w:rsidRDefault="0073236D" w:rsidP="00732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4791E7D" w14:textId="19F62738" w:rsidR="0073236D" w:rsidRPr="0082412F" w:rsidRDefault="0073236D" w:rsidP="00732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2412F">
              <w:rPr>
                <w:rFonts w:ascii="Angsana New" w:hAnsi="Angsana New" w:hint="cs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593A0B7" w14:textId="77777777" w:rsidR="0073236D" w:rsidRPr="0082412F" w:rsidRDefault="0073236D" w:rsidP="00732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B895742" w14:textId="77777777" w:rsidR="0073236D" w:rsidRPr="0082412F" w:rsidRDefault="0073236D" w:rsidP="00732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2412F">
              <w:rPr>
                <w:rFonts w:ascii="Angsana New" w:hAnsi="Angsana New" w:hint="cs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3EE56375" w14:textId="77777777" w:rsidR="0073236D" w:rsidRPr="0082412F" w:rsidRDefault="0073236D" w:rsidP="00732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125493D" w14:textId="1B069388" w:rsidR="0073236D" w:rsidRPr="0082412F" w:rsidRDefault="0073236D" w:rsidP="00732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43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23,428,362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E775273" w14:textId="77777777" w:rsidR="0073236D" w:rsidRPr="0082412F" w:rsidRDefault="0073236D" w:rsidP="00732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4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2A2BC7B" w14:textId="2C188DFE" w:rsidR="0073236D" w:rsidRPr="0082412F" w:rsidRDefault="0073236D" w:rsidP="00732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300" w:lineRule="exact"/>
              <w:ind w:right="-143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116F57">
              <w:rPr>
                <w:rFonts w:ascii="Angsana New" w:hAnsi="Angsana New" w:hint="cs"/>
                <w:b/>
                <w:bCs/>
                <w:sz w:val="26"/>
                <w:szCs w:val="26"/>
              </w:rPr>
              <w:t>24,641,299</w:t>
            </w:r>
          </w:p>
        </w:tc>
      </w:tr>
      <w:tr w:rsidR="0073236D" w:rsidRPr="00B165D6" w14:paraId="18F5E2AE" w14:textId="77777777" w:rsidTr="00D62919">
        <w:trPr>
          <w:trHeight w:val="144"/>
        </w:trPr>
        <w:tc>
          <w:tcPr>
            <w:tcW w:w="3330" w:type="dxa"/>
            <w:shd w:val="clear" w:color="auto" w:fill="auto"/>
          </w:tcPr>
          <w:p w14:paraId="1E69035C" w14:textId="77777777" w:rsidR="0073236D" w:rsidRPr="0082412F" w:rsidRDefault="0073236D" w:rsidP="00732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 w:hanging="24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DB298CE" w14:textId="77777777" w:rsidR="0073236D" w:rsidRPr="0082412F" w:rsidRDefault="0073236D" w:rsidP="00732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300" w:lineRule="exact"/>
              <w:ind w:right="44"/>
              <w:rPr>
                <w:rFonts w:ascii="Angsana New" w:hAnsi="Angsana New"/>
                <w:sz w:val="26"/>
                <w:szCs w:val="26"/>
                <w:highlight w:val="green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79CF7C2" w14:textId="77777777" w:rsidR="0073236D" w:rsidRPr="0082412F" w:rsidRDefault="0073236D" w:rsidP="00732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BD99243" w14:textId="77777777" w:rsidR="0073236D" w:rsidRPr="0082412F" w:rsidRDefault="0073236D" w:rsidP="00732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300" w:lineRule="exact"/>
              <w:ind w:right="4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4CCE470" w14:textId="77777777" w:rsidR="0073236D" w:rsidRPr="0082412F" w:rsidRDefault="0073236D" w:rsidP="00732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3647D32" w14:textId="77777777" w:rsidR="0073236D" w:rsidRPr="0082412F" w:rsidRDefault="0073236D" w:rsidP="00732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123BF34" w14:textId="77777777" w:rsidR="0073236D" w:rsidRPr="0082412F" w:rsidRDefault="0073236D" w:rsidP="00732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36B1823" w14:textId="77777777" w:rsidR="0073236D" w:rsidRPr="0082412F" w:rsidRDefault="0073236D" w:rsidP="00732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E89E649" w14:textId="77777777" w:rsidR="0073236D" w:rsidRPr="0082412F" w:rsidRDefault="0073236D" w:rsidP="00732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B5443C1" w14:textId="77777777" w:rsidR="0073236D" w:rsidRPr="0082412F" w:rsidRDefault="0073236D" w:rsidP="00732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2" w:type="dxa"/>
            <w:shd w:val="clear" w:color="auto" w:fill="auto"/>
            <w:vAlign w:val="bottom"/>
          </w:tcPr>
          <w:p w14:paraId="5AB816A8" w14:textId="77777777" w:rsidR="0073236D" w:rsidRPr="0082412F" w:rsidRDefault="0073236D" w:rsidP="00732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34A192D" w14:textId="77777777" w:rsidR="0073236D" w:rsidRPr="0082412F" w:rsidRDefault="0073236D" w:rsidP="00732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1"/>
              </w:tabs>
              <w:spacing w:line="300" w:lineRule="exact"/>
              <w:ind w:right="-10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CB4ADA3" w14:textId="77777777" w:rsidR="0073236D" w:rsidRPr="0082412F" w:rsidRDefault="0073236D" w:rsidP="00732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A761B56" w14:textId="77777777" w:rsidR="0073236D" w:rsidRPr="0082412F" w:rsidRDefault="0073236D" w:rsidP="00732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line="300" w:lineRule="exact"/>
              <w:ind w:right="-15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00372E9" w14:textId="77777777" w:rsidR="0073236D" w:rsidRPr="0082412F" w:rsidRDefault="0073236D" w:rsidP="00732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F5BFEC0" w14:textId="77777777" w:rsidR="0073236D" w:rsidRPr="0082412F" w:rsidRDefault="0073236D" w:rsidP="00732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line="300" w:lineRule="exact"/>
              <w:ind w:right="-15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  <w:shd w:val="clear" w:color="auto" w:fill="auto"/>
            <w:vAlign w:val="bottom"/>
          </w:tcPr>
          <w:p w14:paraId="37490F1A" w14:textId="77777777" w:rsidR="0073236D" w:rsidRPr="0082412F" w:rsidRDefault="0073236D" w:rsidP="00732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8D51BF6" w14:textId="77777777" w:rsidR="0073236D" w:rsidRPr="0082412F" w:rsidRDefault="0073236D" w:rsidP="00732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  <w:highlight w:val="green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29E52BA" w14:textId="77777777" w:rsidR="0073236D" w:rsidRPr="0082412F" w:rsidRDefault="0073236D" w:rsidP="00732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5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ED8A9C6" w14:textId="77777777" w:rsidR="0073236D" w:rsidRPr="0082412F" w:rsidRDefault="0073236D" w:rsidP="00732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300" w:lineRule="exact"/>
              <w:ind w:left="-114" w:right="-19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3236D" w:rsidRPr="00B165D6" w14:paraId="2889003F" w14:textId="77777777" w:rsidTr="00D62919">
        <w:trPr>
          <w:trHeight w:val="144"/>
        </w:trPr>
        <w:tc>
          <w:tcPr>
            <w:tcW w:w="3330" w:type="dxa"/>
            <w:shd w:val="clear" w:color="auto" w:fill="auto"/>
          </w:tcPr>
          <w:p w14:paraId="2C05E735" w14:textId="77777777" w:rsidR="0073236D" w:rsidRPr="0082412F" w:rsidRDefault="0073236D" w:rsidP="00732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 w:hanging="24"/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</w:pPr>
            <w:r w:rsidRPr="0082412F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GB"/>
              </w:rPr>
              <w:t>ประเภทสินค้าและบริการหลัก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983A65B" w14:textId="77777777" w:rsidR="0073236D" w:rsidRPr="0082412F" w:rsidRDefault="0073236D" w:rsidP="00732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300" w:lineRule="exact"/>
              <w:ind w:right="44"/>
              <w:rPr>
                <w:rFonts w:ascii="Angsana New" w:hAnsi="Angsan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A91E38C" w14:textId="77777777" w:rsidR="0073236D" w:rsidRPr="0082412F" w:rsidRDefault="0073236D" w:rsidP="00732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60" w:type="dxa"/>
            <w:shd w:val="clear" w:color="auto" w:fill="auto"/>
            <w:vAlign w:val="bottom"/>
          </w:tcPr>
          <w:p w14:paraId="59D360AD" w14:textId="77777777" w:rsidR="0073236D" w:rsidRPr="0082412F" w:rsidRDefault="0073236D" w:rsidP="00732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300" w:lineRule="exact"/>
              <w:ind w:right="4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D30BF7E" w14:textId="77777777" w:rsidR="0073236D" w:rsidRPr="0082412F" w:rsidRDefault="0073236D" w:rsidP="00732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722EF4CD" w14:textId="77777777" w:rsidR="0073236D" w:rsidRPr="0082412F" w:rsidRDefault="0073236D" w:rsidP="00732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00" w:lineRule="exact"/>
              <w:ind w:right="-143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E7246E0" w14:textId="77777777" w:rsidR="0073236D" w:rsidRPr="0082412F" w:rsidRDefault="0073236D" w:rsidP="00732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14:paraId="5115B027" w14:textId="77777777" w:rsidR="0073236D" w:rsidRPr="0082412F" w:rsidRDefault="0073236D" w:rsidP="00732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00" w:lineRule="exact"/>
              <w:ind w:right="-143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813AB86" w14:textId="77777777" w:rsidR="0073236D" w:rsidRPr="0082412F" w:rsidRDefault="0073236D" w:rsidP="00732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46" w:type="dxa"/>
            <w:shd w:val="clear" w:color="auto" w:fill="auto"/>
            <w:vAlign w:val="bottom"/>
          </w:tcPr>
          <w:p w14:paraId="35A807FA" w14:textId="77777777" w:rsidR="0073236D" w:rsidRPr="0082412F" w:rsidRDefault="0073236D" w:rsidP="00732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2" w:type="dxa"/>
            <w:shd w:val="clear" w:color="auto" w:fill="auto"/>
            <w:vAlign w:val="bottom"/>
          </w:tcPr>
          <w:p w14:paraId="0A46C290" w14:textId="77777777" w:rsidR="0073236D" w:rsidRPr="0082412F" w:rsidRDefault="0073236D" w:rsidP="00732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28" w:type="dxa"/>
            <w:shd w:val="clear" w:color="auto" w:fill="auto"/>
            <w:vAlign w:val="bottom"/>
          </w:tcPr>
          <w:p w14:paraId="57A2BF64" w14:textId="77777777" w:rsidR="0073236D" w:rsidRPr="0082412F" w:rsidRDefault="0073236D" w:rsidP="00732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1"/>
              </w:tabs>
              <w:spacing w:line="300" w:lineRule="exact"/>
              <w:ind w:right="-101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9953832" w14:textId="77777777" w:rsidR="0073236D" w:rsidRPr="0082412F" w:rsidRDefault="0073236D" w:rsidP="00732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74" w:type="dxa"/>
            <w:shd w:val="clear" w:color="auto" w:fill="auto"/>
            <w:vAlign w:val="bottom"/>
          </w:tcPr>
          <w:p w14:paraId="0C9999FA" w14:textId="77777777" w:rsidR="0073236D" w:rsidRPr="0082412F" w:rsidRDefault="0073236D" w:rsidP="00732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line="300" w:lineRule="exact"/>
              <w:ind w:right="-15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BB4CE0E" w14:textId="77777777" w:rsidR="0073236D" w:rsidRPr="0082412F" w:rsidRDefault="0073236D" w:rsidP="00732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84" w:type="dxa"/>
            <w:shd w:val="clear" w:color="auto" w:fill="auto"/>
            <w:vAlign w:val="bottom"/>
          </w:tcPr>
          <w:p w14:paraId="6251DECD" w14:textId="77777777" w:rsidR="0073236D" w:rsidRPr="0082412F" w:rsidRDefault="0073236D" w:rsidP="00732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line="300" w:lineRule="exact"/>
              <w:ind w:right="-15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68" w:type="dxa"/>
            <w:shd w:val="clear" w:color="auto" w:fill="auto"/>
            <w:vAlign w:val="bottom"/>
          </w:tcPr>
          <w:p w14:paraId="79DD5814" w14:textId="77777777" w:rsidR="0073236D" w:rsidRPr="0082412F" w:rsidRDefault="0073236D" w:rsidP="00732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3B88EFE7" w14:textId="77777777" w:rsidR="0073236D" w:rsidRPr="0082412F" w:rsidRDefault="0073236D" w:rsidP="00732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  <w:highlight w:val="green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F68357B" w14:textId="77777777" w:rsidR="0073236D" w:rsidRPr="0082412F" w:rsidRDefault="0073236D" w:rsidP="00732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45" w:type="dxa"/>
            <w:shd w:val="clear" w:color="auto" w:fill="auto"/>
            <w:vAlign w:val="bottom"/>
          </w:tcPr>
          <w:p w14:paraId="2BD86AE1" w14:textId="77777777" w:rsidR="0073236D" w:rsidRPr="0082412F" w:rsidRDefault="0073236D" w:rsidP="00732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300" w:lineRule="exact"/>
              <w:ind w:left="-114" w:right="-19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73236D" w:rsidRPr="00B165D6" w14:paraId="0B585DD8" w14:textId="77777777" w:rsidTr="00D62919">
        <w:trPr>
          <w:trHeight w:val="144"/>
        </w:trPr>
        <w:tc>
          <w:tcPr>
            <w:tcW w:w="3330" w:type="dxa"/>
            <w:shd w:val="clear" w:color="auto" w:fill="auto"/>
          </w:tcPr>
          <w:p w14:paraId="2ADB47CE" w14:textId="77777777" w:rsidR="0073236D" w:rsidRPr="0082412F" w:rsidRDefault="0073236D" w:rsidP="00732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 w:hanging="24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82412F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 xml:space="preserve">สินค้า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95E7849" w14:textId="15D157A0" w:rsidR="0073236D" w:rsidRPr="0082412F" w:rsidRDefault="0073236D" w:rsidP="00732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20,596,380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839692D" w14:textId="77777777" w:rsidR="0073236D" w:rsidRPr="0082412F" w:rsidRDefault="0073236D" w:rsidP="00732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0" w:type="dxa"/>
            <w:shd w:val="clear" w:color="auto" w:fill="auto"/>
            <w:vAlign w:val="bottom"/>
          </w:tcPr>
          <w:p w14:paraId="4D84C953" w14:textId="7DA26AFB" w:rsidR="0073236D" w:rsidRPr="0082412F" w:rsidRDefault="0073236D" w:rsidP="00732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00" w:lineRule="exact"/>
              <w:ind w:right="-1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sz w:val="26"/>
                <w:szCs w:val="26"/>
              </w:rPr>
              <w:t>22,578,632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A2C573B" w14:textId="77777777" w:rsidR="0073236D" w:rsidRPr="0082412F" w:rsidRDefault="0073236D" w:rsidP="00732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121B69B9" w14:textId="3541A509" w:rsidR="0073236D" w:rsidRPr="0082412F" w:rsidRDefault="0073236D" w:rsidP="00732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82412F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0B39847" w14:textId="77777777" w:rsidR="0073236D" w:rsidRPr="0082412F" w:rsidRDefault="0073236D" w:rsidP="00732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14:paraId="44E5ACDE" w14:textId="77777777" w:rsidR="0073236D" w:rsidRPr="0082412F" w:rsidRDefault="0073236D" w:rsidP="00732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82412F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A2588A8" w14:textId="77777777" w:rsidR="0073236D" w:rsidRPr="0082412F" w:rsidRDefault="0073236D" w:rsidP="00732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44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6" w:type="dxa"/>
            <w:shd w:val="clear" w:color="auto" w:fill="auto"/>
            <w:vAlign w:val="bottom"/>
          </w:tcPr>
          <w:p w14:paraId="4CF85DDC" w14:textId="416AB2E2" w:rsidR="0073236D" w:rsidRPr="0082412F" w:rsidRDefault="0073236D" w:rsidP="00732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right="-281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2,778,303</w:t>
            </w:r>
          </w:p>
        </w:tc>
        <w:tc>
          <w:tcPr>
            <w:tcW w:w="262" w:type="dxa"/>
            <w:shd w:val="clear" w:color="auto" w:fill="auto"/>
            <w:vAlign w:val="bottom"/>
          </w:tcPr>
          <w:p w14:paraId="6F35B00A" w14:textId="77777777" w:rsidR="0073236D" w:rsidRPr="0082412F" w:rsidRDefault="0073236D" w:rsidP="00732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8" w:type="dxa"/>
            <w:shd w:val="clear" w:color="auto" w:fill="auto"/>
            <w:vAlign w:val="bottom"/>
          </w:tcPr>
          <w:p w14:paraId="79AF57C8" w14:textId="1747F788" w:rsidR="0073236D" w:rsidRPr="0082412F" w:rsidRDefault="0073236D" w:rsidP="00732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300" w:lineRule="exact"/>
              <w:ind w:right="-281"/>
              <w:rPr>
                <w:rFonts w:ascii="Angsana New" w:hAnsi="Angsana New"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sz w:val="26"/>
                <w:szCs w:val="26"/>
              </w:rPr>
              <w:t>2,014,558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6C78014" w14:textId="77777777" w:rsidR="0073236D" w:rsidRPr="0082412F" w:rsidRDefault="0073236D" w:rsidP="00732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4" w:type="dxa"/>
            <w:shd w:val="clear" w:color="auto" w:fill="auto"/>
            <w:vAlign w:val="bottom"/>
          </w:tcPr>
          <w:p w14:paraId="3E8952D0" w14:textId="134B5EB2" w:rsidR="0073236D" w:rsidRPr="0082412F" w:rsidRDefault="0073236D" w:rsidP="00732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82412F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53ABD58" w14:textId="77777777" w:rsidR="0073236D" w:rsidRPr="0082412F" w:rsidRDefault="0073236D" w:rsidP="00732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4" w:type="dxa"/>
            <w:shd w:val="clear" w:color="auto" w:fill="auto"/>
            <w:vAlign w:val="bottom"/>
          </w:tcPr>
          <w:p w14:paraId="297EB342" w14:textId="77777777" w:rsidR="0073236D" w:rsidRPr="0082412F" w:rsidRDefault="0073236D" w:rsidP="00732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82412F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7CAFC017" w14:textId="77777777" w:rsidR="0073236D" w:rsidRPr="0082412F" w:rsidRDefault="0073236D" w:rsidP="00732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7D693FBE" w14:textId="32EDAB9E" w:rsidR="0073236D" w:rsidRPr="0082412F" w:rsidRDefault="0073236D" w:rsidP="00732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23,</w:t>
            </w:r>
            <w:r w:rsidR="00AA76C9">
              <w:rPr>
                <w:rFonts w:ascii="Angsana New" w:hAnsi="Angsana New"/>
                <w:sz w:val="26"/>
                <w:szCs w:val="26"/>
              </w:rPr>
              <w:t>3</w:t>
            </w:r>
            <w:r>
              <w:rPr>
                <w:rFonts w:ascii="Angsana New" w:hAnsi="Angsana New"/>
                <w:sz w:val="26"/>
                <w:szCs w:val="26"/>
              </w:rPr>
              <w:t>74,683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9BF52EF" w14:textId="77777777" w:rsidR="0073236D" w:rsidRPr="0082412F" w:rsidRDefault="0073236D" w:rsidP="00732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5" w:type="dxa"/>
            <w:shd w:val="clear" w:color="auto" w:fill="auto"/>
            <w:vAlign w:val="bottom"/>
          </w:tcPr>
          <w:p w14:paraId="4BDD7EDA" w14:textId="7BEB7561" w:rsidR="0073236D" w:rsidRPr="0082412F" w:rsidRDefault="0073236D" w:rsidP="00732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sz w:val="26"/>
                <w:szCs w:val="26"/>
              </w:rPr>
              <w:t>24,593,190</w:t>
            </w:r>
          </w:p>
        </w:tc>
      </w:tr>
      <w:tr w:rsidR="0073236D" w:rsidRPr="00B165D6" w14:paraId="6F4B4CED" w14:textId="77777777" w:rsidTr="00D62919">
        <w:trPr>
          <w:trHeight w:val="144"/>
        </w:trPr>
        <w:tc>
          <w:tcPr>
            <w:tcW w:w="3330" w:type="dxa"/>
            <w:shd w:val="clear" w:color="auto" w:fill="auto"/>
          </w:tcPr>
          <w:p w14:paraId="5814E97B" w14:textId="77777777" w:rsidR="0073236D" w:rsidRPr="0082412F" w:rsidRDefault="0073236D" w:rsidP="00732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 w:hanging="24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82412F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 xml:space="preserve">การบริการ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54DEE7F" w14:textId="15101258" w:rsidR="0073236D" w:rsidRPr="0082412F" w:rsidRDefault="0073236D" w:rsidP="00732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2,206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9C35DAD" w14:textId="77777777" w:rsidR="0073236D" w:rsidRPr="0082412F" w:rsidRDefault="0073236D" w:rsidP="00732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0" w:type="dxa"/>
            <w:shd w:val="clear" w:color="auto" w:fill="auto"/>
            <w:vAlign w:val="bottom"/>
          </w:tcPr>
          <w:p w14:paraId="26ED59AA" w14:textId="201B872A" w:rsidR="0073236D" w:rsidRPr="0082412F" w:rsidRDefault="0073236D" w:rsidP="00732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00" w:lineRule="exact"/>
              <w:ind w:right="-1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sz w:val="26"/>
                <w:szCs w:val="26"/>
              </w:rPr>
              <w:t>2,126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A95A1DA" w14:textId="77777777" w:rsidR="0073236D" w:rsidRPr="0082412F" w:rsidRDefault="0073236D" w:rsidP="00732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596F12E4" w14:textId="32652981" w:rsidR="0073236D" w:rsidRPr="0082412F" w:rsidRDefault="0073236D" w:rsidP="00732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82412F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534A7D9" w14:textId="77777777" w:rsidR="0073236D" w:rsidRPr="0082412F" w:rsidRDefault="0073236D" w:rsidP="00732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14:paraId="2017DC57" w14:textId="77777777" w:rsidR="0073236D" w:rsidRPr="0082412F" w:rsidRDefault="0073236D" w:rsidP="00732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82412F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E6CCB66" w14:textId="77777777" w:rsidR="0073236D" w:rsidRPr="0082412F" w:rsidRDefault="0073236D" w:rsidP="00732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6" w:type="dxa"/>
            <w:shd w:val="clear" w:color="auto" w:fill="auto"/>
            <w:vAlign w:val="bottom"/>
          </w:tcPr>
          <w:p w14:paraId="3EC3E112" w14:textId="143E2E18" w:rsidR="0073236D" w:rsidRPr="0082412F" w:rsidRDefault="0073236D" w:rsidP="00732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right="-281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51,473</w:t>
            </w:r>
          </w:p>
        </w:tc>
        <w:tc>
          <w:tcPr>
            <w:tcW w:w="262" w:type="dxa"/>
            <w:shd w:val="clear" w:color="auto" w:fill="auto"/>
            <w:vAlign w:val="bottom"/>
          </w:tcPr>
          <w:p w14:paraId="7B9E4148" w14:textId="77777777" w:rsidR="0073236D" w:rsidRPr="0082412F" w:rsidRDefault="0073236D" w:rsidP="00732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8" w:type="dxa"/>
            <w:shd w:val="clear" w:color="auto" w:fill="auto"/>
            <w:vAlign w:val="bottom"/>
          </w:tcPr>
          <w:p w14:paraId="013B6DE2" w14:textId="1303ABE3" w:rsidR="0073236D" w:rsidRPr="0082412F" w:rsidRDefault="0073236D" w:rsidP="00732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300" w:lineRule="exact"/>
              <w:ind w:left="-90" w:right="-281"/>
              <w:rPr>
                <w:rFonts w:ascii="Angsana New" w:hAnsi="Angsana New"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sz w:val="26"/>
                <w:szCs w:val="26"/>
              </w:rPr>
              <w:t>45,983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FF31AFE" w14:textId="77777777" w:rsidR="0073236D" w:rsidRPr="0082412F" w:rsidRDefault="0073236D" w:rsidP="00732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4" w:type="dxa"/>
            <w:shd w:val="clear" w:color="auto" w:fill="auto"/>
            <w:vAlign w:val="bottom"/>
          </w:tcPr>
          <w:p w14:paraId="0C5F5C58" w14:textId="4D7C93DA" w:rsidR="0073236D" w:rsidRPr="0082412F" w:rsidRDefault="0073236D" w:rsidP="00732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82412F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1664149" w14:textId="77777777" w:rsidR="0073236D" w:rsidRPr="0082412F" w:rsidRDefault="0073236D" w:rsidP="00732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4" w:type="dxa"/>
            <w:shd w:val="clear" w:color="auto" w:fill="auto"/>
            <w:vAlign w:val="bottom"/>
          </w:tcPr>
          <w:p w14:paraId="0AE35288" w14:textId="77777777" w:rsidR="0073236D" w:rsidRPr="0082412F" w:rsidRDefault="0073236D" w:rsidP="00732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82412F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4DE1EA0C" w14:textId="77777777" w:rsidR="0073236D" w:rsidRPr="0082412F" w:rsidRDefault="0073236D" w:rsidP="00732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6EDCA280" w14:textId="3BA663A6" w:rsidR="0073236D" w:rsidRPr="0082412F" w:rsidRDefault="0073236D" w:rsidP="00732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53,679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1530808" w14:textId="77777777" w:rsidR="0073236D" w:rsidRPr="0082412F" w:rsidRDefault="0073236D" w:rsidP="00732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5" w:type="dxa"/>
            <w:shd w:val="clear" w:color="auto" w:fill="auto"/>
            <w:vAlign w:val="bottom"/>
          </w:tcPr>
          <w:p w14:paraId="0967D461" w14:textId="753EB39B" w:rsidR="0073236D" w:rsidRPr="0082412F" w:rsidRDefault="0073236D" w:rsidP="00732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300" w:lineRule="exact"/>
              <w:ind w:left="-114" w:right="-198"/>
              <w:rPr>
                <w:rFonts w:ascii="Angsana New" w:hAnsi="Angsana New"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sz w:val="26"/>
                <w:szCs w:val="26"/>
              </w:rPr>
              <w:t>48,109</w:t>
            </w:r>
          </w:p>
        </w:tc>
      </w:tr>
      <w:tr w:rsidR="0073236D" w:rsidRPr="00B165D6" w14:paraId="50DFBD9D" w14:textId="77777777" w:rsidTr="00D62919">
        <w:trPr>
          <w:trHeight w:val="144"/>
        </w:trPr>
        <w:tc>
          <w:tcPr>
            <w:tcW w:w="3330" w:type="dxa"/>
            <w:shd w:val="clear" w:color="auto" w:fill="auto"/>
          </w:tcPr>
          <w:p w14:paraId="36D30913" w14:textId="77777777" w:rsidR="0073236D" w:rsidRPr="0082412F" w:rsidRDefault="0073236D" w:rsidP="00732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 w:hanging="24"/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</w:pPr>
            <w:r w:rsidRPr="0082412F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GB"/>
              </w:rPr>
              <w:t>รวมรายได้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90FE3CF" w14:textId="60B6FA3E" w:rsidR="0073236D" w:rsidRPr="0082412F" w:rsidRDefault="0073236D" w:rsidP="00732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20,598,586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1A36818" w14:textId="77777777" w:rsidR="0073236D" w:rsidRPr="0082412F" w:rsidRDefault="0073236D" w:rsidP="00732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4DD5024" w14:textId="08A8ADD2" w:rsidR="0073236D" w:rsidRPr="0082412F" w:rsidRDefault="0073236D" w:rsidP="00732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00" w:lineRule="exact"/>
              <w:ind w:right="-143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b/>
                <w:bCs/>
                <w:sz w:val="26"/>
                <w:szCs w:val="26"/>
              </w:rPr>
              <w:t>22,580,758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9582C60" w14:textId="77777777" w:rsidR="0073236D" w:rsidRPr="0082412F" w:rsidRDefault="0073236D" w:rsidP="00732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6AB3AAA" w14:textId="6DF60E88" w:rsidR="0073236D" w:rsidRPr="0082412F" w:rsidRDefault="0073236D" w:rsidP="00732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2412F">
              <w:rPr>
                <w:rFonts w:ascii="Angsana New" w:hAnsi="Angsana New" w:hint="cs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1F652CA" w14:textId="77777777" w:rsidR="0073236D" w:rsidRPr="0082412F" w:rsidRDefault="0073236D" w:rsidP="00732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1D2F0B8" w14:textId="77777777" w:rsidR="0073236D" w:rsidRPr="0082412F" w:rsidRDefault="0073236D" w:rsidP="00732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2412F">
              <w:rPr>
                <w:rFonts w:ascii="Angsana New" w:hAnsi="Angsana New" w:hint="cs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4697485" w14:textId="77777777" w:rsidR="0073236D" w:rsidRPr="0082412F" w:rsidRDefault="0073236D" w:rsidP="00732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CA7FC91" w14:textId="70E95481" w:rsidR="0073236D" w:rsidRPr="0082412F" w:rsidRDefault="0073236D" w:rsidP="00732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right="-281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2,829,776</w:t>
            </w:r>
          </w:p>
        </w:tc>
        <w:tc>
          <w:tcPr>
            <w:tcW w:w="262" w:type="dxa"/>
            <w:shd w:val="clear" w:color="auto" w:fill="auto"/>
            <w:vAlign w:val="bottom"/>
          </w:tcPr>
          <w:p w14:paraId="13910FE2" w14:textId="77777777" w:rsidR="0073236D" w:rsidRPr="0082412F" w:rsidRDefault="0073236D" w:rsidP="00732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F1B1656" w14:textId="224E4EE8" w:rsidR="0073236D" w:rsidRPr="0082412F" w:rsidRDefault="0073236D" w:rsidP="00732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300" w:lineRule="exact"/>
              <w:ind w:left="-90" w:right="-281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b/>
                <w:bCs/>
                <w:sz w:val="26"/>
                <w:szCs w:val="26"/>
              </w:rPr>
              <w:t>2,060,541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D34B4CA" w14:textId="77777777" w:rsidR="0073236D" w:rsidRPr="0082412F" w:rsidRDefault="0073236D" w:rsidP="00732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A08712A" w14:textId="3F40ED15" w:rsidR="0073236D" w:rsidRPr="0082412F" w:rsidRDefault="0073236D" w:rsidP="00732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2412F">
              <w:rPr>
                <w:rFonts w:ascii="Angsana New" w:hAnsi="Angsana New" w:hint="cs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0EA328B" w14:textId="77777777" w:rsidR="0073236D" w:rsidRPr="0082412F" w:rsidRDefault="0073236D" w:rsidP="00732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3A1F9FA" w14:textId="77777777" w:rsidR="0073236D" w:rsidRPr="0082412F" w:rsidRDefault="0073236D" w:rsidP="00732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2412F">
              <w:rPr>
                <w:rFonts w:ascii="Angsana New" w:hAnsi="Angsana New" w:hint="cs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57FFD2D8" w14:textId="77777777" w:rsidR="0073236D" w:rsidRPr="0082412F" w:rsidRDefault="0073236D" w:rsidP="00732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C489F4F" w14:textId="4122F865" w:rsidR="0073236D" w:rsidRPr="0082412F" w:rsidRDefault="0073236D" w:rsidP="00732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43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23,428,362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9145052" w14:textId="77777777" w:rsidR="0073236D" w:rsidRPr="0082412F" w:rsidRDefault="0073236D" w:rsidP="00732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4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B5A4396" w14:textId="3E0D6757" w:rsidR="0073236D" w:rsidRPr="0082412F" w:rsidRDefault="0073236D" w:rsidP="00732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300" w:lineRule="exact"/>
              <w:ind w:right="-14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b/>
                <w:bCs/>
                <w:sz w:val="26"/>
                <w:szCs w:val="26"/>
              </w:rPr>
              <w:t>24,641,299</w:t>
            </w:r>
          </w:p>
        </w:tc>
      </w:tr>
      <w:tr w:rsidR="0073236D" w:rsidRPr="00B165D6" w14:paraId="36F8466A" w14:textId="77777777" w:rsidTr="00D62919">
        <w:trPr>
          <w:trHeight w:val="144"/>
        </w:trPr>
        <w:tc>
          <w:tcPr>
            <w:tcW w:w="3330" w:type="dxa"/>
            <w:shd w:val="clear" w:color="auto" w:fill="auto"/>
          </w:tcPr>
          <w:p w14:paraId="327A0E12" w14:textId="77777777" w:rsidR="0073236D" w:rsidRPr="0082412F" w:rsidRDefault="0073236D" w:rsidP="00732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 w:hanging="24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F7AA0CF" w14:textId="77777777" w:rsidR="0073236D" w:rsidRPr="0082412F" w:rsidRDefault="0073236D" w:rsidP="00732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  <w:highlight w:val="green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E77D7A0" w14:textId="77777777" w:rsidR="0073236D" w:rsidRPr="0082412F" w:rsidRDefault="0073236D" w:rsidP="00732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697F855" w14:textId="77777777" w:rsidR="0073236D" w:rsidRPr="0082412F" w:rsidRDefault="0073236D" w:rsidP="00732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F1E9B3D" w14:textId="77777777" w:rsidR="0073236D" w:rsidRPr="0082412F" w:rsidRDefault="0073236D" w:rsidP="00732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4363C24" w14:textId="77777777" w:rsidR="0073236D" w:rsidRPr="0082412F" w:rsidRDefault="0073236D" w:rsidP="00732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FAE07C5" w14:textId="77777777" w:rsidR="0073236D" w:rsidRPr="0082412F" w:rsidRDefault="0073236D" w:rsidP="00732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26CF079" w14:textId="77777777" w:rsidR="0073236D" w:rsidRPr="0082412F" w:rsidRDefault="0073236D" w:rsidP="00732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8523EFB" w14:textId="77777777" w:rsidR="0073236D" w:rsidRPr="0082412F" w:rsidRDefault="0073236D" w:rsidP="00732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646E1AC" w14:textId="77777777" w:rsidR="0073236D" w:rsidRPr="0082412F" w:rsidRDefault="0073236D" w:rsidP="00732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2" w:type="dxa"/>
            <w:shd w:val="clear" w:color="auto" w:fill="auto"/>
            <w:vAlign w:val="bottom"/>
          </w:tcPr>
          <w:p w14:paraId="784C700D" w14:textId="77777777" w:rsidR="0073236D" w:rsidRPr="0082412F" w:rsidRDefault="0073236D" w:rsidP="00732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773AA7F" w14:textId="77777777" w:rsidR="0073236D" w:rsidRPr="0082412F" w:rsidRDefault="0073236D" w:rsidP="00732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left="-90" w:right="-28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B6082B6" w14:textId="77777777" w:rsidR="0073236D" w:rsidRPr="0082412F" w:rsidRDefault="0073236D" w:rsidP="00732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08338E9" w14:textId="77777777" w:rsidR="0073236D" w:rsidRPr="0082412F" w:rsidRDefault="0073236D" w:rsidP="00732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line="300" w:lineRule="exact"/>
              <w:ind w:right="-33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52B36B6" w14:textId="77777777" w:rsidR="0073236D" w:rsidRPr="0082412F" w:rsidRDefault="0073236D" w:rsidP="00732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5DEA575" w14:textId="77777777" w:rsidR="0073236D" w:rsidRPr="0082412F" w:rsidRDefault="0073236D" w:rsidP="00732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line="300" w:lineRule="exact"/>
              <w:ind w:right="-33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  <w:shd w:val="clear" w:color="auto" w:fill="auto"/>
            <w:vAlign w:val="bottom"/>
          </w:tcPr>
          <w:p w14:paraId="497E3BF7" w14:textId="77777777" w:rsidR="0073236D" w:rsidRPr="0082412F" w:rsidRDefault="0073236D" w:rsidP="00732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ACF50FE" w14:textId="77777777" w:rsidR="0073236D" w:rsidRPr="0082412F" w:rsidRDefault="0073236D" w:rsidP="00732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  <w:highlight w:val="green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E62E715" w14:textId="77777777" w:rsidR="0073236D" w:rsidRPr="0082412F" w:rsidRDefault="0073236D" w:rsidP="00732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5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347DD0E" w14:textId="77777777" w:rsidR="0073236D" w:rsidRPr="0082412F" w:rsidRDefault="0073236D" w:rsidP="00732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300" w:lineRule="exact"/>
              <w:ind w:left="-114" w:right="-19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3236D" w:rsidRPr="00B165D6" w14:paraId="28292196" w14:textId="77777777" w:rsidTr="00D62919">
        <w:trPr>
          <w:trHeight w:val="144"/>
        </w:trPr>
        <w:tc>
          <w:tcPr>
            <w:tcW w:w="3330" w:type="dxa"/>
            <w:shd w:val="clear" w:color="auto" w:fill="auto"/>
          </w:tcPr>
          <w:p w14:paraId="6DB232A9" w14:textId="77777777" w:rsidR="0073236D" w:rsidRPr="0082412F" w:rsidRDefault="0073236D" w:rsidP="00732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 w:hanging="24"/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</w:pPr>
            <w:r w:rsidRPr="0082412F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GB"/>
              </w:rPr>
              <w:t>จังหวะเวลาในการรับรู้รายได้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84E7BA6" w14:textId="77777777" w:rsidR="0073236D" w:rsidRPr="0082412F" w:rsidRDefault="0073236D" w:rsidP="00732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00" w:lineRule="exact"/>
              <w:ind w:right="-143"/>
              <w:rPr>
                <w:rFonts w:ascii="Angsana New" w:hAnsi="Angsan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5EA6BB1" w14:textId="77777777" w:rsidR="0073236D" w:rsidRPr="0082412F" w:rsidRDefault="0073236D" w:rsidP="00732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60" w:type="dxa"/>
            <w:shd w:val="clear" w:color="auto" w:fill="auto"/>
            <w:vAlign w:val="bottom"/>
          </w:tcPr>
          <w:p w14:paraId="2D323DB8" w14:textId="77777777" w:rsidR="0073236D" w:rsidRPr="0082412F" w:rsidRDefault="0073236D" w:rsidP="00732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00" w:lineRule="exact"/>
              <w:ind w:right="-143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B767C34" w14:textId="77777777" w:rsidR="0073236D" w:rsidRPr="0082412F" w:rsidRDefault="0073236D" w:rsidP="00732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0B87D838" w14:textId="77777777" w:rsidR="0073236D" w:rsidRPr="0082412F" w:rsidRDefault="0073236D" w:rsidP="00732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300" w:lineRule="exact"/>
              <w:ind w:right="-143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57EA399" w14:textId="77777777" w:rsidR="0073236D" w:rsidRPr="0082412F" w:rsidRDefault="0073236D" w:rsidP="00732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14:paraId="16571AD2" w14:textId="77777777" w:rsidR="0073236D" w:rsidRPr="0082412F" w:rsidRDefault="0073236D" w:rsidP="00732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300" w:lineRule="exact"/>
              <w:ind w:right="-143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6ACB60B" w14:textId="77777777" w:rsidR="0073236D" w:rsidRPr="0082412F" w:rsidRDefault="0073236D" w:rsidP="00732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43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46" w:type="dxa"/>
            <w:shd w:val="clear" w:color="auto" w:fill="auto"/>
            <w:vAlign w:val="bottom"/>
          </w:tcPr>
          <w:p w14:paraId="4AD08FF9" w14:textId="77777777" w:rsidR="0073236D" w:rsidRPr="0082412F" w:rsidRDefault="0073236D" w:rsidP="00732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2" w:type="dxa"/>
            <w:shd w:val="clear" w:color="auto" w:fill="auto"/>
            <w:vAlign w:val="bottom"/>
          </w:tcPr>
          <w:p w14:paraId="3E302457" w14:textId="77777777" w:rsidR="0073236D" w:rsidRPr="0082412F" w:rsidRDefault="0073236D" w:rsidP="00732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28" w:type="dxa"/>
            <w:shd w:val="clear" w:color="auto" w:fill="auto"/>
            <w:vAlign w:val="bottom"/>
          </w:tcPr>
          <w:p w14:paraId="57EEF220" w14:textId="77777777" w:rsidR="0073236D" w:rsidRPr="0082412F" w:rsidRDefault="0073236D" w:rsidP="00732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left="-90" w:right="-281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4CB8B46" w14:textId="77777777" w:rsidR="0073236D" w:rsidRPr="0082412F" w:rsidRDefault="0073236D" w:rsidP="00732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74" w:type="dxa"/>
            <w:shd w:val="clear" w:color="auto" w:fill="auto"/>
            <w:vAlign w:val="bottom"/>
          </w:tcPr>
          <w:p w14:paraId="0FAAA126" w14:textId="77777777" w:rsidR="0073236D" w:rsidRPr="0082412F" w:rsidRDefault="0073236D" w:rsidP="00732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line="300" w:lineRule="exact"/>
              <w:ind w:right="-33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FF4E26F" w14:textId="77777777" w:rsidR="0073236D" w:rsidRPr="0082412F" w:rsidRDefault="0073236D" w:rsidP="00732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84" w:type="dxa"/>
            <w:shd w:val="clear" w:color="auto" w:fill="auto"/>
            <w:vAlign w:val="bottom"/>
          </w:tcPr>
          <w:p w14:paraId="109F7593" w14:textId="77777777" w:rsidR="0073236D" w:rsidRPr="0082412F" w:rsidRDefault="0073236D" w:rsidP="00732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line="300" w:lineRule="exact"/>
              <w:ind w:right="-33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68" w:type="dxa"/>
            <w:shd w:val="clear" w:color="auto" w:fill="auto"/>
            <w:vAlign w:val="bottom"/>
          </w:tcPr>
          <w:p w14:paraId="506E3330" w14:textId="77777777" w:rsidR="0073236D" w:rsidRPr="0082412F" w:rsidRDefault="0073236D" w:rsidP="00732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2EAE876A" w14:textId="77777777" w:rsidR="0073236D" w:rsidRPr="0082412F" w:rsidRDefault="0073236D" w:rsidP="00732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300" w:lineRule="exact"/>
              <w:ind w:right="-143"/>
              <w:rPr>
                <w:rFonts w:ascii="Angsana New" w:hAnsi="Angsan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88DB237" w14:textId="77777777" w:rsidR="0073236D" w:rsidRPr="0082412F" w:rsidRDefault="0073236D" w:rsidP="00732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45" w:type="dxa"/>
            <w:shd w:val="clear" w:color="auto" w:fill="auto"/>
            <w:vAlign w:val="bottom"/>
          </w:tcPr>
          <w:p w14:paraId="6EFAD779" w14:textId="77777777" w:rsidR="0073236D" w:rsidRPr="0082412F" w:rsidRDefault="0073236D" w:rsidP="00732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300" w:lineRule="exact"/>
              <w:ind w:left="-114" w:right="-19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73236D" w:rsidRPr="00B165D6" w14:paraId="72F74D40" w14:textId="77777777" w:rsidTr="00D62919">
        <w:trPr>
          <w:trHeight w:val="144"/>
        </w:trPr>
        <w:tc>
          <w:tcPr>
            <w:tcW w:w="3330" w:type="dxa"/>
            <w:shd w:val="clear" w:color="auto" w:fill="auto"/>
            <w:vAlign w:val="bottom"/>
          </w:tcPr>
          <w:p w14:paraId="4CFA4F3C" w14:textId="77777777" w:rsidR="0073236D" w:rsidRPr="0082412F" w:rsidRDefault="0073236D" w:rsidP="00732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 w:hanging="24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82412F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ณ เวลาใดเวลาหนึ่ง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9BE7F2C" w14:textId="68B4C1AE" w:rsidR="0073236D" w:rsidRPr="0082412F" w:rsidRDefault="0073236D" w:rsidP="00732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20,596,380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C2194AC" w14:textId="77777777" w:rsidR="0073236D" w:rsidRPr="0082412F" w:rsidRDefault="0073236D" w:rsidP="00732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0" w:type="dxa"/>
            <w:shd w:val="clear" w:color="auto" w:fill="auto"/>
            <w:vAlign w:val="bottom"/>
          </w:tcPr>
          <w:p w14:paraId="0F517496" w14:textId="6ED20F9B" w:rsidR="0073236D" w:rsidRPr="0082412F" w:rsidRDefault="0073236D" w:rsidP="00732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00" w:lineRule="exact"/>
              <w:ind w:right="-1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sz w:val="26"/>
                <w:szCs w:val="26"/>
              </w:rPr>
              <w:t>22,578,632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2F259C3" w14:textId="77777777" w:rsidR="0073236D" w:rsidRPr="0082412F" w:rsidRDefault="0073236D" w:rsidP="00732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666A5B50" w14:textId="13985AFD" w:rsidR="0073236D" w:rsidRPr="0082412F" w:rsidRDefault="0073236D" w:rsidP="00732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82412F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93E0539" w14:textId="77777777" w:rsidR="0073236D" w:rsidRPr="0082412F" w:rsidRDefault="0073236D" w:rsidP="00732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14:paraId="7B5B2A87" w14:textId="77777777" w:rsidR="0073236D" w:rsidRPr="0082412F" w:rsidRDefault="0073236D" w:rsidP="00732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82412F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37B808A" w14:textId="77777777" w:rsidR="0073236D" w:rsidRPr="0082412F" w:rsidRDefault="0073236D" w:rsidP="00732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6" w:type="dxa"/>
            <w:shd w:val="clear" w:color="auto" w:fill="auto"/>
            <w:vAlign w:val="bottom"/>
          </w:tcPr>
          <w:p w14:paraId="63FF25F1" w14:textId="77426BB2" w:rsidR="0073236D" w:rsidRPr="0082412F" w:rsidRDefault="0073236D" w:rsidP="00732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right="-281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2,778,303</w:t>
            </w:r>
          </w:p>
        </w:tc>
        <w:tc>
          <w:tcPr>
            <w:tcW w:w="262" w:type="dxa"/>
            <w:shd w:val="clear" w:color="auto" w:fill="auto"/>
            <w:vAlign w:val="bottom"/>
          </w:tcPr>
          <w:p w14:paraId="4E5F7979" w14:textId="77777777" w:rsidR="0073236D" w:rsidRPr="0082412F" w:rsidRDefault="0073236D" w:rsidP="00732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8" w:type="dxa"/>
            <w:shd w:val="clear" w:color="auto" w:fill="auto"/>
            <w:vAlign w:val="bottom"/>
          </w:tcPr>
          <w:p w14:paraId="3FC3F884" w14:textId="7A59A3AB" w:rsidR="0073236D" w:rsidRPr="0082412F" w:rsidRDefault="0073236D" w:rsidP="00732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300" w:lineRule="exact"/>
              <w:ind w:right="-281"/>
              <w:rPr>
                <w:rFonts w:ascii="Angsana New" w:hAnsi="Angsana New"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sz w:val="26"/>
                <w:szCs w:val="26"/>
              </w:rPr>
              <w:t>2,014,558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C21A676" w14:textId="77777777" w:rsidR="0073236D" w:rsidRPr="0082412F" w:rsidRDefault="0073236D" w:rsidP="00732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4" w:type="dxa"/>
            <w:shd w:val="clear" w:color="auto" w:fill="auto"/>
            <w:vAlign w:val="bottom"/>
          </w:tcPr>
          <w:p w14:paraId="11FBD3CA" w14:textId="38D42522" w:rsidR="0073236D" w:rsidRPr="0082412F" w:rsidRDefault="0073236D" w:rsidP="00732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82412F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4F89479" w14:textId="77777777" w:rsidR="0073236D" w:rsidRPr="0082412F" w:rsidRDefault="0073236D" w:rsidP="00732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4" w:type="dxa"/>
            <w:shd w:val="clear" w:color="auto" w:fill="auto"/>
            <w:vAlign w:val="bottom"/>
          </w:tcPr>
          <w:p w14:paraId="4F64A040" w14:textId="77777777" w:rsidR="0073236D" w:rsidRPr="0082412F" w:rsidRDefault="0073236D" w:rsidP="00732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82412F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62649D3A" w14:textId="77777777" w:rsidR="0073236D" w:rsidRPr="0082412F" w:rsidRDefault="0073236D" w:rsidP="00732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48F09C14" w14:textId="6BE06819" w:rsidR="0073236D" w:rsidRPr="0082412F" w:rsidRDefault="0073236D" w:rsidP="00732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23,</w:t>
            </w:r>
            <w:r w:rsidR="00AA76C9">
              <w:rPr>
                <w:rFonts w:ascii="Angsana New" w:hAnsi="Angsana New"/>
                <w:sz w:val="26"/>
                <w:szCs w:val="26"/>
              </w:rPr>
              <w:t>3</w:t>
            </w:r>
            <w:r>
              <w:rPr>
                <w:rFonts w:ascii="Angsana New" w:hAnsi="Angsana New"/>
                <w:sz w:val="26"/>
                <w:szCs w:val="26"/>
              </w:rPr>
              <w:t>74,683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1A07538" w14:textId="77777777" w:rsidR="0073236D" w:rsidRPr="0082412F" w:rsidRDefault="0073236D" w:rsidP="00732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5" w:type="dxa"/>
            <w:shd w:val="clear" w:color="auto" w:fill="auto"/>
            <w:vAlign w:val="bottom"/>
          </w:tcPr>
          <w:p w14:paraId="13BDC9E7" w14:textId="3F58849D" w:rsidR="0073236D" w:rsidRPr="0082412F" w:rsidRDefault="0073236D" w:rsidP="00732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sz w:val="26"/>
                <w:szCs w:val="26"/>
              </w:rPr>
              <w:t>24,593,190</w:t>
            </w:r>
          </w:p>
        </w:tc>
      </w:tr>
      <w:tr w:rsidR="0073236D" w:rsidRPr="00B165D6" w14:paraId="42849539" w14:textId="77777777" w:rsidTr="00D62919">
        <w:trPr>
          <w:trHeight w:val="144"/>
        </w:trPr>
        <w:tc>
          <w:tcPr>
            <w:tcW w:w="3330" w:type="dxa"/>
            <w:shd w:val="clear" w:color="auto" w:fill="auto"/>
            <w:vAlign w:val="bottom"/>
          </w:tcPr>
          <w:p w14:paraId="145B8225" w14:textId="77777777" w:rsidR="0073236D" w:rsidRPr="0082412F" w:rsidRDefault="0073236D" w:rsidP="00732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 w:hanging="24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82412F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ตลอดช่วงเวลาหนึ่ง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9C7C84" w14:textId="19256766" w:rsidR="0073236D" w:rsidRPr="0082412F" w:rsidRDefault="0073236D" w:rsidP="00732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2,206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F619AD6" w14:textId="77777777" w:rsidR="0073236D" w:rsidRPr="0082412F" w:rsidRDefault="0073236D" w:rsidP="00732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7DD723" w14:textId="205972C0" w:rsidR="0073236D" w:rsidRPr="0082412F" w:rsidRDefault="0073236D" w:rsidP="00732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00" w:lineRule="exact"/>
              <w:ind w:right="-1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sz w:val="26"/>
                <w:szCs w:val="26"/>
              </w:rPr>
              <w:t>2,126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CB339EC" w14:textId="77777777" w:rsidR="0073236D" w:rsidRPr="0082412F" w:rsidRDefault="0073236D" w:rsidP="00732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C1F545" w14:textId="56E75ED2" w:rsidR="0073236D" w:rsidRPr="0082412F" w:rsidRDefault="0073236D" w:rsidP="00732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82412F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5EB0613" w14:textId="77777777" w:rsidR="0073236D" w:rsidRPr="0082412F" w:rsidRDefault="0073236D" w:rsidP="00732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54CE9D" w14:textId="77777777" w:rsidR="0073236D" w:rsidRPr="0082412F" w:rsidRDefault="0073236D" w:rsidP="00732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82412F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48709FF" w14:textId="77777777" w:rsidR="0073236D" w:rsidRPr="0082412F" w:rsidRDefault="0073236D" w:rsidP="00732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43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4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972E84" w14:textId="4A2A7B28" w:rsidR="0073236D" w:rsidRPr="0082412F" w:rsidRDefault="0073236D" w:rsidP="00732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right="-281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51,473</w:t>
            </w:r>
          </w:p>
        </w:tc>
        <w:tc>
          <w:tcPr>
            <w:tcW w:w="262" w:type="dxa"/>
            <w:shd w:val="clear" w:color="auto" w:fill="auto"/>
            <w:vAlign w:val="bottom"/>
          </w:tcPr>
          <w:p w14:paraId="11E03E3F" w14:textId="77777777" w:rsidR="0073236D" w:rsidRPr="0082412F" w:rsidRDefault="0073236D" w:rsidP="00732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C0A484" w14:textId="0D99887D" w:rsidR="0073236D" w:rsidRPr="0082412F" w:rsidRDefault="0073236D" w:rsidP="00732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300" w:lineRule="exact"/>
              <w:ind w:left="-90" w:right="-281"/>
              <w:rPr>
                <w:rFonts w:ascii="Angsana New" w:hAnsi="Angsana New"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sz w:val="26"/>
                <w:szCs w:val="26"/>
              </w:rPr>
              <w:t>45,983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3744D8C" w14:textId="77777777" w:rsidR="0073236D" w:rsidRPr="0082412F" w:rsidRDefault="0073236D" w:rsidP="00732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CFB56B" w14:textId="3DA14F69" w:rsidR="0073236D" w:rsidRPr="0082412F" w:rsidRDefault="0073236D" w:rsidP="00732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82412F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E6FC79B" w14:textId="77777777" w:rsidR="0073236D" w:rsidRPr="0082412F" w:rsidRDefault="0073236D" w:rsidP="00732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4930FD" w14:textId="77777777" w:rsidR="0073236D" w:rsidRPr="0082412F" w:rsidRDefault="0073236D" w:rsidP="00732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82412F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1FE95625" w14:textId="77777777" w:rsidR="0073236D" w:rsidRPr="0082412F" w:rsidRDefault="0073236D" w:rsidP="00732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9A8336" w14:textId="7D117D10" w:rsidR="0073236D" w:rsidRPr="0082412F" w:rsidRDefault="0073236D" w:rsidP="00732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53,679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3A88A2E" w14:textId="77777777" w:rsidR="0073236D" w:rsidRPr="0082412F" w:rsidRDefault="0073236D" w:rsidP="00732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C9DF34" w14:textId="701D2118" w:rsidR="0073236D" w:rsidRPr="0082412F" w:rsidRDefault="0073236D" w:rsidP="00732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300" w:lineRule="exact"/>
              <w:ind w:left="-114" w:right="-198"/>
              <w:rPr>
                <w:rFonts w:ascii="Angsana New" w:hAnsi="Angsana New"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sz w:val="26"/>
                <w:szCs w:val="26"/>
              </w:rPr>
              <w:t>48,109</w:t>
            </w:r>
          </w:p>
        </w:tc>
      </w:tr>
      <w:tr w:rsidR="0073236D" w:rsidRPr="00B165D6" w14:paraId="38923D50" w14:textId="77777777" w:rsidTr="00D62919">
        <w:trPr>
          <w:trHeight w:val="144"/>
        </w:trPr>
        <w:tc>
          <w:tcPr>
            <w:tcW w:w="3330" w:type="dxa"/>
            <w:shd w:val="clear" w:color="auto" w:fill="auto"/>
          </w:tcPr>
          <w:p w14:paraId="735D828C" w14:textId="77777777" w:rsidR="0073236D" w:rsidRPr="0082412F" w:rsidRDefault="0073236D" w:rsidP="00732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 w:hanging="24"/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</w:pPr>
            <w:r w:rsidRPr="0082412F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GB"/>
              </w:rPr>
              <w:t>รวมรายได้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56622B4" w14:textId="3F70CC26" w:rsidR="0073236D" w:rsidRPr="0082412F" w:rsidRDefault="0073236D" w:rsidP="00732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20,598,586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A4E3852" w14:textId="77777777" w:rsidR="0073236D" w:rsidRPr="0082412F" w:rsidRDefault="0073236D" w:rsidP="00732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5D36EF7" w14:textId="220A7102" w:rsidR="0073236D" w:rsidRPr="0082412F" w:rsidRDefault="0073236D" w:rsidP="00732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00" w:lineRule="exact"/>
              <w:ind w:right="-143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b/>
                <w:bCs/>
                <w:sz w:val="26"/>
                <w:szCs w:val="26"/>
              </w:rPr>
              <w:t>22,580,758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B54D704" w14:textId="77777777" w:rsidR="0073236D" w:rsidRPr="0082412F" w:rsidRDefault="0073236D" w:rsidP="00732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0C993C3" w14:textId="052D8000" w:rsidR="0073236D" w:rsidRPr="0082412F" w:rsidRDefault="0073236D" w:rsidP="00732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2412F">
              <w:rPr>
                <w:rFonts w:ascii="Angsana New" w:hAnsi="Angsana New" w:hint="cs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0367B7A" w14:textId="77777777" w:rsidR="0073236D" w:rsidRPr="0082412F" w:rsidRDefault="0073236D" w:rsidP="00732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52BD6C8" w14:textId="77777777" w:rsidR="0073236D" w:rsidRPr="0082412F" w:rsidRDefault="0073236D" w:rsidP="00732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2412F">
              <w:rPr>
                <w:rFonts w:ascii="Angsana New" w:hAnsi="Angsana New" w:hint="cs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DDB79DD" w14:textId="77777777" w:rsidR="0073236D" w:rsidRPr="0082412F" w:rsidRDefault="0073236D" w:rsidP="00732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7DF10DE" w14:textId="5AC39229" w:rsidR="0073236D" w:rsidRPr="0082412F" w:rsidRDefault="0073236D" w:rsidP="00732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right="-281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2,829,776</w:t>
            </w:r>
          </w:p>
        </w:tc>
        <w:tc>
          <w:tcPr>
            <w:tcW w:w="262" w:type="dxa"/>
            <w:shd w:val="clear" w:color="auto" w:fill="auto"/>
            <w:vAlign w:val="bottom"/>
          </w:tcPr>
          <w:p w14:paraId="6396D89B" w14:textId="77777777" w:rsidR="0073236D" w:rsidRPr="0082412F" w:rsidRDefault="0073236D" w:rsidP="00732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D00A8D9" w14:textId="1E6039F5" w:rsidR="0073236D" w:rsidRPr="0082412F" w:rsidRDefault="0073236D" w:rsidP="00732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300" w:lineRule="exact"/>
              <w:ind w:left="-90" w:right="-281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b/>
                <w:bCs/>
                <w:sz w:val="26"/>
                <w:szCs w:val="26"/>
              </w:rPr>
              <w:t>2,060,541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D5A4DF3" w14:textId="77777777" w:rsidR="0073236D" w:rsidRPr="0082412F" w:rsidRDefault="0073236D" w:rsidP="00732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C6D10D5" w14:textId="7070429D" w:rsidR="0073236D" w:rsidRPr="0082412F" w:rsidRDefault="0073236D" w:rsidP="00732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2412F">
              <w:rPr>
                <w:rFonts w:ascii="Angsana New" w:hAnsi="Angsana New" w:hint="cs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F2BA600" w14:textId="77777777" w:rsidR="0073236D" w:rsidRPr="0082412F" w:rsidRDefault="0073236D" w:rsidP="00732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88C3A0C" w14:textId="77777777" w:rsidR="0073236D" w:rsidRPr="0082412F" w:rsidRDefault="0073236D" w:rsidP="00732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2412F">
              <w:rPr>
                <w:rFonts w:ascii="Angsana New" w:hAnsi="Angsana New" w:hint="cs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269BB55A" w14:textId="77777777" w:rsidR="0073236D" w:rsidRPr="0082412F" w:rsidRDefault="0073236D" w:rsidP="00732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E89131D" w14:textId="22F7DAA1" w:rsidR="0073236D" w:rsidRPr="0082412F" w:rsidRDefault="0073236D" w:rsidP="00732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43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23,428,362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BAF1C13" w14:textId="77777777" w:rsidR="0073236D" w:rsidRPr="0082412F" w:rsidRDefault="0073236D" w:rsidP="00732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4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7D4C4E3" w14:textId="0E484D61" w:rsidR="0073236D" w:rsidRPr="0082412F" w:rsidRDefault="0073236D" w:rsidP="00732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300" w:lineRule="exact"/>
              <w:ind w:right="-14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16F57">
              <w:rPr>
                <w:rFonts w:ascii="Angsana New" w:hAnsi="Angsana New" w:hint="cs"/>
                <w:b/>
                <w:bCs/>
                <w:sz w:val="26"/>
                <w:szCs w:val="26"/>
              </w:rPr>
              <w:t>24,641,299</w:t>
            </w:r>
          </w:p>
        </w:tc>
      </w:tr>
    </w:tbl>
    <w:p w14:paraId="21C85C19" w14:textId="1E81FF3B" w:rsidR="00F631A4" w:rsidRDefault="00F631A4" w:rsidP="00CB18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7C292D3B" w14:textId="52B9367B" w:rsidR="00F631A4" w:rsidRDefault="00F631A4" w:rsidP="00CB18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4BAA607D" w14:textId="77777777" w:rsidR="00F631A4" w:rsidRDefault="00F631A4" w:rsidP="00CB18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cs/>
        </w:rPr>
        <w:sectPr w:rsidR="00F631A4" w:rsidSect="00F631A4">
          <w:headerReference w:type="default" r:id="rId10"/>
          <w:pgSz w:w="16840" w:h="11907" w:orient="landscape" w:code="9"/>
          <w:pgMar w:top="1152" w:right="691" w:bottom="1152" w:left="576" w:header="720" w:footer="720" w:gutter="0"/>
          <w:cols w:space="720"/>
          <w:docGrid w:linePitch="245"/>
        </w:sectPr>
      </w:pPr>
    </w:p>
    <w:p w14:paraId="05320967" w14:textId="14AAD068" w:rsidR="00CA2AFD" w:rsidRPr="0082412F" w:rsidRDefault="00524220" w:rsidP="000C5FA7">
      <w:pPr>
        <w:numPr>
          <w:ilvl w:val="0"/>
          <w:numId w:val="18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ind w:left="540" w:hanging="540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82412F">
        <w:rPr>
          <w:rFonts w:ascii="Angsana New" w:hAnsi="Angsana New" w:hint="cs"/>
          <w:b/>
          <w:bCs/>
          <w:sz w:val="30"/>
          <w:szCs w:val="30"/>
          <w:cs/>
          <w:lang w:val="th-TH"/>
        </w:rPr>
        <w:lastRenderedPageBreak/>
        <w:t>ภ</w:t>
      </w:r>
      <w:r w:rsidR="00B03387" w:rsidRPr="0082412F">
        <w:rPr>
          <w:rFonts w:ascii="Angsana New" w:hAnsi="Angsana New" w:hint="cs"/>
          <w:b/>
          <w:bCs/>
          <w:sz w:val="30"/>
          <w:szCs w:val="30"/>
          <w:cs/>
          <w:lang w:val="th-TH"/>
        </w:rPr>
        <w:t>าษีเงินได้</w:t>
      </w:r>
    </w:p>
    <w:p w14:paraId="6B9F6472" w14:textId="77777777" w:rsidR="007619D7" w:rsidRPr="0082412F" w:rsidRDefault="007619D7" w:rsidP="00D824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6063CB2D" w14:textId="47A76F88" w:rsidR="00577499" w:rsidRDefault="00C65645" w:rsidP="00D824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65645">
        <w:rPr>
          <w:rFonts w:ascii="Angsana New" w:hAnsi="Angsana New"/>
          <w:sz w:val="30"/>
          <w:szCs w:val="30"/>
          <w:cs/>
        </w:rPr>
        <w:t xml:space="preserve">การรับรู้ภาษีเงินได้ขึ้นอยู่กับการประมาณการที่ดีที่สุดของฝ่ายบริหารเกี่ยวกับอัตราภาษีเงินได้ประจำปีถัวเฉลี่ยถ่วงน้ำหนักที่คาดไว้สำหรับปีทางการเงินเต็มปีที่ใช้กับรายได้ก่อนภาษีเงินได้ของงวดระหว่างกาล ทั้งนี้ ภาษีเงินได้ของกลุ่มบริษัทในการดำเนินงานต่อเนื่องเป็นระยะเวลาเก้าเดือนสิ้นสุดวันที่ </w:t>
      </w:r>
      <w:r w:rsidR="0086619D" w:rsidRPr="0086619D">
        <w:rPr>
          <w:rFonts w:ascii="Angsana New" w:hAnsi="Angsana New"/>
          <w:sz w:val="30"/>
          <w:szCs w:val="30"/>
        </w:rPr>
        <w:t>30</w:t>
      </w:r>
      <w:r w:rsidRPr="00C65645">
        <w:rPr>
          <w:rFonts w:ascii="Angsana New" w:hAnsi="Angsana New"/>
          <w:sz w:val="30"/>
          <w:szCs w:val="30"/>
          <w:cs/>
        </w:rPr>
        <w:t xml:space="preserve"> กันยายน </w:t>
      </w:r>
      <w:r w:rsidR="0086619D" w:rsidRPr="0086619D">
        <w:rPr>
          <w:rFonts w:ascii="Angsana New" w:hAnsi="Angsana New"/>
          <w:sz w:val="30"/>
          <w:szCs w:val="30"/>
        </w:rPr>
        <w:t>2564</w:t>
      </w:r>
      <w:r w:rsidRPr="00C65645">
        <w:rPr>
          <w:rFonts w:ascii="Angsana New" w:hAnsi="Angsana New"/>
          <w:sz w:val="30"/>
          <w:szCs w:val="30"/>
          <w:cs/>
        </w:rPr>
        <w:t xml:space="preserve"> แสดงเป็นค่าใช้จ่ายภาษีเงินได้ร้อยละ </w:t>
      </w:r>
      <w:r w:rsidR="0086619D" w:rsidRPr="00DB71A4">
        <w:rPr>
          <w:rFonts w:ascii="Angsana New" w:hAnsi="Angsana New" w:hint="cs"/>
          <w:sz w:val="30"/>
          <w:szCs w:val="30"/>
        </w:rPr>
        <w:t>1</w:t>
      </w:r>
      <w:r w:rsidRPr="00C65645">
        <w:rPr>
          <w:rFonts w:ascii="Angsana New" w:hAnsi="Angsana New"/>
          <w:sz w:val="30"/>
          <w:szCs w:val="30"/>
          <w:cs/>
        </w:rPr>
        <w:t>.</w:t>
      </w:r>
      <w:r w:rsidR="0086619D" w:rsidRPr="0086619D">
        <w:rPr>
          <w:rFonts w:ascii="Angsana New" w:hAnsi="Angsana New"/>
          <w:sz w:val="30"/>
          <w:szCs w:val="30"/>
        </w:rPr>
        <w:t>11</w:t>
      </w:r>
      <w:r w:rsidRPr="00C65645">
        <w:rPr>
          <w:rFonts w:ascii="Angsana New" w:hAnsi="Angsana New"/>
          <w:sz w:val="30"/>
          <w:szCs w:val="30"/>
          <w:cs/>
        </w:rPr>
        <w:t xml:space="preserve"> (</w:t>
      </w:r>
      <w:r w:rsidR="0086619D" w:rsidRPr="0086619D">
        <w:rPr>
          <w:rFonts w:ascii="Angsana New" w:hAnsi="Angsana New" w:hint="cs"/>
          <w:i/>
          <w:iCs/>
          <w:sz w:val="30"/>
          <w:szCs w:val="30"/>
        </w:rPr>
        <w:t>3</w:t>
      </w:r>
      <w:r w:rsidR="0086619D" w:rsidRPr="0086619D">
        <w:rPr>
          <w:rFonts w:ascii="Angsana New" w:hAnsi="Angsana New"/>
          <w:i/>
          <w:iCs/>
          <w:sz w:val="30"/>
          <w:szCs w:val="30"/>
        </w:rPr>
        <w:t>0</w:t>
      </w:r>
      <w:r w:rsidRPr="00C65645">
        <w:rPr>
          <w:rFonts w:ascii="Angsana New" w:hAnsi="Angsana New"/>
          <w:i/>
          <w:iCs/>
          <w:sz w:val="30"/>
          <w:szCs w:val="30"/>
          <w:cs/>
        </w:rPr>
        <w:t xml:space="preserve"> กันยายน </w:t>
      </w:r>
      <w:r w:rsidR="0086619D" w:rsidRPr="0086619D">
        <w:rPr>
          <w:rFonts w:ascii="Angsana New" w:hAnsi="Angsana New"/>
          <w:i/>
          <w:iCs/>
          <w:sz w:val="30"/>
          <w:szCs w:val="30"/>
        </w:rPr>
        <w:t>2563</w:t>
      </w:r>
      <w:r w:rsidRPr="00C65645">
        <w:rPr>
          <w:rFonts w:ascii="Angsana New" w:hAnsi="Angsana New"/>
          <w:i/>
          <w:iCs/>
          <w:sz w:val="30"/>
          <w:szCs w:val="30"/>
          <w:cs/>
        </w:rPr>
        <w:t xml:space="preserve">: ร้อยละ </w:t>
      </w:r>
      <w:r w:rsidR="0086619D" w:rsidRPr="0086619D">
        <w:rPr>
          <w:rFonts w:ascii="Angsana New" w:hAnsi="Angsana New"/>
          <w:i/>
          <w:iCs/>
          <w:sz w:val="30"/>
          <w:szCs w:val="30"/>
        </w:rPr>
        <w:t>5</w:t>
      </w:r>
      <w:r w:rsidRPr="00C65645">
        <w:rPr>
          <w:rFonts w:ascii="Angsana New" w:hAnsi="Angsana New"/>
          <w:i/>
          <w:iCs/>
          <w:sz w:val="30"/>
          <w:szCs w:val="30"/>
          <w:cs/>
        </w:rPr>
        <w:t>.</w:t>
      </w:r>
      <w:r w:rsidR="0086619D" w:rsidRPr="0086619D">
        <w:rPr>
          <w:rFonts w:ascii="Angsana New" w:hAnsi="Angsana New"/>
          <w:i/>
          <w:iCs/>
          <w:sz w:val="30"/>
          <w:szCs w:val="30"/>
        </w:rPr>
        <w:t>23</w:t>
      </w:r>
      <w:r w:rsidRPr="00C65645">
        <w:rPr>
          <w:rFonts w:ascii="Angsana New" w:hAnsi="Angsana New"/>
          <w:sz w:val="30"/>
          <w:szCs w:val="30"/>
          <w:cs/>
        </w:rPr>
        <w:t>) ซึ่งมีสาเหตุหลักจากรายจ่ายทางภาษีและการใช้ประโยชน์จากผลขาดทุนสะสมทางภาษี</w:t>
      </w:r>
    </w:p>
    <w:p w14:paraId="366C1943" w14:textId="77777777" w:rsidR="00C65645" w:rsidRPr="00D82417" w:rsidRDefault="00C65645" w:rsidP="00D824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hint="cs"/>
          <w:sz w:val="30"/>
          <w:szCs w:val="30"/>
          <w:cs/>
          <w:lang w:val="th-TH"/>
        </w:rPr>
      </w:pPr>
    </w:p>
    <w:p w14:paraId="1C66E1C0" w14:textId="6F990FE0" w:rsidR="00557B3E" w:rsidRPr="006B6B1C" w:rsidRDefault="00557B3E" w:rsidP="000C5FA7">
      <w:pPr>
        <w:numPr>
          <w:ilvl w:val="0"/>
          <w:numId w:val="18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ind w:left="540" w:hanging="540"/>
        <w:rPr>
          <w:rFonts w:ascii="Angsana New" w:hAnsi="Angsana New"/>
          <w:b/>
          <w:bCs/>
          <w:sz w:val="30"/>
          <w:szCs w:val="30"/>
          <w:lang w:val="th-TH"/>
        </w:rPr>
      </w:pPr>
      <w:r w:rsidRPr="006B6B1C">
        <w:rPr>
          <w:rFonts w:ascii="Angsana New" w:hAnsi="Angsana New" w:hint="cs"/>
          <w:b/>
          <w:bCs/>
          <w:sz w:val="30"/>
          <w:szCs w:val="30"/>
          <w:cs/>
          <w:lang w:val="th-TH"/>
        </w:rPr>
        <w:t>เงินปันผล</w:t>
      </w:r>
    </w:p>
    <w:p w14:paraId="339E37E3" w14:textId="26A9D549" w:rsidR="00AD02AE" w:rsidRPr="00D82417" w:rsidRDefault="00AD02AE" w:rsidP="00D824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  <w:lang w:val="th-TH"/>
        </w:rPr>
      </w:pPr>
    </w:p>
    <w:p w14:paraId="09ACAF45" w14:textId="0C54ADC5" w:rsidR="00873E1D" w:rsidRDefault="00D8428A" w:rsidP="00D824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D8428A">
        <w:rPr>
          <w:rFonts w:ascii="Angsana New" w:hAnsi="Angsana New"/>
          <w:sz w:val="30"/>
          <w:szCs w:val="30"/>
          <w:cs/>
        </w:rPr>
        <w:t xml:space="preserve">รายละเอียดเงินปันผลในระหว่างปี </w:t>
      </w:r>
      <w:r w:rsidR="00654AD1" w:rsidRPr="00654AD1">
        <w:rPr>
          <w:rFonts w:ascii="Angsana New" w:hAnsi="Angsana New"/>
          <w:sz w:val="30"/>
          <w:szCs w:val="30"/>
        </w:rPr>
        <w:t>2564</w:t>
      </w:r>
      <w:r w:rsidRPr="00D8428A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14:paraId="0AAE8E75" w14:textId="77777777" w:rsidR="00D8428A" w:rsidRPr="00D82417" w:rsidRDefault="00D8428A" w:rsidP="00D824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  <w:lang w:val="th-TH"/>
        </w:rPr>
      </w:pPr>
    </w:p>
    <w:tbl>
      <w:tblPr>
        <w:tblStyle w:val="TableGrid"/>
        <w:tblW w:w="9342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30"/>
        <w:gridCol w:w="1620"/>
        <w:gridCol w:w="1530"/>
        <w:gridCol w:w="1260"/>
        <w:gridCol w:w="236"/>
        <w:gridCol w:w="1366"/>
      </w:tblGrid>
      <w:tr w:rsidR="00CF5852" w:rsidRPr="00D246FB" w14:paraId="28D48A5A" w14:textId="77777777" w:rsidTr="00D62919">
        <w:trPr>
          <w:tblHeader/>
        </w:trPr>
        <w:tc>
          <w:tcPr>
            <w:tcW w:w="3330" w:type="dxa"/>
            <w:vAlign w:val="bottom"/>
          </w:tcPr>
          <w:p w14:paraId="11CC6DF9" w14:textId="77777777" w:rsidR="00CF5852" w:rsidRPr="00D246FB" w:rsidRDefault="00CF5852" w:rsidP="00D62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6AA39C55" w14:textId="77777777" w:rsidR="00CF5852" w:rsidRPr="00D246FB" w:rsidRDefault="00CF5852" w:rsidP="00D62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246FB">
              <w:rPr>
                <w:rFonts w:ascii="Angsana New" w:hAnsi="Angsana New" w:hint="cs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530" w:type="dxa"/>
            <w:vAlign w:val="bottom"/>
          </w:tcPr>
          <w:p w14:paraId="21B14F88" w14:textId="77777777" w:rsidR="00CF5852" w:rsidRPr="00D246FB" w:rsidRDefault="00CF5852" w:rsidP="00D62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246FB">
              <w:rPr>
                <w:rFonts w:ascii="Angsana New" w:hAnsi="Angsana New" w:hint="cs"/>
                <w:sz w:val="30"/>
                <w:szCs w:val="30"/>
                <w:cs/>
              </w:rPr>
              <w:t>กำหนดจ่าย</w:t>
            </w:r>
          </w:p>
          <w:p w14:paraId="2A44E867" w14:textId="77777777" w:rsidR="00CF5852" w:rsidRPr="00D246FB" w:rsidRDefault="00CF5852" w:rsidP="00D62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246FB">
              <w:rPr>
                <w:rFonts w:ascii="Angsana New" w:hAnsi="Angsana New" w:hint="cs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260" w:type="dxa"/>
            <w:vAlign w:val="bottom"/>
          </w:tcPr>
          <w:p w14:paraId="309482A6" w14:textId="77777777" w:rsidR="00CF5852" w:rsidRPr="00D246FB" w:rsidRDefault="00CF5852" w:rsidP="00D62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246FB">
              <w:rPr>
                <w:rFonts w:ascii="Angsana New" w:hAnsi="Angsana New" w:hint="cs"/>
                <w:sz w:val="30"/>
                <w:szCs w:val="30"/>
                <w:cs/>
              </w:rPr>
              <w:t>อัตราเงินปันผลต่อหุ้น</w:t>
            </w:r>
          </w:p>
        </w:tc>
        <w:tc>
          <w:tcPr>
            <w:tcW w:w="236" w:type="dxa"/>
            <w:vAlign w:val="bottom"/>
          </w:tcPr>
          <w:p w14:paraId="4C64DBDE" w14:textId="77777777" w:rsidR="00CF5852" w:rsidRPr="00D742A7" w:rsidRDefault="00CF5852" w:rsidP="00D62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66" w:type="dxa"/>
            <w:vAlign w:val="bottom"/>
          </w:tcPr>
          <w:p w14:paraId="5453AB04" w14:textId="77777777" w:rsidR="00CF5852" w:rsidRPr="00D246FB" w:rsidDel="00D43E7A" w:rsidRDefault="00CF5852" w:rsidP="00D62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246FB">
              <w:rPr>
                <w:rFonts w:ascii="Angsana New" w:hAnsi="Angsana New" w:hint="cs"/>
                <w:sz w:val="30"/>
                <w:szCs w:val="30"/>
                <w:cs/>
              </w:rPr>
              <w:t>จำนวนเงิน</w:t>
            </w:r>
          </w:p>
        </w:tc>
      </w:tr>
      <w:tr w:rsidR="00CF5852" w:rsidRPr="00D246FB" w14:paraId="43B563DC" w14:textId="77777777" w:rsidTr="00D62919">
        <w:trPr>
          <w:tblHeader/>
        </w:trPr>
        <w:tc>
          <w:tcPr>
            <w:tcW w:w="3330" w:type="dxa"/>
            <w:vAlign w:val="bottom"/>
          </w:tcPr>
          <w:p w14:paraId="7CCC66A0" w14:textId="77777777" w:rsidR="00CF5852" w:rsidRPr="00D246FB" w:rsidRDefault="00CF5852" w:rsidP="00D62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  <w:vAlign w:val="bottom"/>
          </w:tcPr>
          <w:p w14:paraId="4889F05A" w14:textId="77777777" w:rsidR="00CF5852" w:rsidRPr="00D246FB" w:rsidRDefault="00CF5852" w:rsidP="00D62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6ED679A5" w14:textId="77777777" w:rsidR="00CF5852" w:rsidRPr="00D246FB" w:rsidRDefault="00CF5852" w:rsidP="00D62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35059DB0" w14:textId="77777777" w:rsidR="00CF5852" w:rsidRPr="00D246FB" w:rsidRDefault="00CF5852" w:rsidP="00D62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246F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6" w:type="dxa"/>
            <w:vAlign w:val="bottom"/>
          </w:tcPr>
          <w:p w14:paraId="337F2E66" w14:textId="77777777" w:rsidR="00CF5852" w:rsidRPr="00D742A7" w:rsidRDefault="00CF5852" w:rsidP="00D62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66" w:type="dxa"/>
            <w:vAlign w:val="bottom"/>
          </w:tcPr>
          <w:p w14:paraId="3123C125" w14:textId="77777777" w:rsidR="00CF5852" w:rsidRPr="00D246FB" w:rsidRDefault="00CF5852" w:rsidP="00D62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D246F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CF5852" w:rsidRPr="00D246FB" w14:paraId="16E96FBB" w14:textId="77777777" w:rsidTr="00D62919">
        <w:tc>
          <w:tcPr>
            <w:tcW w:w="3330" w:type="dxa"/>
            <w:vAlign w:val="bottom"/>
          </w:tcPr>
          <w:p w14:paraId="0C1E51FE" w14:textId="685EF359" w:rsidR="00CF5852" w:rsidRPr="00D246FB" w:rsidRDefault="00CF5852" w:rsidP="00CF58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246FB">
              <w:rPr>
                <w:rFonts w:ascii="Angsana New" w:hAnsi="Angsana New" w:hint="cs"/>
                <w:sz w:val="30"/>
                <w:szCs w:val="30"/>
                <w:cs/>
              </w:rPr>
              <w:t xml:space="preserve">เงินปันผลประจำปีสำหรับปี </w:t>
            </w:r>
            <w:r w:rsidRPr="00DB71A4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620" w:type="dxa"/>
            <w:vAlign w:val="bottom"/>
          </w:tcPr>
          <w:p w14:paraId="023C4057" w14:textId="7C023296" w:rsidR="00CF5852" w:rsidRPr="00D246FB" w:rsidRDefault="00CF5852" w:rsidP="00CF58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5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เมษายน </w:t>
            </w: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530" w:type="dxa"/>
            <w:vAlign w:val="bottom"/>
          </w:tcPr>
          <w:p w14:paraId="5C7CEC85" w14:textId="4A070B7D" w:rsidR="00CF5852" w:rsidRPr="00D246FB" w:rsidRDefault="00CF5852" w:rsidP="00CF58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เมษายน </w:t>
            </w: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260" w:type="dxa"/>
            <w:vAlign w:val="bottom"/>
          </w:tcPr>
          <w:p w14:paraId="3F8A9CE2" w14:textId="77777777" w:rsidR="00CF5852" w:rsidRPr="00D246FB" w:rsidRDefault="00CF5852" w:rsidP="00CF5852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B71A4">
              <w:rPr>
                <w:rFonts w:ascii="Angsana New" w:hAnsi="Angsana New" w:hint="cs"/>
                <w:sz w:val="30"/>
                <w:szCs w:val="30"/>
                <w:lang w:val="en-US" w:bidi="th-TH"/>
              </w:rPr>
              <w:t>2</w:t>
            </w:r>
            <w:r w:rsidRPr="00D246FB">
              <w:rPr>
                <w:rFonts w:ascii="Angsana New" w:hAnsi="Angsana New" w:hint="cs"/>
                <w:sz w:val="30"/>
                <w:szCs w:val="30"/>
                <w:lang w:val="en-US" w:bidi="th-TH"/>
              </w:rPr>
              <w:t>.</w:t>
            </w:r>
            <w:r w:rsidRPr="00DB71A4">
              <w:rPr>
                <w:rFonts w:ascii="Angsana New" w:hAnsi="Angsana New" w:hint="cs"/>
                <w:sz w:val="30"/>
                <w:szCs w:val="30"/>
                <w:lang w:val="en-US" w:bidi="th-TH"/>
              </w:rPr>
              <w:t>40</w:t>
            </w:r>
          </w:p>
        </w:tc>
        <w:tc>
          <w:tcPr>
            <w:tcW w:w="236" w:type="dxa"/>
            <w:vAlign w:val="bottom"/>
          </w:tcPr>
          <w:p w14:paraId="43B17087" w14:textId="77777777" w:rsidR="00CF5852" w:rsidRPr="00D742A7" w:rsidRDefault="00CF5852" w:rsidP="00CF58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66" w:type="dxa"/>
            <w:vAlign w:val="bottom"/>
          </w:tcPr>
          <w:p w14:paraId="0936D080" w14:textId="77777777" w:rsidR="00CF5852" w:rsidRPr="00D246FB" w:rsidRDefault="00CF5852" w:rsidP="00CF5852">
            <w:pPr>
              <w:pStyle w:val="acctfourfigures"/>
              <w:tabs>
                <w:tab w:val="clear" w:pos="765"/>
                <w:tab w:val="decimal" w:pos="106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B71A4">
              <w:rPr>
                <w:rFonts w:ascii="Angsana New" w:hAnsi="Angsana New" w:hint="cs"/>
                <w:sz w:val="30"/>
                <w:szCs w:val="30"/>
                <w:lang w:val="en-US" w:bidi="th-TH"/>
              </w:rPr>
              <w:t>3</w:t>
            </w:r>
            <w:r w:rsidRPr="00D246FB">
              <w:rPr>
                <w:rFonts w:ascii="Angsana New" w:hAnsi="Angsana New" w:hint="cs"/>
                <w:sz w:val="30"/>
                <w:szCs w:val="30"/>
                <w:lang w:val="en-US" w:bidi="th-TH"/>
              </w:rPr>
              <w:t>,</w:t>
            </w:r>
            <w:r w:rsidRPr="00DB71A4">
              <w:rPr>
                <w:rFonts w:ascii="Angsana New" w:hAnsi="Angsana New" w:hint="cs"/>
                <w:sz w:val="30"/>
                <w:szCs w:val="30"/>
                <w:lang w:val="en-US" w:bidi="th-TH"/>
              </w:rPr>
              <w:t>480</w:t>
            </w:r>
          </w:p>
        </w:tc>
      </w:tr>
      <w:tr w:rsidR="00CF5852" w:rsidRPr="00D246FB" w14:paraId="6EB2D31C" w14:textId="77777777" w:rsidTr="001D2356">
        <w:tc>
          <w:tcPr>
            <w:tcW w:w="3330" w:type="dxa"/>
            <w:vAlign w:val="bottom"/>
          </w:tcPr>
          <w:p w14:paraId="14701960" w14:textId="34CC498E" w:rsidR="00CF5852" w:rsidRPr="00D246FB" w:rsidRDefault="00CF5852" w:rsidP="00CF58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</w:rPr>
            </w:pPr>
            <w:r w:rsidRPr="00D246FB">
              <w:rPr>
                <w:rFonts w:ascii="Angsana New" w:hAnsi="Angsana New" w:hint="cs"/>
                <w:sz w:val="30"/>
                <w:szCs w:val="30"/>
                <w:cs/>
              </w:rPr>
              <w:t xml:space="preserve">เงินปันผลระหว่างกาลสำหรับปี </w:t>
            </w:r>
            <w:r w:rsidRPr="00DB71A4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620" w:type="dxa"/>
            <w:vAlign w:val="bottom"/>
          </w:tcPr>
          <w:p w14:paraId="2B8A3372" w14:textId="0040929B" w:rsidR="00CF5852" w:rsidRPr="00D246FB" w:rsidRDefault="00CF5852" w:rsidP="00CF58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71A4">
              <w:rPr>
                <w:rFonts w:ascii="Angsana New" w:hAnsi="Angsana New" w:hint="cs"/>
                <w:sz w:val="30"/>
                <w:szCs w:val="30"/>
              </w:rPr>
              <w:t>24</w:t>
            </w:r>
            <w:r w:rsidRPr="00D246FB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D246FB">
              <w:rPr>
                <w:rFonts w:ascii="Angsana New" w:hAnsi="Angsana New" w:hint="cs"/>
                <w:sz w:val="30"/>
                <w:szCs w:val="30"/>
                <w:cs/>
              </w:rPr>
              <w:t xml:space="preserve">สิงหาคม </w:t>
            </w:r>
            <w:r w:rsidRPr="00DB71A4">
              <w:rPr>
                <w:rFonts w:ascii="Angsana New" w:hAnsi="Angsana New" w:hint="cs"/>
                <w:sz w:val="30"/>
                <w:szCs w:val="30"/>
              </w:rPr>
              <w:t>2563</w:t>
            </w:r>
          </w:p>
        </w:tc>
        <w:tc>
          <w:tcPr>
            <w:tcW w:w="1530" w:type="dxa"/>
            <w:vAlign w:val="bottom"/>
          </w:tcPr>
          <w:p w14:paraId="6FE45F66" w14:textId="177E3BBB" w:rsidR="00CF5852" w:rsidRPr="00D246FB" w:rsidRDefault="00CF5852" w:rsidP="00CF58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246FB">
              <w:rPr>
                <w:rFonts w:ascii="Angsana New" w:hAnsi="Angsana New" w:hint="cs"/>
                <w:sz w:val="30"/>
                <w:szCs w:val="30"/>
                <w:cs/>
              </w:rPr>
              <w:t xml:space="preserve">กันยายน </w:t>
            </w:r>
            <w:r w:rsidRPr="00DB71A4">
              <w:rPr>
                <w:rFonts w:ascii="Angsana New" w:hAnsi="Angsana New" w:hint="cs"/>
                <w:sz w:val="30"/>
                <w:szCs w:val="30"/>
              </w:rPr>
              <w:t>2563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272CB4BB" w14:textId="77777777" w:rsidR="00CF5852" w:rsidRPr="00D246FB" w:rsidRDefault="00CF5852" w:rsidP="00CF5852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246FB">
              <w:rPr>
                <w:rFonts w:ascii="Angsana New" w:hAnsi="Angsana New" w:hint="cs"/>
                <w:sz w:val="30"/>
                <w:szCs w:val="30"/>
                <w:lang w:val="en-US" w:bidi="th-TH"/>
              </w:rPr>
              <w:t>(</w:t>
            </w:r>
            <w:r w:rsidRPr="00DB71A4">
              <w:rPr>
                <w:rFonts w:ascii="Angsana New" w:hAnsi="Angsana New" w:hint="cs"/>
                <w:sz w:val="30"/>
                <w:szCs w:val="30"/>
                <w:lang w:val="en-US" w:bidi="th-TH"/>
              </w:rPr>
              <w:t>1</w:t>
            </w:r>
            <w:r w:rsidRPr="00D246FB">
              <w:rPr>
                <w:rFonts w:ascii="Angsana New" w:hAnsi="Angsana New" w:hint="cs"/>
                <w:sz w:val="30"/>
                <w:szCs w:val="30"/>
                <w:lang w:val="en-US" w:bidi="th-TH"/>
              </w:rPr>
              <w:t>.</w:t>
            </w:r>
            <w:r w:rsidRPr="00DB71A4">
              <w:rPr>
                <w:rFonts w:ascii="Angsana New" w:hAnsi="Angsana New" w:hint="cs"/>
                <w:sz w:val="30"/>
                <w:szCs w:val="30"/>
                <w:lang w:val="en-US" w:bidi="th-TH"/>
              </w:rPr>
              <w:t>15</w:t>
            </w:r>
            <w:r w:rsidRPr="00D246FB">
              <w:rPr>
                <w:rFonts w:ascii="Angsana New" w:hAnsi="Angsana New" w:hint="cs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6" w:type="dxa"/>
            <w:vAlign w:val="bottom"/>
          </w:tcPr>
          <w:p w14:paraId="791E3A54" w14:textId="77777777" w:rsidR="00CF5852" w:rsidRPr="00D742A7" w:rsidRDefault="00CF5852" w:rsidP="00CF58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66" w:type="dxa"/>
            <w:tcBorders>
              <w:bottom w:val="single" w:sz="4" w:space="0" w:color="auto"/>
            </w:tcBorders>
            <w:vAlign w:val="bottom"/>
          </w:tcPr>
          <w:p w14:paraId="17B0A4E6" w14:textId="77777777" w:rsidR="00CF5852" w:rsidRPr="00D246FB" w:rsidRDefault="00CF5852" w:rsidP="00CF5852">
            <w:pPr>
              <w:pStyle w:val="acctfourfigures"/>
              <w:tabs>
                <w:tab w:val="clear" w:pos="765"/>
                <w:tab w:val="decimal" w:pos="106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246FB">
              <w:rPr>
                <w:rFonts w:ascii="Angsana New" w:hAnsi="Angsana New" w:hint="cs"/>
                <w:sz w:val="30"/>
                <w:szCs w:val="30"/>
                <w:lang w:val="en-US" w:bidi="th-TH"/>
              </w:rPr>
              <w:t>(</w:t>
            </w:r>
            <w:r w:rsidRPr="00DB71A4">
              <w:rPr>
                <w:rFonts w:ascii="Angsana New" w:hAnsi="Angsana New" w:hint="cs"/>
                <w:sz w:val="30"/>
                <w:szCs w:val="30"/>
                <w:lang w:val="en-US" w:bidi="th-TH"/>
              </w:rPr>
              <w:t>1</w:t>
            </w:r>
            <w:r w:rsidRPr="00D246FB">
              <w:rPr>
                <w:rFonts w:ascii="Angsana New" w:hAnsi="Angsana New" w:hint="cs"/>
                <w:sz w:val="30"/>
                <w:szCs w:val="30"/>
                <w:lang w:val="en-US" w:bidi="th-TH"/>
              </w:rPr>
              <w:t>,</w:t>
            </w:r>
            <w:r w:rsidRPr="00DB71A4">
              <w:rPr>
                <w:rFonts w:ascii="Angsana New" w:hAnsi="Angsana New" w:hint="cs"/>
                <w:sz w:val="30"/>
                <w:szCs w:val="30"/>
                <w:lang w:val="en-US" w:bidi="th-TH"/>
              </w:rPr>
              <w:t>667</w:t>
            </w:r>
            <w:r w:rsidRPr="00D246FB">
              <w:rPr>
                <w:rFonts w:ascii="Angsana New" w:hAnsi="Angsana New" w:hint="cs"/>
                <w:sz w:val="30"/>
                <w:szCs w:val="30"/>
                <w:lang w:val="en-US" w:bidi="th-TH"/>
              </w:rPr>
              <w:t>)</w:t>
            </w:r>
          </w:p>
        </w:tc>
      </w:tr>
      <w:tr w:rsidR="00CF5852" w:rsidRPr="00D246FB" w14:paraId="3A220AC9" w14:textId="77777777" w:rsidTr="001D2356">
        <w:tc>
          <w:tcPr>
            <w:tcW w:w="3330" w:type="dxa"/>
            <w:vAlign w:val="bottom"/>
          </w:tcPr>
          <w:p w14:paraId="57E44D00" w14:textId="2C77E38B" w:rsidR="00CF5852" w:rsidRPr="00D246FB" w:rsidRDefault="00CF5852" w:rsidP="00CF58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</w:rPr>
            </w:pPr>
            <w:r w:rsidRPr="00D246FB">
              <w:rPr>
                <w:rFonts w:ascii="Angsana New" w:hAnsi="Angsana New" w:hint="cs"/>
                <w:sz w:val="30"/>
                <w:szCs w:val="30"/>
                <w:cs/>
              </w:rPr>
              <w:t>เงินปันผลที่จ่ายเพิ่ม</w:t>
            </w:r>
          </w:p>
        </w:tc>
        <w:tc>
          <w:tcPr>
            <w:tcW w:w="1620" w:type="dxa"/>
            <w:vAlign w:val="bottom"/>
          </w:tcPr>
          <w:p w14:paraId="6C6AECD6" w14:textId="1E362BFB" w:rsidR="00CF5852" w:rsidRPr="00D246FB" w:rsidRDefault="00CF5852" w:rsidP="00CF58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5D0CC6E6" w14:textId="41741AD5" w:rsidR="00CF5852" w:rsidRPr="00D246FB" w:rsidRDefault="00CF5852" w:rsidP="00CF58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4E375AD1" w14:textId="77777777" w:rsidR="00CF5852" w:rsidRPr="00D246FB" w:rsidRDefault="00CF5852" w:rsidP="00CF5852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B71A4">
              <w:rPr>
                <w:rFonts w:ascii="Angsana New" w:hAnsi="Angsana New" w:hint="cs"/>
                <w:sz w:val="30"/>
                <w:szCs w:val="30"/>
                <w:lang w:val="en-US" w:bidi="th-TH"/>
              </w:rPr>
              <w:t>1</w:t>
            </w:r>
            <w:r w:rsidRPr="00D246FB">
              <w:rPr>
                <w:rFonts w:ascii="Angsana New" w:hAnsi="Angsana New" w:hint="cs"/>
                <w:sz w:val="30"/>
                <w:szCs w:val="30"/>
                <w:lang w:val="en-US" w:bidi="th-TH"/>
              </w:rPr>
              <w:t>.</w:t>
            </w:r>
            <w:r w:rsidRPr="00DB71A4">
              <w:rPr>
                <w:rFonts w:ascii="Angsana New" w:hAnsi="Angsana New" w:hint="cs"/>
                <w:sz w:val="30"/>
                <w:szCs w:val="30"/>
                <w:lang w:val="en-US" w:bidi="th-TH"/>
              </w:rPr>
              <w:t>25</w:t>
            </w:r>
          </w:p>
        </w:tc>
        <w:tc>
          <w:tcPr>
            <w:tcW w:w="236" w:type="dxa"/>
            <w:vAlign w:val="bottom"/>
          </w:tcPr>
          <w:p w14:paraId="3CA3E808" w14:textId="77777777" w:rsidR="00CF5852" w:rsidRPr="00D742A7" w:rsidRDefault="00CF5852" w:rsidP="00CF58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66" w:type="dxa"/>
            <w:tcBorders>
              <w:top w:val="single" w:sz="4" w:space="0" w:color="auto"/>
            </w:tcBorders>
            <w:vAlign w:val="bottom"/>
          </w:tcPr>
          <w:p w14:paraId="77094827" w14:textId="77777777" w:rsidR="00CF5852" w:rsidRPr="00D246FB" w:rsidRDefault="00CF5852" w:rsidP="00CF5852">
            <w:pPr>
              <w:pStyle w:val="acctfourfigures"/>
              <w:tabs>
                <w:tab w:val="clear" w:pos="765"/>
                <w:tab w:val="decimal" w:pos="106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B71A4">
              <w:rPr>
                <w:rFonts w:ascii="Angsana New" w:hAnsi="Angsana New" w:hint="cs"/>
                <w:sz w:val="30"/>
                <w:szCs w:val="30"/>
                <w:lang w:val="en-US" w:bidi="th-TH"/>
              </w:rPr>
              <w:t>1</w:t>
            </w:r>
            <w:r w:rsidRPr="00D246FB">
              <w:rPr>
                <w:rFonts w:ascii="Angsana New" w:hAnsi="Angsana New" w:hint="cs"/>
                <w:sz w:val="30"/>
                <w:szCs w:val="30"/>
                <w:lang w:val="en-US" w:bidi="th-TH"/>
              </w:rPr>
              <w:t>,</w:t>
            </w:r>
            <w:r w:rsidRPr="00DB71A4">
              <w:rPr>
                <w:rFonts w:ascii="Angsana New" w:hAnsi="Angsana New" w:hint="cs"/>
                <w:sz w:val="30"/>
                <w:szCs w:val="30"/>
                <w:lang w:val="en-US" w:bidi="th-TH"/>
              </w:rPr>
              <w:t>813</w:t>
            </w:r>
          </w:p>
        </w:tc>
      </w:tr>
      <w:tr w:rsidR="008737D9" w:rsidRPr="00D246FB" w14:paraId="46838296" w14:textId="77777777" w:rsidTr="001D2356">
        <w:tc>
          <w:tcPr>
            <w:tcW w:w="3330" w:type="dxa"/>
            <w:vAlign w:val="bottom"/>
          </w:tcPr>
          <w:p w14:paraId="6D7D7F1B" w14:textId="344C0E93" w:rsidR="008737D9" w:rsidRPr="00D246FB" w:rsidRDefault="008737D9" w:rsidP="00CF58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เงินปันผลระหว่างกาลสำหรับปี </w:t>
            </w: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620" w:type="dxa"/>
            <w:vAlign w:val="bottom"/>
          </w:tcPr>
          <w:p w14:paraId="02822F04" w14:textId="4BF8A99D" w:rsidR="008737D9" w:rsidRPr="00D246FB" w:rsidRDefault="008737D9" w:rsidP="00CF58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0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="001D2356">
              <w:rPr>
                <w:rFonts w:ascii="Angsana New" w:hAnsi="Angsana New"/>
                <w:sz w:val="30"/>
                <w:szCs w:val="30"/>
              </w:rPr>
              <w:t>4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1D2356">
              <w:rPr>
                <w:rFonts w:ascii="Angsana New" w:hAnsi="Angsana New" w:hint="cs"/>
                <w:sz w:val="30"/>
                <w:szCs w:val="30"/>
                <w:cs/>
              </w:rPr>
              <w:t>สิงหาคม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530" w:type="dxa"/>
            <w:vAlign w:val="bottom"/>
          </w:tcPr>
          <w:p w14:paraId="575257D6" w14:textId="5C1C75E3" w:rsidR="008737D9" w:rsidRPr="00D246FB" w:rsidRDefault="001D2356" w:rsidP="00CF58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กันยายน </w:t>
            </w: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260" w:type="dxa"/>
            <w:vAlign w:val="bottom"/>
          </w:tcPr>
          <w:p w14:paraId="0D008D1B" w14:textId="41B5689F" w:rsidR="008737D9" w:rsidRPr="00DB71A4" w:rsidRDefault="001D2356" w:rsidP="00CF5852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1.15</w:t>
            </w:r>
          </w:p>
        </w:tc>
        <w:tc>
          <w:tcPr>
            <w:tcW w:w="236" w:type="dxa"/>
            <w:vAlign w:val="bottom"/>
          </w:tcPr>
          <w:p w14:paraId="6931FF8D" w14:textId="77777777" w:rsidR="008737D9" w:rsidRPr="00D742A7" w:rsidRDefault="008737D9" w:rsidP="00CF58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66" w:type="dxa"/>
            <w:tcBorders>
              <w:bottom w:val="single" w:sz="4" w:space="0" w:color="auto"/>
            </w:tcBorders>
            <w:vAlign w:val="bottom"/>
          </w:tcPr>
          <w:p w14:paraId="3E25ADA6" w14:textId="432159EA" w:rsidR="008737D9" w:rsidRPr="00DB71A4" w:rsidRDefault="001D2356" w:rsidP="00CF5852">
            <w:pPr>
              <w:pStyle w:val="acctfourfigures"/>
              <w:tabs>
                <w:tab w:val="clear" w:pos="765"/>
                <w:tab w:val="decimal" w:pos="106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1,667</w:t>
            </w:r>
          </w:p>
        </w:tc>
      </w:tr>
      <w:tr w:rsidR="00CF5852" w:rsidRPr="00D246FB" w14:paraId="7B58B64A" w14:textId="77777777" w:rsidTr="001D2356">
        <w:trPr>
          <w:trHeight w:val="298"/>
        </w:trPr>
        <w:tc>
          <w:tcPr>
            <w:tcW w:w="3330" w:type="dxa"/>
            <w:vAlign w:val="bottom"/>
          </w:tcPr>
          <w:p w14:paraId="205447EB" w14:textId="7C0038EA" w:rsidR="00CF5852" w:rsidRPr="00D246FB" w:rsidRDefault="00CF5852" w:rsidP="00CF58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246F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รวมเงินปันผลจ่าย</w:t>
            </w:r>
          </w:p>
        </w:tc>
        <w:tc>
          <w:tcPr>
            <w:tcW w:w="1620" w:type="dxa"/>
            <w:vAlign w:val="bottom"/>
          </w:tcPr>
          <w:p w14:paraId="5C57BCBD" w14:textId="77777777" w:rsidR="00CF5852" w:rsidRPr="00D246FB" w:rsidRDefault="00CF5852" w:rsidP="00CF58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0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2CF08B9B" w14:textId="77777777" w:rsidR="00CF5852" w:rsidRPr="00D246FB" w:rsidRDefault="00CF5852" w:rsidP="00CF58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23289732" w14:textId="77777777" w:rsidR="00CF5852" w:rsidRPr="00D246FB" w:rsidRDefault="00CF5852" w:rsidP="00CF5852">
            <w:pPr>
              <w:pStyle w:val="acctfourfigures"/>
              <w:tabs>
                <w:tab w:val="clear" w:pos="765"/>
                <w:tab w:val="decimal" w:pos="786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673D237E" w14:textId="77777777" w:rsidR="00CF5852" w:rsidRPr="00D742A7" w:rsidRDefault="00CF5852" w:rsidP="00CF58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6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F8779CF" w14:textId="4239F86D" w:rsidR="00CF5852" w:rsidRPr="00D246FB" w:rsidRDefault="001D2356" w:rsidP="00CF5852">
            <w:pPr>
              <w:pStyle w:val="acctfourfigures"/>
              <w:tabs>
                <w:tab w:val="clear" w:pos="765"/>
                <w:tab w:val="decimal" w:pos="106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</w:t>
            </w:r>
            <w:r w:rsidR="00CF5852" w:rsidRPr="00D246FB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480</w:t>
            </w:r>
          </w:p>
        </w:tc>
      </w:tr>
    </w:tbl>
    <w:p w14:paraId="5C680C69" w14:textId="225C3FD8" w:rsidR="00873E1D" w:rsidRDefault="00873E1D" w:rsidP="00AD02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4B01E3E2" w14:textId="77777777" w:rsidR="00B419DC" w:rsidRPr="0082412F" w:rsidRDefault="00FF4A19" w:rsidP="000C5FA7">
      <w:pPr>
        <w:numPr>
          <w:ilvl w:val="0"/>
          <w:numId w:val="18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ind w:left="540" w:hanging="540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82412F">
        <w:rPr>
          <w:rFonts w:ascii="Angsana New" w:hAnsi="Angsana New" w:hint="cs"/>
          <w:b/>
          <w:bCs/>
          <w:sz w:val="30"/>
          <w:szCs w:val="30"/>
          <w:cs/>
          <w:lang w:val="th-TH"/>
        </w:rPr>
        <w:t>เครื่องมือทางการเงิน</w:t>
      </w:r>
    </w:p>
    <w:p w14:paraId="2290390F" w14:textId="77777777" w:rsidR="00FF4A19" w:rsidRPr="0082412F" w:rsidRDefault="00FF4A19" w:rsidP="00780A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11E9B3C4" w14:textId="77777777" w:rsidR="000C2275" w:rsidRPr="00F87895" w:rsidRDefault="000C2275" w:rsidP="000C22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F87895">
        <w:rPr>
          <w:rFonts w:ascii="Angsana New" w:hAnsi="Angsana New" w:hint="cs"/>
          <w:i/>
          <w:iCs/>
          <w:sz w:val="30"/>
          <w:szCs w:val="30"/>
          <w:cs/>
        </w:rPr>
        <w:t>มูลค่าตามบัญชีและมูลค่ายุติธรรม</w:t>
      </w:r>
    </w:p>
    <w:p w14:paraId="4DA22C56" w14:textId="77777777" w:rsidR="000C2275" w:rsidRPr="0082412F" w:rsidRDefault="000C2275" w:rsidP="00730E2C">
      <w:pPr>
        <w:pStyle w:val="block"/>
        <w:spacing w:after="0" w:line="240" w:lineRule="atLeast"/>
        <w:ind w:left="540" w:right="-7"/>
        <w:jc w:val="thaiDistribute"/>
        <w:rPr>
          <w:rFonts w:ascii="Angsana New" w:hAnsi="Angsana New"/>
          <w:sz w:val="30"/>
          <w:szCs w:val="30"/>
          <w:lang w:bidi="th-TH"/>
        </w:rPr>
      </w:pPr>
    </w:p>
    <w:p w14:paraId="618BB9AE" w14:textId="77777777" w:rsidR="003918A9" w:rsidRDefault="000E64A5" w:rsidP="007F3348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0E64A5">
        <w:rPr>
          <w:rFonts w:asciiTheme="majorBidi" w:hAnsiTheme="majorBidi" w:cstheme="majorBidi"/>
          <w:sz w:val="30"/>
          <w:szCs w:val="30"/>
          <w:cs/>
          <w:lang w:bidi="th-TH"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รวมถึงลำดับชั้นมูลค่ายุติธรรมสำหรับเครื่องมือทางการเงินที่วัดมูลค่าด้วยมูลค่ายุติธรรม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</w:t>
      </w:r>
      <w:r w:rsidRPr="008F434F">
        <w:rPr>
          <w:rFonts w:asciiTheme="majorBidi" w:hAnsiTheme="majorBidi" w:cstheme="majorBidi"/>
          <w:sz w:val="30"/>
          <w:szCs w:val="30"/>
          <w:cs/>
          <w:lang w:bidi="th-TH"/>
        </w:rPr>
        <w:t>ที่วัดมูลค่าด้วยราคาทุนตัดจำหน่ายห</w:t>
      </w:r>
      <w:r w:rsidRPr="000E64A5">
        <w:rPr>
          <w:rFonts w:asciiTheme="majorBidi" w:hAnsiTheme="majorBidi" w:cstheme="majorBidi"/>
          <w:sz w:val="30"/>
          <w:szCs w:val="30"/>
          <w:cs/>
          <w:lang w:bidi="th-TH"/>
        </w:rPr>
        <w:t>ากมูลค่าตามบัญชีใกล้เคียงกับมูลค่ายุติธรรมอย่างสมเหตุสมผล</w:t>
      </w:r>
    </w:p>
    <w:p w14:paraId="485F2B44" w14:textId="77777777" w:rsidR="000E64A5" w:rsidRPr="000E64A5" w:rsidRDefault="000E64A5" w:rsidP="007F3348">
      <w:pPr>
        <w:pStyle w:val="block"/>
        <w:spacing w:after="0" w:line="240" w:lineRule="atLeast"/>
        <w:ind w:left="540" w:right="-7"/>
        <w:jc w:val="thaiDistribute"/>
        <w:rPr>
          <w:rFonts w:ascii="Angsana New" w:hAnsi="Angsana New"/>
          <w:sz w:val="30"/>
          <w:szCs w:val="30"/>
          <w:lang w:bidi="th-TH"/>
        </w:rPr>
      </w:pPr>
    </w:p>
    <w:p w14:paraId="060BAE7E" w14:textId="77777777" w:rsidR="00DC7B86" w:rsidRDefault="00DC7B86" w:rsidP="007F3348">
      <w:pPr>
        <w:pStyle w:val="block"/>
        <w:spacing w:after="0" w:line="240" w:lineRule="atLeast"/>
        <w:ind w:left="540" w:right="-7"/>
        <w:jc w:val="thaiDistribute"/>
        <w:rPr>
          <w:rFonts w:ascii="Angsana New" w:hAnsi="Angsana New"/>
          <w:sz w:val="30"/>
          <w:szCs w:val="30"/>
          <w:lang w:bidi="th-TH"/>
        </w:rPr>
      </w:pPr>
    </w:p>
    <w:p w14:paraId="0931C2A3" w14:textId="77777777" w:rsidR="00DC7B86" w:rsidRPr="0082412F" w:rsidRDefault="00DC7B86" w:rsidP="007F3348">
      <w:pPr>
        <w:pStyle w:val="block"/>
        <w:spacing w:after="0" w:line="240" w:lineRule="atLeast"/>
        <w:ind w:left="540" w:right="-7"/>
        <w:jc w:val="thaiDistribute"/>
        <w:rPr>
          <w:rFonts w:ascii="Angsana New" w:hAnsi="Angsana New"/>
          <w:sz w:val="30"/>
          <w:szCs w:val="30"/>
          <w:lang w:val="en-US" w:bidi="th-TH"/>
        </w:rPr>
        <w:sectPr w:rsidR="00DC7B86" w:rsidRPr="0082412F" w:rsidSect="00F631A4">
          <w:pgSz w:w="11907" w:h="16840" w:code="9"/>
          <w:pgMar w:top="691" w:right="1152" w:bottom="576" w:left="1152" w:header="720" w:footer="720" w:gutter="0"/>
          <w:cols w:space="720"/>
          <w:docGrid w:linePitch="245"/>
        </w:sectPr>
      </w:pPr>
    </w:p>
    <w:tbl>
      <w:tblPr>
        <w:tblW w:w="15285" w:type="dxa"/>
        <w:tblInd w:w="-180" w:type="dxa"/>
        <w:tblLayout w:type="fixed"/>
        <w:tblLook w:val="04A0" w:firstRow="1" w:lastRow="0" w:firstColumn="1" w:lastColumn="0" w:noHBand="0" w:noVBand="1"/>
      </w:tblPr>
      <w:tblGrid>
        <w:gridCol w:w="3150"/>
        <w:gridCol w:w="1170"/>
        <w:gridCol w:w="236"/>
        <w:gridCol w:w="1294"/>
        <w:gridCol w:w="236"/>
        <w:gridCol w:w="1294"/>
        <w:gridCol w:w="236"/>
        <w:gridCol w:w="1186"/>
        <w:gridCol w:w="236"/>
        <w:gridCol w:w="1117"/>
        <w:gridCol w:w="270"/>
        <w:gridCol w:w="900"/>
        <w:gridCol w:w="270"/>
        <w:gridCol w:w="1170"/>
        <w:gridCol w:w="270"/>
        <w:gridCol w:w="900"/>
        <w:gridCol w:w="270"/>
        <w:gridCol w:w="1080"/>
      </w:tblGrid>
      <w:tr w:rsidR="00E21629" w:rsidRPr="00592D1D" w14:paraId="38813E84" w14:textId="77777777" w:rsidTr="00D8774D">
        <w:trPr>
          <w:trHeight w:val="261"/>
          <w:tblHeader/>
        </w:trPr>
        <w:tc>
          <w:tcPr>
            <w:tcW w:w="3150" w:type="dxa"/>
            <w:shd w:val="clear" w:color="auto" w:fill="auto"/>
            <w:vAlign w:val="bottom"/>
          </w:tcPr>
          <w:p w14:paraId="550496CB" w14:textId="77777777" w:rsidR="00E21629" w:rsidRPr="00592D1D" w:rsidRDefault="00E21629" w:rsidP="00730E2C">
            <w:pPr>
              <w:ind w:left="73" w:right="-90"/>
              <w:jc w:val="center"/>
              <w:rPr>
                <w:rFonts w:asciiTheme="majorBidi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12135" w:type="dxa"/>
            <w:gridSpan w:val="17"/>
            <w:vAlign w:val="bottom"/>
          </w:tcPr>
          <w:p w14:paraId="75682C87" w14:textId="77777777" w:rsidR="00E21629" w:rsidRPr="00592D1D" w:rsidRDefault="00E21629" w:rsidP="00730E2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  <w:r w:rsidRPr="00592D1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E21629" w:rsidRPr="00592D1D" w14:paraId="37EC6C62" w14:textId="77777777" w:rsidTr="00D8774D">
        <w:trPr>
          <w:trHeight w:val="261"/>
          <w:tblHeader/>
        </w:trPr>
        <w:tc>
          <w:tcPr>
            <w:tcW w:w="3150" w:type="dxa"/>
            <w:shd w:val="clear" w:color="auto" w:fill="auto"/>
            <w:vAlign w:val="bottom"/>
          </w:tcPr>
          <w:p w14:paraId="51481103" w14:textId="77777777" w:rsidR="00E21629" w:rsidRPr="00592D1D" w:rsidRDefault="00E21629" w:rsidP="00730E2C">
            <w:pPr>
              <w:ind w:left="73" w:right="-90"/>
              <w:jc w:val="center"/>
              <w:rPr>
                <w:rFonts w:asciiTheme="majorBidi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7005" w:type="dxa"/>
            <w:gridSpan w:val="9"/>
            <w:tcBorders>
              <w:bottom w:val="single" w:sz="4" w:space="0" w:color="auto"/>
            </w:tcBorders>
            <w:vAlign w:val="bottom"/>
          </w:tcPr>
          <w:p w14:paraId="20B3EB80" w14:textId="77777777" w:rsidR="00E21629" w:rsidRPr="00592D1D" w:rsidRDefault="00E21629" w:rsidP="00730E2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592D1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มูลค่าตามบัญชี</w:t>
            </w:r>
          </w:p>
        </w:tc>
        <w:tc>
          <w:tcPr>
            <w:tcW w:w="270" w:type="dxa"/>
            <w:vAlign w:val="bottom"/>
          </w:tcPr>
          <w:p w14:paraId="315E5CED" w14:textId="77777777" w:rsidR="00E21629" w:rsidRPr="00592D1D" w:rsidRDefault="00E21629" w:rsidP="00730E2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4860" w:type="dxa"/>
            <w:gridSpan w:val="7"/>
            <w:tcBorders>
              <w:bottom w:val="single" w:sz="4" w:space="0" w:color="auto"/>
            </w:tcBorders>
            <w:vAlign w:val="bottom"/>
          </w:tcPr>
          <w:p w14:paraId="0C1FB842" w14:textId="77777777" w:rsidR="00E21629" w:rsidRPr="00592D1D" w:rsidRDefault="00E21629" w:rsidP="00730E2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592D1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E21629" w:rsidRPr="00592D1D" w14:paraId="29DD9987" w14:textId="77777777" w:rsidTr="00C269A1">
        <w:trPr>
          <w:trHeight w:val="261"/>
          <w:tblHeader/>
        </w:trPr>
        <w:tc>
          <w:tcPr>
            <w:tcW w:w="3150" w:type="dxa"/>
            <w:shd w:val="clear" w:color="auto" w:fill="auto"/>
            <w:vAlign w:val="bottom"/>
          </w:tcPr>
          <w:p w14:paraId="0406AC1E" w14:textId="53DBA3D8" w:rsidR="00E21629" w:rsidRPr="00592D1D" w:rsidRDefault="00E21629" w:rsidP="00435D13">
            <w:pPr>
              <w:ind w:left="-19" w:right="-90" w:firstLine="4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592D1D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="00922CAB" w:rsidRPr="00922CA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30</w:t>
            </w:r>
            <w:r w:rsidRPr="00592D1D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="001D2356" w:rsidRPr="00592D1D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กันย</w:t>
            </w:r>
            <w:r w:rsidR="00557B3E" w:rsidRPr="00592D1D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ายน</w:t>
            </w:r>
            <w:r w:rsidRPr="00592D1D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="00922CAB" w:rsidRPr="00922CA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2564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6A41308D" w14:textId="781EBAF8" w:rsidR="00E21629" w:rsidRPr="00592D1D" w:rsidRDefault="00E21629" w:rsidP="000E64A5">
            <w:pPr>
              <w:pStyle w:val="acctfourfigures"/>
              <w:tabs>
                <w:tab w:val="clear" w:pos="765"/>
              </w:tabs>
              <w:ind w:left="-90" w:right="-130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  <w:lang w:bidi="th-TH"/>
              </w:rPr>
            </w:pPr>
            <w:r w:rsidRPr="00592D1D">
              <w:rPr>
                <w:rFonts w:asciiTheme="majorBidi" w:hAnsiTheme="majorBidi" w:cstheme="majorBidi"/>
                <w:spacing w:val="-6"/>
                <w:sz w:val="26"/>
                <w:szCs w:val="26"/>
                <w:cs/>
                <w:lang w:bidi="th-TH"/>
              </w:rPr>
              <w:t>เครื่องมือที่ใช้ในการป้องกัน</w:t>
            </w:r>
          </w:p>
          <w:p w14:paraId="61F07A45" w14:textId="77777777" w:rsidR="00E21629" w:rsidRPr="00592D1D" w:rsidRDefault="00E21629" w:rsidP="000E64A5">
            <w:pPr>
              <w:pStyle w:val="acctfourfigures"/>
              <w:tabs>
                <w:tab w:val="clear" w:pos="765"/>
              </w:tabs>
              <w:spacing w:line="240" w:lineRule="atLeast"/>
              <w:ind w:left="-90" w:right="-130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  <w:lang w:val="en-US" w:bidi="th-TH"/>
              </w:rPr>
            </w:pPr>
            <w:r w:rsidRPr="00592D1D">
              <w:rPr>
                <w:rFonts w:asciiTheme="majorBidi" w:hAnsiTheme="majorBidi" w:cstheme="majorBidi"/>
                <w:spacing w:val="-6"/>
                <w:sz w:val="26"/>
                <w:szCs w:val="26"/>
                <w:cs/>
                <w:lang w:bidi="th-TH"/>
              </w:rPr>
              <w:t>ความเสี่ยง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618F9C3B" w14:textId="77777777" w:rsidR="00E21629" w:rsidRPr="00592D1D" w:rsidRDefault="00E21629" w:rsidP="00730E2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  <w:vAlign w:val="bottom"/>
          </w:tcPr>
          <w:p w14:paraId="2F376C13" w14:textId="33A0A5B3" w:rsidR="00E21629" w:rsidRPr="00592D1D" w:rsidRDefault="00E21629" w:rsidP="009642D3">
            <w:pPr>
              <w:pStyle w:val="acctfourfigures"/>
              <w:tabs>
                <w:tab w:val="clear" w:pos="765"/>
              </w:tabs>
              <w:ind w:left="-60" w:right="-86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  <w:lang w:val="en-US" w:bidi="th-TH"/>
              </w:rPr>
            </w:pPr>
            <w:r w:rsidRPr="00592D1D">
              <w:rPr>
                <w:rFonts w:asciiTheme="majorBidi" w:hAnsiTheme="majorBidi" w:cstheme="majorBidi"/>
                <w:spacing w:val="-4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เครื่องมือทางการเงินที่วัดมูลค่าด้วยมูลค่า</w:t>
            </w:r>
            <w:r w:rsidR="00441E35">
              <w:rPr>
                <w:rFonts w:asciiTheme="majorBidi" w:hAnsiTheme="majorBidi" w:cstheme="majorBidi"/>
                <w:spacing w:val="-4"/>
                <w:sz w:val="26"/>
                <w:szCs w:val="26"/>
                <w:lang w:bidi="th-TH"/>
              </w:rPr>
              <w:br/>
            </w:r>
            <w:r w:rsidRPr="00592D1D">
              <w:rPr>
                <w:rFonts w:asciiTheme="majorBidi" w:hAnsiTheme="majorBidi" w:cstheme="majorBidi"/>
                <w:spacing w:val="-4"/>
                <w:sz w:val="26"/>
                <w:szCs w:val="26"/>
                <w:cs/>
                <w:lang w:bidi="th-TH"/>
              </w:rPr>
              <w:t>ยุติธรรมผ่าน</w:t>
            </w:r>
            <w:r w:rsidR="00441E35">
              <w:rPr>
                <w:rFonts w:asciiTheme="majorBidi" w:hAnsiTheme="majorBidi" w:cstheme="majorBidi"/>
                <w:spacing w:val="-4"/>
                <w:sz w:val="26"/>
                <w:szCs w:val="26"/>
                <w:lang w:bidi="th-TH"/>
              </w:rPr>
              <w:br/>
            </w:r>
            <w:r w:rsidRPr="00592D1D">
              <w:rPr>
                <w:rFonts w:asciiTheme="majorBidi" w:hAnsiTheme="majorBidi" w:cstheme="majorBidi"/>
                <w:spacing w:val="-4"/>
                <w:sz w:val="26"/>
                <w:szCs w:val="26"/>
                <w:cs/>
                <w:lang w:bidi="th-TH"/>
              </w:rPr>
              <w:t>กำไรหรือขาดทุน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7C39EEAA" w14:textId="77777777" w:rsidR="00E21629" w:rsidRPr="00592D1D" w:rsidRDefault="00E21629" w:rsidP="00730E2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85E0D3" w14:textId="77777777" w:rsidR="00E21629" w:rsidRPr="00592D1D" w:rsidRDefault="00E21629" w:rsidP="000E64A5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592D1D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0EDC3E" w14:textId="77777777" w:rsidR="00E21629" w:rsidRPr="00592D1D" w:rsidRDefault="00E21629" w:rsidP="00730E2C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23E4FB" w14:textId="77777777" w:rsidR="00E21629" w:rsidRPr="00592D1D" w:rsidRDefault="00E21629" w:rsidP="000E64A5">
            <w:pPr>
              <w:pStyle w:val="acctfourfigures"/>
              <w:tabs>
                <w:tab w:val="clear" w:pos="765"/>
              </w:tabs>
              <w:spacing w:line="240" w:lineRule="atLeast"/>
              <w:ind w:left="-80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592D1D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143C56" w14:textId="77777777" w:rsidR="00E21629" w:rsidRPr="00592D1D" w:rsidRDefault="00E21629" w:rsidP="00730E2C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5B9033" w14:textId="77777777" w:rsidR="00E21629" w:rsidRPr="00592D1D" w:rsidRDefault="00E21629" w:rsidP="00730E2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592D1D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270" w:type="dxa"/>
            <w:vAlign w:val="bottom"/>
          </w:tcPr>
          <w:p w14:paraId="5BB7D003" w14:textId="77777777" w:rsidR="00E21629" w:rsidRPr="00592D1D" w:rsidRDefault="00E21629" w:rsidP="00730E2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35B3FAFA" w14:textId="7F3F26DB" w:rsidR="00E21629" w:rsidRPr="00592D1D" w:rsidRDefault="00E21629" w:rsidP="00730E2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92D1D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592D1D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922CAB" w:rsidRPr="00922CA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</w:p>
        </w:tc>
        <w:tc>
          <w:tcPr>
            <w:tcW w:w="270" w:type="dxa"/>
            <w:vAlign w:val="bottom"/>
          </w:tcPr>
          <w:p w14:paraId="54B01446" w14:textId="77777777" w:rsidR="00E21629" w:rsidRPr="00592D1D" w:rsidRDefault="00E21629" w:rsidP="00730E2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020697E7" w14:textId="40C61775" w:rsidR="00E21629" w:rsidRPr="00592D1D" w:rsidRDefault="00E21629" w:rsidP="00730E2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92D1D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592D1D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922CAB" w:rsidRPr="00922CA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</w:p>
        </w:tc>
        <w:tc>
          <w:tcPr>
            <w:tcW w:w="270" w:type="dxa"/>
            <w:vAlign w:val="bottom"/>
          </w:tcPr>
          <w:p w14:paraId="51FE1D8F" w14:textId="77777777" w:rsidR="00E21629" w:rsidRPr="00592D1D" w:rsidRDefault="00E21629" w:rsidP="00730E2C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0" w:type="dxa"/>
            <w:vAlign w:val="bottom"/>
          </w:tcPr>
          <w:p w14:paraId="1CC0C9F9" w14:textId="6F69391E" w:rsidR="00E21629" w:rsidRPr="00592D1D" w:rsidRDefault="00E21629" w:rsidP="00730E2C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92D1D">
              <w:rPr>
                <w:rFonts w:asciiTheme="majorBidi" w:hAnsiTheme="majorBidi" w:cstheme="majorBidi"/>
                <w:sz w:val="26"/>
                <w:szCs w:val="26"/>
                <w:cs/>
              </w:rPr>
              <w:t>ระดับ</w:t>
            </w:r>
            <w:r w:rsidRPr="00592D1D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922CAB" w:rsidRPr="00922CAB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270" w:type="dxa"/>
            <w:vAlign w:val="bottom"/>
          </w:tcPr>
          <w:p w14:paraId="2B1129D4" w14:textId="77777777" w:rsidR="00E21629" w:rsidRPr="00592D1D" w:rsidRDefault="00E21629" w:rsidP="00730E2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C7E71B9" w14:textId="77777777" w:rsidR="00E21629" w:rsidRPr="00592D1D" w:rsidRDefault="00E21629" w:rsidP="00730E2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592D1D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E21629" w:rsidRPr="00592D1D" w14:paraId="607F9B77" w14:textId="77777777" w:rsidTr="00D8774D">
        <w:trPr>
          <w:trHeight w:val="261"/>
          <w:tblHeader/>
        </w:trPr>
        <w:tc>
          <w:tcPr>
            <w:tcW w:w="3150" w:type="dxa"/>
            <w:shd w:val="clear" w:color="auto" w:fill="auto"/>
            <w:vAlign w:val="bottom"/>
          </w:tcPr>
          <w:p w14:paraId="3557A949" w14:textId="77777777" w:rsidR="00E21629" w:rsidRPr="00592D1D" w:rsidRDefault="00E21629" w:rsidP="00435D13">
            <w:pPr>
              <w:ind w:left="-14" w:right="-90" w:firstLine="4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2135" w:type="dxa"/>
            <w:gridSpan w:val="17"/>
            <w:vAlign w:val="bottom"/>
          </w:tcPr>
          <w:p w14:paraId="277F7A32" w14:textId="77777777" w:rsidR="00E21629" w:rsidRPr="00592D1D" w:rsidRDefault="00E21629" w:rsidP="00730E2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</w:pPr>
            <w:r w:rsidRPr="00592D1D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(พันบาท)</w:t>
            </w:r>
          </w:p>
        </w:tc>
      </w:tr>
      <w:tr w:rsidR="00E21629" w:rsidRPr="00592D1D" w14:paraId="405A096F" w14:textId="77777777" w:rsidTr="00C269A1">
        <w:trPr>
          <w:trHeight w:val="261"/>
        </w:trPr>
        <w:tc>
          <w:tcPr>
            <w:tcW w:w="3150" w:type="dxa"/>
            <w:shd w:val="clear" w:color="auto" w:fill="auto"/>
            <w:vAlign w:val="bottom"/>
          </w:tcPr>
          <w:p w14:paraId="6F174258" w14:textId="77777777" w:rsidR="00E21629" w:rsidRPr="00592D1D" w:rsidRDefault="00E21629" w:rsidP="00435D13">
            <w:pPr>
              <w:ind w:left="-14" w:right="-90" w:firstLine="4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/>
              </w:rPr>
            </w:pPr>
            <w:r w:rsidRPr="00592D1D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170" w:type="dxa"/>
            <w:vAlign w:val="bottom"/>
          </w:tcPr>
          <w:p w14:paraId="79CD8A7D" w14:textId="77777777" w:rsidR="00E21629" w:rsidRPr="00592D1D" w:rsidRDefault="00E21629" w:rsidP="00FE4458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5D46DE6F" w14:textId="77777777" w:rsidR="00E21629" w:rsidRPr="00592D1D" w:rsidRDefault="00E21629" w:rsidP="00730E2C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4" w:type="dxa"/>
            <w:vAlign w:val="bottom"/>
          </w:tcPr>
          <w:p w14:paraId="02D04070" w14:textId="77777777" w:rsidR="00E21629" w:rsidRPr="00592D1D" w:rsidRDefault="00E21629" w:rsidP="00FE4458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0A44C2B0" w14:textId="77777777" w:rsidR="00E21629" w:rsidRPr="00592D1D" w:rsidRDefault="00E21629" w:rsidP="00730E2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0AED7DAF" w14:textId="77777777" w:rsidR="00E21629" w:rsidRPr="00592D1D" w:rsidRDefault="00E21629" w:rsidP="00FE4458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3FB5F55" w14:textId="77777777" w:rsidR="00E21629" w:rsidRPr="00592D1D" w:rsidRDefault="00E21629" w:rsidP="00730E2C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6D85165F" w14:textId="77777777" w:rsidR="00E21629" w:rsidRPr="00592D1D" w:rsidRDefault="00E21629" w:rsidP="00FE4458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5B8334C" w14:textId="77777777" w:rsidR="00E21629" w:rsidRPr="00592D1D" w:rsidRDefault="00E21629" w:rsidP="00730E2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7" w:type="dxa"/>
            <w:shd w:val="clear" w:color="auto" w:fill="auto"/>
            <w:vAlign w:val="bottom"/>
          </w:tcPr>
          <w:p w14:paraId="2694BCF5" w14:textId="77777777" w:rsidR="00E21629" w:rsidRPr="00592D1D" w:rsidRDefault="00E21629" w:rsidP="00730E2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3321CE62" w14:textId="77777777" w:rsidR="00E21629" w:rsidRPr="00592D1D" w:rsidRDefault="00E21629" w:rsidP="00730E2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32F7551A" w14:textId="77777777" w:rsidR="00E21629" w:rsidRPr="00592D1D" w:rsidRDefault="00E21629" w:rsidP="00FE4458">
            <w:pPr>
              <w:pStyle w:val="acctfourfigures"/>
              <w:tabs>
                <w:tab w:val="clear" w:pos="765"/>
                <w:tab w:val="decimal" w:pos="42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55889592" w14:textId="77777777" w:rsidR="00E21629" w:rsidRPr="00592D1D" w:rsidRDefault="00E21629" w:rsidP="00730E2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73DED4AF" w14:textId="77777777" w:rsidR="00E21629" w:rsidRPr="00592D1D" w:rsidRDefault="00E21629" w:rsidP="008A7939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469224D3" w14:textId="77777777" w:rsidR="00E21629" w:rsidRPr="00592D1D" w:rsidRDefault="00E21629" w:rsidP="00730E2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highlight w:val="cyan"/>
              </w:rPr>
            </w:pPr>
          </w:p>
        </w:tc>
        <w:tc>
          <w:tcPr>
            <w:tcW w:w="900" w:type="dxa"/>
            <w:vAlign w:val="bottom"/>
          </w:tcPr>
          <w:p w14:paraId="6F9B982D" w14:textId="77777777" w:rsidR="00E21629" w:rsidRPr="00592D1D" w:rsidRDefault="00E21629" w:rsidP="008A79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3F29FB45" w14:textId="77777777" w:rsidR="00E21629" w:rsidRPr="00592D1D" w:rsidRDefault="00E21629" w:rsidP="00730E2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highlight w:val="cyan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89968E6" w14:textId="77777777" w:rsidR="00E21629" w:rsidRPr="00592D1D" w:rsidRDefault="00E21629" w:rsidP="00730E2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21629" w:rsidRPr="00592D1D" w14:paraId="13C4DC62" w14:textId="77777777" w:rsidTr="00C269A1">
        <w:trPr>
          <w:trHeight w:val="261"/>
        </w:trPr>
        <w:tc>
          <w:tcPr>
            <w:tcW w:w="3150" w:type="dxa"/>
            <w:shd w:val="clear" w:color="auto" w:fill="auto"/>
            <w:vAlign w:val="bottom"/>
          </w:tcPr>
          <w:p w14:paraId="5928C4E9" w14:textId="77777777" w:rsidR="00E21629" w:rsidRPr="00592D1D" w:rsidRDefault="00E21629" w:rsidP="00435D13">
            <w:pPr>
              <w:ind w:right="-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92D1D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170" w:type="dxa"/>
            <w:vAlign w:val="bottom"/>
          </w:tcPr>
          <w:p w14:paraId="6786E762" w14:textId="77777777" w:rsidR="00E21629" w:rsidRPr="00592D1D" w:rsidRDefault="00E21629" w:rsidP="00FE4458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3D677B8F" w14:textId="77777777" w:rsidR="00E21629" w:rsidRPr="00592D1D" w:rsidRDefault="00E21629" w:rsidP="00316059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4" w:type="dxa"/>
            <w:vAlign w:val="bottom"/>
          </w:tcPr>
          <w:p w14:paraId="45FBF870" w14:textId="77777777" w:rsidR="00E21629" w:rsidRPr="00592D1D" w:rsidRDefault="00E21629" w:rsidP="00FE4458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6E76B235" w14:textId="77777777" w:rsidR="00E21629" w:rsidRPr="00592D1D" w:rsidRDefault="00E21629" w:rsidP="0031605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5A9F8D12" w14:textId="77777777" w:rsidR="00E21629" w:rsidRPr="00592D1D" w:rsidRDefault="00E21629" w:rsidP="00FE4458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5F3C215" w14:textId="77777777" w:rsidR="00E21629" w:rsidRPr="00592D1D" w:rsidRDefault="00E21629" w:rsidP="00316059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63697199" w14:textId="77777777" w:rsidR="00E21629" w:rsidRPr="00592D1D" w:rsidRDefault="00E21629" w:rsidP="00FE4458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F37EFD8" w14:textId="77777777" w:rsidR="00E21629" w:rsidRPr="00592D1D" w:rsidRDefault="00E21629" w:rsidP="0031605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7" w:type="dxa"/>
            <w:shd w:val="clear" w:color="auto" w:fill="auto"/>
            <w:vAlign w:val="bottom"/>
          </w:tcPr>
          <w:p w14:paraId="7FF91592" w14:textId="77777777" w:rsidR="00E21629" w:rsidRPr="00592D1D" w:rsidRDefault="00E21629" w:rsidP="00FE4458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11BD75A8" w14:textId="77777777" w:rsidR="00E21629" w:rsidRPr="00592D1D" w:rsidRDefault="00E21629" w:rsidP="00730E2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900" w:type="dxa"/>
            <w:vAlign w:val="bottom"/>
          </w:tcPr>
          <w:p w14:paraId="2C576C00" w14:textId="77777777" w:rsidR="00E21629" w:rsidRPr="00592D1D" w:rsidRDefault="00E21629" w:rsidP="00FE4458">
            <w:pPr>
              <w:pStyle w:val="acctfourfigures"/>
              <w:tabs>
                <w:tab w:val="clear" w:pos="765"/>
                <w:tab w:val="decimal" w:pos="42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30D6F7CB" w14:textId="77777777" w:rsidR="00E21629" w:rsidRPr="00592D1D" w:rsidRDefault="00E21629" w:rsidP="0031605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41ECFEA3" w14:textId="77777777" w:rsidR="00E21629" w:rsidRPr="00592D1D" w:rsidRDefault="00E21629" w:rsidP="008A7939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3BF18F87" w14:textId="77777777" w:rsidR="00E21629" w:rsidRPr="00592D1D" w:rsidRDefault="00E21629" w:rsidP="00316059">
            <w:pPr>
              <w:tabs>
                <w:tab w:val="decimal" w:pos="595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3D1BFF7E" w14:textId="77777777" w:rsidR="00E21629" w:rsidRPr="00592D1D" w:rsidRDefault="00E21629" w:rsidP="008A79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76254941" w14:textId="77777777" w:rsidR="00E21629" w:rsidRPr="00592D1D" w:rsidRDefault="00E21629" w:rsidP="0031605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F784391" w14:textId="77777777" w:rsidR="00E21629" w:rsidRPr="00592D1D" w:rsidRDefault="00E21629" w:rsidP="00FE4458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B6BC2" w:rsidRPr="00592D1D" w14:paraId="07CCB961" w14:textId="77777777" w:rsidTr="00C269A1">
        <w:trPr>
          <w:trHeight w:val="261"/>
        </w:trPr>
        <w:tc>
          <w:tcPr>
            <w:tcW w:w="3150" w:type="dxa"/>
            <w:shd w:val="clear" w:color="auto" w:fill="auto"/>
            <w:vAlign w:val="bottom"/>
          </w:tcPr>
          <w:p w14:paraId="119B1ECF" w14:textId="1839BAD6" w:rsidR="00CB6BC2" w:rsidRPr="00592D1D" w:rsidRDefault="00CB6BC2" w:rsidP="00CB6BC2">
            <w:pPr>
              <w:ind w:right="-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92D1D">
              <w:rPr>
                <w:rFonts w:asciiTheme="majorBidi" w:hAnsiTheme="majorBidi" w:cstheme="majorBidi"/>
                <w:sz w:val="26"/>
                <w:szCs w:val="26"/>
              </w:rPr>
              <w:t xml:space="preserve">   </w:t>
            </w:r>
            <w:r w:rsidRPr="00592D1D">
              <w:rPr>
                <w:rFonts w:asciiTheme="majorBidi" w:hAnsiTheme="majorBidi" w:cstheme="majorBidi"/>
                <w:sz w:val="26"/>
                <w:szCs w:val="26"/>
                <w:cs/>
              </w:rPr>
              <w:t>เงินลงทุนในตราสารหนี้</w:t>
            </w:r>
          </w:p>
        </w:tc>
        <w:tc>
          <w:tcPr>
            <w:tcW w:w="1170" w:type="dxa"/>
            <w:vAlign w:val="bottom"/>
          </w:tcPr>
          <w:p w14:paraId="344B81DC" w14:textId="2B211A2F" w:rsidR="00CB6BC2" w:rsidRPr="00592D1D" w:rsidRDefault="00CB6BC2" w:rsidP="00CB6BC2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592D1D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4FC1B667" w14:textId="77777777" w:rsidR="00CB6BC2" w:rsidRPr="00592D1D" w:rsidRDefault="00CB6BC2" w:rsidP="00CB6BC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4" w:type="dxa"/>
            <w:vAlign w:val="bottom"/>
          </w:tcPr>
          <w:p w14:paraId="557F7352" w14:textId="765BDACF" w:rsidR="00CB6BC2" w:rsidRPr="00592D1D" w:rsidRDefault="00CB6BC2" w:rsidP="00CB6B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592D1D">
              <w:rPr>
                <w:rFonts w:asciiTheme="majorBidi" w:hAnsiTheme="majorBidi" w:cstheme="majorBidi"/>
                <w:sz w:val="26"/>
                <w:szCs w:val="26"/>
              </w:rPr>
              <w:t>853,148</w:t>
            </w:r>
          </w:p>
        </w:tc>
        <w:tc>
          <w:tcPr>
            <w:tcW w:w="236" w:type="dxa"/>
            <w:vAlign w:val="bottom"/>
          </w:tcPr>
          <w:p w14:paraId="1577EBD4" w14:textId="77777777" w:rsidR="00CB6BC2" w:rsidRPr="00592D1D" w:rsidRDefault="00CB6BC2" w:rsidP="00CB6BC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349EF218" w14:textId="3CE63348" w:rsidR="00CB6BC2" w:rsidRPr="00592D1D" w:rsidRDefault="00CB6BC2" w:rsidP="00CB6BC2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592D1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0BA4089" w14:textId="77777777" w:rsidR="00CB6BC2" w:rsidRPr="00592D1D" w:rsidRDefault="00CB6BC2" w:rsidP="00CB6BC2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144A9BFE" w14:textId="327DB68F" w:rsidR="00CB6BC2" w:rsidRPr="00592D1D" w:rsidRDefault="00922CAB" w:rsidP="00CB6BC2">
            <w:pPr>
              <w:pStyle w:val="acctfourfigures"/>
              <w:tabs>
                <w:tab w:val="clear" w:pos="765"/>
                <w:tab w:val="decimal" w:pos="96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922CA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52</w:t>
            </w:r>
            <w:r w:rsidR="00CB6BC2" w:rsidRPr="00592D1D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922CA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989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D4F190C" w14:textId="77777777" w:rsidR="00CB6BC2" w:rsidRPr="00592D1D" w:rsidRDefault="00CB6BC2" w:rsidP="00CB6BC2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7" w:type="dxa"/>
            <w:shd w:val="clear" w:color="auto" w:fill="auto"/>
            <w:vAlign w:val="bottom"/>
          </w:tcPr>
          <w:p w14:paraId="2E80968F" w14:textId="4AD34CB6" w:rsidR="00CB6BC2" w:rsidRPr="00592D1D" w:rsidRDefault="00922CAB" w:rsidP="00CB6BC2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922CA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906</w:t>
            </w:r>
            <w:r w:rsidR="00CB6BC2" w:rsidRPr="00592D1D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922CA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137</w:t>
            </w:r>
          </w:p>
        </w:tc>
        <w:tc>
          <w:tcPr>
            <w:tcW w:w="270" w:type="dxa"/>
            <w:vAlign w:val="bottom"/>
          </w:tcPr>
          <w:p w14:paraId="161CC471" w14:textId="77777777" w:rsidR="00CB6BC2" w:rsidRPr="00592D1D" w:rsidRDefault="00CB6BC2" w:rsidP="00CB6BC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900" w:type="dxa"/>
            <w:vAlign w:val="bottom"/>
          </w:tcPr>
          <w:p w14:paraId="68A8EA61" w14:textId="2A748D76" w:rsidR="00CB6BC2" w:rsidRPr="00592D1D" w:rsidRDefault="00CB6BC2" w:rsidP="00CB6BC2">
            <w:pPr>
              <w:pStyle w:val="acctfourfigures"/>
              <w:tabs>
                <w:tab w:val="clear" w:pos="765"/>
                <w:tab w:val="decimal" w:pos="42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592D1D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33348872" w14:textId="77777777" w:rsidR="00CB6BC2" w:rsidRPr="00592D1D" w:rsidRDefault="00CB6BC2" w:rsidP="00CB6BC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016344E6" w14:textId="134522FE" w:rsidR="00CB6BC2" w:rsidRPr="00592D1D" w:rsidRDefault="00CB6BC2" w:rsidP="00CB6B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592D1D">
              <w:rPr>
                <w:rFonts w:asciiTheme="majorBidi" w:hAnsiTheme="majorBidi" w:cstheme="majorBidi"/>
                <w:sz w:val="26"/>
                <w:szCs w:val="26"/>
              </w:rPr>
              <w:t>906,</w:t>
            </w:r>
            <w:r w:rsidR="00446F11" w:rsidRPr="00592D1D">
              <w:rPr>
                <w:rFonts w:asciiTheme="majorBidi" w:hAnsiTheme="majorBidi" w:cstheme="majorBidi"/>
                <w:sz w:val="26"/>
                <w:szCs w:val="26"/>
              </w:rPr>
              <w:t>662</w:t>
            </w:r>
          </w:p>
        </w:tc>
        <w:tc>
          <w:tcPr>
            <w:tcW w:w="270" w:type="dxa"/>
            <w:vAlign w:val="bottom"/>
          </w:tcPr>
          <w:p w14:paraId="5856E9F8" w14:textId="77777777" w:rsidR="00CB6BC2" w:rsidRPr="00592D1D" w:rsidRDefault="00CB6BC2" w:rsidP="00CB6BC2">
            <w:pPr>
              <w:tabs>
                <w:tab w:val="decimal" w:pos="595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195AB4B3" w14:textId="10368382" w:rsidR="00CB6BC2" w:rsidRPr="00592D1D" w:rsidRDefault="00CB6BC2" w:rsidP="00CB6B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592D1D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47D301A8" w14:textId="77777777" w:rsidR="00CB6BC2" w:rsidRPr="00592D1D" w:rsidRDefault="00CB6BC2" w:rsidP="00CB6BC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4F36094" w14:textId="43A3964E" w:rsidR="00CB6BC2" w:rsidRPr="00592D1D" w:rsidRDefault="00CB6BC2" w:rsidP="00CB6B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592D1D">
              <w:rPr>
                <w:rFonts w:asciiTheme="majorBidi" w:hAnsiTheme="majorBidi" w:cstheme="majorBidi"/>
                <w:sz w:val="26"/>
                <w:szCs w:val="26"/>
              </w:rPr>
              <w:t>906,</w:t>
            </w:r>
            <w:r w:rsidR="00446F11" w:rsidRPr="00592D1D">
              <w:rPr>
                <w:rFonts w:asciiTheme="majorBidi" w:hAnsiTheme="majorBidi" w:cstheme="majorBidi"/>
                <w:sz w:val="26"/>
                <w:szCs w:val="26"/>
              </w:rPr>
              <w:t>662</w:t>
            </w:r>
          </w:p>
        </w:tc>
      </w:tr>
      <w:tr w:rsidR="00CB6BC2" w:rsidRPr="00592D1D" w14:paraId="4CD74630" w14:textId="77777777" w:rsidTr="00C269A1">
        <w:trPr>
          <w:trHeight w:val="70"/>
        </w:trPr>
        <w:tc>
          <w:tcPr>
            <w:tcW w:w="3150" w:type="dxa"/>
            <w:shd w:val="clear" w:color="auto" w:fill="auto"/>
            <w:vAlign w:val="bottom"/>
          </w:tcPr>
          <w:p w14:paraId="59392ADD" w14:textId="77777777" w:rsidR="00CB6BC2" w:rsidRPr="00592D1D" w:rsidRDefault="00CB6BC2" w:rsidP="00CB6BC2">
            <w:pPr>
              <w:ind w:left="166" w:right="-90" w:firstLine="4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68868C1E" w14:textId="77777777" w:rsidR="00CB6BC2" w:rsidRPr="00592D1D" w:rsidRDefault="00CB6BC2" w:rsidP="00CB6BC2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0CBA5244" w14:textId="77777777" w:rsidR="00CB6BC2" w:rsidRPr="00592D1D" w:rsidRDefault="00CB6BC2" w:rsidP="00CB6BC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4" w:type="dxa"/>
            <w:vAlign w:val="bottom"/>
          </w:tcPr>
          <w:p w14:paraId="62F2A0D7" w14:textId="77777777" w:rsidR="00CB6BC2" w:rsidRPr="00592D1D" w:rsidRDefault="00CB6BC2" w:rsidP="00CB6BC2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11114368" w14:textId="77777777" w:rsidR="00CB6BC2" w:rsidRPr="00592D1D" w:rsidRDefault="00CB6BC2" w:rsidP="00CB6BC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5E53A474" w14:textId="77777777" w:rsidR="00CB6BC2" w:rsidRPr="00592D1D" w:rsidRDefault="00CB6BC2" w:rsidP="00CB6BC2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9D8CE68" w14:textId="77777777" w:rsidR="00CB6BC2" w:rsidRPr="00592D1D" w:rsidRDefault="00CB6BC2" w:rsidP="00CB6BC2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1D734493" w14:textId="77777777" w:rsidR="00CB6BC2" w:rsidRPr="00592D1D" w:rsidRDefault="00CB6BC2" w:rsidP="00CB6BC2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A1A783E" w14:textId="77777777" w:rsidR="00CB6BC2" w:rsidRPr="00592D1D" w:rsidRDefault="00CB6BC2" w:rsidP="00CB6BC2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7" w:type="dxa"/>
            <w:shd w:val="clear" w:color="auto" w:fill="auto"/>
            <w:vAlign w:val="bottom"/>
          </w:tcPr>
          <w:p w14:paraId="1483CF3F" w14:textId="77777777" w:rsidR="00CB6BC2" w:rsidRPr="00592D1D" w:rsidRDefault="00CB6BC2" w:rsidP="00CB6BC2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1FB26CDF" w14:textId="77777777" w:rsidR="00CB6BC2" w:rsidRPr="00592D1D" w:rsidRDefault="00CB6BC2" w:rsidP="00CB6BC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900" w:type="dxa"/>
            <w:vAlign w:val="bottom"/>
          </w:tcPr>
          <w:p w14:paraId="1B075758" w14:textId="77777777" w:rsidR="00CB6BC2" w:rsidRPr="00592D1D" w:rsidRDefault="00CB6BC2" w:rsidP="00CB6BC2">
            <w:pPr>
              <w:pStyle w:val="acctfourfigures"/>
              <w:tabs>
                <w:tab w:val="clear" w:pos="765"/>
                <w:tab w:val="decimal" w:pos="42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03AE8485" w14:textId="77777777" w:rsidR="00CB6BC2" w:rsidRPr="00592D1D" w:rsidRDefault="00CB6BC2" w:rsidP="00CB6BC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591E829C" w14:textId="77777777" w:rsidR="00CB6BC2" w:rsidRPr="00592D1D" w:rsidRDefault="00CB6BC2" w:rsidP="00CB6BC2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02857F88" w14:textId="77777777" w:rsidR="00CB6BC2" w:rsidRPr="00592D1D" w:rsidRDefault="00CB6BC2" w:rsidP="00CB6BC2">
            <w:pPr>
              <w:tabs>
                <w:tab w:val="decimal" w:pos="595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567A2440" w14:textId="77777777" w:rsidR="00CB6BC2" w:rsidRPr="00592D1D" w:rsidRDefault="00CB6BC2" w:rsidP="00CB6B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26CD8CA9" w14:textId="77777777" w:rsidR="00CB6BC2" w:rsidRPr="00592D1D" w:rsidRDefault="00CB6BC2" w:rsidP="00CB6BC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699FEF8" w14:textId="77777777" w:rsidR="00CB6BC2" w:rsidRPr="00592D1D" w:rsidRDefault="00CB6BC2" w:rsidP="00CB6BC2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B6BC2" w:rsidRPr="00592D1D" w14:paraId="729A5A24" w14:textId="77777777" w:rsidTr="00C269A1">
        <w:trPr>
          <w:trHeight w:val="261"/>
        </w:trPr>
        <w:tc>
          <w:tcPr>
            <w:tcW w:w="3150" w:type="dxa"/>
            <w:shd w:val="clear" w:color="auto" w:fill="auto"/>
            <w:vAlign w:val="bottom"/>
          </w:tcPr>
          <w:p w14:paraId="79AC6DF6" w14:textId="77777777" w:rsidR="00CB6BC2" w:rsidRPr="00592D1D" w:rsidRDefault="00CB6BC2" w:rsidP="00CB6BC2">
            <w:pPr>
              <w:ind w:right="-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92D1D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170" w:type="dxa"/>
            <w:vAlign w:val="bottom"/>
          </w:tcPr>
          <w:p w14:paraId="0739BB35" w14:textId="77777777" w:rsidR="00CB6BC2" w:rsidRPr="00592D1D" w:rsidRDefault="00CB6BC2" w:rsidP="00CB6BC2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4CCFA33D" w14:textId="77777777" w:rsidR="00CB6BC2" w:rsidRPr="00592D1D" w:rsidRDefault="00CB6BC2" w:rsidP="00CB6BC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4" w:type="dxa"/>
            <w:vAlign w:val="bottom"/>
          </w:tcPr>
          <w:p w14:paraId="54B643D6" w14:textId="77777777" w:rsidR="00CB6BC2" w:rsidRPr="00592D1D" w:rsidRDefault="00CB6BC2" w:rsidP="00CB6BC2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6F553910" w14:textId="77777777" w:rsidR="00CB6BC2" w:rsidRPr="00592D1D" w:rsidRDefault="00CB6BC2" w:rsidP="00CB6BC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337B103A" w14:textId="77777777" w:rsidR="00CB6BC2" w:rsidRPr="00592D1D" w:rsidRDefault="00CB6BC2" w:rsidP="00CB6BC2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32A4CD3" w14:textId="77777777" w:rsidR="00CB6BC2" w:rsidRPr="00592D1D" w:rsidRDefault="00CB6BC2" w:rsidP="00CB6BC2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58D206A1" w14:textId="77777777" w:rsidR="00CB6BC2" w:rsidRPr="00592D1D" w:rsidRDefault="00CB6BC2" w:rsidP="00CB6BC2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C552F60" w14:textId="77777777" w:rsidR="00CB6BC2" w:rsidRPr="00592D1D" w:rsidRDefault="00CB6BC2" w:rsidP="00CB6BC2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7" w:type="dxa"/>
            <w:shd w:val="clear" w:color="auto" w:fill="auto"/>
            <w:vAlign w:val="bottom"/>
          </w:tcPr>
          <w:p w14:paraId="3B072408" w14:textId="77777777" w:rsidR="00CB6BC2" w:rsidRPr="00592D1D" w:rsidRDefault="00CB6BC2" w:rsidP="00CB6BC2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1BFE1C8D" w14:textId="77777777" w:rsidR="00CB6BC2" w:rsidRPr="00592D1D" w:rsidRDefault="00CB6BC2" w:rsidP="00CB6BC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7E9A184C" w14:textId="77777777" w:rsidR="00CB6BC2" w:rsidRPr="00592D1D" w:rsidRDefault="00CB6BC2" w:rsidP="00CB6BC2">
            <w:pPr>
              <w:pStyle w:val="acctfourfigures"/>
              <w:tabs>
                <w:tab w:val="clear" w:pos="765"/>
                <w:tab w:val="decimal" w:pos="42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78A31BF5" w14:textId="77777777" w:rsidR="00CB6BC2" w:rsidRPr="00592D1D" w:rsidRDefault="00CB6BC2" w:rsidP="00CB6BC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24748C0D" w14:textId="77777777" w:rsidR="00CB6BC2" w:rsidRPr="00592D1D" w:rsidRDefault="00CB6BC2" w:rsidP="00CB6BC2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262DA6EA" w14:textId="77777777" w:rsidR="00CB6BC2" w:rsidRPr="00592D1D" w:rsidRDefault="00CB6BC2" w:rsidP="00CB6BC2">
            <w:pPr>
              <w:tabs>
                <w:tab w:val="decimal" w:pos="595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406930D4" w14:textId="77777777" w:rsidR="00CB6BC2" w:rsidRPr="00592D1D" w:rsidRDefault="00CB6BC2" w:rsidP="00CB6B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1E831C58" w14:textId="77777777" w:rsidR="00CB6BC2" w:rsidRPr="00592D1D" w:rsidRDefault="00CB6BC2" w:rsidP="00CB6BC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6E321F4" w14:textId="77777777" w:rsidR="00CB6BC2" w:rsidRPr="00592D1D" w:rsidRDefault="00CB6BC2" w:rsidP="00CB6BC2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B6BC2" w:rsidRPr="00592D1D" w14:paraId="445B26AE" w14:textId="77777777" w:rsidTr="00C269A1">
        <w:trPr>
          <w:trHeight w:val="261"/>
        </w:trPr>
        <w:tc>
          <w:tcPr>
            <w:tcW w:w="3150" w:type="dxa"/>
            <w:shd w:val="clear" w:color="auto" w:fill="auto"/>
          </w:tcPr>
          <w:p w14:paraId="26810261" w14:textId="2F513274" w:rsidR="00CB6BC2" w:rsidRPr="00592D1D" w:rsidRDefault="00CB6BC2" w:rsidP="00CB6BC2">
            <w:pPr>
              <w:ind w:left="160"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592D1D">
              <w:rPr>
                <w:rFonts w:asciiTheme="majorBidi" w:hAnsiTheme="majorBidi" w:cstheme="majorBidi"/>
                <w:sz w:val="26"/>
                <w:szCs w:val="26"/>
                <w:cs/>
              </w:rPr>
              <w:t>เงินลงทุนในตราสารทุน</w:t>
            </w:r>
          </w:p>
        </w:tc>
        <w:tc>
          <w:tcPr>
            <w:tcW w:w="1170" w:type="dxa"/>
            <w:vAlign w:val="bottom"/>
          </w:tcPr>
          <w:p w14:paraId="775A94E8" w14:textId="15A86201" w:rsidR="00CB6BC2" w:rsidRPr="00592D1D" w:rsidRDefault="00CB6BC2" w:rsidP="00CB6BC2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592D1D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690F876F" w14:textId="77777777" w:rsidR="00CB6BC2" w:rsidRPr="00592D1D" w:rsidRDefault="00CB6BC2" w:rsidP="00CB6BC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4" w:type="dxa"/>
            <w:vAlign w:val="bottom"/>
          </w:tcPr>
          <w:p w14:paraId="13CB909B" w14:textId="7B7D238D" w:rsidR="00CB6BC2" w:rsidRPr="00592D1D" w:rsidRDefault="00CB6BC2" w:rsidP="00CB6BC2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592D1D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037757A3" w14:textId="77777777" w:rsidR="00CB6BC2" w:rsidRPr="00592D1D" w:rsidRDefault="00CB6BC2" w:rsidP="00CB6BC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1469CD14" w14:textId="5F8CC13F" w:rsidR="00CB6BC2" w:rsidRPr="00592D1D" w:rsidRDefault="00922CAB" w:rsidP="00CB6BC2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22CA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  <w:r w:rsidR="00CB6BC2" w:rsidRPr="00592D1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22CA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488</w:t>
            </w:r>
            <w:r w:rsidR="00CB6BC2" w:rsidRPr="00592D1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22CA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192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9ED28F8" w14:textId="77777777" w:rsidR="00CB6BC2" w:rsidRPr="00592D1D" w:rsidRDefault="00CB6BC2" w:rsidP="00CB6BC2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5A498E7B" w14:textId="3038ED7A" w:rsidR="00CB6BC2" w:rsidRPr="00592D1D" w:rsidRDefault="00CB6BC2" w:rsidP="00CB6BC2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592D1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2EBDD19" w14:textId="77777777" w:rsidR="00CB6BC2" w:rsidRPr="00592D1D" w:rsidRDefault="00CB6BC2" w:rsidP="00CB6BC2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7" w:type="dxa"/>
            <w:shd w:val="clear" w:color="auto" w:fill="auto"/>
            <w:vAlign w:val="bottom"/>
          </w:tcPr>
          <w:p w14:paraId="3D8DEECF" w14:textId="2FE22062" w:rsidR="00CB6BC2" w:rsidRPr="00592D1D" w:rsidRDefault="00922CAB" w:rsidP="00CB6BC2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922CA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  <w:r w:rsidR="00CB6BC2" w:rsidRPr="00592D1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22CA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488</w:t>
            </w:r>
            <w:r w:rsidR="00CB6BC2" w:rsidRPr="00592D1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22CA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192</w:t>
            </w:r>
          </w:p>
        </w:tc>
        <w:tc>
          <w:tcPr>
            <w:tcW w:w="270" w:type="dxa"/>
            <w:vAlign w:val="bottom"/>
          </w:tcPr>
          <w:p w14:paraId="090F562A" w14:textId="77777777" w:rsidR="00CB6BC2" w:rsidRPr="00592D1D" w:rsidRDefault="00CB6BC2" w:rsidP="00CB6BC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2C69505E" w14:textId="74FF4ED9" w:rsidR="00CB6BC2" w:rsidRPr="00592D1D" w:rsidRDefault="00922CAB" w:rsidP="00CB6B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922CAB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CB6BC2" w:rsidRPr="00592D1D">
              <w:rPr>
                <w:rFonts w:asciiTheme="majorBidi" w:hAnsiTheme="majorBidi" w:cstheme="majorBidi"/>
                <w:sz w:val="26"/>
                <w:szCs w:val="26"/>
                <w:lang w:val="en-GB"/>
              </w:rPr>
              <w:t>,</w:t>
            </w:r>
            <w:r w:rsidRPr="00922CAB">
              <w:rPr>
                <w:rFonts w:asciiTheme="majorBidi" w:hAnsiTheme="majorBidi" w:cstheme="majorBidi"/>
                <w:sz w:val="26"/>
                <w:szCs w:val="26"/>
              </w:rPr>
              <w:t>050</w:t>
            </w:r>
            <w:r w:rsidR="00CB6BC2" w:rsidRPr="00592D1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446F11" w:rsidRPr="00592D1D">
              <w:rPr>
                <w:rFonts w:asciiTheme="majorBidi" w:hAnsiTheme="majorBidi" w:cstheme="majorBidi"/>
                <w:sz w:val="26"/>
                <w:szCs w:val="26"/>
              </w:rPr>
              <w:t>892</w:t>
            </w:r>
          </w:p>
        </w:tc>
        <w:tc>
          <w:tcPr>
            <w:tcW w:w="270" w:type="dxa"/>
            <w:vAlign w:val="bottom"/>
          </w:tcPr>
          <w:p w14:paraId="5F3CE815" w14:textId="77777777" w:rsidR="00CB6BC2" w:rsidRPr="00592D1D" w:rsidRDefault="00CB6BC2" w:rsidP="00CB6BC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3EA067D6" w14:textId="4431E107" w:rsidR="00CB6BC2" w:rsidRPr="00592D1D" w:rsidRDefault="00CB6BC2" w:rsidP="00CB6BC2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592D1D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2ABC6066" w14:textId="77777777" w:rsidR="00CB6BC2" w:rsidRPr="00592D1D" w:rsidRDefault="00CB6BC2" w:rsidP="00CB6BC2">
            <w:pPr>
              <w:tabs>
                <w:tab w:val="decimal" w:pos="595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17CAF2DD" w14:textId="2EC0095C" w:rsidR="00CB6BC2" w:rsidRPr="00592D1D" w:rsidRDefault="00446F11" w:rsidP="00446F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92D1D">
              <w:rPr>
                <w:rFonts w:asciiTheme="majorBidi" w:hAnsiTheme="majorBidi" w:cstheme="majorBidi"/>
                <w:sz w:val="26"/>
                <w:szCs w:val="26"/>
              </w:rPr>
              <w:t>437,300</w:t>
            </w:r>
          </w:p>
        </w:tc>
        <w:tc>
          <w:tcPr>
            <w:tcW w:w="270" w:type="dxa"/>
            <w:vAlign w:val="bottom"/>
          </w:tcPr>
          <w:p w14:paraId="5FD3B88A" w14:textId="77777777" w:rsidR="00CB6BC2" w:rsidRPr="00592D1D" w:rsidRDefault="00CB6BC2" w:rsidP="00CB6BC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85B5F12" w14:textId="422F92EE" w:rsidR="00CB6BC2" w:rsidRPr="00592D1D" w:rsidRDefault="00922CAB" w:rsidP="00CB6B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922CAB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CB6BC2" w:rsidRPr="00592D1D">
              <w:rPr>
                <w:rFonts w:asciiTheme="majorBidi" w:hAnsiTheme="majorBidi" w:cstheme="majorBidi"/>
                <w:sz w:val="26"/>
                <w:szCs w:val="26"/>
                <w:lang w:val="en-GB"/>
              </w:rPr>
              <w:t>,</w:t>
            </w:r>
            <w:r w:rsidRPr="00922CAB">
              <w:rPr>
                <w:rFonts w:asciiTheme="majorBidi" w:hAnsiTheme="majorBidi" w:cstheme="majorBidi"/>
                <w:sz w:val="26"/>
                <w:szCs w:val="26"/>
              </w:rPr>
              <w:t>488</w:t>
            </w:r>
            <w:r w:rsidR="00CB6BC2" w:rsidRPr="00592D1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446F11" w:rsidRPr="00592D1D">
              <w:rPr>
                <w:rFonts w:asciiTheme="majorBidi" w:hAnsiTheme="majorBidi" w:cstheme="majorBidi"/>
                <w:sz w:val="26"/>
                <w:szCs w:val="26"/>
              </w:rPr>
              <w:t>192</w:t>
            </w:r>
          </w:p>
        </w:tc>
      </w:tr>
      <w:tr w:rsidR="00CB6BC2" w:rsidRPr="00592D1D" w14:paraId="446E9012" w14:textId="77777777" w:rsidTr="00C269A1">
        <w:trPr>
          <w:trHeight w:val="261"/>
        </w:trPr>
        <w:tc>
          <w:tcPr>
            <w:tcW w:w="3150" w:type="dxa"/>
            <w:shd w:val="clear" w:color="auto" w:fill="auto"/>
          </w:tcPr>
          <w:p w14:paraId="77E7C5B0" w14:textId="57D3C8C7" w:rsidR="00CB6BC2" w:rsidRPr="00592D1D" w:rsidRDefault="00CB6BC2" w:rsidP="00CB6BC2">
            <w:pPr>
              <w:ind w:left="160" w:right="-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92D1D">
              <w:rPr>
                <w:rFonts w:asciiTheme="majorBidi" w:hAnsiTheme="majorBidi" w:cstheme="majorBidi"/>
                <w:sz w:val="26"/>
                <w:szCs w:val="26"/>
                <w:cs/>
              </w:rPr>
              <w:t>เงินลงทุนในตราสารหนี้</w:t>
            </w:r>
          </w:p>
        </w:tc>
        <w:tc>
          <w:tcPr>
            <w:tcW w:w="1170" w:type="dxa"/>
            <w:vAlign w:val="bottom"/>
          </w:tcPr>
          <w:p w14:paraId="0AA0BF8F" w14:textId="77C48F69" w:rsidR="00CB6BC2" w:rsidRPr="00592D1D" w:rsidRDefault="00CB6BC2" w:rsidP="00CB6BC2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592D1D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53E187A5" w14:textId="77777777" w:rsidR="00CB6BC2" w:rsidRPr="00592D1D" w:rsidRDefault="00CB6BC2" w:rsidP="00CB6BC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4" w:type="dxa"/>
            <w:vAlign w:val="bottom"/>
          </w:tcPr>
          <w:p w14:paraId="0E1DB5B6" w14:textId="0AC9D7C1" w:rsidR="00CB6BC2" w:rsidRPr="00592D1D" w:rsidRDefault="00CB6BC2" w:rsidP="00CB6BC2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592D1D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24D0C8C2" w14:textId="77777777" w:rsidR="00CB6BC2" w:rsidRPr="00592D1D" w:rsidRDefault="00CB6BC2" w:rsidP="00CB6BC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78B27272" w14:textId="3BF18C5D" w:rsidR="00CB6BC2" w:rsidRPr="00592D1D" w:rsidRDefault="00CB6BC2" w:rsidP="00CB6BC2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592D1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0DD738D" w14:textId="77777777" w:rsidR="00CB6BC2" w:rsidRPr="00592D1D" w:rsidRDefault="00CB6BC2" w:rsidP="00CB6BC2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7AA6D70A" w14:textId="0C717592" w:rsidR="00CB6BC2" w:rsidRPr="00592D1D" w:rsidRDefault="00922CAB" w:rsidP="00CB6BC2">
            <w:pPr>
              <w:pStyle w:val="acctfourfigures"/>
              <w:tabs>
                <w:tab w:val="clear" w:pos="765"/>
                <w:tab w:val="decimal" w:pos="96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922CA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513</w:t>
            </w:r>
            <w:r w:rsidR="00CB6BC2" w:rsidRPr="00592D1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22CA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D948D58" w14:textId="77777777" w:rsidR="00CB6BC2" w:rsidRPr="00592D1D" w:rsidRDefault="00CB6BC2" w:rsidP="00CB6BC2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7" w:type="dxa"/>
            <w:shd w:val="clear" w:color="auto" w:fill="auto"/>
            <w:vAlign w:val="bottom"/>
          </w:tcPr>
          <w:p w14:paraId="76FF6CC4" w14:textId="6B18A664" w:rsidR="00CB6BC2" w:rsidRPr="00592D1D" w:rsidRDefault="00922CAB" w:rsidP="00CB6BC2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922CA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513</w:t>
            </w:r>
            <w:r w:rsidR="00CB6BC2" w:rsidRPr="00592D1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22CA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007</w:t>
            </w:r>
          </w:p>
        </w:tc>
        <w:tc>
          <w:tcPr>
            <w:tcW w:w="270" w:type="dxa"/>
            <w:vAlign w:val="bottom"/>
          </w:tcPr>
          <w:p w14:paraId="3FFC8886" w14:textId="77777777" w:rsidR="00CB6BC2" w:rsidRPr="00592D1D" w:rsidRDefault="00CB6BC2" w:rsidP="00CB6BC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560E571E" w14:textId="465D0FFF" w:rsidR="00CB6BC2" w:rsidRPr="00592D1D" w:rsidRDefault="00CB6BC2" w:rsidP="00CB6BC2">
            <w:pPr>
              <w:pStyle w:val="acctfourfigures"/>
              <w:tabs>
                <w:tab w:val="clear" w:pos="765"/>
                <w:tab w:val="decimal" w:pos="42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592D1D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7F30FCF3" w14:textId="77777777" w:rsidR="00CB6BC2" w:rsidRPr="00592D1D" w:rsidRDefault="00CB6BC2" w:rsidP="00CB6BC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1564FB6E" w14:textId="729AE5E4" w:rsidR="00CB6BC2" w:rsidRPr="00592D1D" w:rsidRDefault="00922CAB" w:rsidP="00CB6B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922CAB">
              <w:rPr>
                <w:rFonts w:asciiTheme="majorBidi" w:hAnsiTheme="majorBidi" w:cstheme="majorBidi"/>
                <w:sz w:val="26"/>
                <w:szCs w:val="26"/>
              </w:rPr>
              <w:t>53</w:t>
            </w:r>
            <w:r w:rsidR="00CB6BC2" w:rsidRPr="00592D1D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CB6BC2" w:rsidRPr="00592D1D">
              <w:rPr>
                <w:rFonts w:asciiTheme="majorBidi" w:hAnsiTheme="majorBidi" w:cstheme="majorBidi"/>
                <w:sz w:val="26"/>
                <w:szCs w:val="26"/>
                <w:lang w:val="en-GB"/>
              </w:rPr>
              <w:t>,</w:t>
            </w:r>
            <w:r w:rsidRPr="00922CAB">
              <w:rPr>
                <w:rFonts w:asciiTheme="majorBidi" w:hAnsiTheme="majorBidi" w:cstheme="majorBidi"/>
                <w:sz w:val="26"/>
                <w:szCs w:val="26"/>
              </w:rPr>
              <w:t>316</w:t>
            </w:r>
          </w:p>
        </w:tc>
        <w:tc>
          <w:tcPr>
            <w:tcW w:w="270" w:type="dxa"/>
            <w:vAlign w:val="bottom"/>
          </w:tcPr>
          <w:p w14:paraId="5E0E55E5" w14:textId="77777777" w:rsidR="00CB6BC2" w:rsidRPr="00592D1D" w:rsidRDefault="00CB6BC2" w:rsidP="00CB6BC2">
            <w:pPr>
              <w:tabs>
                <w:tab w:val="decimal" w:pos="595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67020F1A" w14:textId="3512F249" w:rsidR="00CB6BC2" w:rsidRPr="00592D1D" w:rsidRDefault="00CB6BC2" w:rsidP="00CB6B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592D1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550A3B46" w14:textId="77777777" w:rsidR="00CB6BC2" w:rsidRPr="00592D1D" w:rsidRDefault="00CB6BC2" w:rsidP="00CB6BC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490DCAD" w14:textId="2D91ED09" w:rsidR="00CB6BC2" w:rsidRPr="00592D1D" w:rsidRDefault="00922CAB" w:rsidP="00CB6B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922CAB">
              <w:rPr>
                <w:rFonts w:asciiTheme="majorBidi" w:hAnsiTheme="majorBidi" w:cstheme="majorBidi"/>
                <w:sz w:val="26"/>
                <w:szCs w:val="26"/>
              </w:rPr>
              <w:t>532</w:t>
            </w:r>
            <w:r w:rsidR="00CB6BC2" w:rsidRPr="00592D1D">
              <w:rPr>
                <w:rFonts w:asciiTheme="majorBidi" w:hAnsiTheme="majorBidi" w:cstheme="majorBidi"/>
                <w:sz w:val="26"/>
                <w:szCs w:val="26"/>
                <w:lang w:val="en-GB"/>
              </w:rPr>
              <w:t>,</w:t>
            </w:r>
            <w:r w:rsidRPr="00922CAB">
              <w:rPr>
                <w:rFonts w:asciiTheme="majorBidi" w:hAnsiTheme="majorBidi" w:cstheme="majorBidi"/>
                <w:sz w:val="26"/>
                <w:szCs w:val="26"/>
              </w:rPr>
              <w:t>316</w:t>
            </w:r>
          </w:p>
        </w:tc>
      </w:tr>
      <w:tr w:rsidR="00CB6BC2" w:rsidRPr="00592D1D" w14:paraId="3E90F9B2" w14:textId="77777777" w:rsidTr="00C269A1">
        <w:trPr>
          <w:trHeight w:val="70"/>
        </w:trPr>
        <w:tc>
          <w:tcPr>
            <w:tcW w:w="3150" w:type="dxa"/>
            <w:shd w:val="clear" w:color="auto" w:fill="auto"/>
            <w:vAlign w:val="bottom"/>
          </w:tcPr>
          <w:p w14:paraId="4C0059E8" w14:textId="77777777" w:rsidR="00CB6BC2" w:rsidRPr="00592D1D" w:rsidRDefault="00CB6BC2" w:rsidP="00CB6BC2">
            <w:pPr>
              <w:ind w:left="-14" w:right="-90" w:firstLine="4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640BA411" w14:textId="77777777" w:rsidR="00CB6BC2" w:rsidRPr="00592D1D" w:rsidRDefault="00CB6BC2" w:rsidP="00CB6BC2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2DA20D59" w14:textId="77777777" w:rsidR="00CB6BC2" w:rsidRPr="00592D1D" w:rsidRDefault="00CB6BC2" w:rsidP="00CB6BC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4" w:type="dxa"/>
            <w:vAlign w:val="bottom"/>
          </w:tcPr>
          <w:p w14:paraId="3CE6DBC2" w14:textId="77777777" w:rsidR="00CB6BC2" w:rsidRPr="00592D1D" w:rsidRDefault="00CB6BC2" w:rsidP="00CB6BC2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7F8985CD" w14:textId="77777777" w:rsidR="00CB6BC2" w:rsidRPr="00592D1D" w:rsidRDefault="00CB6BC2" w:rsidP="00CB6BC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59DF11FE" w14:textId="77777777" w:rsidR="00CB6BC2" w:rsidRPr="00592D1D" w:rsidRDefault="00CB6BC2" w:rsidP="00CB6BC2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DC21550" w14:textId="77777777" w:rsidR="00CB6BC2" w:rsidRPr="00592D1D" w:rsidRDefault="00CB6BC2" w:rsidP="00CB6BC2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79B8884F" w14:textId="77777777" w:rsidR="00CB6BC2" w:rsidRPr="00592D1D" w:rsidRDefault="00CB6BC2" w:rsidP="00CB6BC2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7522E45" w14:textId="77777777" w:rsidR="00CB6BC2" w:rsidRPr="00592D1D" w:rsidRDefault="00CB6BC2" w:rsidP="00CB6BC2">
            <w:pPr>
              <w:tabs>
                <w:tab w:val="decimal" w:pos="595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7" w:type="dxa"/>
            <w:shd w:val="clear" w:color="auto" w:fill="auto"/>
            <w:vAlign w:val="bottom"/>
          </w:tcPr>
          <w:p w14:paraId="66C5D25F" w14:textId="77777777" w:rsidR="00CB6BC2" w:rsidRPr="00592D1D" w:rsidRDefault="00CB6BC2" w:rsidP="00CB6BC2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4E248763" w14:textId="77777777" w:rsidR="00CB6BC2" w:rsidRPr="00592D1D" w:rsidRDefault="00CB6BC2" w:rsidP="00CB6BC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6A6ACAFC" w14:textId="77777777" w:rsidR="00CB6BC2" w:rsidRPr="00592D1D" w:rsidRDefault="00CB6BC2" w:rsidP="00CB6BC2">
            <w:pPr>
              <w:pStyle w:val="acctfourfigures"/>
              <w:tabs>
                <w:tab w:val="clear" w:pos="765"/>
                <w:tab w:val="decimal" w:pos="42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1DFA2693" w14:textId="77777777" w:rsidR="00CB6BC2" w:rsidRPr="00592D1D" w:rsidRDefault="00CB6BC2" w:rsidP="00CB6BC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20A6A700" w14:textId="77777777" w:rsidR="00CB6BC2" w:rsidRPr="00592D1D" w:rsidRDefault="00CB6BC2" w:rsidP="00CB6BC2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34617D6C" w14:textId="77777777" w:rsidR="00CB6BC2" w:rsidRPr="00592D1D" w:rsidRDefault="00CB6BC2" w:rsidP="00CB6BC2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1B156A95" w14:textId="77777777" w:rsidR="00CB6BC2" w:rsidRPr="00592D1D" w:rsidRDefault="00CB6BC2" w:rsidP="00CB6B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1FA6A182" w14:textId="77777777" w:rsidR="00CB6BC2" w:rsidRPr="00592D1D" w:rsidRDefault="00CB6BC2" w:rsidP="00CB6BC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68EC7B9" w14:textId="77777777" w:rsidR="00CB6BC2" w:rsidRPr="00592D1D" w:rsidRDefault="00CB6BC2" w:rsidP="00CB6BC2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B6BC2" w:rsidRPr="00592D1D" w14:paraId="7DD1B8EC" w14:textId="77777777" w:rsidTr="00C269A1">
        <w:trPr>
          <w:trHeight w:val="261"/>
        </w:trPr>
        <w:tc>
          <w:tcPr>
            <w:tcW w:w="3150" w:type="dxa"/>
            <w:shd w:val="clear" w:color="auto" w:fill="auto"/>
            <w:vAlign w:val="bottom"/>
          </w:tcPr>
          <w:p w14:paraId="7066FB40" w14:textId="7E89FCDD" w:rsidR="00CB6BC2" w:rsidRPr="00592D1D" w:rsidRDefault="00CB6BC2" w:rsidP="00CB6BC2">
            <w:pPr>
              <w:ind w:right="-90" w:firstLine="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92D1D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สินทรัพย์อนุพันธ์</w:t>
            </w:r>
          </w:p>
        </w:tc>
        <w:tc>
          <w:tcPr>
            <w:tcW w:w="1170" w:type="dxa"/>
            <w:vAlign w:val="bottom"/>
          </w:tcPr>
          <w:p w14:paraId="39C1B8D1" w14:textId="6CE834FE" w:rsidR="00CB6BC2" w:rsidRPr="00592D1D" w:rsidRDefault="00CB6BC2" w:rsidP="00CB6BC2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592D1D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57DBF96C" w14:textId="77777777" w:rsidR="00CB6BC2" w:rsidRPr="00592D1D" w:rsidRDefault="00CB6BC2" w:rsidP="00CB6BC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4" w:type="dxa"/>
            <w:vAlign w:val="bottom"/>
          </w:tcPr>
          <w:p w14:paraId="2CFC99B9" w14:textId="337111C6" w:rsidR="00CB6BC2" w:rsidRPr="00592D1D" w:rsidRDefault="00922CAB" w:rsidP="00CB6BC2">
            <w:pPr>
              <w:pStyle w:val="acctfourfigures"/>
              <w:tabs>
                <w:tab w:val="clear" w:pos="765"/>
                <w:tab w:val="decimal" w:pos="100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922CA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  <w:r w:rsidR="00CB6BC2" w:rsidRPr="00592D1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22CA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872</w:t>
            </w:r>
          </w:p>
        </w:tc>
        <w:tc>
          <w:tcPr>
            <w:tcW w:w="236" w:type="dxa"/>
            <w:vAlign w:val="bottom"/>
          </w:tcPr>
          <w:p w14:paraId="71A220DA" w14:textId="77777777" w:rsidR="00CB6BC2" w:rsidRPr="00592D1D" w:rsidRDefault="00CB6BC2" w:rsidP="00CB6BC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73D33272" w14:textId="7DF1F516" w:rsidR="00CB6BC2" w:rsidRPr="00592D1D" w:rsidRDefault="00CB6BC2" w:rsidP="00CB6BC2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592D1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84324F2" w14:textId="77777777" w:rsidR="00CB6BC2" w:rsidRPr="00592D1D" w:rsidRDefault="00CB6BC2" w:rsidP="00CB6BC2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12ED1030" w14:textId="46545330" w:rsidR="00CB6BC2" w:rsidRPr="00592D1D" w:rsidRDefault="00CB6BC2" w:rsidP="00CB6BC2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592D1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B92C4BA" w14:textId="77777777" w:rsidR="00CB6BC2" w:rsidRPr="00592D1D" w:rsidRDefault="00CB6BC2" w:rsidP="00CB6BC2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7" w:type="dxa"/>
            <w:shd w:val="clear" w:color="auto" w:fill="auto"/>
            <w:vAlign w:val="bottom"/>
          </w:tcPr>
          <w:p w14:paraId="3891CB65" w14:textId="563ADAE6" w:rsidR="00CB6BC2" w:rsidRPr="00592D1D" w:rsidRDefault="00922CAB" w:rsidP="00CB6BC2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922CA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  <w:r w:rsidR="00CB6BC2" w:rsidRPr="00592D1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22CA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872</w:t>
            </w:r>
          </w:p>
        </w:tc>
        <w:tc>
          <w:tcPr>
            <w:tcW w:w="270" w:type="dxa"/>
            <w:vAlign w:val="bottom"/>
          </w:tcPr>
          <w:p w14:paraId="4C34A188" w14:textId="77777777" w:rsidR="00CB6BC2" w:rsidRPr="00592D1D" w:rsidRDefault="00CB6BC2" w:rsidP="00CB6BC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1A25AEF5" w14:textId="53550A41" w:rsidR="00CB6BC2" w:rsidRPr="00592D1D" w:rsidRDefault="00CB6BC2" w:rsidP="00CB6BC2">
            <w:pPr>
              <w:pStyle w:val="acctfourfigures"/>
              <w:tabs>
                <w:tab w:val="clear" w:pos="765"/>
                <w:tab w:val="decimal" w:pos="42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592D1D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32B5AA99" w14:textId="77777777" w:rsidR="00CB6BC2" w:rsidRPr="00592D1D" w:rsidRDefault="00CB6BC2" w:rsidP="00CB6BC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7E5E6EE5" w14:textId="007747B1" w:rsidR="00CB6BC2" w:rsidRPr="00592D1D" w:rsidRDefault="00CB6BC2" w:rsidP="00CB6B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592D1D">
              <w:rPr>
                <w:rFonts w:asciiTheme="majorBidi" w:hAnsiTheme="majorBidi" w:cstheme="majorBidi"/>
                <w:sz w:val="26"/>
                <w:szCs w:val="26"/>
              </w:rPr>
              <w:t>2,872</w:t>
            </w:r>
          </w:p>
        </w:tc>
        <w:tc>
          <w:tcPr>
            <w:tcW w:w="270" w:type="dxa"/>
            <w:vAlign w:val="bottom"/>
          </w:tcPr>
          <w:p w14:paraId="07D133B1" w14:textId="77777777" w:rsidR="00CB6BC2" w:rsidRPr="00592D1D" w:rsidRDefault="00CB6BC2" w:rsidP="00CB6BC2">
            <w:pPr>
              <w:tabs>
                <w:tab w:val="decimal" w:pos="595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7FB8C15F" w14:textId="7B06103D" w:rsidR="00CB6BC2" w:rsidRPr="00592D1D" w:rsidRDefault="00CB6BC2" w:rsidP="00CB6B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592D1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6DDF62EE" w14:textId="77777777" w:rsidR="00CB6BC2" w:rsidRPr="00592D1D" w:rsidRDefault="00CB6BC2" w:rsidP="00CB6BC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DE32366" w14:textId="32A9E42E" w:rsidR="00CB6BC2" w:rsidRPr="00592D1D" w:rsidRDefault="00CB6BC2" w:rsidP="00CB6B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592D1D">
              <w:rPr>
                <w:rFonts w:asciiTheme="majorBidi" w:hAnsiTheme="majorBidi" w:cstheme="majorBidi"/>
                <w:sz w:val="26"/>
                <w:szCs w:val="26"/>
              </w:rPr>
              <w:t>2,872</w:t>
            </w:r>
          </w:p>
        </w:tc>
      </w:tr>
      <w:tr w:rsidR="00CB6BC2" w:rsidRPr="00592D1D" w14:paraId="4738C3BD" w14:textId="77777777" w:rsidTr="00C269A1">
        <w:trPr>
          <w:trHeight w:val="70"/>
        </w:trPr>
        <w:tc>
          <w:tcPr>
            <w:tcW w:w="3150" w:type="dxa"/>
            <w:shd w:val="clear" w:color="auto" w:fill="auto"/>
            <w:vAlign w:val="bottom"/>
          </w:tcPr>
          <w:p w14:paraId="24329899" w14:textId="7C3A2FDA" w:rsidR="00CB6BC2" w:rsidRPr="00592D1D" w:rsidRDefault="00CB6BC2" w:rsidP="00CB6BC2">
            <w:pPr>
              <w:ind w:right="-9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709B31D0" w14:textId="77777777" w:rsidR="00CB6BC2" w:rsidRPr="00592D1D" w:rsidRDefault="00CB6BC2" w:rsidP="00CB6BC2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0CD2FD7D" w14:textId="77777777" w:rsidR="00CB6BC2" w:rsidRPr="00592D1D" w:rsidRDefault="00CB6BC2" w:rsidP="00CB6BC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94" w:type="dxa"/>
            <w:vAlign w:val="bottom"/>
          </w:tcPr>
          <w:p w14:paraId="155360E1" w14:textId="77777777" w:rsidR="00CB6BC2" w:rsidRPr="00592D1D" w:rsidRDefault="00CB6BC2" w:rsidP="00CB6BC2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3AB8619E" w14:textId="77777777" w:rsidR="00CB6BC2" w:rsidRPr="00592D1D" w:rsidRDefault="00CB6BC2" w:rsidP="00CB6BC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4E85C7FC" w14:textId="77777777" w:rsidR="00CB6BC2" w:rsidRPr="00592D1D" w:rsidRDefault="00CB6BC2" w:rsidP="00CB6BC2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D55E35D" w14:textId="77777777" w:rsidR="00CB6BC2" w:rsidRPr="00592D1D" w:rsidRDefault="00CB6BC2" w:rsidP="00CB6BC2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6300584D" w14:textId="77777777" w:rsidR="00CB6BC2" w:rsidRPr="00592D1D" w:rsidRDefault="00CB6BC2" w:rsidP="00CB6BC2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F486302" w14:textId="77777777" w:rsidR="00CB6BC2" w:rsidRPr="00592D1D" w:rsidRDefault="00CB6BC2" w:rsidP="00CB6BC2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17" w:type="dxa"/>
            <w:shd w:val="clear" w:color="auto" w:fill="auto"/>
            <w:vAlign w:val="bottom"/>
          </w:tcPr>
          <w:p w14:paraId="370AFFD2" w14:textId="77777777" w:rsidR="00CB6BC2" w:rsidRPr="00592D1D" w:rsidRDefault="00CB6BC2" w:rsidP="00CB6BC2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3C04E8B1" w14:textId="77777777" w:rsidR="00CB6BC2" w:rsidRPr="00592D1D" w:rsidRDefault="00CB6BC2" w:rsidP="00CB6BC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900" w:type="dxa"/>
            <w:vAlign w:val="bottom"/>
          </w:tcPr>
          <w:p w14:paraId="235F9A21" w14:textId="77777777" w:rsidR="00CB6BC2" w:rsidRPr="00592D1D" w:rsidRDefault="00CB6BC2" w:rsidP="00CB6BC2">
            <w:pPr>
              <w:pStyle w:val="acctfourfigures"/>
              <w:tabs>
                <w:tab w:val="clear" w:pos="765"/>
                <w:tab w:val="decimal" w:pos="42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25A8B6F0" w14:textId="77777777" w:rsidR="00CB6BC2" w:rsidRPr="00592D1D" w:rsidRDefault="00CB6BC2" w:rsidP="00CB6BC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547ECB96" w14:textId="77777777" w:rsidR="00CB6BC2" w:rsidRPr="00592D1D" w:rsidRDefault="00CB6BC2" w:rsidP="00CB6BC2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1F550E63" w14:textId="77777777" w:rsidR="00CB6BC2" w:rsidRPr="00592D1D" w:rsidRDefault="00CB6BC2" w:rsidP="00CB6BC2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1D15BE17" w14:textId="77777777" w:rsidR="00CB6BC2" w:rsidRPr="00592D1D" w:rsidRDefault="00CB6BC2" w:rsidP="00CB6B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662A2ED4" w14:textId="77777777" w:rsidR="00CB6BC2" w:rsidRPr="00592D1D" w:rsidRDefault="00CB6BC2" w:rsidP="00CB6BC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B5356E0" w14:textId="77777777" w:rsidR="00CB6BC2" w:rsidRPr="00592D1D" w:rsidRDefault="00CB6BC2" w:rsidP="00CB6BC2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92D1D" w:rsidRPr="00592D1D" w14:paraId="6F85498C" w14:textId="77777777" w:rsidTr="00C269A1">
        <w:trPr>
          <w:trHeight w:val="70"/>
        </w:trPr>
        <w:tc>
          <w:tcPr>
            <w:tcW w:w="3150" w:type="dxa"/>
            <w:shd w:val="clear" w:color="auto" w:fill="auto"/>
            <w:vAlign w:val="bottom"/>
          </w:tcPr>
          <w:p w14:paraId="39B59CEF" w14:textId="77777777" w:rsidR="00592D1D" w:rsidRPr="00592D1D" w:rsidRDefault="00592D1D" w:rsidP="00CB6BC2">
            <w:pPr>
              <w:ind w:right="-9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07524296" w14:textId="77777777" w:rsidR="00592D1D" w:rsidRPr="00592D1D" w:rsidRDefault="00592D1D" w:rsidP="00CB6BC2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79D12C16" w14:textId="77777777" w:rsidR="00592D1D" w:rsidRPr="00592D1D" w:rsidRDefault="00592D1D" w:rsidP="00CB6BC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94" w:type="dxa"/>
            <w:vAlign w:val="bottom"/>
          </w:tcPr>
          <w:p w14:paraId="68953FA7" w14:textId="77777777" w:rsidR="00592D1D" w:rsidRPr="00592D1D" w:rsidRDefault="00592D1D" w:rsidP="00CB6BC2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40B7C6A7" w14:textId="77777777" w:rsidR="00592D1D" w:rsidRPr="00592D1D" w:rsidRDefault="00592D1D" w:rsidP="00CB6BC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654CDE77" w14:textId="77777777" w:rsidR="00592D1D" w:rsidRPr="00592D1D" w:rsidRDefault="00592D1D" w:rsidP="00CB6BC2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0FF675A" w14:textId="77777777" w:rsidR="00592D1D" w:rsidRPr="00592D1D" w:rsidRDefault="00592D1D" w:rsidP="00CB6BC2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712CC5A7" w14:textId="77777777" w:rsidR="00592D1D" w:rsidRPr="00592D1D" w:rsidRDefault="00592D1D" w:rsidP="00CB6BC2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DA78F54" w14:textId="77777777" w:rsidR="00592D1D" w:rsidRPr="00592D1D" w:rsidRDefault="00592D1D" w:rsidP="00CB6BC2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17" w:type="dxa"/>
            <w:shd w:val="clear" w:color="auto" w:fill="auto"/>
            <w:vAlign w:val="bottom"/>
          </w:tcPr>
          <w:p w14:paraId="00326681" w14:textId="77777777" w:rsidR="00592D1D" w:rsidRPr="00592D1D" w:rsidRDefault="00592D1D" w:rsidP="00CB6BC2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2893264D" w14:textId="77777777" w:rsidR="00592D1D" w:rsidRPr="00592D1D" w:rsidRDefault="00592D1D" w:rsidP="00CB6BC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900" w:type="dxa"/>
            <w:vAlign w:val="bottom"/>
          </w:tcPr>
          <w:p w14:paraId="30311DBC" w14:textId="77777777" w:rsidR="00592D1D" w:rsidRPr="00592D1D" w:rsidRDefault="00592D1D" w:rsidP="00CB6BC2">
            <w:pPr>
              <w:pStyle w:val="acctfourfigures"/>
              <w:tabs>
                <w:tab w:val="clear" w:pos="765"/>
                <w:tab w:val="decimal" w:pos="42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674E7B47" w14:textId="77777777" w:rsidR="00592D1D" w:rsidRPr="00592D1D" w:rsidRDefault="00592D1D" w:rsidP="00CB6BC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48DC45A8" w14:textId="77777777" w:rsidR="00592D1D" w:rsidRPr="00592D1D" w:rsidRDefault="00592D1D" w:rsidP="00CB6BC2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45692954" w14:textId="77777777" w:rsidR="00592D1D" w:rsidRPr="00592D1D" w:rsidRDefault="00592D1D" w:rsidP="00CB6BC2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6E63598C" w14:textId="77777777" w:rsidR="00592D1D" w:rsidRPr="00592D1D" w:rsidRDefault="00592D1D" w:rsidP="00CB6B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746F4E7C" w14:textId="77777777" w:rsidR="00592D1D" w:rsidRPr="00592D1D" w:rsidRDefault="00592D1D" w:rsidP="00CB6BC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D22EA59" w14:textId="77777777" w:rsidR="00592D1D" w:rsidRPr="00592D1D" w:rsidRDefault="00592D1D" w:rsidP="00CB6BC2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92D1D" w:rsidRPr="00592D1D" w14:paraId="390882BD" w14:textId="77777777" w:rsidTr="00C269A1">
        <w:trPr>
          <w:trHeight w:val="70"/>
        </w:trPr>
        <w:tc>
          <w:tcPr>
            <w:tcW w:w="3150" w:type="dxa"/>
            <w:shd w:val="clear" w:color="auto" w:fill="auto"/>
            <w:vAlign w:val="bottom"/>
          </w:tcPr>
          <w:p w14:paraId="467DBC3E" w14:textId="77777777" w:rsidR="00592D1D" w:rsidRPr="00592D1D" w:rsidRDefault="00592D1D" w:rsidP="00CB6BC2">
            <w:pPr>
              <w:ind w:right="-9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60AB65DF" w14:textId="77777777" w:rsidR="00592D1D" w:rsidRPr="00592D1D" w:rsidRDefault="00592D1D" w:rsidP="00CB6BC2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2A700390" w14:textId="77777777" w:rsidR="00592D1D" w:rsidRPr="00592D1D" w:rsidRDefault="00592D1D" w:rsidP="00CB6BC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94" w:type="dxa"/>
            <w:vAlign w:val="bottom"/>
          </w:tcPr>
          <w:p w14:paraId="26458634" w14:textId="77777777" w:rsidR="00592D1D" w:rsidRPr="00592D1D" w:rsidRDefault="00592D1D" w:rsidP="00CB6BC2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543A3907" w14:textId="77777777" w:rsidR="00592D1D" w:rsidRPr="00592D1D" w:rsidRDefault="00592D1D" w:rsidP="00CB6BC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58AAADF7" w14:textId="77777777" w:rsidR="00592D1D" w:rsidRPr="00592D1D" w:rsidRDefault="00592D1D" w:rsidP="00CB6BC2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6E0B034" w14:textId="77777777" w:rsidR="00592D1D" w:rsidRPr="00592D1D" w:rsidRDefault="00592D1D" w:rsidP="00CB6BC2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14D47BB5" w14:textId="77777777" w:rsidR="00592D1D" w:rsidRPr="00592D1D" w:rsidRDefault="00592D1D" w:rsidP="00CB6BC2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69A86CD" w14:textId="77777777" w:rsidR="00592D1D" w:rsidRPr="00592D1D" w:rsidRDefault="00592D1D" w:rsidP="00CB6BC2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17" w:type="dxa"/>
            <w:shd w:val="clear" w:color="auto" w:fill="auto"/>
            <w:vAlign w:val="bottom"/>
          </w:tcPr>
          <w:p w14:paraId="61323B37" w14:textId="77777777" w:rsidR="00592D1D" w:rsidRPr="00592D1D" w:rsidRDefault="00592D1D" w:rsidP="00CB6BC2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5F169787" w14:textId="77777777" w:rsidR="00592D1D" w:rsidRPr="00592D1D" w:rsidRDefault="00592D1D" w:rsidP="00CB6BC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900" w:type="dxa"/>
            <w:vAlign w:val="bottom"/>
          </w:tcPr>
          <w:p w14:paraId="00BFFB20" w14:textId="77777777" w:rsidR="00592D1D" w:rsidRPr="00592D1D" w:rsidRDefault="00592D1D" w:rsidP="00CB6BC2">
            <w:pPr>
              <w:pStyle w:val="acctfourfigures"/>
              <w:tabs>
                <w:tab w:val="clear" w:pos="765"/>
                <w:tab w:val="decimal" w:pos="42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6011AF5F" w14:textId="77777777" w:rsidR="00592D1D" w:rsidRPr="00592D1D" w:rsidRDefault="00592D1D" w:rsidP="00CB6BC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2181CAEC" w14:textId="77777777" w:rsidR="00592D1D" w:rsidRPr="00592D1D" w:rsidRDefault="00592D1D" w:rsidP="00CB6BC2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0B5284E6" w14:textId="77777777" w:rsidR="00592D1D" w:rsidRPr="00592D1D" w:rsidRDefault="00592D1D" w:rsidP="00CB6BC2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77C111C4" w14:textId="77777777" w:rsidR="00592D1D" w:rsidRPr="00592D1D" w:rsidRDefault="00592D1D" w:rsidP="00CB6B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44D37E78" w14:textId="77777777" w:rsidR="00592D1D" w:rsidRPr="00592D1D" w:rsidRDefault="00592D1D" w:rsidP="00CB6BC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0A79B96" w14:textId="77777777" w:rsidR="00592D1D" w:rsidRPr="00592D1D" w:rsidRDefault="00592D1D" w:rsidP="00CB6BC2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92D1D" w:rsidRPr="00592D1D" w14:paraId="13E32DE9" w14:textId="77777777" w:rsidTr="00C269A1">
        <w:trPr>
          <w:trHeight w:val="70"/>
        </w:trPr>
        <w:tc>
          <w:tcPr>
            <w:tcW w:w="3150" w:type="dxa"/>
            <w:shd w:val="clear" w:color="auto" w:fill="auto"/>
            <w:vAlign w:val="bottom"/>
          </w:tcPr>
          <w:p w14:paraId="0689E9A8" w14:textId="77777777" w:rsidR="00592D1D" w:rsidRPr="00592D1D" w:rsidRDefault="00592D1D" w:rsidP="00CB6BC2">
            <w:pPr>
              <w:ind w:right="-9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73D585E1" w14:textId="77777777" w:rsidR="00592D1D" w:rsidRPr="00592D1D" w:rsidRDefault="00592D1D" w:rsidP="00CB6BC2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617DFD40" w14:textId="77777777" w:rsidR="00592D1D" w:rsidRPr="00592D1D" w:rsidRDefault="00592D1D" w:rsidP="00CB6BC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94" w:type="dxa"/>
            <w:vAlign w:val="bottom"/>
          </w:tcPr>
          <w:p w14:paraId="39696B79" w14:textId="77777777" w:rsidR="00592D1D" w:rsidRPr="00592D1D" w:rsidRDefault="00592D1D" w:rsidP="00CB6BC2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1C4CD807" w14:textId="77777777" w:rsidR="00592D1D" w:rsidRPr="00592D1D" w:rsidRDefault="00592D1D" w:rsidP="00CB6BC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4B083A91" w14:textId="77777777" w:rsidR="00592D1D" w:rsidRPr="00592D1D" w:rsidRDefault="00592D1D" w:rsidP="00CB6BC2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5BBA518" w14:textId="77777777" w:rsidR="00592D1D" w:rsidRPr="00592D1D" w:rsidRDefault="00592D1D" w:rsidP="00CB6BC2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5AB94A15" w14:textId="77777777" w:rsidR="00592D1D" w:rsidRPr="00592D1D" w:rsidRDefault="00592D1D" w:rsidP="00CB6BC2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15BE298" w14:textId="77777777" w:rsidR="00592D1D" w:rsidRPr="00592D1D" w:rsidRDefault="00592D1D" w:rsidP="00CB6BC2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17" w:type="dxa"/>
            <w:shd w:val="clear" w:color="auto" w:fill="auto"/>
            <w:vAlign w:val="bottom"/>
          </w:tcPr>
          <w:p w14:paraId="0D10A854" w14:textId="77777777" w:rsidR="00592D1D" w:rsidRPr="00592D1D" w:rsidRDefault="00592D1D" w:rsidP="00CB6BC2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53166074" w14:textId="77777777" w:rsidR="00592D1D" w:rsidRPr="00592D1D" w:rsidRDefault="00592D1D" w:rsidP="00CB6BC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900" w:type="dxa"/>
            <w:vAlign w:val="bottom"/>
          </w:tcPr>
          <w:p w14:paraId="1C7F15FD" w14:textId="77777777" w:rsidR="00592D1D" w:rsidRPr="00592D1D" w:rsidRDefault="00592D1D" w:rsidP="00CB6BC2">
            <w:pPr>
              <w:pStyle w:val="acctfourfigures"/>
              <w:tabs>
                <w:tab w:val="clear" w:pos="765"/>
                <w:tab w:val="decimal" w:pos="42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527B4833" w14:textId="77777777" w:rsidR="00592D1D" w:rsidRPr="00592D1D" w:rsidRDefault="00592D1D" w:rsidP="00CB6BC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5E8DBCB2" w14:textId="77777777" w:rsidR="00592D1D" w:rsidRPr="00592D1D" w:rsidRDefault="00592D1D" w:rsidP="00CB6BC2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7E8CCF47" w14:textId="77777777" w:rsidR="00592D1D" w:rsidRPr="00592D1D" w:rsidRDefault="00592D1D" w:rsidP="00CB6BC2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7AF8D618" w14:textId="77777777" w:rsidR="00592D1D" w:rsidRPr="00592D1D" w:rsidRDefault="00592D1D" w:rsidP="00CB6B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373A47F0" w14:textId="77777777" w:rsidR="00592D1D" w:rsidRPr="00592D1D" w:rsidRDefault="00592D1D" w:rsidP="00CB6BC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1E68758" w14:textId="77777777" w:rsidR="00592D1D" w:rsidRPr="00592D1D" w:rsidRDefault="00592D1D" w:rsidP="00CB6BC2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92D1D" w:rsidRPr="00592D1D" w14:paraId="4450BC81" w14:textId="77777777" w:rsidTr="00C269A1">
        <w:trPr>
          <w:trHeight w:val="70"/>
        </w:trPr>
        <w:tc>
          <w:tcPr>
            <w:tcW w:w="3150" w:type="dxa"/>
            <w:shd w:val="clear" w:color="auto" w:fill="auto"/>
            <w:vAlign w:val="bottom"/>
          </w:tcPr>
          <w:p w14:paraId="277F398F" w14:textId="77777777" w:rsidR="00592D1D" w:rsidRPr="00592D1D" w:rsidRDefault="00592D1D" w:rsidP="00CB6BC2">
            <w:pPr>
              <w:ind w:right="-9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56CFE4BC" w14:textId="77777777" w:rsidR="00592D1D" w:rsidRPr="00592D1D" w:rsidRDefault="00592D1D" w:rsidP="00CB6BC2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0086EC93" w14:textId="77777777" w:rsidR="00592D1D" w:rsidRPr="00592D1D" w:rsidRDefault="00592D1D" w:rsidP="00CB6BC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94" w:type="dxa"/>
            <w:vAlign w:val="bottom"/>
          </w:tcPr>
          <w:p w14:paraId="532E6292" w14:textId="77777777" w:rsidR="00592D1D" w:rsidRPr="00592D1D" w:rsidRDefault="00592D1D" w:rsidP="00CB6BC2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35886A76" w14:textId="77777777" w:rsidR="00592D1D" w:rsidRPr="00592D1D" w:rsidRDefault="00592D1D" w:rsidP="00CB6BC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4D68F3A1" w14:textId="77777777" w:rsidR="00592D1D" w:rsidRPr="00592D1D" w:rsidRDefault="00592D1D" w:rsidP="00CB6BC2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E573B42" w14:textId="77777777" w:rsidR="00592D1D" w:rsidRPr="00592D1D" w:rsidRDefault="00592D1D" w:rsidP="00CB6BC2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03892FAB" w14:textId="77777777" w:rsidR="00592D1D" w:rsidRPr="00592D1D" w:rsidRDefault="00592D1D" w:rsidP="00CB6BC2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0F65AAF" w14:textId="77777777" w:rsidR="00592D1D" w:rsidRPr="00592D1D" w:rsidRDefault="00592D1D" w:rsidP="00CB6BC2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17" w:type="dxa"/>
            <w:shd w:val="clear" w:color="auto" w:fill="auto"/>
            <w:vAlign w:val="bottom"/>
          </w:tcPr>
          <w:p w14:paraId="4601C1D1" w14:textId="77777777" w:rsidR="00592D1D" w:rsidRPr="00592D1D" w:rsidRDefault="00592D1D" w:rsidP="00CB6BC2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4C754B63" w14:textId="77777777" w:rsidR="00592D1D" w:rsidRPr="00592D1D" w:rsidRDefault="00592D1D" w:rsidP="00CB6BC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900" w:type="dxa"/>
            <w:vAlign w:val="bottom"/>
          </w:tcPr>
          <w:p w14:paraId="4AD9F459" w14:textId="77777777" w:rsidR="00592D1D" w:rsidRPr="00592D1D" w:rsidRDefault="00592D1D" w:rsidP="00CB6BC2">
            <w:pPr>
              <w:pStyle w:val="acctfourfigures"/>
              <w:tabs>
                <w:tab w:val="clear" w:pos="765"/>
                <w:tab w:val="decimal" w:pos="42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267FDCF1" w14:textId="77777777" w:rsidR="00592D1D" w:rsidRPr="00592D1D" w:rsidRDefault="00592D1D" w:rsidP="00CB6BC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124BBE87" w14:textId="77777777" w:rsidR="00592D1D" w:rsidRPr="00592D1D" w:rsidRDefault="00592D1D" w:rsidP="00CB6BC2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7ED904A0" w14:textId="77777777" w:rsidR="00592D1D" w:rsidRPr="00592D1D" w:rsidRDefault="00592D1D" w:rsidP="00CB6BC2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6693682E" w14:textId="77777777" w:rsidR="00592D1D" w:rsidRPr="00592D1D" w:rsidRDefault="00592D1D" w:rsidP="00CB6B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4010A8DE" w14:textId="77777777" w:rsidR="00592D1D" w:rsidRPr="00592D1D" w:rsidRDefault="00592D1D" w:rsidP="00CB6BC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A2B25A9" w14:textId="77777777" w:rsidR="00592D1D" w:rsidRPr="00592D1D" w:rsidRDefault="00592D1D" w:rsidP="00CB6BC2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B6BC2" w:rsidRPr="00592D1D" w14:paraId="758D06FB" w14:textId="77777777" w:rsidTr="00C269A1">
        <w:trPr>
          <w:trHeight w:val="261"/>
        </w:trPr>
        <w:tc>
          <w:tcPr>
            <w:tcW w:w="3150" w:type="dxa"/>
            <w:shd w:val="clear" w:color="auto" w:fill="auto"/>
            <w:vAlign w:val="bottom"/>
          </w:tcPr>
          <w:p w14:paraId="67BA06F2" w14:textId="2A4A7F24" w:rsidR="00CB6BC2" w:rsidRPr="00592D1D" w:rsidRDefault="00CB6BC2" w:rsidP="00CB6BC2">
            <w:pPr>
              <w:ind w:left="-14" w:right="-9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592D1D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lastRenderedPageBreak/>
              <w:t>หนี้สินทางการเงิน</w:t>
            </w:r>
          </w:p>
        </w:tc>
        <w:tc>
          <w:tcPr>
            <w:tcW w:w="1170" w:type="dxa"/>
            <w:vAlign w:val="bottom"/>
          </w:tcPr>
          <w:p w14:paraId="089DD359" w14:textId="77777777" w:rsidR="00CB6BC2" w:rsidRPr="00592D1D" w:rsidRDefault="00CB6BC2" w:rsidP="00CB6BC2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29C1B66E" w14:textId="77777777" w:rsidR="00CB6BC2" w:rsidRPr="00592D1D" w:rsidRDefault="00CB6BC2" w:rsidP="00CB6BC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4" w:type="dxa"/>
            <w:vAlign w:val="bottom"/>
          </w:tcPr>
          <w:p w14:paraId="07805D2D" w14:textId="77777777" w:rsidR="00CB6BC2" w:rsidRPr="00592D1D" w:rsidRDefault="00CB6BC2" w:rsidP="00CB6BC2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62833833" w14:textId="77777777" w:rsidR="00CB6BC2" w:rsidRPr="00592D1D" w:rsidRDefault="00CB6BC2" w:rsidP="00CB6BC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5F0FE6D9" w14:textId="77777777" w:rsidR="00CB6BC2" w:rsidRPr="00592D1D" w:rsidRDefault="00CB6BC2" w:rsidP="00CB6BC2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018095F" w14:textId="77777777" w:rsidR="00CB6BC2" w:rsidRPr="00592D1D" w:rsidRDefault="00CB6BC2" w:rsidP="00CB6BC2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352C42A0" w14:textId="77777777" w:rsidR="00CB6BC2" w:rsidRPr="00592D1D" w:rsidRDefault="00CB6BC2" w:rsidP="00CB6BC2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E04C80B" w14:textId="77777777" w:rsidR="00CB6BC2" w:rsidRPr="00592D1D" w:rsidRDefault="00CB6BC2" w:rsidP="00CB6BC2">
            <w:pPr>
              <w:tabs>
                <w:tab w:val="decimal" w:pos="595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7" w:type="dxa"/>
            <w:shd w:val="clear" w:color="auto" w:fill="auto"/>
            <w:vAlign w:val="bottom"/>
          </w:tcPr>
          <w:p w14:paraId="187B4642" w14:textId="77777777" w:rsidR="00CB6BC2" w:rsidRPr="00592D1D" w:rsidRDefault="00CB6BC2" w:rsidP="00CB6BC2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4C4319FB" w14:textId="77777777" w:rsidR="00CB6BC2" w:rsidRPr="00592D1D" w:rsidRDefault="00CB6BC2" w:rsidP="00CB6BC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900" w:type="dxa"/>
            <w:vAlign w:val="bottom"/>
          </w:tcPr>
          <w:p w14:paraId="4548A161" w14:textId="77777777" w:rsidR="00CB6BC2" w:rsidRPr="00592D1D" w:rsidRDefault="00CB6BC2" w:rsidP="00CB6BC2">
            <w:pPr>
              <w:pStyle w:val="acctfourfigures"/>
              <w:tabs>
                <w:tab w:val="clear" w:pos="765"/>
                <w:tab w:val="decimal" w:pos="42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0E63CEFF" w14:textId="77777777" w:rsidR="00CB6BC2" w:rsidRPr="00592D1D" w:rsidRDefault="00CB6BC2" w:rsidP="00CB6BC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2608CE6D" w14:textId="77777777" w:rsidR="00CB6BC2" w:rsidRPr="00592D1D" w:rsidRDefault="00CB6BC2" w:rsidP="00CB6BC2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3AE3F182" w14:textId="77777777" w:rsidR="00CB6BC2" w:rsidRPr="00592D1D" w:rsidRDefault="00CB6BC2" w:rsidP="00CB6BC2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55B4CDC2" w14:textId="77777777" w:rsidR="00CB6BC2" w:rsidRPr="00592D1D" w:rsidRDefault="00CB6BC2" w:rsidP="00CB6B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14467AE6" w14:textId="77777777" w:rsidR="00CB6BC2" w:rsidRPr="00592D1D" w:rsidRDefault="00CB6BC2" w:rsidP="00CB6BC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EE580D9" w14:textId="77777777" w:rsidR="00CB6BC2" w:rsidRPr="00592D1D" w:rsidRDefault="00CB6BC2" w:rsidP="00CB6BC2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A6860" w:rsidRPr="00592D1D" w14:paraId="296191C6" w14:textId="77777777" w:rsidTr="00C269A1">
        <w:trPr>
          <w:trHeight w:val="261"/>
        </w:trPr>
        <w:tc>
          <w:tcPr>
            <w:tcW w:w="3150" w:type="dxa"/>
            <w:shd w:val="clear" w:color="auto" w:fill="auto"/>
            <w:vAlign w:val="bottom"/>
          </w:tcPr>
          <w:p w14:paraId="2FDFADB4" w14:textId="570743FA" w:rsidR="007A6860" w:rsidRPr="00592D1D" w:rsidRDefault="007A6860" w:rsidP="00CB6BC2">
            <w:pPr>
              <w:ind w:left="-14" w:right="-9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592D1D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1170" w:type="dxa"/>
            <w:vAlign w:val="bottom"/>
          </w:tcPr>
          <w:p w14:paraId="3317A437" w14:textId="3DAC8A73" w:rsidR="007A6860" w:rsidRPr="00592D1D" w:rsidRDefault="007A6860" w:rsidP="00CB6BC2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592D1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2D0392F2" w14:textId="77777777" w:rsidR="007A6860" w:rsidRPr="00592D1D" w:rsidRDefault="007A6860" w:rsidP="00CB6BC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4" w:type="dxa"/>
            <w:vAlign w:val="bottom"/>
          </w:tcPr>
          <w:p w14:paraId="7D2913E5" w14:textId="6F96FC9B" w:rsidR="007A6860" w:rsidRPr="00592D1D" w:rsidRDefault="007A6860" w:rsidP="00CB6BC2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592D1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2BED2B0F" w14:textId="77777777" w:rsidR="007A6860" w:rsidRPr="00592D1D" w:rsidRDefault="007A6860" w:rsidP="00CB6BC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4499A375" w14:textId="0E65AD30" w:rsidR="007A6860" w:rsidRPr="00592D1D" w:rsidRDefault="007A6860" w:rsidP="00CB6BC2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592D1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520A482" w14:textId="77777777" w:rsidR="007A6860" w:rsidRPr="00592D1D" w:rsidRDefault="007A6860" w:rsidP="00CB6BC2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6053E35F" w14:textId="1FFC4FA3" w:rsidR="007A6860" w:rsidRPr="00592D1D" w:rsidRDefault="007A6860" w:rsidP="007A6860">
            <w:pPr>
              <w:pStyle w:val="acctfourfigures"/>
              <w:tabs>
                <w:tab w:val="clear" w:pos="765"/>
                <w:tab w:val="decimal" w:pos="97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592D1D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922CAB" w:rsidRPr="00922CA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21</w:t>
            </w:r>
            <w:r w:rsidRPr="00592D1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922CAB" w:rsidRPr="00922CA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144</w:t>
            </w:r>
            <w:r w:rsidRPr="00592D1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922CAB" w:rsidRPr="00922CA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09</w:t>
            </w:r>
            <w:r w:rsidR="009A2CA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</w:t>
            </w:r>
            <w:r w:rsidRPr="00592D1D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D468CAE" w14:textId="77777777" w:rsidR="007A6860" w:rsidRPr="00592D1D" w:rsidRDefault="007A6860" w:rsidP="00CB6BC2">
            <w:pPr>
              <w:tabs>
                <w:tab w:val="decimal" w:pos="595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7" w:type="dxa"/>
            <w:shd w:val="clear" w:color="auto" w:fill="auto"/>
            <w:vAlign w:val="bottom"/>
          </w:tcPr>
          <w:p w14:paraId="668FA887" w14:textId="18213D90" w:rsidR="007A6860" w:rsidRPr="00592D1D" w:rsidRDefault="007A6860" w:rsidP="007A6860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592D1D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922CAB" w:rsidRPr="00922CA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21</w:t>
            </w:r>
            <w:r w:rsidRPr="00592D1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922CAB" w:rsidRPr="00922CA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144</w:t>
            </w:r>
            <w:r w:rsidRPr="00592D1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922CAB" w:rsidRPr="00922CA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09</w:t>
            </w:r>
            <w:r w:rsidR="009A2CA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</w:t>
            </w:r>
            <w:r w:rsidRPr="00592D1D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  <w:vAlign w:val="bottom"/>
          </w:tcPr>
          <w:p w14:paraId="30414186" w14:textId="77777777" w:rsidR="007A6860" w:rsidRPr="00592D1D" w:rsidRDefault="007A6860" w:rsidP="00CB6BC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900" w:type="dxa"/>
            <w:vAlign w:val="bottom"/>
          </w:tcPr>
          <w:p w14:paraId="527B7C88" w14:textId="6259727D" w:rsidR="007A6860" w:rsidRPr="00592D1D" w:rsidRDefault="007A6860" w:rsidP="00CB6BC2">
            <w:pPr>
              <w:pStyle w:val="acctfourfigures"/>
              <w:tabs>
                <w:tab w:val="clear" w:pos="765"/>
                <w:tab w:val="decimal" w:pos="42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592D1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666558DA" w14:textId="77777777" w:rsidR="007A6860" w:rsidRPr="00592D1D" w:rsidRDefault="007A6860" w:rsidP="00CB6BC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590E8F2A" w14:textId="52A3FB62" w:rsidR="007A6860" w:rsidRPr="00592D1D" w:rsidRDefault="007A6860" w:rsidP="007A686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592D1D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922CAB" w:rsidRPr="00922CA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21</w:t>
            </w:r>
            <w:r w:rsidRPr="00592D1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922CAB" w:rsidRPr="00922CA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155</w:t>
            </w:r>
            <w:r w:rsidRPr="00592D1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922CAB" w:rsidRPr="00922CA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580</w:t>
            </w:r>
            <w:r w:rsidRPr="00592D1D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  <w:vAlign w:val="bottom"/>
          </w:tcPr>
          <w:p w14:paraId="1E9734A6" w14:textId="77777777" w:rsidR="007A6860" w:rsidRPr="00592D1D" w:rsidRDefault="007A6860" w:rsidP="00CB6BC2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29CB777B" w14:textId="02401FD0" w:rsidR="007A6860" w:rsidRPr="00592D1D" w:rsidRDefault="007A6860" w:rsidP="00CB6B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592D1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7DB385D8" w14:textId="77777777" w:rsidR="007A6860" w:rsidRPr="00592D1D" w:rsidRDefault="007A6860" w:rsidP="00CB6BC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B229957" w14:textId="4349EFCD" w:rsidR="007A6860" w:rsidRPr="00592D1D" w:rsidRDefault="007A6860" w:rsidP="007A6860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592D1D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922CAB" w:rsidRPr="00922CA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21</w:t>
            </w:r>
            <w:r w:rsidRPr="00592D1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922CAB" w:rsidRPr="00922CA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155</w:t>
            </w:r>
            <w:r w:rsidRPr="00592D1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922CAB" w:rsidRPr="00922CA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580</w:t>
            </w:r>
            <w:r w:rsidRPr="00592D1D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CB6BC2" w:rsidRPr="00592D1D" w14:paraId="02546231" w14:textId="77777777" w:rsidTr="00C269A1">
        <w:trPr>
          <w:trHeight w:val="261"/>
        </w:trPr>
        <w:tc>
          <w:tcPr>
            <w:tcW w:w="3150" w:type="dxa"/>
            <w:shd w:val="clear" w:color="auto" w:fill="auto"/>
            <w:vAlign w:val="bottom"/>
          </w:tcPr>
          <w:p w14:paraId="5CD75755" w14:textId="77777777" w:rsidR="00CB6BC2" w:rsidRPr="00592D1D" w:rsidRDefault="00CB6BC2" w:rsidP="00CB6BC2">
            <w:pPr>
              <w:ind w:left="-14" w:right="-90"/>
              <w:rPr>
                <w:rFonts w:asciiTheme="majorBidi" w:hAnsiTheme="majorBidi" w:cstheme="majorBidi"/>
                <w:sz w:val="26"/>
                <w:szCs w:val="26"/>
                <w:lang w:bidi="ar-SA"/>
              </w:rPr>
            </w:pPr>
            <w:r w:rsidRPr="00592D1D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หุ้นกู้</w:t>
            </w:r>
          </w:p>
        </w:tc>
        <w:tc>
          <w:tcPr>
            <w:tcW w:w="1170" w:type="dxa"/>
            <w:vAlign w:val="bottom"/>
          </w:tcPr>
          <w:p w14:paraId="0870B83F" w14:textId="2F0476AA" w:rsidR="00CB6BC2" w:rsidRPr="00592D1D" w:rsidRDefault="00CB6BC2" w:rsidP="007A6860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592D1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6758EC07" w14:textId="77777777" w:rsidR="00CB6BC2" w:rsidRPr="00592D1D" w:rsidRDefault="00CB6BC2" w:rsidP="00CB6BC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4" w:type="dxa"/>
            <w:vAlign w:val="bottom"/>
          </w:tcPr>
          <w:p w14:paraId="5963A9A6" w14:textId="5949248F" w:rsidR="00CB6BC2" w:rsidRPr="00592D1D" w:rsidRDefault="00CB6BC2" w:rsidP="00CB6BC2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592D1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5F702EBA" w14:textId="77777777" w:rsidR="00CB6BC2" w:rsidRPr="00592D1D" w:rsidRDefault="00CB6BC2" w:rsidP="00CB6BC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6DBD8536" w14:textId="660C62C1" w:rsidR="00CB6BC2" w:rsidRPr="00592D1D" w:rsidRDefault="00CB6BC2" w:rsidP="00CB6BC2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592D1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AAC5B2F" w14:textId="77777777" w:rsidR="00CB6BC2" w:rsidRPr="00592D1D" w:rsidRDefault="00CB6BC2" w:rsidP="00CB6BC2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6132E992" w14:textId="3EF2B2A7" w:rsidR="00CB6BC2" w:rsidRPr="00592D1D" w:rsidRDefault="00CB6BC2" w:rsidP="00CB6BC2">
            <w:pPr>
              <w:pStyle w:val="acctfourfigures"/>
              <w:tabs>
                <w:tab w:val="clear" w:pos="765"/>
                <w:tab w:val="decimal" w:pos="97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592D1D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922CAB" w:rsidRPr="00922CA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24</w:t>
            </w:r>
            <w:r w:rsidRPr="00592D1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922CAB" w:rsidRPr="00922CA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698</w:t>
            </w:r>
            <w:r w:rsidRPr="00592D1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922CAB" w:rsidRPr="00922CA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379</w:t>
            </w:r>
            <w:r w:rsidRPr="00592D1D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9377B86" w14:textId="77777777" w:rsidR="00CB6BC2" w:rsidRPr="00592D1D" w:rsidRDefault="00CB6BC2" w:rsidP="00CB6BC2">
            <w:pPr>
              <w:tabs>
                <w:tab w:val="decimal" w:pos="595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7" w:type="dxa"/>
            <w:shd w:val="clear" w:color="auto" w:fill="auto"/>
            <w:vAlign w:val="bottom"/>
          </w:tcPr>
          <w:p w14:paraId="608ABCB0" w14:textId="409F0626" w:rsidR="00CB6BC2" w:rsidRPr="00592D1D" w:rsidRDefault="00CB6BC2" w:rsidP="00CB6BC2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pacing w:val="-4"/>
                <w:sz w:val="26"/>
                <w:szCs w:val="26"/>
                <w:lang w:val="en-US" w:bidi="th-TH"/>
              </w:rPr>
            </w:pPr>
            <w:r w:rsidRPr="00592D1D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922CAB" w:rsidRPr="00922CA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24</w:t>
            </w:r>
            <w:r w:rsidRPr="00592D1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922CAB" w:rsidRPr="00922CA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698</w:t>
            </w:r>
            <w:r w:rsidRPr="00592D1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922CAB" w:rsidRPr="00922CA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379</w:t>
            </w:r>
            <w:r w:rsidRPr="00592D1D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  <w:vAlign w:val="bottom"/>
          </w:tcPr>
          <w:p w14:paraId="45759343" w14:textId="77777777" w:rsidR="00CB6BC2" w:rsidRPr="00592D1D" w:rsidRDefault="00CB6BC2" w:rsidP="00CB6BC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900" w:type="dxa"/>
            <w:vAlign w:val="bottom"/>
          </w:tcPr>
          <w:p w14:paraId="4A9F5DB0" w14:textId="4E57F967" w:rsidR="00CB6BC2" w:rsidRPr="00592D1D" w:rsidRDefault="00CB6BC2" w:rsidP="00CB6BC2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592D1D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5ED9F570" w14:textId="77777777" w:rsidR="00CB6BC2" w:rsidRPr="00592D1D" w:rsidRDefault="00CB6BC2" w:rsidP="00CB6BC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6AA9B4FC" w14:textId="7FA50C46" w:rsidR="00CB6BC2" w:rsidRPr="00592D1D" w:rsidRDefault="00CB6BC2" w:rsidP="00CB6BC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592D1D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922CAB" w:rsidRPr="00922CA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26</w:t>
            </w:r>
            <w:r w:rsidRPr="00592D1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922CAB" w:rsidRPr="00922CA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681</w:t>
            </w:r>
            <w:r w:rsidRPr="00592D1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922CAB" w:rsidRPr="00922CA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615</w:t>
            </w:r>
            <w:r w:rsidRPr="00592D1D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  <w:vAlign w:val="bottom"/>
          </w:tcPr>
          <w:p w14:paraId="0B910596" w14:textId="77777777" w:rsidR="00CB6BC2" w:rsidRPr="00592D1D" w:rsidRDefault="00CB6BC2" w:rsidP="00CB6BC2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558FFD65" w14:textId="64A7954F" w:rsidR="00CB6BC2" w:rsidRPr="00592D1D" w:rsidRDefault="00CB6BC2" w:rsidP="00CB6B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592D1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0FF8E47C" w14:textId="77777777" w:rsidR="00CB6BC2" w:rsidRPr="00592D1D" w:rsidRDefault="00CB6BC2" w:rsidP="00CB6BC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A6225E3" w14:textId="739745A6" w:rsidR="00CB6BC2" w:rsidRPr="00592D1D" w:rsidRDefault="00CB6BC2" w:rsidP="00CB6BC2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pacing w:val="-4"/>
                <w:sz w:val="26"/>
                <w:szCs w:val="26"/>
                <w:lang w:val="en-US" w:bidi="th-TH"/>
              </w:rPr>
            </w:pPr>
            <w:r w:rsidRPr="00592D1D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922CAB" w:rsidRPr="00922CA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26</w:t>
            </w:r>
            <w:r w:rsidRPr="00592D1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922CAB" w:rsidRPr="00922CA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681</w:t>
            </w:r>
            <w:r w:rsidRPr="00592D1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922CAB" w:rsidRPr="00922CA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615</w:t>
            </w:r>
            <w:r w:rsidRPr="00592D1D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CB6BC2" w:rsidRPr="00592D1D" w14:paraId="133DB9BD" w14:textId="77777777" w:rsidTr="00C269A1">
        <w:trPr>
          <w:trHeight w:val="261"/>
        </w:trPr>
        <w:tc>
          <w:tcPr>
            <w:tcW w:w="3150" w:type="dxa"/>
            <w:shd w:val="clear" w:color="auto" w:fill="auto"/>
          </w:tcPr>
          <w:p w14:paraId="7A47946A" w14:textId="5A24ABAE" w:rsidR="00CB6BC2" w:rsidRPr="00592D1D" w:rsidRDefault="00CB6BC2" w:rsidP="00CB6BC2">
            <w:pPr>
              <w:ind w:left="-14" w:right="-9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592D1D">
              <w:rPr>
                <w:rFonts w:asciiTheme="majorBidi" w:hAnsiTheme="majorBidi" w:cstheme="majorBidi"/>
                <w:sz w:val="26"/>
                <w:szCs w:val="26"/>
                <w:cs/>
              </w:rPr>
              <w:t>สัญญาแลกเปลี่ยนอัตราดอกเบี้ยที่ใช้ใน</w:t>
            </w:r>
            <w:r w:rsidRPr="00592D1D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 xml:space="preserve">   การป้องกันความเสี่ยง</w:t>
            </w:r>
          </w:p>
        </w:tc>
        <w:tc>
          <w:tcPr>
            <w:tcW w:w="1170" w:type="dxa"/>
            <w:vAlign w:val="bottom"/>
          </w:tcPr>
          <w:p w14:paraId="0430C23A" w14:textId="50FB9309" w:rsidR="00CB6BC2" w:rsidRPr="00592D1D" w:rsidRDefault="00CB6BC2" w:rsidP="00CB6BC2">
            <w:pPr>
              <w:pStyle w:val="acctfourfigures"/>
              <w:tabs>
                <w:tab w:val="clear" w:pos="765"/>
                <w:tab w:val="decimal" w:pos="9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592D1D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922CAB" w:rsidRPr="00922CA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712</w:t>
            </w:r>
            <w:r w:rsidRPr="00592D1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922CAB" w:rsidRPr="00922CA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970</w:t>
            </w:r>
            <w:r w:rsidRPr="00592D1D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36" w:type="dxa"/>
            <w:vAlign w:val="bottom"/>
          </w:tcPr>
          <w:p w14:paraId="5D97E8A9" w14:textId="77777777" w:rsidR="00CB6BC2" w:rsidRPr="00592D1D" w:rsidRDefault="00CB6BC2" w:rsidP="00CB6BC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4" w:type="dxa"/>
            <w:vAlign w:val="bottom"/>
          </w:tcPr>
          <w:p w14:paraId="27C58113" w14:textId="68FC9992" w:rsidR="00CB6BC2" w:rsidRPr="00592D1D" w:rsidRDefault="00CB6BC2" w:rsidP="00CB6BC2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592D1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5EF57C09" w14:textId="77777777" w:rsidR="00CB6BC2" w:rsidRPr="00592D1D" w:rsidRDefault="00CB6BC2" w:rsidP="00CB6BC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0AA43FB6" w14:textId="3D9C5E91" w:rsidR="00CB6BC2" w:rsidRPr="00592D1D" w:rsidRDefault="00CB6BC2" w:rsidP="00CB6BC2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92D1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A2CE5CF" w14:textId="77777777" w:rsidR="00CB6BC2" w:rsidRPr="00592D1D" w:rsidRDefault="00CB6BC2" w:rsidP="00CB6BC2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077914FD" w14:textId="32E4A310" w:rsidR="00CB6BC2" w:rsidRPr="00592D1D" w:rsidRDefault="00CB6BC2" w:rsidP="00CB6BC2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592D1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B26D8C5" w14:textId="77777777" w:rsidR="00CB6BC2" w:rsidRPr="00592D1D" w:rsidRDefault="00CB6BC2" w:rsidP="00CB6BC2">
            <w:pPr>
              <w:tabs>
                <w:tab w:val="decimal" w:pos="595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7" w:type="dxa"/>
            <w:shd w:val="clear" w:color="auto" w:fill="auto"/>
            <w:vAlign w:val="bottom"/>
          </w:tcPr>
          <w:p w14:paraId="2C56D383" w14:textId="072CA91E" w:rsidR="00CB6BC2" w:rsidRPr="00592D1D" w:rsidRDefault="00CB6BC2" w:rsidP="00CB6BC2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43" w:right="-213"/>
              <w:rPr>
                <w:rFonts w:asciiTheme="majorBidi" w:hAnsiTheme="majorBidi" w:cstheme="majorBidi"/>
                <w:spacing w:val="-4"/>
                <w:sz w:val="26"/>
                <w:szCs w:val="26"/>
                <w:lang w:val="en-US" w:bidi="th-TH"/>
              </w:rPr>
            </w:pPr>
            <w:r w:rsidRPr="00592D1D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922CAB" w:rsidRPr="00922CA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712</w:t>
            </w:r>
            <w:r w:rsidRPr="00592D1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922CAB" w:rsidRPr="00922CA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970</w:t>
            </w:r>
            <w:r w:rsidRPr="00592D1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19FD092E" w14:textId="77777777" w:rsidR="00CB6BC2" w:rsidRPr="00592D1D" w:rsidRDefault="00CB6BC2" w:rsidP="00CB6BC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900" w:type="dxa"/>
            <w:vAlign w:val="bottom"/>
          </w:tcPr>
          <w:p w14:paraId="1B55F338" w14:textId="1182FABD" w:rsidR="00CB6BC2" w:rsidRPr="00592D1D" w:rsidRDefault="00CB6BC2" w:rsidP="00CB6BC2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592D1D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4B606616" w14:textId="77777777" w:rsidR="00CB6BC2" w:rsidRPr="00592D1D" w:rsidRDefault="00CB6BC2" w:rsidP="00CB6BC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4C39436A" w14:textId="2F936FF0" w:rsidR="00CB6BC2" w:rsidRPr="00592D1D" w:rsidRDefault="00CB6BC2" w:rsidP="00CB6BC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592D1D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922CAB" w:rsidRPr="00922CA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712</w:t>
            </w:r>
            <w:r w:rsidRPr="00592D1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922CAB" w:rsidRPr="00922CA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970</w:t>
            </w:r>
            <w:r w:rsidRPr="00592D1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4BDC2927" w14:textId="77777777" w:rsidR="00CB6BC2" w:rsidRPr="00592D1D" w:rsidRDefault="00CB6BC2" w:rsidP="00CB6BC2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5823895E" w14:textId="0BF45DF9" w:rsidR="00CB6BC2" w:rsidRPr="00592D1D" w:rsidRDefault="00CB6BC2" w:rsidP="00CB6B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592D1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6659D0EF" w14:textId="77777777" w:rsidR="00CB6BC2" w:rsidRPr="00592D1D" w:rsidRDefault="00CB6BC2" w:rsidP="00CB6BC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EB14F59" w14:textId="38C5C37E" w:rsidR="00CB6BC2" w:rsidRPr="00592D1D" w:rsidRDefault="00CB6BC2" w:rsidP="00CB6B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119"/>
              <w:rPr>
                <w:rFonts w:asciiTheme="majorBidi" w:hAnsiTheme="majorBidi" w:cstheme="majorBidi"/>
                <w:sz w:val="26"/>
                <w:szCs w:val="26"/>
              </w:rPr>
            </w:pPr>
            <w:r w:rsidRPr="00592D1D">
              <w:rPr>
                <w:rFonts w:asciiTheme="majorBidi" w:hAnsiTheme="majorBidi" w:cstheme="majorBidi"/>
                <w:sz w:val="26"/>
                <w:szCs w:val="26"/>
              </w:rPr>
              <w:t>(712,970)</w:t>
            </w:r>
          </w:p>
        </w:tc>
      </w:tr>
      <w:tr w:rsidR="00CB6BC2" w:rsidRPr="00592D1D" w14:paraId="481E6112" w14:textId="77777777" w:rsidTr="00C269A1">
        <w:trPr>
          <w:trHeight w:val="261"/>
        </w:trPr>
        <w:tc>
          <w:tcPr>
            <w:tcW w:w="3150" w:type="dxa"/>
            <w:shd w:val="clear" w:color="auto" w:fill="auto"/>
            <w:vAlign w:val="bottom"/>
          </w:tcPr>
          <w:p w14:paraId="420B482C" w14:textId="723A7BB4" w:rsidR="00CB6BC2" w:rsidRPr="00592D1D" w:rsidRDefault="00CB6BC2" w:rsidP="00CB6BC2">
            <w:pPr>
              <w:ind w:left="-14" w:right="-9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592D1D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หนี้สินอนุพันธ์อื่น</w:t>
            </w:r>
          </w:p>
        </w:tc>
        <w:tc>
          <w:tcPr>
            <w:tcW w:w="1170" w:type="dxa"/>
            <w:vAlign w:val="bottom"/>
          </w:tcPr>
          <w:p w14:paraId="3D47CB55" w14:textId="15E98ECB" w:rsidR="00CB6BC2" w:rsidRPr="00592D1D" w:rsidRDefault="00CB6BC2" w:rsidP="00CB6BC2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592D1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06503E92" w14:textId="77777777" w:rsidR="00CB6BC2" w:rsidRPr="00592D1D" w:rsidRDefault="00CB6BC2" w:rsidP="00CB6BC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4" w:type="dxa"/>
            <w:vAlign w:val="bottom"/>
          </w:tcPr>
          <w:p w14:paraId="4F7D0D7A" w14:textId="1CFCE356" w:rsidR="00CB6BC2" w:rsidRPr="00592D1D" w:rsidRDefault="00CB6BC2" w:rsidP="00CB6B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592D1D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922CAB" w:rsidRPr="00922CAB">
              <w:rPr>
                <w:rFonts w:asciiTheme="majorBidi" w:hAnsiTheme="majorBidi" w:cstheme="majorBidi"/>
                <w:sz w:val="26"/>
                <w:szCs w:val="26"/>
              </w:rPr>
              <w:t>156</w:t>
            </w:r>
            <w:r w:rsidRPr="00592D1D">
              <w:rPr>
                <w:rFonts w:asciiTheme="majorBidi" w:hAnsiTheme="majorBidi" w:cstheme="majorBidi"/>
                <w:sz w:val="26"/>
                <w:szCs w:val="26"/>
                <w:lang w:val="en-GB"/>
              </w:rPr>
              <w:t>,</w:t>
            </w:r>
            <w:r w:rsidR="00922CAB" w:rsidRPr="00922CAB">
              <w:rPr>
                <w:rFonts w:asciiTheme="majorBidi" w:hAnsiTheme="majorBidi" w:cstheme="majorBidi"/>
                <w:sz w:val="26"/>
                <w:szCs w:val="26"/>
              </w:rPr>
              <w:t>77</w:t>
            </w:r>
            <w:r w:rsidR="000D13B5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592D1D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36" w:type="dxa"/>
            <w:vAlign w:val="bottom"/>
          </w:tcPr>
          <w:p w14:paraId="0B7AE222" w14:textId="77777777" w:rsidR="00CB6BC2" w:rsidRPr="00592D1D" w:rsidRDefault="00CB6BC2" w:rsidP="00CB6BC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0441D98B" w14:textId="77927AB7" w:rsidR="00CB6BC2" w:rsidRPr="00592D1D" w:rsidRDefault="00CB6BC2" w:rsidP="00CB6BC2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592D1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D435CE5" w14:textId="77777777" w:rsidR="00CB6BC2" w:rsidRPr="00592D1D" w:rsidRDefault="00CB6BC2" w:rsidP="00CB6BC2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4C4FAE42" w14:textId="497AC653" w:rsidR="00CB6BC2" w:rsidRPr="00592D1D" w:rsidRDefault="00CB6BC2" w:rsidP="00CB6BC2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592D1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7DCF790" w14:textId="77777777" w:rsidR="00CB6BC2" w:rsidRPr="00592D1D" w:rsidRDefault="00CB6BC2" w:rsidP="00CB6BC2">
            <w:pPr>
              <w:tabs>
                <w:tab w:val="decimal" w:pos="595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7" w:type="dxa"/>
            <w:shd w:val="clear" w:color="auto" w:fill="auto"/>
            <w:vAlign w:val="bottom"/>
          </w:tcPr>
          <w:p w14:paraId="63122421" w14:textId="15BA1C8A" w:rsidR="00CB6BC2" w:rsidRPr="00592D1D" w:rsidRDefault="00CB6BC2" w:rsidP="00CB6BC2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43" w:right="-21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592D1D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922CAB" w:rsidRPr="00922CA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156</w:t>
            </w:r>
            <w:r w:rsidRPr="00592D1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922CAB" w:rsidRPr="00922CA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77</w:t>
            </w:r>
            <w:r w:rsidR="000D13B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Pr="00592D1D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  <w:vAlign w:val="bottom"/>
          </w:tcPr>
          <w:p w14:paraId="4A00F781" w14:textId="77777777" w:rsidR="00CB6BC2" w:rsidRPr="00592D1D" w:rsidRDefault="00CB6BC2" w:rsidP="00CB6BC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900" w:type="dxa"/>
            <w:vAlign w:val="bottom"/>
          </w:tcPr>
          <w:p w14:paraId="2223F0D3" w14:textId="459D87FF" w:rsidR="00CB6BC2" w:rsidRPr="00592D1D" w:rsidRDefault="00CB6BC2" w:rsidP="00CB6BC2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592D1D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57DA83C6" w14:textId="77777777" w:rsidR="00CB6BC2" w:rsidRPr="00592D1D" w:rsidRDefault="00CB6BC2" w:rsidP="00CB6BC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74FE3AD0" w14:textId="47E323E6" w:rsidR="00CB6BC2" w:rsidRPr="00592D1D" w:rsidRDefault="00CB6BC2" w:rsidP="00CB6BC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592D1D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922CAB" w:rsidRPr="00922CA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156</w:t>
            </w:r>
            <w:r w:rsidRPr="00592D1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922CAB" w:rsidRPr="00922CA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77</w:t>
            </w:r>
            <w:r w:rsidR="000D13B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Pr="00592D1D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  <w:vAlign w:val="bottom"/>
          </w:tcPr>
          <w:p w14:paraId="58232F61" w14:textId="77777777" w:rsidR="00CB6BC2" w:rsidRPr="00592D1D" w:rsidRDefault="00CB6BC2" w:rsidP="00CB6BC2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58DD72C7" w14:textId="3D048469" w:rsidR="00CB6BC2" w:rsidRPr="00592D1D" w:rsidRDefault="00CB6BC2" w:rsidP="00CB6B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592D1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428934A1" w14:textId="77777777" w:rsidR="00CB6BC2" w:rsidRPr="00592D1D" w:rsidRDefault="00CB6BC2" w:rsidP="00CB6BC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4B4D364" w14:textId="41CA6D7E" w:rsidR="00CB6BC2" w:rsidRPr="00592D1D" w:rsidRDefault="00CB6BC2" w:rsidP="00CB6B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119"/>
              <w:rPr>
                <w:rFonts w:asciiTheme="majorBidi" w:hAnsiTheme="majorBidi" w:cstheme="majorBidi"/>
                <w:sz w:val="26"/>
                <w:szCs w:val="26"/>
              </w:rPr>
            </w:pPr>
            <w:r w:rsidRPr="00592D1D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922CAB" w:rsidRPr="00922CAB">
              <w:rPr>
                <w:rFonts w:asciiTheme="majorBidi" w:hAnsiTheme="majorBidi" w:cstheme="majorBidi"/>
                <w:sz w:val="26"/>
                <w:szCs w:val="26"/>
              </w:rPr>
              <w:t>156</w:t>
            </w:r>
            <w:r w:rsidRPr="00592D1D">
              <w:rPr>
                <w:rFonts w:asciiTheme="majorBidi" w:hAnsiTheme="majorBidi" w:cstheme="majorBidi"/>
                <w:sz w:val="26"/>
                <w:szCs w:val="26"/>
                <w:lang w:val="en-GB"/>
              </w:rPr>
              <w:t>,</w:t>
            </w:r>
            <w:r w:rsidR="00922CAB" w:rsidRPr="00922CAB">
              <w:rPr>
                <w:rFonts w:asciiTheme="majorBidi" w:hAnsiTheme="majorBidi" w:cstheme="majorBidi"/>
                <w:sz w:val="26"/>
                <w:szCs w:val="26"/>
              </w:rPr>
              <w:t>77</w:t>
            </w:r>
            <w:r w:rsidR="000D13B5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592D1D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</w:tbl>
    <w:p w14:paraId="102D93E6" w14:textId="77777777" w:rsidR="000D38EC" w:rsidRPr="00C269A1" w:rsidRDefault="000D38EC" w:rsidP="00730E2C">
      <w:pPr>
        <w:pStyle w:val="block"/>
        <w:spacing w:after="0" w:line="240" w:lineRule="atLeast"/>
        <w:ind w:left="540" w:right="-7"/>
        <w:jc w:val="thaiDistribute"/>
        <w:rPr>
          <w:rFonts w:ascii="Angsana New" w:hAnsi="Angsana New"/>
          <w:sz w:val="2"/>
          <w:szCs w:val="2"/>
          <w:lang w:bidi="th-TH"/>
        </w:rPr>
      </w:pPr>
    </w:p>
    <w:p w14:paraId="507EBCCA" w14:textId="676E5E89" w:rsidR="0042440E" w:rsidRPr="00570971" w:rsidRDefault="0042440E" w:rsidP="00730E2C">
      <w:pPr>
        <w:pStyle w:val="block"/>
        <w:spacing w:after="0" w:line="240" w:lineRule="atLeast"/>
        <w:ind w:left="540" w:right="-7"/>
        <w:jc w:val="thaiDistribute"/>
        <w:rPr>
          <w:rFonts w:ascii="Angsana New" w:hAnsi="Angsana New"/>
          <w:sz w:val="20"/>
          <w:lang w:val="en-US" w:bidi="th-TH"/>
        </w:rPr>
        <w:sectPr w:rsidR="0042440E" w:rsidRPr="00570971" w:rsidSect="00730E2C">
          <w:headerReference w:type="default" r:id="rId11"/>
          <w:pgSz w:w="16840" w:h="11907" w:orient="landscape" w:code="9"/>
          <w:pgMar w:top="1152" w:right="691" w:bottom="1152" w:left="1350" w:header="720" w:footer="720" w:gutter="0"/>
          <w:cols w:space="720"/>
          <w:docGrid w:linePitch="245"/>
        </w:sectPr>
      </w:pPr>
    </w:p>
    <w:tbl>
      <w:tblPr>
        <w:tblW w:w="15140" w:type="dxa"/>
        <w:tblInd w:w="630" w:type="dxa"/>
        <w:tblLayout w:type="fixed"/>
        <w:tblLook w:val="04A0" w:firstRow="1" w:lastRow="0" w:firstColumn="1" w:lastColumn="0" w:noHBand="0" w:noVBand="1"/>
      </w:tblPr>
      <w:tblGrid>
        <w:gridCol w:w="3246"/>
        <w:gridCol w:w="1260"/>
        <w:gridCol w:w="237"/>
        <w:gridCol w:w="1286"/>
        <w:gridCol w:w="238"/>
        <w:gridCol w:w="1302"/>
        <w:gridCol w:w="270"/>
        <w:gridCol w:w="1083"/>
        <w:gridCol w:w="275"/>
        <w:gridCol w:w="976"/>
        <w:gridCol w:w="238"/>
        <w:gridCol w:w="987"/>
        <w:gridCol w:w="275"/>
        <w:gridCol w:w="989"/>
        <w:gridCol w:w="276"/>
        <w:gridCol w:w="920"/>
        <w:gridCol w:w="276"/>
        <w:gridCol w:w="986"/>
        <w:gridCol w:w="20"/>
      </w:tblGrid>
      <w:tr w:rsidR="00E21629" w:rsidRPr="00592D1D" w14:paraId="75EF67E5" w14:textId="77777777" w:rsidTr="005453E7">
        <w:trPr>
          <w:trHeight w:val="261"/>
          <w:tblHeader/>
        </w:trPr>
        <w:tc>
          <w:tcPr>
            <w:tcW w:w="3246" w:type="dxa"/>
            <w:shd w:val="clear" w:color="auto" w:fill="auto"/>
            <w:vAlign w:val="bottom"/>
          </w:tcPr>
          <w:p w14:paraId="291D75A3" w14:textId="77777777" w:rsidR="00E21629" w:rsidRPr="00592D1D" w:rsidRDefault="00E21629" w:rsidP="00730E2C">
            <w:pPr>
              <w:ind w:left="73" w:right="-90"/>
              <w:jc w:val="center"/>
              <w:rPr>
                <w:rFonts w:asciiTheme="majorBidi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11894" w:type="dxa"/>
            <w:gridSpan w:val="18"/>
            <w:vAlign w:val="bottom"/>
          </w:tcPr>
          <w:p w14:paraId="52D9506E" w14:textId="77777777" w:rsidR="00E21629" w:rsidRPr="00592D1D" w:rsidRDefault="00E21629" w:rsidP="00730E2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  <w:r w:rsidRPr="00592D1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E21629" w:rsidRPr="00592D1D" w14:paraId="793E8C87" w14:textId="77777777" w:rsidTr="005453E7">
        <w:trPr>
          <w:trHeight w:val="261"/>
          <w:tblHeader/>
        </w:trPr>
        <w:tc>
          <w:tcPr>
            <w:tcW w:w="3246" w:type="dxa"/>
            <w:shd w:val="clear" w:color="auto" w:fill="auto"/>
            <w:vAlign w:val="bottom"/>
          </w:tcPr>
          <w:p w14:paraId="7C71B785" w14:textId="77777777" w:rsidR="00E21629" w:rsidRPr="00592D1D" w:rsidRDefault="00E21629" w:rsidP="00730E2C">
            <w:pPr>
              <w:ind w:left="73" w:right="-90"/>
              <w:jc w:val="center"/>
              <w:rPr>
                <w:rFonts w:asciiTheme="majorBidi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6927" w:type="dxa"/>
            <w:gridSpan w:val="9"/>
            <w:tcBorders>
              <w:bottom w:val="single" w:sz="4" w:space="0" w:color="auto"/>
            </w:tcBorders>
            <w:vAlign w:val="bottom"/>
          </w:tcPr>
          <w:p w14:paraId="0BB7E61A" w14:textId="77777777" w:rsidR="00E21629" w:rsidRPr="00592D1D" w:rsidRDefault="00E21629" w:rsidP="00730E2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592D1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มูลค่าตามบัญชี</w:t>
            </w:r>
          </w:p>
        </w:tc>
        <w:tc>
          <w:tcPr>
            <w:tcW w:w="238" w:type="dxa"/>
            <w:vAlign w:val="bottom"/>
          </w:tcPr>
          <w:p w14:paraId="2903280C" w14:textId="77777777" w:rsidR="00E21629" w:rsidRPr="00592D1D" w:rsidRDefault="00E21629" w:rsidP="00730E2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4729" w:type="dxa"/>
            <w:gridSpan w:val="8"/>
            <w:tcBorders>
              <w:bottom w:val="single" w:sz="4" w:space="0" w:color="auto"/>
            </w:tcBorders>
            <w:vAlign w:val="bottom"/>
          </w:tcPr>
          <w:p w14:paraId="79241B77" w14:textId="77777777" w:rsidR="00E21629" w:rsidRPr="00592D1D" w:rsidRDefault="00E21629" w:rsidP="00730E2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592D1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441E35" w:rsidRPr="00592D1D" w14:paraId="1E61AFE6" w14:textId="77777777" w:rsidTr="005453E7">
        <w:trPr>
          <w:trHeight w:val="261"/>
          <w:tblHeader/>
        </w:trPr>
        <w:tc>
          <w:tcPr>
            <w:tcW w:w="3246" w:type="dxa"/>
            <w:shd w:val="clear" w:color="auto" w:fill="auto"/>
            <w:vAlign w:val="bottom"/>
          </w:tcPr>
          <w:p w14:paraId="6FA21140" w14:textId="612EF6F4" w:rsidR="00441E35" w:rsidRPr="00592D1D" w:rsidRDefault="00441E35" w:rsidP="00441E35">
            <w:pPr>
              <w:ind w:left="-15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592D1D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Pr="00922CA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30</w:t>
            </w:r>
            <w:r w:rsidRPr="00592D1D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Pr="00592D1D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>กันยายน</w:t>
            </w:r>
            <w:r w:rsidRPr="00592D1D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Pr="00922CA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2564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44451908" w14:textId="4E34A427" w:rsidR="00441E35" w:rsidRPr="00592D1D" w:rsidRDefault="00441E35" w:rsidP="00441E35">
            <w:pPr>
              <w:pStyle w:val="acctfourfigures"/>
              <w:tabs>
                <w:tab w:val="clear" w:pos="765"/>
              </w:tabs>
              <w:ind w:left="-90" w:right="-130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592D1D">
              <w:rPr>
                <w:rFonts w:ascii="Angsana New" w:hAnsi="Angsana New"/>
                <w:sz w:val="26"/>
                <w:szCs w:val="26"/>
                <w:cs/>
                <w:lang w:bidi="th-TH"/>
              </w:rPr>
              <w:t>เครื่องมือที่ใช้ในการป้องกัน</w:t>
            </w:r>
          </w:p>
          <w:p w14:paraId="29DE215F" w14:textId="77777777" w:rsidR="00441E35" w:rsidRPr="00592D1D" w:rsidRDefault="00441E35" w:rsidP="00441E3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592D1D">
              <w:rPr>
                <w:rFonts w:ascii="Angsana New" w:hAnsi="Angsana New"/>
                <w:sz w:val="26"/>
                <w:szCs w:val="26"/>
                <w:cs/>
                <w:lang w:bidi="th-TH"/>
              </w:rPr>
              <w:t>ความเสี่ยง</w:t>
            </w:r>
          </w:p>
        </w:tc>
        <w:tc>
          <w:tcPr>
            <w:tcW w:w="237" w:type="dxa"/>
            <w:tcBorders>
              <w:top w:val="single" w:sz="4" w:space="0" w:color="auto"/>
            </w:tcBorders>
            <w:vAlign w:val="bottom"/>
          </w:tcPr>
          <w:p w14:paraId="49B30EB4" w14:textId="77777777" w:rsidR="00441E35" w:rsidRPr="00592D1D" w:rsidRDefault="00441E35" w:rsidP="00441E3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286" w:type="dxa"/>
            <w:tcBorders>
              <w:top w:val="single" w:sz="4" w:space="0" w:color="auto"/>
            </w:tcBorders>
            <w:vAlign w:val="bottom"/>
          </w:tcPr>
          <w:p w14:paraId="65D08B51" w14:textId="56CC567C" w:rsidR="00441E35" w:rsidRPr="00592D1D" w:rsidRDefault="00441E35" w:rsidP="00441E35">
            <w:pPr>
              <w:pStyle w:val="acctfourfigures"/>
              <w:tabs>
                <w:tab w:val="clear" w:pos="765"/>
              </w:tabs>
              <w:ind w:left="-60" w:right="-110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592D1D">
              <w:rPr>
                <w:rFonts w:asciiTheme="majorBidi" w:hAnsiTheme="majorBidi" w:cstheme="majorBidi"/>
                <w:spacing w:val="-4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เครื่องมือทางการเงินที่วัดมูลค่าด้วยมูลค่า</w:t>
            </w:r>
            <w:r>
              <w:rPr>
                <w:rFonts w:asciiTheme="majorBidi" w:hAnsiTheme="majorBidi" w:cstheme="majorBidi"/>
                <w:spacing w:val="-4"/>
                <w:sz w:val="26"/>
                <w:szCs w:val="26"/>
                <w:lang w:bidi="th-TH"/>
              </w:rPr>
              <w:br/>
            </w:r>
            <w:r w:rsidRPr="00592D1D">
              <w:rPr>
                <w:rFonts w:asciiTheme="majorBidi" w:hAnsiTheme="majorBidi" w:cstheme="majorBidi"/>
                <w:spacing w:val="-4"/>
                <w:sz w:val="26"/>
                <w:szCs w:val="26"/>
                <w:cs/>
                <w:lang w:bidi="th-TH"/>
              </w:rPr>
              <w:t>ยุติธรรมผ่าน</w:t>
            </w:r>
            <w:r>
              <w:rPr>
                <w:rFonts w:asciiTheme="majorBidi" w:hAnsiTheme="majorBidi" w:cstheme="majorBidi"/>
                <w:spacing w:val="-4"/>
                <w:sz w:val="26"/>
                <w:szCs w:val="26"/>
                <w:lang w:bidi="th-TH"/>
              </w:rPr>
              <w:br/>
            </w:r>
            <w:r w:rsidRPr="00592D1D">
              <w:rPr>
                <w:rFonts w:asciiTheme="majorBidi" w:hAnsiTheme="majorBidi" w:cstheme="majorBidi"/>
                <w:spacing w:val="-4"/>
                <w:sz w:val="26"/>
                <w:szCs w:val="26"/>
                <w:cs/>
                <w:lang w:bidi="th-TH"/>
              </w:rPr>
              <w:t>กำไรหรือขาดทุน</w:t>
            </w:r>
          </w:p>
        </w:tc>
        <w:tc>
          <w:tcPr>
            <w:tcW w:w="238" w:type="dxa"/>
            <w:tcBorders>
              <w:top w:val="single" w:sz="4" w:space="0" w:color="auto"/>
            </w:tcBorders>
            <w:vAlign w:val="bottom"/>
          </w:tcPr>
          <w:p w14:paraId="0C7D7FDD" w14:textId="77777777" w:rsidR="00441E35" w:rsidRPr="00592D1D" w:rsidRDefault="00441E35" w:rsidP="00441E3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30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9F082B" w14:textId="77777777" w:rsidR="00441E35" w:rsidRPr="00592D1D" w:rsidRDefault="00441E35" w:rsidP="00441E35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592D1D">
              <w:rPr>
                <w:rFonts w:ascii="Angsana New" w:hAnsi="Angsana New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092D05" w14:textId="77777777" w:rsidR="00441E35" w:rsidRPr="00592D1D" w:rsidRDefault="00441E35" w:rsidP="00441E35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10D2A9" w14:textId="77777777" w:rsidR="00441E35" w:rsidRPr="00592D1D" w:rsidRDefault="00441E35" w:rsidP="00441E35">
            <w:pPr>
              <w:pStyle w:val="acctfourfigures"/>
              <w:tabs>
                <w:tab w:val="clear" w:pos="765"/>
              </w:tabs>
              <w:spacing w:line="240" w:lineRule="atLeast"/>
              <w:ind w:left="-90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592D1D">
              <w:rPr>
                <w:rFonts w:ascii="Angsana New" w:hAnsi="Angsana New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2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6E7FEE" w14:textId="77777777" w:rsidR="00441E35" w:rsidRPr="00592D1D" w:rsidRDefault="00441E35" w:rsidP="00441E35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2E86EE" w14:textId="77777777" w:rsidR="00441E35" w:rsidRPr="00592D1D" w:rsidRDefault="00441E35" w:rsidP="00441E3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592D1D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238" w:type="dxa"/>
            <w:vAlign w:val="bottom"/>
          </w:tcPr>
          <w:p w14:paraId="2DFB3E84" w14:textId="77777777" w:rsidR="00441E35" w:rsidRPr="00592D1D" w:rsidRDefault="00441E35" w:rsidP="00441E3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987" w:type="dxa"/>
            <w:vAlign w:val="bottom"/>
          </w:tcPr>
          <w:p w14:paraId="1A9A1091" w14:textId="7CA132F6" w:rsidR="00441E35" w:rsidRPr="00592D1D" w:rsidRDefault="00441E35" w:rsidP="00441E3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92D1D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592D1D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922CA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</w:p>
        </w:tc>
        <w:tc>
          <w:tcPr>
            <w:tcW w:w="275" w:type="dxa"/>
            <w:vAlign w:val="bottom"/>
          </w:tcPr>
          <w:p w14:paraId="237A5083" w14:textId="77777777" w:rsidR="00441E35" w:rsidRPr="00592D1D" w:rsidRDefault="00441E35" w:rsidP="00441E3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989" w:type="dxa"/>
            <w:vAlign w:val="bottom"/>
          </w:tcPr>
          <w:p w14:paraId="266F7028" w14:textId="54798C06" w:rsidR="00441E35" w:rsidRPr="00592D1D" w:rsidRDefault="00441E35" w:rsidP="00441E3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92D1D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592D1D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922CA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</w:p>
        </w:tc>
        <w:tc>
          <w:tcPr>
            <w:tcW w:w="276" w:type="dxa"/>
            <w:vAlign w:val="bottom"/>
          </w:tcPr>
          <w:p w14:paraId="1C2E7BB6" w14:textId="77777777" w:rsidR="00441E35" w:rsidRPr="00592D1D" w:rsidRDefault="00441E35" w:rsidP="00441E35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20" w:type="dxa"/>
            <w:vAlign w:val="bottom"/>
          </w:tcPr>
          <w:p w14:paraId="3E4CAC0A" w14:textId="4592DD94" w:rsidR="00441E35" w:rsidRPr="00592D1D" w:rsidRDefault="00441E35" w:rsidP="00441E35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92D1D">
              <w:rPr>
                <w:rFonts w:asciiTheme="majorBidi" w:hAnsiTheme="majorBidi" w:cstheme="majorBidi"/>
                <w:sz w:val="26"/>
                <w:szCs w:val="26"/>
                <w:cs/>
              </w:rPr>
              <w:t>ระดับ</w:t>
            </w:r>
            <w:r w:rsidRPr="00592D1D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922CAB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276" w:type="dxa"/>
            <w:vAlign w:val="bottom"/>
          </w:tcPr>
          <w:p w14:paraId="1E70DAF2" w14:textId="77777777" w:rsidR="00441E35" w:rsidRPr="00592D1D" w:rsidRDefault="00441E35" w:rsidP="00441E3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006" w:type="dxa"/>
            <w:gridSpan w:val="2"/>
            <w:shd w:val="clear" w:color="auto" w:fill="auto"/>
            <w:vAlign w:val="bottom"/>
          </w:tcPr>
          <w:p w14:paraId="6A8C2B30" w14:textId="77777777" w:rsidR="00441E35" w:rsidRPr="00592D1D" w:rsidRDefault="00441E35" w:rsidP="00441E3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592D1D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E21629" w:rsidRPr="00592D1D" w14:paraId="3F11FC56" w14:textId="77777777" w:rsidTr="005453E7">
        <w:trPr>
          <w:trHeight w:val="261"/>
          <w:tblHeader/>
        </w:trPr>
        <w:tc>
          <w:tcPr>
            <w:tcW w:w="3246" w:type="dxa"/>
            <w:shd w:val="clear" w:color="auto" w:fill="auto"/>
            <w:vAlign w:val="bottom"/>
          </w:tcPr>
          <w:p w14:paraId="24A5CDC4" w14:textId="77777777" w:rsidR="00E21629" w:rsidRPr="00592D1D" w:rsidRDefault="00E21629" w:rsidP="00435D13">
            <w:pPr>
              <w:ind w:left="-15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</w:p>
        </w:tc>
        <w:tc>
          <w:tcPr>
            <w:tcW w:w="11894" w:type="dxa"/>
            <w:gridSpan w:val="18"/>
            <w:vAlign w:val="bottom"/>
          </w:tcPr>
          <w:p w14:paraId="5EFD8631" w14:textId="77777777" w:rsidR="00E21629" w:rsidRPr="00592D1D" w:rsidRDefault="00E21629" w:rsidP="00730E2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</w:pPr>
            <w:r w:rsidRPr="00592D1D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(พันบาท)</w:t>
            </w:r>
          </w:p>
        </w:tc>
      </w:tr>
      <w:tr w:rsidR="00E21629" w:rsidRPr="00592D1D" w14:paraId="678447DA" w14:textId="77777777" w:rsidTr="005453E7">
        <w:trPr>
          <w:trHeight w:val="333"/>
        </w:trPr>
        <w:tc>
          <w:tcPr>
            <w:tcW w:w="3246" w:type="dxa"/>
            <w:shd w:val="clear" w:color="auto" w:fill="auto"/>
            <w:vAlign w:val="bottom"/>
          </w:tcPr>
          <w:p w14:paraId="300A56B8" w14:textId="77777777" w:rsidR="00E21629" w:rsidRPr="00592D1D" w:rsidRDefault="00E21629" w:rsidP="00435D13">
            <w:pPr>
              <w:ind w:left="-15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/>
              </w:rPr>
            </w:pPr>
            <w:r w:rsidRPr="00592D1D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260" w:type="dxa"/>
            <w:vAlign w:val="bottom"/>
          </w:tcPr>
          <w:p w14:paraId="7B96B776" w14:textId="77777777" w:rsidR="00E21629" w:rsidRPr="00592D1D" w:rsidRDefault="00E21629" w:rsidP="008A7939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7" w:type="dxa"/>
            <w:vAlign w:val="bottom"/>
          </w:tcPr>
          <w:p w14:paraId="600915EA" w14:textId="77777777" w:rsidR="00E21629" w:rsidRPr="00592D1D" w:rsidRDefault="00E21629" w:rsidP="00730E2C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6" w:type="dxa"/>
            <w:vAlign w:val="bottom"/>
          </w:tcPr>
          <w:p w14:paraId="579A8926" w14:textId="77777777" w:rsidR="00E21629" w:rsidRPr="00592D1D" w:rsidRDefault="00E21629" w:rsidP="008A7939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8" w:type="dxa"/>
            <w:vAlign w:val="bottom"/>
          </w:tcPr>
          <w:p w14:paraId="5E8C5A28" w14:textId="77777777" w:rsidR="00E21629" w:rsidRPr="00592D1D" w:rsidRDefault="00E21629" w:rsidP="00730E2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2" w:type="dxa"/>
            <w:shd w:val="clear" w:color="auto" w:fill="auto"/>
            <w:vAlign w:val="bottom"/>
          </w:tcPr>
          <w:p w14:paraId="496BAB30" w14:textId="77777777" w:rsidR="00E21629" w:rsidRPr="00592D1D" w:rsidRDefault="00E21629" w:rsidP="008A7939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293378A" w14:textId="77777777" w:rsidR="00E21629" w:rsidRPr="00592D1D" w:rsidRDefault="00E21629" w:rsidP="00730E2C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  <w:shd w:val="clear" w:color="auto" w:fill="auto"/>
            <w:vAlign w:val="bottom"/>
          </w:tcPr>
          <w:p w14:paraId="24C68093" w14:textId="77777777" w:rsidR="00E21629" w:rsidRPr="00592D1D" w:rsidRDefault="00E21629" w:rsidP="00730E2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5" w:type="dxa"/>
            <w:shd w:val="clear" w:color="auto" w:fill="auto"/>
            <w:vAlign w:val="bottom"/>
          </w:tcPr>
          <w:p w14:paraId="6E3F6044" w14:textId="77777777" w:rsidR="00E21629" w:rsidRPr="00592D1D" w:rsidRDefault="00E21629" w:rsidP="00730E2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6" w:type="dxa"/>
            <w:shd w:val="clear" w:color="auto" w:fill="auto"/>
            <w:vAlign w:val="bottom"/>
          </w:tcPr>
          <w:p w14:paraId="105CFAE1" w14:textId="77777777" w:rsidR="00E21629" w:rsidRPr="00592D1D" w:rsidRDefault="00E21629" w:rsidP="00730E2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8" w:type="dxa"/>
            <w:vAlign w:val="bottom"/>
          </w:tcPr>
          <w:p w14:paraId="5A114C0C" w14:textId="77777777" w:rsidR="00E21629" w:rsidRPr="00592D1D" w:rsidRDefault="00E21629" w:rsidP="00730E2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7" w:type="dxa"/>
            <w:vAlign w:val="bottom"/>
          </w:tcPr>
          <w:p w14:paraId="649F5F0B" w14:textId="77777777" w:rsidR="00E21629" w:rsidRPr="00592D1D" w:rsidRDefault="00E21629" w:rsidP="00730E2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5" w:type="dxa"/>
            <w:vAlign w:val="bottom"/>
          </w:tcPr>
          <w:p w14:paraId="510E1E68" w14:textId="77777777" w:rsidR="00E21629" w:rsidRPr="00592D1D" w:rsidRDefault="00E21629" w:rsidP="00730E2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9" w:type="dxa"/>
            <w:vAlign w:val="bottom"/>
          </w:tcPr>
          <w:p w14:paraId="25B16DD3" w14:textId="77777777" w:rsidR="00E21629" w:rsidRPr="00592D1D" w:rsidRDefault="00E21629" w:rsidP="00730E2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6" w:type="dxa"/>
            <w:vAlign w:val="bottom"/>
          </w:tcPr>
          <w:p w14:paraId="22CEFCAA" w14:textId="77777777" w:rsidR="00E21629" w:rsidRPr="00592D1D" w:rsidRDefault="00E21629" w:rsidP="00730E2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0" w:type="dxa"/>
            <w:vAlign w:val="bottom"/>
          </w:tcPr>
          <w:p w14:paraId="79BFC465" w14:textId="77777777" w:rsidR="00E21629" w:rsidRPr="00592D1D" w:rsidRDefault="00E21629" w:rsidP="00730E2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6" w:type="dxa"/>
            <w:vAlign w:val="bottom"/>
          </w:tcPr>
          <w:p w14:paraId="4CDE5133" w14:textId="77777777" w:rsidR="00E21629" w:rsidRPr="00592D1D" w:rsidRDefault="00E21629" w:rsidP="00730E2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6" w:type="dxa"/>
            <w:gridSpan w:val="2"/>
            <w:shd w:val="clear" w:color="auto" w:fill="auto"/>
            <w:vAlign w:val="bottom"/>
          </w:tcPr>
          <w:p w14:paraId="07DDEAC5" w14:textId="77777777" w:rsidR="00E21629" w:rsidRPr="00592D1D" w:rsidRDefault="00E21629" w:rsidP="00730E2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21629" w:rsidRPr="00592D1D" w14:paraId="504C5A1D" w14:textId="77777777" w:rsidTr="005453E7">
        <w:trPr>
          <w:trHeight w:val="261"/>
        </w:trPr>
        <w:tc>
          <w:tcPr>
            <w:tcW w:w="3246" w:type="dxa"/>
            <w:shd w:val="clear" w:color="auto" w:fill="auto"/>
            <w:vAlign w:val="bottom"/>
          </w:tcPr>
          <w:p w14:paraId="58C5708D" w14:textId="77777777" w:rsidR="00E21629" w:rsidRPr="00592D1D" w:rsidRDefault="00E21629" w:rsidP="00435D13">
            <w:pPr>
              <w:ind w:left="-15" w:right="-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92D1D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260" w:type="dxa"/>
            <w:vAlign w:val="bottom"/>
          </w:tcPr>
          <w:p w14:paraId="0BED8D7E" w14:textId="77777777" w:rsidR="00E21629" w:rsidRPr="00592D1D" w:rsidRDefault="00E21629" w:rsidP="008A7939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7" w:type="dxa"/>
            <w:vAlign w:val="bottom"/>
          </w:tcPr>
          <w:p w14:paraId="3359CBC7" w14:textId="77777777" w:rsidR="00E21629" w:rsidRPr="00592D1D" w:rsidRDefault="00E21629" w:rsidP="00316059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6" w:type="dxa"/>
            <w:vAlign w:val="bottom"/>
          </w:tcPr>
          <w:p w14:paraId="16EB6331" w14:textId="77777777" w:rsidR="00E21629" w:rsidRPr="00592D1D" w:rsidRDefault="00E21629" w:rsidP="008A7939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8" w:type="dxa"/>
            <w:vAlign w:val="bottom"/>
          </w:tcPr>
          <w:p w14:paraId="5F4916BB" w14:textId="77777777" w:rsidR="00E21629" w:rsidRPr="00592D1D" w:rsidRDefault="00E21629" w:rsidP="0031605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2" w:type="dxa"/>
            <w:shd w:val="clear" w:color="auto" w:fill="auto"/>
            <w:vAlign w:val="bottom"/>
          </w:tcPr>
          <w:p w14:paraId="11F9EC29" w14:textId="77777777" w:rsidR="00E21629" w:rsidRPr="00592D1D" w:rsidRDefault="00E21629" w:rsidP="008A7939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BE5ADC6" w14:textId="77777777" w:rsidR="00E21629" w:rsidRPr="00592D1D" w:rsidRDefault="00E21629" w:rsidP="00316059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  <w:shd w:val="clear" w:color="auto" w:fill="auto"/>
            <w:vAlign w:val="bottom"/>
          </w:tcPr>
          <w:p w14:paraId="75484657" w14:textId="77777777" w:rsidR="00E21629" w:rsidRPr="00592D1D" w:rsidRDefault="00E21629" w:rsidP="00316059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5" w:type="dxa"/>
            <w:shd w:val="clear" w:color="auto" w:fill="auto"/>
            <w:vAlign w:val="bottom"/>
          </w:tcPr>
          <w:p w14:paraId="70BF6765" w14:textId="77777777" w:rsidR="00E21629" w:rsidRPr="00592D1D" w:rsidRDefault="00E21629" w:rsidP="0031605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6" w:type="dxa"/>
            <w:shd w:val="clear" w:color="auto" w:fill="auto"/>
            <w:vAlign w:val="bottom"/>
          </w:tcPr>
          <w:p w14:paraId="79EE8E31" w14:textId="77777777" w:rsidR="00E21629" w:rsidRPr="00592D1D" w:rsidRDefault="00E21629" w:rsidP="0031605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8" w:type="dxa"/>
            <w:vAlign w:val="bottom"/>
          </w:tcPr>
          <w:p w14:paraId="4FD1DB6C" w14:textId="77777777" w:rsidR="00E21629" w:rsidRPr="00592D1D" w:rsidRDefault="00E21629" w:rsidP="00730E2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7" w:type="dxa"/>
            <w:vAlign w:val="bottom"/>
          </w:tcPr>
          <w:p w14:paraId="40DB8E2F" w14:textId="77777777" w:rsidR="00E21629" w:rsidRPr="00592D1D" w:rsidRDefault="00E21629" w:rsidP="0031605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5" w:type="dxa"/>
            <w:vAlign w:val="bottom"/>
          </w:tcPr>
          <w:p w14:paraId="41EA73A5" w14:textId="77777777" w:rsidR="00E21629" w:rsidRPr="00592D1D" w:rsidRDefault="00E21629" w:rsidP="0031605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9" w:type="dxa"/>
            <w:vAlign w:val="bottom"/>
          </w:tcPr>
          <w:p w14:paraId="5A636139" w14:textId="77777777" w:rsidR="00E21629" w:rsidRPr="00592D1D" w:rsidRDefault="00E21629" w:rsidP="0031605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6" w:type="dxa"/>
            <w:vAlign w:val="bottom"/>
          </w:tcPr>
          <w:p w14:paraId="3195B135" w14:textId="77777777" w:rsidR="00E21629" w:rsidRPr="00592D1D" w:rsidRDefault="00E21629" w:rsidP="0031605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0" w:type="dxa"/>
            <w:vAlign w:val="bottom"/>
          </w:tcPr>
          <w:p w14:paraId="56BC0E80" w14:textId="77777777" w:rsidR="00E21629" w:rsidRPr="00592D1D" w:rsidRDefault="00E21629" w:rsidP="005F4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6" w:type="dxa"/>
            <w:vAlign w:val="bottom"/>
          </w:tcPr>
          <w:p w14:paraId="078532F3" w14:textId="77777777" w:rsidR="00E21629" w:rsidRPr="00592D1D" w:rsidRDefault="00E21629" w:rsidP="0031605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6" w:type="dxa"/>
            <w:gridSpan w:val="2"/>
            <w:shd w:val="clear" w:color="auto" w:fill="auto"/>
            <w:vAlign w:val="bottom"/>
          </w:tcPr>
          <w:p w14:paraId="1C003DB7" w14:textId="77777777" w:rsidR="00E21629" w:rsidRPr="00592D1D" w:rsidRDefault="00E21629" w:rsidP="00280D2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B6BC2" w:rsidRPr="00592D1D" w14:paraId="72309B15" w14:textId="77777777" w:rsidTr="00F26573">
        <w:trPr>
          <w:trHeight w:val="261"/>
        </w:trPr>
        <w:tc>
          <w:tcPr>
            <w:tcW w:w="3246" w:type="dxa"/>
            <w:shd w:val="clear" w:color="auto" w:fill="auto"/>
            <w:vAlign w:val="bottom"/>
          </w:tcPr>
          <w:p w14:paraId="12C056E2" w14:textId="5CF7CFDB" w:rsidR="00CB6BC2" w:rsidRPr="00592D1D" w:rsidRDefault="00CB6BC2" w:rsidP="00CB6BC2">
            <w:pPr>
              <w:ind w:left="-15" w:right="-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92D1D">
              <w:rPr>
                <w:rFonts w:asciiTheme="majorBidi" w:hAnsiTheme="majorBidi" w:cstheme="majorBidi"/>
                <w:sz w:val="26"/>
                <w:szCs w:val="26"/>
              </w:rPr>
              <w:t xml:space="preserve">   </w:t>
            </w:r>
            <w:r w:rsidRPr="00592D1D">
              <w:rPr>
                <w:rFonts w:asciiTheme="majorBidi" w:hAnsiTheme="majorBidi" w:cstheme="majorBidi"/>
                <w:sz w:val="26"/>
                <w:szCs w:val="26"/>
                <w:cs/>
              </w:rPr>
              <w:t>เงินลงทุนในตราสารหนี้</w:t>
            </w:r>
          </w:p>
        </w:tc>
        <w:tc>
          <w:tcPr>
            <w:tcW w:w="1260" w:type="dxa"/>
            <w:vAlign w:val="bottom"/>
          </w:tcPr>
          <w:p w14:paraId="4831C5A2" w14:textId="2579D4F2" w:rsidR="00CB6BC2" w:rsidRPr="00592D1D" w:rsidRDefault="00CB6BC2" w:rsidP="00CB6BC2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592D1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7" w:type="dxa"/>
            <w:vAlign w:val="bottom"/>
          </w:tcPr>
          <w:p w14:paraId="3877BF54" w14:textId="77777777" w:rsidR="00CB6BC2" w:rsidRPr="00592D1D" w:rsidRDefault="00CB6BC2" w:rsidP="00CB6BC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6" w:type="dxa"/>
            <w:vAlign w:val="bottom"/>
          </w:tcPr>
          <w:p w14:paraId="64F3CD6F" w14:textId="3B8E3FDE" w:rsidR="00CB6BC2" w:rsidRPr="00592D1D" w:rsidRDefault="00922CAB" w:rsidP="00CB6BC2">
            <w:pPr>
              <w:pStyle w:val="acctfourfigures"/>
              <w:tabs>
                <w:tab w:val="clear" w:pos="765"/>
                <w:tab w:val="decimal" w:pos="1086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922CA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303</w:t>
            </w:r>
            <w:r w:rsidR="00CB6BC2" w:rsidRPr="00592D1D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922CA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129</w:t>
            </w:r>
          </w:p>
        </w:tc>
        <w:tc>
          <w:tcPr>
            <w:tcW w:w="238" w:type="dxa"/>
            <w:vAlign w:val="bottom"/>
          </w:tcPr>
          <w:p w14:paraId="781D05F2" w14:textId="77777777" w:rsidR="00CB6BC2" w:rsidRPr="00592D1D" w:rsidRDefault="00CB6BC2" w:rsidP="00CB6BC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2" w:type="dxa"/>
            <w:shd w:val="clear" w:color="auto" w:fill="auto"/>
            <w:vAlign w:val="bottom"/>
          </w:tcPr>
          <w:p w14:paraId="0C7A00F7" w14:textId="4C30C331" w:rsidR="00CB6BC2" w:rsidRPr="00592D1D" w:rsidRDefault="00CB6BC2" w:rsidP="00CB6BC2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592D1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F83B482" w14:textId="77777777" w:rsidR="00CB6BC2" w:rsidRPr="00592D1D" w:rsidRDefault="00CB6BC2" w:rsidP="00CB6BC2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  <w:shd w:val="clear" w:color="auto" w:fill="auto"/>
            <w:vAlign w:val="bottom"/>
          </w:tcPr>
          <w:p w14:paraId="3AB0C295" w14:textId="02643184" w:rsidR="00CB6BC2" w:rsidRPr="00592D1D" w:rsidRDefault="00922CAB" w:rsidP="00CB6BC2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922CA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52</w:t>
            </w:r>
            <w:r w:rsidR="00CB6BC2" w:rsidRPr="00592D1D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922CA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989</w:t>
            </w:r>
          </w:p>
        </w:tc>
        <w:tc>
          <w:tcPr>
            <w:tcW w:w="275" w:type="dxa"/>
            <w:shd w:val="clear" w:color="auto" w:fill="auto"/>
            <w:vAlign w:val="bottom"/>
          </w:tcPr>
          <w:p w14:paraId="2A25A26D" w14:textId="77777777" w:rsidR="00CB6BC2" w:rsidRPr="00592D1D" w:rsidRDefault="00CB6BC2" w:rsidP="00CB6BC2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6" w:type="dxa"/>
            <w:shd w:val="clear" w:color="auto" w:fill="auto"/>
            <w:vAlign w:val="bottom"/>
          </w:tcPr>
          <w:p w14:paraId="00D4F057" w14:textId="633F5CD9" w:rsidR="00CB6BC2" w:rsidRPr="00592D1D" w:rsidRDefault="00922CAB" w:rsidP="00CB6BC2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922CA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356</w:t>
            </w:r>
            <w:r w:rsidR="00CB6BC2" w:rsidRPr="00592D1D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922CA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118</w:t>
            </w:r>
          </w:p>
        </w:tc>
        <w:tc>
          <w:tcPr>
            <w:tcW w:w="238" w:type="dxa"/>
            <w:vAlign w:val="bottom"/>
          </w:tcPr>
          <w:p w14:paraId="0414EAB0" w14:textId="77777777" w:rsidR="00CB6BC2" w:rsidRPr="00592D1D" w:rsidRDefault="00CB6BC2" w:rsidP="00CB6BC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7" w:type="dxa"/>
            <w:vAlign w:val="bottom"/>
          </w:tcPr>
          <w:p w14:paraId="317C1471" w14:textId="1902538F" w:rsidR="00CB6BC2" w:rsidRPr="00592D1D" w:rsidRDefault="00CB6BC2" w:rsidP="00CB6BC2">
            <w:pPr>
              <w:pStyle w:val="acctfourfigures"/>
              <w:tabs>
                <w:tab w:val="clear" w:pos="765"/>
                <w:tab w:val="decimal" w:pos="46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592D1D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5" w:type="dxa"/>
            <w:vAlign w:val="bottom"/>
          </w:tcPr>
          <w:p w14:paraId="0029025D" w14:textId="77777777" w:rsidR="00CB6BC2" w:rsidRPr="00592D1D" w:rsidRDefault="00CB6BC2" w:rsidP="00CB6BC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9" w:type="dxa"/>
            <w:vAlign w:val="bottom"/>
          </w:tcPr>
          <w:p w14:paraId="404C4CAA" w14:textId="4E1CB8E7" w:rsidR="00CB6BC2" w:rsidRPr="00592D1D" w:rsidRDefault="00922CAB" w:rsidP="00CB6BC2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922CA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356</w:t>
            </w:r>
            <w:r w:rsidR="00CB6BC2" w:rsidRPr="00592D1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22CA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644</w:t>
            </w:r>
          </w:p>
        </w:tc>
        <w:tc>
          <w:tcPr>
            <w:tcW w:w="276" w:type="dxa"/>
            <w:vAlign w:val="bottom"/>
          </w:tcPr>
          <w:p w14:paraId="4A25F1A9" w14:textId="77777777" w:rsidR="00CB6BC2" w:rsidRPr="00592D1D" w:rsidRDefault="00CB6BC2" w:rsidP="00CB6BC2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0" w:type="dxa"/>
            <w:vAlign w:val="bottom"/>
          </w:tcPr>
          <w:p w14:paraId="2CB4AD0C" w14:textId="5226A55E" w:rsidR="00CB6BC2" w:rsidRPr="00592D1D" w:rsidRDefault="00CB6BC2" w:rsidP="00CB6B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240" w:lineRule="auto"/>
              <w:ind w:left="-108" w:right="-110"/>
              <w:rPr>
                <w:rFonts w:ascii="Angsana New" w:hAnsi="Angsana New"/>
                <w:sz w:val="26"/>
                <w:szCs w:val="26"/>
              </w:rPr>
            </w:pPr>
            <w:r w:rsidRPr="00592D1D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276" w:type="dxa"/>
            <w:vAlign w:val="bottom"/>
          </w:tcPr>
          <w:p w14:paraId="2A5F783B" w14:textId="77777777" w:rsidR="00CB6BC2" w:rsidRPr="00592D1D" w:rsidRDefault="00CB6BC2" w:rsidP="00CB6BC2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6" w:type="dxa"/>
            <w:gridSpan w:val="2"/>
            <w:shd w:val="clear" w:color="auto" w:fill="auto"/>
            <w:vAlign w:val="bottom"/>
          </w:tcPr>
          <w:p w14:paraId="2B94453A" w14:textId="744FA82D" w:rsidR="00CB6BC2" w:rsidRPr="00592D1D" w:rsidRDefault="00922CAB" w:rsidP="00CB6BC2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922CA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356</w:t>
            </w:r>
            <w:r w:rsidR="00CB6BC2" w:rsidRPr="00592D1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22CA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644</w:t>
            </w:r>
          </w:p>
        </w:tc>
      </w:tr>
      <w:tr w:rsidR="00CB6BC2" w:rsidRPr="00592D1D" w14:paraId="30D6F84A" w14:textId="77777777" w:rsidTr="00F26573">
        <w:trPr>
          <w:trHeight w:val="213"/>
        </w:trPr>
        <w:tc>
          <w:tcPr>
            <w:tcW w:w="3246" w:type="dxa"/>
            <w:shd w:val="clear" w:color="auto" w:fill="auto"/>
            <w:vAlign w:val="bottom"/>
          </w:tcPr>
          <w:p w14:paraId="4F3C1056" w14:textId="77777777" w:rsidR="00CB6BC2" w:rsidRPr="00592D1D" w:rsidRDefault="00CB6BC2" w:rsidP="00CB6BC2">
            <w:pPr>
              <w:ind w:left="-15" w:right="-9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14:paraId="457E38A2" w14:textId="77777777" w:rsidR="00CB6BC2" w:rsidRPr="00592D1D" w:rsidRDefault="00CB6BC2" w:rsidP="00CB6BC2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7" w:type="dxa"/>
            <w:vAlign w:val="bottom"/>
          </w:tcPr>
          <w:p w14:paraId="164F855B" w14:textId="77777777" w:rsidR="00CB6BC2" w:rsidRPr="00592D1D" w:rsidRDefault="00CB6BC2" w:rsidP="00CB6BC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6" w:type="dxa"/>
            <w:vAlign w:val="bottom"/>
          </w:tcPr>
          <w:p w14:paraId="03BBBA1F" w14:textId="77777777" w:rsidR="00CB6BC2" w:rsidRPr="00592D1D" w:rsidRDefault="00CB6BC2" w:rsidP="00CB6BC2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8" w:type="dxa"/>
            <w:vAlign w:val="bottom"/>
          </w:tcPr>
          <w:p w14:paraId="53DFE45E" w14:textId="77777777" w:rsidR="00CB6BC2" w:rsidRPr="00592D1D" w:rsidRDefault="00CB6BC2" w:rsidP="00CB6BC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2" w:type="dxa"/>
            <w:shd w:val="clear" w:color="auto" w:fill="auto"/>
            <w:vAlign w:val="bottom"/>
          </w:tcPr>
          <w:p w14:paraId="4F48D153" w14:textId="77777777" w:rsidR="00CB6BC2" w:rsidRPr="00592D1D" w:rsidRDefault="00CB6BC2" w:rsidP="00CB6BC2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7933B90" w14:textId="77777777" w:rsidR="00CB6BC2" w:rsidRPr="00592D1D" w:rsidRDefault="00CB6BC2" w:rsidP="00CB6BC2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  <w:shd w:val="clear" w:color="auto" w:fill="auto"/>
            <w:vAlign w:val="bottom"/>
          </w:tcPr>
          <w:p w14:paraId="2660D80F" w14:textId="77777777" w:rsidR="00CB6BC2" w:rsidRPr="00592D1D" w:rsidRDefault="00CB6BC2" w:rsidP="00CB6BC2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75" w:type="dxa"/>
            <w:shd w:val="clear" w:color="auto" w:fill="auto"/>
            <w:vAlign w:val="bottom"/>
          </w:tcPr>
          <w:p w14:paraId="6C4D7BA2" w14:textId="77777777" w:rsidR="00CB6BC2" w:rsidRPr="00592D1D" w:rsidRDefault="00CB6BC2" w:rsidP="00CB6BC2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6" w:type="dxa"/>
            <w:shd w:val="clear" w:color="auto" w:fill="auto"/>
            <w:vAlign w:val="bottom"/>
          </w:tcPr>
          <w:p w14:paraId="738CDAED" w14:textId="77777777" w:rsidR="00CB6BC2" w:rsidRPr="00592D1D" w:rsidRDefault="00CB6BC2" w:rsidP="00CB6BC2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8" w:type="dxa"/>
            <w:vAlign w:val="bottom"/>
          </w:tcPr>
          <w:p w14:paraId="7DB7B7A5" w14:textId="77777777" w:rsidR="00CB6BC2" w:rsidRPr="00592D1D" w:rsidRDefault="00CB6BC2" w:rsidP="00CB6BC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7" w:type="dxa"/>
            <w:vAlign w:val="bottom"/>
          </w:tcPr>
          <w:p w14:paraId="0C0D3765" w14:textId="77777777" w:rsidR="00CB6BC2" w:rsidRPr="00592D1D" w:rsidRDefault="00CB6BC2" w:rsidP="00CB6BC2">
            <w:pPr>
              <w:pStyle w:val="acctfourfigures"/>
              <w:tabs>
                <w:tab w:val="clear" w:pos="765"/>
                <w:tab w:val="decimal" w:pos="42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5" w:type="dxa"/>
            <w:vAlign w:val="bottom"/>
          </w:tcPr>
          <w:p w14:paraId="7212DA4E" w14:textId="77777777" w:rsidR="00CB6BC2" w:rsidRPr="00592D1D" w:rsidRDefault="00CB6BC2" w:rsidP="00CB6BC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9" w:type="dxa"/>
            <w:vAlign w:val="bottom"/>
          </w:tcPr>
          <w:p w14:paraId="584DE084" w14:textId="77777777" w:rsidR="00CB6BC2" w:rsidRPr="00592D1D" w:rsidRDefault="00CB6BC2" w:rsidP="00CB6BC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76" w:type="dxa"/>
            <w:vAlign w:val="bottom"/>
          </w:tcPr>
          <w:p w14:paraId="3EAAFD4C" w14:textId="77777777" w:rsidR="00CB6BC2" w:rsidRPr="00592D1D" w:rsidRDefault="00CB6BC2" w:rsidP="00CB6BC2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0" w:type="dxa"/>
            <w:vAlign w:val="bottom"/>
          </w:tcPr>
          <w:p w14:paraId="40C4222E" w14:textId="77777777" w:rsidR="00CB6BC2" w:rsidRPr="00592D1D" w:rsidRDefault="00CB6BC2" w:rsidP="00CB6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6" w:type="dxa"/>
            <w:vAlign w:val="bottom"/>
          </w:tcPr>
          <w:p w14:paraId="3F6002D2" w14:textId="77777777" w:rsidR="00CB6BC2" w:rsidRPr="00592D1D" w:rsidRDefault="00CB6BC2" w:rsidP="00CB6BC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6" w:type="dxa"/>
            <w:gridSpan w:val="2"/>
            <w:shd w:val="clear" w:color="auto" w:fill="auto"/>
            <w:vAlign w:val="bottom"/>
          </w:tcPr>
          <w:p w14:paraId="61591066" w14:textId="77777777" w:rsidR="00CB6BC2" w:rsidRPr="00592D1D" w:rsidRDefault="00CB6BC2" w:rsidP="00CB6BC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61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CB6BC2" w:rsidRPr="00592D1D" w14:paraId="2F6E23FE" w14:textId="77777777" w:rsidTr="005453E7">
        <w:trPr>
          <w:trHeight w:val="261"/>
        </w:trPr>
        <w:tc>
          <w:tcPr>
            <w:tcW w:w="3246" w:type="dxa"/>
            <w:shd w:val="clear" w:color="auto" w:fill="auto"/>
            <w:vAlign w:val="bottom"/>
          </w:tcPr>
          <w:p w14:paraId="48962516" w14:textId="5D782989" w:rsidR="00CB6BC2" w:rsidRPr="00592D1D" w:rsidRDefault="00CB6BC2" w:rsidP="00CB6BC2">
            <w:pPr>
              <w:ind w:left="-15" w:right="-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92D1D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260" w:type="dxa"/>
            <w:vAlign w:val="bottom"/>
          </w:tcPr>
          <w:p w14:paraId="43198825" w14:textId="77777777" w:rsidR="00CB6BC2" w:rsidRPr="00592D1D" w:rsidRDefault="00CB6BC2" w:rsidP="00CB6BC2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7" w:type="dxa"/>
            <w:vAlign w:val="bottom"/>
          </w:tcPr>
          <w:p w14:paraId="4588D466" w14:textId="77777777" w:rsidR="00CB6BC2" w:rsidRPr="00592D1D" w:rsidRDefault="00CB6BC2" w:rsidP="00CB6BC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6" w:type="dxa"/>
            <w:vAlign w:val="bottom"/>
          </w:tcPr>
          <w:p w14:paraId="2D49288B" w14:textId="77777777" w:rsidR="00CB6BC2" w:rsidRPr="00592D1D" w:rsidRDefault="00CB6BC2" w:rsidP="00CB6BC2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8" w:type="dxa"/>
            <w:vAlign w:val="bottom"/>
          </w:tcPr>
          <w:p w14:paraId="6AA52E04" w14:textId="77777777" w:rsidR="00CB6BC2" w:rsidRPr="00592D1D" w:rsidRDefault="00CB6BC2" w:rsidP="00CB6BC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2" w:type="dxa"/>
            <w:shd w:val="clear" w:color="auto" w:fill="auto"/>
            <w:vAlign w:val="bottom"/>
          </w:tcPr>
          <w:p w14:paraId="5DE34145" w14:textId="77777777" w:rsidR="00CB6BC2" w:rsidRPr="00592D1D" w:rsidRDefault="00CB6BC2" w:rsidP="00CB6BC2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24BCA88" w14:textId="77777777" w:rsidR="00CB6BC2" w:rsidRPr="00592D1D" w:rsidRDefault="00CB6BC2" w:rsidP="00CB6BC2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  <w:shd w:val="clear" w:color="auto" w:fill="auto"/>
            <w:vAlign w:val="bottom"/>
          </w:tcPr>
          <w:p w14:paraId="60A5B4C5" w14:textId="77777777" w:rsidR="00CB6BC2" w:rsidRPr="00592D1D" w:rsidRDefault="00CB6BC2" w:rsidP="00CB6BC2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75" w:type="dxa"/>
            <w:shd w:val="clear" w:color="auto" w:fill="auto"/>
            <w:vAlign w:val="bottom"/>
          </w:tcPr>
          <w:p w14:paraId="5014E306" w14:textId="77777777" w:rsidR="00CB6BC2" w:rsidRPr="00592D1D" w:rsidRDefault="00CB6BC2" w:rsidP="00CB6BC2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6" w:type="dxa"/>
            <w:shd w:val="clear" w:color="auto" w:fill="auto"/>
            <w:vAlign w:val="bottom"/>
          </w:tcPr>
          <w:p w14:paraId="4C5647E1" w14:textId="77777777" w:rsidR="00CB6BC2" w:rsidRPr="00592D1D" w:rsidRDefault="00CB6BC2" w:rsidP="00CB6BC2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8" w:type="dxa"/>
            <w:vAlign w:val="bottom"/>
          </w:tcPr>
          <w:p w14:paraId="25104F64" w14:textId="77777777" w:rsidR="00CB6BC2" w:rsidRPr="00592D1D" w:rsidRDefault="00CB6BC2" w:rsidP="00CB6BC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7" w:type="dxa"/>
            <w:vAlign w:val="bottom"/>
          </w:tcPr>
          <w:p w14:paraId="7DC28232" w14:textId="77777777" w:rsidR="00CB6BC2" w:rsidRPr="00592D1D" w:rsidRDefault="00CB6BC2" w:rsidP="00CB6BC2">
            <w:pPr>
              <w:pStyle w:val="acctfourfigures"/>
              <w:tabs>
                <w:tab w:val="clear" w:pos="765"/>
                <w:tab w:val="decimal" w:pos="42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5" w:type="dxa"/>
            <w:vAlign w:val="bottom"/>
          </w:tcPr>
          <w:p w14:paraId="2A09B452" w14:textId="77777777" w:rsidR="00CB6BC2" w:rsidRPr="00592D1D" w:rsidRDefault="00CB6BC2" w:rsidP="00CB6BC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9" w:type="dxa"/>
            <w:vAlign w:val="bottom"/>
          </w:tcPr>
          <w:p w14:paraId="515786E1" w14:textId="77777777" w:rsidR="00CB6BC2" w:rsidRPr="00592D1D" w:rsidRDefault="00CB6BC2" w:rsidP="00CB6BC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76" w:type="dxa"/>
            <w:vAlign w:val="bottom"/>
          </w:tcPr>
          <w:p w14:paraId="25DE3E75" w14:textId="77777777" w:rsidR="00CB6BC2" w:rsidRPr="00592D1D" w:rsidRDefault="00CB6BC2" w:rsidP="00CB6BC2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0" w:type="dxa"/>
            <w:vAlign w:val="bottom"/>
          </w:tcPr>
          <w:p w14:paraId="5A0EC460" w14:textId="77777777" w:rsidR="00CB6BC2" w:rsidRPr="00592D1D" w:rsidRDefault="00CB6BC2" w:rsidP="00CB6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6" w:type="dxa"/>
            <w:vAlign w:val="bottom"/>
          </w:tcPr>
          <w:p w14:paraId="039087B9" w14:textId="77777777" w:rsidR="00CB6BC2" w:rsidRPr="00592D1D" w:rsidRDefault="00CB6BC2" w:rsidP="00CB6BC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6" w:type="dxa"/>
            <w:gridSpan w:val="2"/>
            <w:shd w:val="clear" w:color="auto" w:fill="auto"/>
            <w:vAlign w:val="bottom"/>
          </w:tcPr>
          <w:p w14:paraId="5AB36673" w14:textId="77777777" w:rsidR="00CB6BC2" w:rsidRPr="00592D1D" w:rsidRDefault="00CB6BC2" w:rsidP="00CB6BC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61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CB6BC2" w:rsidRPr="00592D1D" w14:paraId="1021172B" w14:textId="77777777" w:rsidTr="005453E7">
        <w:trPr>
          <w:trHeight w:val="261"/>
        </w:trPr>
        <w:tc>
          <w:tcPr>
            <w:tcW w:w="3246" w:type="dxa"/>
            <w:shd w:val="clear" w:color="auto" w:fill="auto"/>
          </w:tcPr>
          <w:p w14:paraId="4200038D" w14:textId="050AB7BC" w:rsidR="00CB6BC2" w:rsidRPr="00592D1D" w:rsidRDefault="00CB6BC2" w:rsidP="00CB6BC2">
            <w:pPr>
              <w:ind w:left="-15" w:right="-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92D1D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</w:t>
            </w:r>
            <w:r w:rsidRPr="00592D1D">
              <w:rPr>
                <w:rFonts w:asciiTheme="majorBidi" w:hAnsiTheme="majorBidi" w:cstheme="majorBidi"/>
                <w:sz w:val="26"/>
                <w:szCs w:val="26"/>
                <w:cs/>
              </w:rPr>
              <w:t>เงินลงทุนในตราสารทุน</w:t>
            </w:r>
          </w:p>
        </w:tc>
        <w:tc>
          <w:tcPr>
            <w:tcW w:w="1260" w:type="dxa"/>
            <w:vAlign w:val="bottom"/>
          </w:tcPr>
          <w:p w14:paraId="145870AD" w14:textId="15D0D04B" w:rsidR="00CB6BC2" w:rsidRPr="00592D1D" w:rsidRDefault="00CB6BC2" w:rsidP="00CB6BC2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592D1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7" w:type="dxa"/>
            <w:vAlign w:val="bottom"/>
          </w:tcPr>
          <w:p w14:paraId="1FE7513A" w14:textId="77777777" w:rsidR="00CB6BC2" w:rsidRPr="00592D1D" w:rsidRDefault="00CB6BC2" w:rsidP="00CB6BC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6" w:type="dxa"/>
            <w:vAlign w:val="bottom"/>
          </w:tcPr>
          <w:p w14:paraId="0823D047" w14:textId="06D38239" w:rsidR="00CB6BC2" w:rsidRPr="00592D1D" w:rsidRDefault="00CB6BC2" w:rsidP="00CB6BC2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592D1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8" w:type="dxa"/>
            <w:vAlign w:val="bottom"/>
          </w:tcPr>
          <w:p w14:paraId="60F9DBBA" w14:textId="77777777" w:rsidR="00CB6BC2" w:rsidRPr="00592D1D" w:rsidRDefault="00CB6BC2" w:rsidP="00CB6BC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2" w:type="dxa"/>
            <w:shd w:val="clear" w:color="auto" w:fill="auto"/>
            <w:vAlign w:val="bottom"/>
          </w:tcPr>
          <w:p w14:paraId="6C6F67A7" w14:textId="2FB5D921" w:rsidR="00CB6BC2" w:rsidRPr="00592D1D" w:rsidRDefault="00922CAB" w:rsidP="00CB6BC2">
            <w:pPr>
              <w:pStyle w:val="acctfourfigures"/>
              <w:tabs>
                <w:tab w:val="clear" w:pos="765"/>
                <w:tab w:val="decimal" w:pos="109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922CA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="00CB6BC2" w:rsidRPr="00592D1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22CA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915</w:t>
            </w:r>
            <w:r w:rsidR="00CB6BC2" w:rsidRPr="00592D1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22CA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454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8E85FE4" w14:textId="77777777" w:rsidR="00CB6BC2" w:rsidRPr="00592D1D" w:rsidRDefault="00CB6BC2" w:rsidP="00CB6BC2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  <w:shd w:val="clear" w:color="auto" w:fill="auto"/>
            <w:vAlign w:val="bottom"/>
          </w:tcPr>
          <w:p w14:paraId="55B368CC" w14:textId="1C7478F2" w:rsidR="00CB6BC2" w:rsidRPr="00592D1D" w:rsidRDefault="00CB6BC2" w:rsidP="00CB6BC2">
            <w:pPr>
              <w:pStyle w:val="acctfourfigures"/>
              <w:tabs>
                <w:tab w:val="clear" w:pos="765"/>
                <w:tab w:val="decimal" w:pos="6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92D1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5" w:type="dxa"/>
            <w:shd w:val="clear" w:color="auto" w:fill="auto"/>
            <w:vAlign w:val="bottom"/>
          </w:tcPr>
          <w:p w14:paraId="5EC83213" w14:textId="77777777" w:rsidR="00CB6BC2" w:rsidRPr="00592D1D" w:rsidRDefault="00CB6BC2" w:rsidP="00CB6BC2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6" w:type="dxa"/>
            <w:shd w:val="clear" w:color="auto" w:fill="auto"/>
            <w:vAlign w:val="bottom"/>
          </w:tcPr>
          <w:p w14:paraId="4135E62F" w14:textId="2FD09892" w:rsidR="00CB6BC2" w:rsidRPr="00592D1D" w:rsidRDefault="00922CAB" w:rsidP="00CB6BC2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22CA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="00CB6BC2" w:rsidRPr="00592D1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22CA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915</w:t>
            </w:r>
            <w:r w:rsidR="00CB6BC2" w:rsidRPr="00592D1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22CA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454</w:t>
            </w:r>
          </w:p>
        </w:tc>
        <w:tc>
          <w:tcPr>
            <w:tcW w:w="238" w:type="dxa"/>
            <w:vAlign w:val="bottom"/>
          </w:tcPr>
          <w:p w14:paraId="4BCC6666" w14:textId="77777777" w:rsidR="00CB6BC2" w:rsidRPr="00592D1D" w:rsidRDefault="00CB6BC2" w:rsidP="00CB6BC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7" w:type="dxa"/>
            <w:vAlign w:val="bottom"/>
          </w:tcPr>
          <w:p w14:paraId="7B814246" w14:textId="0EB9B4BA" w:rsidR="00CB6BC2" w:rsidRPr="00592D1D" w:rsidRDefault="00922CAB" w:rsidP="00CB6BC2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43" w:right="-320"/>
              <w:rPr>
                <w:rFonts w:asciiTheme="majorBidi" w:hAnsiTheme="majorBidi" w:cstheme="majorBidi"/>
                <w:sz w:val="26"/>
                <w:szCs w:val="26"/>
              </w:rPr>
            </w:pPr>
            <w:r w:rsidRPr="00922CA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="00CB6BC2" w:rsidRPr="00592D1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22CA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668</w:t>
            </w:r>
            <w:r w:rsidR="00CB6BC2" w:rsidRPr="00592D1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22CA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154</w:t>
            </w:r>
          </w:p>
        </w:tc>
        <w:tc>
          <w:tcPr>
            <w:tcW w:w="275" w:type="dxa"/>
            <w:vAlign w:val="bottom"/>
          </w:tcPr>
          <w:p w14:paraId="28D874DD" w14:textId="77777777" w:rsidR="00CB6BC2" w:rsidRPr="00592D1D" w:rsidRDefault="00CB6BC2" w:rsidP="00CB6BC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9" w:type="dxa"/>
            <w:vAlign w:val="bottom"/>
          </w:tcPr>
          <w:p w14:paraId="1307F876" w14:textId="0EB3A04C" w:rsidR="00CB6BC2" w:rsidRPr="00592D1D" w:rsidRDefault="00CB6BC2" w:rsidP="00CB6BC2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92D1D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-</w:t>
            </w:r>
          </w:p>
        </w:tc>
        <w:tc>
          <w:tcPr>
            <w:tcW w:w="276" w:type="dxa"/>
            <w:vAlign w:val="bottom"/>
          </w:tcPr>
          <w:p w14:paraId="33D386DB" w14:textId="77777777" w:rsidR="00CB6BC2" w:rsidRPr="00592D1D" w:rsidRDefault="00CB6BC2" w:rsidP="00CB6BC2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0" w:type="dxa"/>
            <w:vAlign w:val="bottom"/>
          </w:tcPr>
          <w:p w14:paraId="54E95E0B" w14:textId="258E9802" w:rsidR="00CB6BC2" w:rsidRPr="00592D1D" w:rsidRDefault="00922CAB" w:rsidP="00CB6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20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22CAB">
              <w:rPr>
                <w:rFonts w:asciiTheme="majorBidi" w:hAnsiTheme="majorBidi" w:cstheme="majorBidi"/>
                <w:sz w:val="26"/>
                <w:szCs w:val="26"/>
              </w:rPr>
              <w:t>247</w:t>
            </w:r>
            <w:r w:rsidR="00CB6BC2" w:rsidRPr="00592D1D">
              <w:rPr>
                <w:rFonts w:asciiTheme="majorBidi" w:hAnsiTheme="majorBidi" w:cstheme="majorBidi"/>
                <w:sz w:val="26"/>
                <w:szCs w:val="26"/>
                <w:lang w:val="en-GB"/>
              </w:rPr>
              <w:t>,</w:t>
            </w:r>
            <w:r w:rsidRPr="00922CAB">
              <w:rPr>
                <w:rFonts w:asciiTheme="majorBidi" w:hAnsiTheme="majorBidi" w:cstheme="majorBidi"/>
                <w:sz w:val="26"/>
                <w:szCs w:val="26"/>
              </w:rPr>
              <w:t>300</w:t>
            </w:r>
          </w:p>
        </w:tc>
        <w:tc>
          <w:tcPr>
            <w:tcW w:w="276" w:type="dxa"/>
            <w:vAlign w:val="bottom"/>
          </w:tcPr>
          <w:p w14:paraId="17C9A7B6" w14:textId="77777777" w:rsidR="00CB6BC2" w:rsidRPr="00592D1D" w:rsidRDefault="00CB6BC2" w:rsidP="00CB6BC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6" w:type="dxa"/>
            <w:gridSpan w:val="2"/>
            <w:shd w:val="clear" w:color="auto" w:fill="auto"/>
            <w:vAlign w:val="bottom"/>
          </w:tcPr>
          <w:p w14:paraId="2E33B12F" w14:textId="122AEA9E" w:rsidR="00CB6BC2" w:rsidRPr="00592D1D" w:rsidRDefault="00922CAB" w:rsidP="00CB6BC2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22CA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="00CB6BC2" w:rsidRPr="00592D1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22CA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915</w:t>
            </w:r>
            <w:r w:rsidR="00CB6BC2" w:rsidRPr="00592D1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22CA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454</w:t>
            </w:r>
          </w:p>
        </w:tc>
      </w:tr>
      <w:tr w:rsidR="00CB6BC2" w:rsidRPr="00592D1D" w14:paraId="4755F473" w14:textId="77777777" w:rsidTr="00F26573">
        <w:trPr>
          <w:trHeight w:val="261"/>
        </w:trPr>
        <w:tc>
          <w:tcPr>
            <w:tcW w:w="3246" w:type="dxa"/>
            <w:shd w:val="clear" w:color="auto" w:fill="auto"/>
          </w:tcPr>
          <w:p w14:paraId="60827DD9" w14:textId="07374E6A" w:rsidR="00CB6BC2" w:rsidRPr="00592D1D" w:rsidRDefault="00CB6BC2" w:rsidP="00CB6BC2">
            <w:pPr>
              <w:ind w:left="-15" w:right="-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92D1D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</w:t>
            </w:r>
            <w:r w:rsidRPr="00592D1D">
              <w:rPr>
                <w:rFonts w:asciiTheme="majorBidi" w:hAnsiTheme="majorBidi" w:cstheme="majorBidi"/>
                <w:sz w:val="26"/>
                <w:szCs w:val="26"/>
                <w:cs/>
              </w:rPr>
              <w:t>เงินลงทุนในตราสารหนี้</w:t>
            </w:r>
          </w:p>
        </w:tc>
        <w:tc>
          <w:tcPr>
            <w:tcW w:w="1260" w:type="dxa"/>
            <w:vAlign w:val="bottom"/>
          </w:tcPr>
          <w:p w14:paraId="18442CC9" w14:textId="04A407A4" w:rsidR="00CB6BC2" w:rsidRPr="00592D1D" w:rsidRDefault="00CB6BC2" w:rsidP="00CB6BC2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592D1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7" w:type="dxa"/>
            <w:vAlign w:val="bottom"/>
          </w:tcPr>
          <w:p w14:paraId="0A76DE02" w14:textId="77777777" w:rsidR="00CB6BC2" w:rsidRPr="00592D1D" w:rsidRDefault="00CB6BC2" w:rsidP="00CB6BC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6" w:type="dxa"/>
            <w:vAlign w:val="bottom"/>
          </w:tcPr>
          <w:p w14:paraId="0D2FB50B" w14:textId="23C5C0AC" w:rsidR="00CB6BC2" w:rsidRPr="00592D1D" w:rsidRDefault="00CB6BC2" w:rsidP="00CB6BC2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592D1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8" w:type="dxa"/>
            <w:vAlign w:val="bottom"/>
          </w:tcPr>
          <w:p w14:paraId="7A4110F4" w14:textId="77777777" w:rsidR="00CB6BC2" w:rsidRPr="00592D1D" w:rsidRDefault="00CB6BC2" w:rsidP="00CB6BC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2" w:type="dxa"/>
            <w:shd w:val="clear" w:color="auto" w:fill="auto"/>
            <w:vAlign w:val="bottom"/>
          </w:tcPr>
          <w:p w14:paraId="2D34560E" w14:textId="747D52C2" w:rsidR="00CB6BC2" w:rsidRPr="00592D1D" w:rsidRDefault="00CB6BC2" w:rsidP="00CB6BC2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592D1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BD622D7" w14:textId="77777777" w:rsidR="00CB6BC2" w:rsidRPr="00592D1D" w:rsidRDefault="00CB6BC2" w:rsidP="00CB6BC2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  <w:shd w:val="clear" w:color="auto" w:fill="auto"/>
            <w:vAlign w:val="bottom"/>
          </w:tcPr>
          <w:p w14:paraId="71035E15" w14:textId="044F715A" w:rsidR="00CB6BC2" w:rsidRPr="00592D1D" w:rsidRDefault="00922CAB" w:rsidP="00CB6BC2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922CA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59</w:t>
            </w:r>
            <w:r w:rsidR="00CB6BC2" w:rsidRPr="00592D1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22CA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955</w:t>
            </w:r>
          </w:p>
        </w:tc>
        <w:tc>
          <w:tcPr>
            <w:tcW w:w="275" w:type="dxa"/>
            <w:shd w:val="clear" w:color="auto" w:fill="auto"/>
            <w:vAlign w:val="bottom"/>
          </w:tcPr>
          <w:p w14:paraId="293D2C83" w14:textId="77777777" w:rsidR="00CB6BC2" w:rsidRPr="00592D1D" w:rsidRDefault="00CB6BC2" w:rsidP="00CB6BC2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6" w:type="dxa"/>
            <w:shd w:val="clear" w:color="auto" w:fill="auto"/>
            <w:vAlign w:val="bottom"/>
          </w:tcPr>
          <w:p w14:paraId="2AE1722F" w14:textId="4FD1EE74" w:rsidR="00CB6BC2" w:rsidRPr="00592D1D" w:rsidRDefault="00922CAB" w:rsidP="00CB6BC2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922CA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59</w:t>
            </w:r>
            <w:r w:rsidR="00CB6BC2" w:rsidRPr="00592D1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22CA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955</w:t>
            </w:r>
          </w:p>
        </w:tc>
        <w:tc>
          <w:tcPr>
            <w:tcW w:w="238" w:type="dxa"/>
            <w:vAlign w:val="bottom"/>
          </w:tcPr>
          <w:p w14:paraId="25E651B0" w14:textId="77777777" w:rsidR="00CB6BC2" w:rsidRPr="00592D1D" w:rsidRDefault="00CB6BC2" w:rsidP="00CB6BC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7" w:type="dxa"/>
            <w:vAlign w:val="bottom"/>
          </w:tcPr>
          <w:p w14:paraId="0FD893E6" w14:textId="03582065" w:rsidR="00CB6BC2" w:rsidRPr="00592D1D" w:rsidRDefault="00CB6BC2" w:rsidP="00CB6BC2">
            <w:pPr>
              <w:pStyle w:val="acctfourfigures"/>
              <w:tabs>
                <w:tab w:val="clear" w:pos="765"/>
                <w:tab w:val="decimal" w:pos="46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592D1D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275" w:type="dxa"/>
            <w:vAlign w:val="bottom"/>
          </w:tcPr>
          <w:p w14:paraId="02AE928F" w14:textId="77777777" w:rsidR="00CB6BC2" w:rsidRPr="00592D1D" w:rsidRDefault="00CB6BC2" w:rsidP="00CB6BC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9" w:type="dxa"/>
            <w:vAlign w:val="bottom"/>
          </w:tcPr>
          <w:p w14:paraId="7E392DAB" w14:textId="2E9063CD" w:rsidR="00CB6BC2" w:rsidRPr="00592D1D" w:rsidRDefault="00922CAB" w:rsidP="00CB6BC2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22CA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62</w:t>
            </w:r>
            <w:r w:rsidR="00CB6BC2" w:rsidRPr="00592D1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22CA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794</w:t>
            </w:r>
          </w:p>
        </w:tc>
        <w:tc>
          <w:tcPr>
            <w:tcW w:w="276" w:type="dxa"/>
            <w:vAlign w:val="bottom"/>
          </w:tcPr>
          <w:p w14:paraId="729A0264" w14:textId="77777777" w:rsidR="00CB6BC2" w:rsidRPr="00592D1D" w:rsidRDefault="00CB6BC2" w:rsidP="00CB6BC2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0" w:type="dxa"/>
            <w:vAlign w:val="bottom"/>
          </w:tcPr>
          <w:p w14:paraId="195A9E42" w14:textId="269417FC" w:rsidR="00CB6BC2" w:rsidRPr="00592D1D" w:rsidRDefault="00CB6BC2" w:rsidP="00CB6B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592D1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6" w:type="dxa"/>
            <w:vAlign w:val="bottom"/>
          </w:tcPr>
          <w:p w14:paraId="4475FB0E" w14:textId="77777777" w:rsidR="00CB6BC2" w:rsidRPr="00592D1D" w:rsidRDefault="00CB6BC2" w:rsidP="00CB6BC2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6" w:type="dxa"/>
            <w:gridSpan w:val="2"/>
            <w:shd w:val="clear" w:color="auto" w:fill="auto"/>
            <w:vAlign w:val="bottom"/>
          </w:tcPr>
          <w:p w14:paraId="7D2D20F3" w14:textId="77191337" w:rsidR="00CB6BC2" w:rsidRPr="00592D1D" w:rsidRDefault="00922CAB" w:rsidP="00CB6BC2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922CA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62</w:t>
            </w:r>
            <w:r w:rsidR="00CB6BC2" w:rsidRPr="00592D1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22CA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794</w:t>
            </w:r>
          </w:p>
        </w:tc>
      </w:tr>
      <w:tr w:rsidR="00CB6BC2" w:rsidRPr="00592D1D" w14:paraId="4C8BBAA2" w14:textId="77777777" w:rsidTr="00F26573">
        <w:trPr>
          <w:trHeight w:val="261"/>
        </w:trPr>
        <w:tc>
          <w:tcPr>
            <w:tcW w:w="3246" w:type="dxa"/>
            <w:shd w:val="clear" w:color="auto" w:fill="auto"/>
            <w:vAlign w:val="bottom"/>
          </w:tcPr>
          <w:p w14:paraId="7D508D43" w14:textId="77777777" w:rsidR="00CB6BC2" w:rsidRPr="00592D1D" w:rsidRDefault="00CB6BC2" w:rsidP="00CB6BC2">
            <w:pPr>
              <w:ind w:left="-15" w:right="-9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14:paraId="6E2E7369" w14:textId="77777777" w:rsidR="00CB6BC2" w:rsidRPr="00592D1D" w:rsidRDefault="00CB6BC2" w:rsidP="00CB6BC2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7" w:type="dxa"/>
            <w:vAlign w:val="bottom"/>
          </w:tcPr>
          <w:p w14:paraId="070E8393" w14:textId="77777777" w:rsidR="00CB6BC2" w:rsidRPr="00592D1D" w:rsidRDefault="00CB6BC2" w:rsidP="00CB6BC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6" w:type="dxa"/>
            <w:vAlign w:val="bottom"/>
          </w:tcPr>
          <w:p w14:paraId="52DA5EC4" w14:textId="77777777" w:rsidR="00CB6BC2" w:rsidRPr="00592D1D" w:rsidRDefault="00CB6BC2" w:rsidP="00CB6BC2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8" w:type="dxa"/>
            <w:vAlign w:val="bottom"/>
          </w:tcPr>
          <w:p w14:paraId="1E72602B" w14:textId="77777777" w:rsidR="00CB6BC2" w:rsidRPr="00592D1D" w:rsidRDefault="00CB6BC2" w:rsidP="00CB6BC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2" w:type="dxa"/>
            <w:shd w:val="clear" w:color="auto" w:fill="auto"/>
            <w:vAlign w:val="bottom"/>
          </w:tcPr>
          <w:p w14:paraId="24E018BB" w14:textId="77777777" w:rsidR="00CB6BC2" w:rsidRPr="00592D1D" w:rsidRDefault="00CB6BC2" w:rsidP="00CB6BC2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4217FDF" w14:textId="77777777" w:rsidR="00CB6BC2" w:rsidRPr="00592D1D" w:rsidRDefault="00CB6BC2" w:rsidP="00CB6BC2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  <w:shd w:val="clear" w:color="auto" w:fill="auto"/>
            <w:vAlign w:val="bottom"/>
          </w:tcPr>
          <w:p w14:paraId="543361DB" w14:textId="77777777" w:rsidR="00CB6BC2" w:rsidRPr="00592D1D" w:rsidRDefault="00CB6BC2" w:rsidP="00CB6BC2">
            <w:pPr>
              <w:pStyle w:val="acctfourfigures"/>
              <w:tabs>
                <w:tab w:val="clear" w:pos="765"/>
                <w:tab w:val="decimal" w:pos="53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5" w:type="dxa"/>
            <w:shd w:val="clear" w:color="auto" w:fill="auto"/>
            <w:vAlign w:val="bottom"/>
          </w:tcPr>
          <w:p w14:paraId="523DF236" w14:textId="77777777" w:rsidR="00CB6BC2" w:rsidRPr="00592D1D" w:rsidRDefault="00CB6BC2" w:rsidP="00CB6BC2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6" w:type="dxa"/>
            <w:shd w:val="clear" w:color="auto" w:fill="auto"/>
            <w:vAlign w:val="bottom"/>
          </w:tcPr>
          <w:p w14:paraId="2D81F1C9" w14:textId="77777777" w:rsidR="00CB6BC2" w:rsidRPr="00592D1D" w:rsidRDefault="00CB6BC2" w:rsidP="00CB6BC2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8" w:type="dxa"/>
            <w:vAlign w:val="bottom"/>
          </w:tcPr>
          <w:p w14:paraId="6D2582A2" w14:textId="77777777" w:rsidR="00CB6BC2" w:rsidRPr="00592D1D" w:rsidRDefault="00CB6BC2" w:rsidP="00CB6BC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7" w:type="dxa"/>
            <w:vAlign w:val="bottom"/>
          </w:tcPr>
          <w:p w14:paraId="53118027" w14:textId="77777777" w:rsidR="00CB6BC2" w:rsidRPr="00592D1D" w:rsidRDefault="00CB6BC2" w:rsidP="00CB6BC2">
            <w:pPr>
              <w:pStyle w:val="acctfourfigures"/>
              <w:tabs>
                <w:tab w:val="clear" w:pos="765"/>
                <w:tab w:val="decimal" w:pos="42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5" w:type="dxa"/>
            <w:vAlign w:val="bottom"/>
          </w:tcPr>
          <w:p w14:paraId="616E4962" w14:textId="77777777" w:rsidR="00CB6BC2" w:rsidRPr="00592D1D" w:rsidRDefault="00CB6BC2" w:rsidP="00CB6BC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9" w:type="dxa"/>
            <w:vAlign w:val="bottom"/>
          </w:tcPr>
          <w:p w14:paraId="5F02200C" w14:textId="77777777" w:rsidR="00CB6BC2" w:rsidRPr="00592D1D" w:rsidRDefault="00CB6BC2" w:rsidP="00CB6BC2">
            <w:pPr>
              <w:pStyle w:val="acctfourfigures"/>
              <w:tabs>
                <w:tab w:val="clear" w:pos="765"/>
                <w:tab w:val="decimal" w:pos="42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6" w:type="dxa"/>
            <w:vAlign w:val="bottom"/>
          </w:tcPr>
          <w:p w14:paraId="6F945854" w14:textId="77777777" w:rsidR="00CB6BC2" w:rsidRPr="00592D1D" w:rsidRDefault="00CB6BC2" w:rsidP="00CB6BC2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0" w:type="dxa"/>
            <w:vAlign w:val="bottom"/>
          </w:tcPr>
          <w:p w14:paraId="290D84E7" w14:textId="77777777" w:rsidR="00CB6BC2" w:rsidRPr="00592D1D" w:rsidRDefault="00CB6BC2" w:rsidP="00CB6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7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6" w:type="dxa"/>
            <w:vAlign w:val="bottom"/>
          </w:tcPr>
          <w:p w14:paraId="06B06B76" w14:textId="77777777" w:rsidR="00CB6BC2" w:rsidRPr="00592D1D" w:rsidRDefault="00CB6BC2" w:rsidP="00CB6BC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6" w:type="dxa"/>
            <w:gridSpan w:val="2"/>
            <w:shd w:val="clear" w:color="auto" w:fill="auto"/>
            <w:vAlign w:val="bottom"/>
          </w:tcPr>
          <w:p w14:paraId="391743AB" w14:textId="77777777" w:rsidR="00CB6BC2" w:rsidRPr="00592D1D" w:rsidRDefault="00CB6BC2" w:rsidP="00CB6BC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61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CB6BC2" w:rsidRPr="00592D1D" w14:paraId="61578819" w14:textId="77777777" w:rsidTr="005453E7">
        <w:trPr>
          <w:gridAfter w:val="1"/>
          <w:wAfter w:w="20" w:type="dxa"/>
          <w:trHeight w:val="270"/>
        </w:trPr>
        <w:tc>
          <w:tcPr>
            <w:tcW w:w="3246" w:type="dxa"/>
            <w:shd w:val="clear" w:color="auto" w:fill="auto"/>
            <w:vAlign w:val="bottom"/>
          </w:tcPr>
          <w:p w14:paraId="078F2077" w14:textId="77777777" w:rsidR="00CB6BC2" w:rsidRPr="00592D1D" w:rsidRDefault="00CB6BC2" w:rsidP="00CB6BC2">
            <w:pPr>
              <w:ind w:left="-15" w:right="-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92D1D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260" w:type="dxa"/>
            <w:vAlign w:val="bottom"/>
          </w:tcPr>
          <w:p w14:paraId="78836D02" w14:textId="77777777" w:rsidR="00CB6BC2" w:rsidRPr="00592D1D" w:rsidRDefault="00CB6BC2" w:rsidP="00CB6BC2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7" w:type="dxa"/>
            <w:vAlign w:val="bottom"/>
          </w:tcPr>
          <w:p w14:paraId="64F9D97D" w14:textId="77777777" w:rsidR="00CB6BC2" w:rsidRPr="00592D1D" w:rsidRDefault="00CB6BC2" w:rsidP="00CB6BC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6" w:type="dxa"/>
            <w:vAlign w:val="bottom"/>
          </w:tcPr>
          <w:p w14:paraId="601982AD" w14:textId="77777777" w:rsidR="00CB6BC2" w:rsidRPr="00592D1D" w:rsidRDefault="00CB6BC2" w:rsidP="00CB6BC2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8" w:type="dxa"/>
            <w:vAlign w:val="bottom"/>
          </w:tcPr>
          <w:p w14:paraId="4DB700C3" w14:textId="77777777" w:rsidR="00CB6BC2" w:rsidRPr="00592D1D" w:rsidRDefault="00CB6BC2" w:rsidP="00CB6BC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2" w:type="dxa"/>
            <w:shd w:val="clear" w:color="auto" w:fill="auto"/>
            <w:vAlign w:val="bottom"/>
          </w:tcPr>
          <w:p w14:paraId="00A5117C" w14:textId="77777777" w:rsidR="00CB6BC2" w:rsidRPr="00592D1D" w:rsidRDefault="00CB6BC2" w:rsidP="00CB6BC2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79C70F3" w14:textId="77777777" w:rsidR="00CB6BC2" w:rsidRPr="00592D1D" w:rsidRDefault="00CB6BC2" w:rsidP="00CB6BC2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  <w:shd w:val="clear" w:color="auto" w:fill="auto"/>
            <w:vAlign w:val="bottom"/>
          </w:tcPr>
          <w:p w14:paraId="27A60F3E" w14:textId="77777777" w:rsidR="00CB6BC2" w:rsidRPr="00592D1D" w:rsidRDefault="00CB6BC2" w:rsidP="00CB6BC2">
            <w:pPr>
              <w:pStyle w:val="acctfourfigures"/>
              <w:tabs>
                <w:tab w:val="clear" w:pos="765"/>
                <w:tab w:val="decimal" w:pos="53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5" w:type="dxa"/>
            <w:shd w:val="clear" w:color="auto" w:fill="auto"/>
            <w:vAlign w:val="bottom"/>
          </w:tcPr>
          <w:p w14:paraId="28A39138" w14:textId="77777777" w:rsidR="00CB6BC2" w:rsidRPr="00592D1D" w:rsidRDefault="00CB6BC2" w:rsidP="00CB6BC2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6" w:type="dxa"/>
            <w:shd w:val="clear" w:color="auto" w:fill="auto"/>
            <w:vAlign w:val="bottom"/>
          </w:tcPr>
          <w:p w14:paraId="2606E710" w14:textId="77777777" w:rsidR="00CB6BC2" w:rsidRPr="00592D1D" w:rsidRDefault="00CB6BC2" w:rsidP="00CB6BC2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8" w:type="dxa"/>
            <w:vAlign w:val="bottom"/>
          </w:tcPr>
          <w:p w14:paraId="71DB22DB" w14:textId="77777777" w:rsidR="00CB6BC2" w:rsidRPr="00592D1D" w:rsidRDefault="00CB6BC2" w:rsidP="00CB6BC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7" w:type="dxa"/>
            <w:vAlign w:val="bottom"/>
          </w:tcPr>
          <w:p w14:paraId="7ED527C9" w14:textId="77777777" w:rsidR="00CB6BC2" w:rsidRPr="00592D1D" w:rsidRDefault="00CB6BC2" w:rsidP="00CB6BC2">
            <w:pPr>
              <w:pStyle w:val="acctfourfigures"/>
              <w:tabs>
                <w:tab w:val="clear" w:pos="765"/>
                <w:tab w:val="decimal" w:pos="42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5" w:type="dxa"/>
            <w:vAlign w:val="bottom"/>
          </w:tcPr>
          <w:p w14:paraId="52645084" w14:textId="77777777" w:rsidR="00CB6BC2" w:rsidRPr="00592D1D" w:rsidRDefault="00CB6BC2" w:rsidP="00CB6BC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9" w:type="dxa"/>
            <w:vAlign w:val="bottom"/>
          </w:tcPr>
          <w:p w14:paraId="6D71B397" w14:textId="77777777" w:rsidR="00CB6BC2" w:rsidRPr="00592D1D" w:rsidRDefault="00CB6BC2" w:rsidP="00CB6BC2">
            <w:pPr>
              <w:pStyle w:val="acctfourfigures"/>
              <w:tabs>
                <w:tab w:val="clear" w:pos="765"/>
                <w:tab w:val="decimal" w:pos="42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6" w:type="dxa"/>
            <w:vAlign w:val="bottom"/>
          </w:tcPr>
          <w:p w14:paraId="3E038751" w14:textId="77777777" w:rsidR="00CB6BC2" w:rsidRPr="00592D1D" w:rsidRDefault="00CB6BC2" w:rsidP="00CB6BC2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0" w:type="dxa"/>
            <w:vAlign w:val="bottom"/>
          </w:tcPr>
          <w:p w14:paraId="286AF1CA" w14:textId="77777777" w:rsidR="00CB6BC2" w:rsidRPr="00592D1D" w:rsidRDefault="00CB6BC2" w:rsidP="00CB6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7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6" w:type="dxa"/>
            <w:vAlign w:val="bottom"/>
          </w:tcPr>
          <w:p w14:paraId="29CA912D" w14:textId="77777777" w:rsidR="00CB6BC2" w:rsidRPr="00592D1D" w:rsidRDefault="00CB6BC2" w:rsidP="00CB6BC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6" w:type="dxa"/>
            <w:shd w:val="clear" w:color="auto" w:fill="auto"/>
            <w:vAlign w:val="bottom"/>
          </w:tcPr>
          <w:p w14:paraId="5B302710" w14:textId="77777777" w:rsidR="00CB6BC2" w:rsidRPr="00592D1D" w:rsidRDefault="00CB6BC2" w:rsidP="00CB6BC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6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661CD" w:rsidRPr="00592D1D" w14:paraId="4085FD7B" w14:textId="77777777" w:rsidTr="005453E7">
        <w:trPr>
          <w:gridAfter w:val="1"/>
          <w:wAfter w:w="20" w:type="dxa"/>
          <w:trHeight w:val="270"/>
        </w:trPr>
        <w:tc>
          <w:tcPr>
            <w:tcW w:w="3246" w:type="dxa"/>
            <w:shd w:val="clear" w:color="auto" w:fill="auto"/>
            <w:vAlign w:val="bottom"/>
          </w:tcPr>
          <w:p w14:paraId="351A3A92" w14:textId="7FDCC77B" w:rsidR="00E661CD" w:rsidRPr="00592D1D" w:rsidRDefault="00E661CD" w:rsidP="00E661CD">
            <w:pPr>
              <w:ind w:left="-15" w:right="-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92D1D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เงินกู้ยืมระยะยาวสถาบันการเงิน</w:t>
            </w:r>
          </w:p>
        </w:tc>
        <w:tc>
          <w:tcPr>
            <w:tcW w:w="1260" w:type="dxa"/>
            <w:vAlign w:val="bottom"/>
          </w:tcPr>
          <w:p w14:paraId="4A45D0C6" w14:textId="53DDBC82" w:rsidR="00E661CD" w:rsidRPr="00592D1D" w:rsidRDefault="00E661CD" w:rsidP="00E661CD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92D1D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37" w:type="dxa"/>
            <w:vAlign w:val="bottom"/>
          </w:tcPr>
          <w:p w14:paraId="73671EAF" w14:textId="77777777" w:rsidR="00E661CD" w:rsidRPr="00592D1D" w:rsidRDefault="00E661CD" w:rsidP="00E661CD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6" w:type="dxa"/>
            <w:vAlign w:val="bottom"/>
          </w:tcPr>
          <w:p w14:paraId="561108D9" w14:textId="7C95A6C2" w:rsidR="00E661CD" w:rsidRPr="00592D1D" w:rsidRDefault="00E661CD" w:rsidP="00E661CD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592D1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8" w:type="dxa"/>
            <w:vAlign w:val="bottom"/>
          </w:tcPr>
          <w:p w14:paraId="668D4E9D" w14:textId="77777777" w:rsidR="00E661CD" w:rsidRPr="00592D1D" w:rsidRDefault="00E661CD" w:rsidP="00E661C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2" w:type="dxa"/>
            <w:shd w:val="clear" w:color="auto" w:fill="auto"/>
            <w:vAlign w:val="bottom"/>
          </w:tcPr>
          <w:p w14:paraId="560DB872" w14:textId="142B5106" w:rsidR="00E661CD" w:rsidRPr="00592D1D" w:rsidRDefault="00E661CD" w:rsidP="00E661CD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592D1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769DE54" w14:textId="77777777" w:rsidR="00E661CD" w:rsidRPr="00592D1D" w:rsidRDefault="00E661CD" w:rsidP="00E661CD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  <w:shd w:val="clear" w:color="auto" w:fill="auto"/>
            <w:vAlign w:val="bottom"/>
          </w:tcPr>
          <w:p w14:paraId="63833273" w14:textId="3581E063" w:rsidR="00E661CD" w:rsidRPr="00592D1D" w:rsidRDefault="00E661CD" w:rsidP="00E661CD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592D1D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922CAB" w:rsidRPr="00922CA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  <w:r w:rsidRPr="00592D1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922CAB" w:rsidRPr="00922CA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388</w:t>
            </w:r>
            <w:r w:rsidRPr="00592D1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922CAB" w:rsidRPr="00922CA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000</w:t>
            </w:r>
            <w:r w:rsidRPr="00592D1D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5" w:type="dxa"/>
            <w:shd w:val="clear" w:color="auto" w:fill="auto"/>
            <w:vAlign w:val="bottom"/>
          </w:tcPr>
          <w:p w14:paraId="3B33623C" w14:textId="77777777" w:rsidR="00E661CD" w:rsidRPr="00592D1D" w:rsidRDefault="00E661CD" w:rsidP="00E661CD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6" w:type="dxa"/>
            <w:shd w:val="clear" w:color="auto" w:fill="auto"/>
            <w:vAlign w:val="bottom"/>
          </w:tcPr>
          <w:p w14:paraId="3D4C6652" w14:textId="23E0CE00" w:rsidR="00E661CD" w:rsidRPr="00592D1D" w:rsidRDefault="00E661CD" w:rsidP="00E661CD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592D1D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922CAB" w:rsidRPr="00922CA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  <w:r w:rsidRPr="00592D1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922CAB" w:rsidRPr="00922CA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388</w:t>
            </w:r>
            <w:r w:rsidRPr="00592D1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922CAB" w:rsidRPr="00922CA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000</w:t>
            </w:r>
            <w:r w:rsidRPr="00592D1D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38" w:type="dxa"/>
            <w:vAlign w:val="bottom"/>
          </w:tcPr>
          <w:p w14:paraId="36FE3F6A" w14:textId="77777777" w:rsidR="00E661CD" w:rsidRPr="00592D1D" w:rsidRDefault="00E661CD" w:rsidP="00E661C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7" w:type="dxa"/>
            <w:vAlign w:val="bottom"/>
          </w:tcPr>
          <w:p w14:paraId="52D3A75D" w14:textId="6F45FF35" w:rsidR="00E661CD" w:rsidRPr="00592D1D" w:rsidRDefault="00E661CD" w:rsidP="00E661CD">
            <w:pPr>
              <w:pStyle w:val="acctfourfigures"/>
              <w:tabs>
                <w:tab w:val="clear" w:pos="765"/>
                <w:tab w:val="decimal" w:pos="46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592D1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5" w:type="dxa"/>
            <w:vAlign w:val="bottom"/>
          </w:tcPr>
          <w:p w14:paraId="1CC87D2B" w14:textId="77777777" w:rsidR="00E661CD" w:rsidRPr="00592D1D" w:rsidRDefault="00E661CD" w:rsidP="00E661C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9" w:type="dxa"/>
            <w:vAlign w:val="bottom"/>
          </w:tcPr>
          <w:p w14:paraId="5276A10E" w14:textId="2886E9FE" w:rsidR="00E661CD" w:rsidRPr="00592D1D" w:rsidRDefault="00E661CD" w:rsidP="00E661CD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592D1D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922CAB" w:rsidRPr="00922CA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  <w:r w:rsidRPr="00592D1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922CAB" w:rsidRPr="00922CA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399</w:t>
            </w:r>
            <w:r w:rsidRPr="00592D1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922CAB" w:rsidRPr="00922CA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486</w:t>
            </w:r>
            <w:r w:rsidRPr="00592D1D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6" w:type="dxa"/>
            <w:vAlign w:val="bottom"/>
          </w:tcPr>
          <w:p w14:paraId="2C0D6609" w14:textId="77777777" w:rsidR="00E661CD" w:rsidRPr="00592D1D" w:rsidRDefault="00E661CD" w:rsidP="00E661CD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0" w:type="dxa"/>
            <w:vAlign w:val="bottom"/>
          </w:tcPr>
          <w:p w14:paraId="191039D8" w14:textId="2228053F" w:rsidR="00E661CD" w:rsidRPr="00592D1D" w:rsidRDefault="00E661CD" w:rsidP="00E661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592D1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6" w:type="dxa"/>
            <w:vAlign w:val="bottom"/>
          </w:tcPr>
          <w:p w14:paraId="1E87CD64" w14:textId="77777777" w:rsidR="00E661CD" w:rsidRPr="00592D1D" w:rsidRDefault="00E661CD" w:rsidP="00E661C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6" w:type="dxa"/>
            <w:shd w:val="clear" w:color="auto" w:fill="auto"/>
            <w:vAlign w:val="bottom"/>
          </w:tcPr>
          <w:p w14:paraId="5ADF3876" w14:textId="36892CA4" w:rsidR="00E661CD" w:rsidRPr="00592D1D" w:rsidRDefault="00E661CD" w:rsidP="00E661CD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592D1D">
              <w:rPr>
                <w:rFonts w:asciiTheme="majorBidi" w:hAnsiTheme="majorBidi" w:cstheme="majorBidi"/>
                <w:spacing w:val="-4"/>
                <w:sz w:val="26"/>
                <w:szCs w:val="26"/>
              </w:rPr>
              <w:t>(</w:t>
            </w:r>
            <w:r w:rsidR="00922CAB" w:rsidRPr="00922CAB">
              <w:rPr>
                <w:rFonts w:asciiTheme="majorBidi" w:hAnsiTheme="majorBidi" w:cstheme="majorBidi"/>
                <w:spacing w:val="-4"/>
                <w:sz w:val="26"/>
                <w:szCs w:val="26"/>
                <w:lang w:val="en-US"/>
              </w:rPr>
              <w:t>2</w:t>
            </w:r>
            <w:r w:rsidRPr="00592D1D">
              <w:rPr>
                <w:rFonts w:asciiTheme="majorBidi" w:hAnsiTheme="majorBidi" w:cstheme="majorBidi"/>
                <w:spacing w:val="-4"/>
                <w:sz w:val="26"/>
                <w:szCs w:val="26"/>
              </w:rPr>
              <w:t>,</w:t>
            </w:r>
            <w:r w:rsidR="00922CAB" w:rsidRPr="00922CA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399</w:t>
            </w:r>
            <w:r w:rsidRPr="00592D1D">
              <w:rPr>
                <w:rFonts w:asciiTheme="majorBidi" w:hAnsiTheme="majorBidi" w:cstheme="majorBidi"/>
                <w:spacing w:val="-4"/>
                <w:sz w:val="26"/>
                <w:szCs w:val="26"/>
              </w:rPr>
              <w:t>,</w:t>
            </w:r>
            <w:r w:rsidR="00922CAB" w:rsidRPr="00922CAB">
              <w:rPr>
                <w:rFonts w:asciiTheme="majorBidi" w:hAnsiTheme="majorBidi" w:cstheme="majorBidi"/>
                <w:spacing w:val="-4"/>
                <w:sz w:val="26"/>
                <w:szCs w:val="26"/>
                <w:lang w:val="en-US"/>
              </w:rPr>
              <w:t>486</w:t>
            </w:r>
            <w:r w:rsidRPr="00592D1D">
              <w:rPr>
                <w:rFonts w:asciiTheme="majorBidi" w:hAnsiTheme="majorBidi" w:cstheme="majorBidi"/>
                <w:spacing w:val="-4"/>
                <w:sz w:val="26"/>
                <w:szCs w:val="26"/>
              </w:rPr>
              <w:t>)</w:t>
            </w:r>
          </w:p>
        </w:tc>
      </w:tr>
      <w:tr w:rsidR="00CB6BC2" w:rsidRPr="00592D1D" w14:paraId="2C0C3DA0" w14:textId="77777777" w:rsidTr="005453E7">
        <w:trPr>
          <w:trHeight w:val="261"/>
        </w:trPr>
        <w:tc>
          <w:tcPr>
            <w:tcW w:w="3246" w:type="dxa"/>
            <w:shd w:val="clear" w:color="auto" w:fill="auto"/>
            <w:vAlign w:val="bottom"/>
          </w:tcPr>
          <w:p w14:paraId="760D0783" w14:textId="77777777" w:rsidR="00CB6BC2" w:rsidRPr="00592D1D" w:rsidRDefault="00CB6BC2" w:rsidP="00CB6BC2">
            <w:pPr>
              <w:ind w:left="-15" w:right="-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92D1D">
              <w:rPr>
                <w:rFonts w:ascii="Angsana New" w:hAnsi="Angsana New" w:hint="cs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260" w:type="dxa"/>
            <w:vAlign w:val="bottom"/>
          </w:tcPr>
          <w:p w14:paraId="5400E8B3" w14:textId="24D71ECE" w:rsidR="00CB6BC2" w:rsidRPr="00592D1D" w:rsidRDefault="00CB6BC2" w:rsidP="00CB6BC2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592D1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7" w:type="dxa"/>
            <w:vAlign w:val="bottom"/>
          </w:tcPr>
          <w:p w14:paraId="41EBF1DF" w14:textId="77777777" w:rsidR="00CB6BC2" w:rsidRPr="00592D1D" w:rsidRDefault="00CB6BC2" w:rsidP="00CB6BC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6" w:type="dxa"/>
            <w:vAlign w:val="bottom"/>
          </w:tcPr>
          <w:p w14:paraId="13AABF7F" w14:textId="6BC59A54" w:rsidR="00CB6BC2" w:rsidRPr="00592D1D" w:rsidRDefault="00CB6BC2" w:rsidP="00CB6BC2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592D1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8" w:type="dxa"/>
            <w:vAlign w:val="bottom"/>
          </w:tcPr>
          <w:p w14:paraId="1881298E" w14:textId="77777777" w:rsidR="00CB6BC2" w:rsidRPr="00592D1D" w:rsidRDefault="00CB6BC2" w:rsidP="00CB6BC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2" w:type="dxa"/>
            <w:shd w:val="clear" w:color="auto" w:fill="auto"/>
            <w:vAlign w:val="bottom"/>
          </w:tcPr>
          <w:p w14:paraId="2E23EBD4" w14:textId="16BE6C06" w:rsidR="00CB6BC2" w:rsidRPr="00592D1D" w:rsidRDefault="00CB6BC2" w:rsidP="00CB6BC2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592D1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31AE32E" w14:textId="77777777" w:rsidR="00CB6BC2" w:rsidRPr="00592D1D" w:rsidRDefault="00CB6BC2" w:rsidP="00CB6BC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  <w:shd w:val="clear" w:color="auto" w:fill="auto"/>
            <w:vAlign w:val="bottom"/>
          </w:tcPr>
          <w:p w14:paraId="298A3A46" w14:textId="05B6054B" w:rsidR="00CB6BC2" w:rsidRPr="00592D1D" w:rsidRDefault="00CB6BC2" w:rsidP="00CB6BC2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592D1D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922CAB" w:rsidRPr="00922CA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</w:t>
            </w:r>
            <w:r w:rsidRPr="00592D1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922CAB" w:rsidRPr="00922CA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989</w:t>
            </w:r>
            <w:r w:rsidRPr="00592D1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922CAB" w:rsidRPr="00922CA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297</w:t>
            </w:r>
            <w:r w:rsidRPr="00592D1D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5" w:type="dxa"/>
            <w:shd w:val="clear" w:color="auto" w:fill="auto"/>
            <w:vAlign w:val="bottom"/>
          </w:tcPr>
          <w:p w14:paraId="36EA4BBF" w14:textId="77777777" w:rsidR="00CB6BC2" w:rsidRPr="00592D1D" w:rsidRDefault="00CB6BC2" w:rsidP="00CB6BC2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6" w:type="dxa"/>
            <w:shd w:val="clear" w:color="auto" w:fill="auto"/>
            <w:vAlign w:val="bottom"/>
          </w:tcPr>
          <w:p w14:paraId="5568C0B1" w14:textId="1FC1944A" w:rsidR="00CB6BC2" w:rsidRPr="00592D1D" w:rsidRDefault="00CB6BC2" w:rsidP="00CB6BC2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592D1D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922CAB" w:rsidRPr="00922CA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</w:t>
            </w:r>
            <w:r w:rsidRPr="00592D1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922CAB" w:rsidRPr="00922CA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989</w:t>
            </w:r>
            <w:r w:rsidRPr="00592D1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922CAB" w:rsidRPr="00922CA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297</w:t>
            </w:r>
            <w:r w:rsidRPr="00592D1D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38" w:type="dxa"/>
            <w:vAlign w:val="bottom"/>
          </w:tcPr>
          <w:p w14:paraId="2EB52C21" w14:textId="77777777" w:rsidR="00CB6BC2" w:rsidRPr="00592D1D" w:rsidRDefault="00CB6BC2" w:rsidP="00CB6BC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7" w:type="dxa"/>
            <w:vAlign w:val="bottom"/>
          </w:tcPr>
          <w:p w14:paraId="776AC20E" w14:textId="0331A98A" w:rsidR="00CB6BC2" w:rsidRPr="00592D1D" w:rsidRDefault="00CB6BC2" w:rsidP="00CB6BC2">
            <w:pPr>
              <w:pStyle w:val="acctfourfigures"/>
              <w:tabs>
                <w:tab w:val="clear" w:pos="765"/>
                <w:tab w:val="decimal" w:pos="46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592D1D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5" w:type="dxa"/>
            <w:vAlign w:val="bottom"/>
          </w:tcPr>
          <w:p w14:paraId="55A38BA5" w14:textId="77777777" w:rsidR="00CB6BC2" w:rsidRPr="00592D1D" w:rsidRDefault="00CB6BC2" w:rsidP="00CB6BC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9" w:type="dxa"/>
            <w:vAlign w:val="bottom"/>
          </w:tcPr>
          <w:p w14:paraId="7E311CD1" w14:textId="7BCEBA13" w:rsidR="00CB6BC2" w:rsidRPr="00592D1D" w:rsidRDefault="00CB6BC2" w:rsidP="00CB6BC2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592D1D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922CAB" w:rsidRPr="00922CA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</w:t>
            </w:r>
            <w:r w:rsidRPr="00592D1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922CAB" w:rsidRPr="00922CA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020</w:t>
            </w:r>
            <w:r w:rsidRPr="00592D1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922CAB" w:rsidRPr="00922CA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378</w:t>
            </w:r>
            <w:r w:rsidRPr="00592D1D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6" w:type="dxa"/>
            <w:vAlign w:val="bottom"/>
          </w:tcPr>
          <w:p w14:paraId="3D2B8300" w14:textId="77777777" w:rsidR="00CB6BC2" w:rsidRPr="00592D1D" w:rsidRDefault="00CB6BC2" w:rsidP="00CB6BC2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0" w:type="dxa"/>
            <w:vAlign w:val="bottom"/>
          </w:tcPr>
          <w:p w14:paraId="494D6141" w14:textId="2C3C6E0E" w:rsidR="00CB6BC2" w:rsidRPr="00592D1D" w:rsidRDefault="00CB6BC2" w:rsidP="00CB6B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592D1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6" w:type="dxa"/>
            <w:vAlign w:val="bottom"/>
          </w:tcPr>
          <w:p w14:paraId="3898D4AE" w14:textId="77777777" w:rsidR="00CB6BC2" w:rsidRPr="00592D1D" w:rsidRDefault="00CB6BC2" w:rsidP="00CB6BC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6" w:type="dxa"/>
            <w:gridSpan w:val="2"/>
            <w:shd w:val="clear" w:color="auto" w:fill="auto"/>
            <w:vAlign w:val="bottom"/>
          </w:tcPr>
          <w:p w14:paraId="5A23D76C" w14:textId="798795DD" w:rsidR="00CB6BC2" w:rsidRPr="00592D1D" w:rsidRDefault="00CB6BC2" w:rsidP="00CB6BC2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592D1D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922CAB" w:rsidRPr="00922CA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</w:t>
            </w:r>
            <w:r w:rsidRPr="00592D1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922CAB" w:rsidRPr="00922CA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020</w:t>
            </w:r>
            <w:r w:rsidRPr="00592D1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922CAB" w:rsidRPr="00922CA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378</w:t>
            </w:r>
            <w:r w:rsidRPr="00592D1D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</w:tbl>
    <w:p w14:paraId="351E5703" w14:textId="79C2DF6A" w:rsidR="001746C9" w:rsidRDefault="001746C9"/>
    <w:tbl>
      <w:tblPr>
        <w:tblW w:w="15140" w:type="dxa"/>
        <w:tblInd w:w="630" w:type="dxa"/>
        <w:tblLayout w:type="fixed"/>
        <w:tblLook w:val="04A0" w:firstRow="1" w:lastRow="0" w:firstColumn="1" w:lastColumn="0" w:noHBand="0" w:noVBand="1"/>
      </w:tblPr>
      <w:tblGrid>
        <w:gridCol w:w="3144"/>
        <w:gridCol w:w="1351"/>
        <w:gridCol w:w="236"/>
        <w:gridCol w:w="1314"/>
        <w:gridCol w:w="236"/>
        <w:gridCol w:w="1294"/>
        <w:gridCol w:w="236"/>
        <w:gridCol w:w="1114"/>
        <w:gridCol w:w="236"/>
        <w:gridCol w:w="1032"/>
        <w:gridCol w:w="272"/>
        <w:gridCol w:w="895"/>
        <w:gridCol w:w="272"/>
        <w:gridCol w:w="990"/>
        <w:gridCol w:w="270"/>
        <w:gridCol w:w="898"/>
        <w:gridCol w:w="360"/>
        <w:gridCol w:w="990"/>
      </w:tblGrid>
      <w:tr w:rsidR="00E21629" w:rsidRPr="00D246FB" w14:paraId="316D932D" w14:textId="77777777" w:rsidTr="00F26573">
        <w:trPr>
          <w:trHeight w:val="261"/>
          <w:tblHeader/>
        </w:trPr>
        <w:tc>
          <w:tcPr>
            <w:tcW w:w="3144" w:type="dxa"/>
            <w:shd w:val="clear" w:color="auto" w:fill="auto"/>
            <w:vAlign w:val="bottom"/>
          </w:tcPr>
          <w:p w14:paraId="32E89D44" w14:textId="77777777" w:rsidR="00E21629" w:rsidRPr="00D246FB" w:rsidRDefault="00E21629" w:rsidP="00CA0645">
            <w:pPr>
              <w:ind w:left="73" w:right="-90"/>
              <w:jc w:val="center"/>
              <w:rPr>
                <w:rFonts w:asciiTheme="majorBidi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11996" w:type="dxa"/>
            <w:gridSpan w:val="17"/>
            <w:shd w:val="clear" w:color="auto" w:fill="auto"/>
            <w:vAlign w:val="bottom"/>
          </w:tcPr>
          <w:p w14:paraId="33C54179" w14:textId="77777777" w:rsidR="00E21629" w:rsidRPr="00D246FB" w:rsidRDefault="00E21629" w:rsidP="00CA064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  <w:r w:rsidRPr="00D246F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E21629" w:rsidRPr="00D246FB" w14:paraId="6E946895" w14:textId="77777777" w:rsidTr="00F26573">
        <w:trPr>
          <w:trHeight w:val="261"/>
          <w:tblHeader/>
        </w:trPr>
        <w:tc>
          <w:tcPr>
            <w:tcW w:w="3144" w:type="dxa"/>
            <w:shd w:val="clear" w:color="auto" w:fill="auto"/>
            <w:vAlign w:val="bottom"/>
          </w:tcPr>
          <w:p w14:paraId="53B4057B" w14:textId="77777777" w:rsidR="00E21629" w:rsidRPr="00D246FB" w:rsidRDefault="00E21629" w:rsidP="00CA0645">
            <w:pPr>
              <w:ind w:left="73" w:right="-90"/>
              <w:jc w:val="center"/>
              <w:rPr>
                <w:rFonts w:asciiTheme="majorBidi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7049" w:type="dxa"/>
            <w:gridSpan w:val="9"/>
            <w:tcBorders>
              <w:bottom w:val="single" w:sz="4" w:space="0" w:color="auto"/>
            </w:tcBorders>
            <w:vAlign w:val="bottom"/>
          </w:tcPr>
          <w:p w14:paraId="75791860" w14:textId="77777777" w:rsidR="00E21629" w:rsidRPr="00D246FB" w:rsidRDefault="00E21629" w:rsidP="00CA064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D246F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มูลค่าตามบัญชี</w:t>
            </w:r>
          </w:p>
        </w:tc>
        <w:tc>
          <w:tcPr>
            <w:tcW w:w="272" w:type="dxa"/>
            <w:vAlign w:val="bottom"/>
          </w:tcPr>
          <w:p w14:paraId="41A90892" w14:textId="77777777" w:rsidR="00E21629" w:rsidRPr="00D246FB" w:rsidRDefault="00E21629" w:rsidP="00CA064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4675" w:type="dxa"/>
            <w:gridSpan w:val="7"/>
            <w:tcBorders>
              <w:bottom w:val="single" w:sz="4" w:space="0" w:color="auto"/>
            </w:tcBorders>
            <w:vAlign w:val="bottom"/>
          </w:tcPr>
          <w:p w14:paraId="0CBA9FE2" w14:textId="77777777" w:rsidR="00E21629" w:rsidRPr="00D246FB" w:rsidRDefault="00E21629" w:rsidP="00CA064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D246F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E21629" w:rsidRPr="00D246FB" w14:paraId="077FA8C2" w14:textId="77777777" w:rsidTr="00F26573">
        <w:trPr>
          <w:trHeight w:val="261"/>
          <w:tblHeader/>
        </w:trPr>
        <w:tc>
          <w:tcPr>
            <w:tcW w:w="3144" w:type="dxa"/>
            <w:shd w:val="clear" w:color="auto" w:fill="auto"/>
            <w:vAlign w:val="bottom"/>
          </w:tcPr>
          <w:p w14:paraId="4E7D00E8" w14:textId="602B718A" w:rsidR="00E21629" w:rsidRPr="00D246FB" w:rsidRDefault="00E21629" w:rsidP="006A489C">
            <w:pPr>
              <w:ind w:left="-19" w:right="-90" w:firstLine="4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D246F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="00922CAB" w:rsidRPr="00922CA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31</w:t>
            </w:r>
            <w:r w:rsidRPr="00D246F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Pr="00D246F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ธันวาคม</w:t>
            </w:r>
            <w:r w:rsidRPr="00D246F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="00922CAB" w:rsidRPr="00922CA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2563</w:t>
            </w:r>
          </w:p>
        </w:tc>
        <w:tc>
          <w:tcPr>
            <w:tcW w:w="1351" w:type="dxa"/>
            <w:tcBorders>
              <w:top w:val="single" w:sz="4" w:space="0" w:color="auto"/>
            </w:tcBorders>
            <w:vAlign w:val="bottom"/>
          </w:tcPr>
          <w:p w14:paraId="77BD087F" w14:textId="5F08011F" w:rsidR="00E21629" w:rsidRPr="005A1E26" w:rsidRDefault="00E21629" w:rsidP="006A489C">
            <w:pPr>
              <w:pStyle w:val="acctfourfigures"/>
              <w:tabs>
                <w:tab w:val="clear" w:pos="765"/>
              </w:tabs>
              <w:ind w:left="-90" w:right="-130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5A1E26">
              <w:rPr>
                <w:rFonts w:ascii="Angsana New" w:hAnsi="Angsana New"/>
                <w:sz w:val="26"/>
                <w:szCs w:val="26"/>
                <w:cs/>
                <w:lang w:bidi="th-TH"/>
              </w:rPr>
              <w:t>เครื่องมือที่ใช้ในการป้องกัน</w:t>
            </w:r>
          </w:p>
          <w:p w14:paraId="29FBF0F1" w14:textId="77777777" w:rsidR="00E21629" w:rsidRPr="005A1E26" w:rsidRDefault="00E21629" w:rsidP="006A489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5A1E26">
              <w:rPr>
                <w:rFonts w:ascii="Angsana New" w:hAnsi="Angsana New"/>
                <w:sz w:val="26"/>
                <w:szCs w:val="26"/>
                <w:cs/>
                <w:lang w:bidi="th-TH"/>
              </w:rPr>
              <w:t>ความเสี่ยง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41570A51" w14:textId="77777777" w:rsidR="00E21629" w:rsidRPr="005A1E26" w:rsidRDefault="00E21629" w:rsidP="006A489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  <w:vAlign w:val="bottom"/>
          </w:tcPr>
          <w:p w14:paraId="303AD0D0" w14:textId="511FDB80" w:rsidR="00E21629" w:rsidRPr="005A1E26" w:rsidRDefault="00E21629" w:rsidP="00441E35">
            <w:pPr>
              <w:pStyle w:val="acctfourfigures"/>
              <w:tabs>
                <w:tab w:val="clear" w:pos="765"/>
              </w:tabs>
              <w:ind w:left="-60" w:right="-90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5A1E26">
              <w:rPr>
                <w:rFonts w:ascii="Angsana New" w:hAnsi="Angsana New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เครื่องมือทางการเงินที่วัดมูลค่าด้วยมูลค่ายุติธรรมผ่าน</w:t>
            </w:r>
            <w:r w:rsidR="00441E35">
              <w:rPr>
                <w:rFonts w:ascii="Angsana New" w:hAnsi="Angsana New"/>
                <w:sz w:val="26"/>
                <w:szCs w:val="26"/>
                <w:lang w:bidi="th-TH"/>
              </w:rPr>
              <w:br/>
            </w:r>
            <w:r w:rsidRPr="005A1E26">
              <w:rPr>
                <w:rFonts w:ascii="Angsana New" w:hAnsi="Angsana New"/>
                <w:sz w:val="26"/>
                <w:szCs w:val="26"/>
                <w:cs/>
                <w:lang w:bidi="th-TH"/>
              </w:rPr>
              <w:t>กำไรหรือขาดทุน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5B6991E1" w14:textId="77777777" w:rsidR="00E21629" w:rsidRPr="00D246FB" w:rsidRDefault="00E21629" w:rsidP="006A489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0E482A" w14:textId="77777777" w:rsidR="00E21629" w:rsidRPr="00D246FB" w:rsidRDefault="00E21629" w:rsidP="006A489C">
            <w:pPr>
              <w:pStyle w:val="acctfourfigures"/>
              <w:tabs>
                <w:tab w:val="clear" w:pos="765"/>
              </w:tabs>
              <w:spacing w:line="240" w:lineRule="atLeast"/>
              <w:ind w:left="-70" w:right="-110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D246F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F374E2" w14:textId="77777777" w:rsidR="00E21629" w:rsidRPr="00D246FB" w:rsidRDefault="00E21629" w:rsidP="006A489C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D7E53B" w14:textId="77777777" w:rsidR="00E21629" w:rsidRPr="00D246FB" w:rsidRDefault="00E21629" w:rsidP="006A489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D246F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81EE31" w14:textId="77777777" w:rsidR="00E21629" w:rsidRPr="00D246FB" w:rsidRDefault="00E21629" w:rsidP="006A489C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9B74B0" w14:textId="77777777" w:rsidR="00E21629" w:rsidRPr="00D246FB" w:rsidRDefault="00E21629" w:rsidP="006A489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D246F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272" w:type="dxa"/>
            <w:vAlign w:val="bottom"/>
          </w:tcPr>
          <w:p w14:paraId="02D86832" w14:textId="77777777" w:rsidR="00E21629" w:rsidRPr="00D246FB" w:rsidRDefault="00E21629" w:rsidP="006A489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895" w:type="dxa"/>
            <w:vAlign w:val="bottom"/>
          </w:tcPr>
          <w:p w14:paraId="4321FAFD" w14:textId="0E7CCCDE" w:rsidR="00E21629" w:rsidRPr="00D246FB" w:rsidRDefault="00E21629" w:rsidP="006A489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246F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D246FB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922CAB" w:rsidRPr="00922CA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</w:p>
        </w:tc>
        <w:tc>
          <w:tcPr>
            <w:tcW w:w="272" w:type="dxa"/>
            <w:vAlign w:val="bottom"/>
          </w:tcPr>
          <w:p w14:paraId="09A697EE" w14:textId="77777777" w:rsidR="00E21629" w:rsidRPr="00D246FB" w:rsidRDefault="00E21629" w:rsidP="006A489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571F2BAC" w14:textId="1ACF1685" w:rsidR="00E21629" w:rsidRPr="00D246FB" w:rsidRDefault="00E21629" w:rsidP="006A489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246F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D246FB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922CAB" w:rsidRPr="00922CA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</w:p>
        </w:tc>
        <w:tc>
          <w:tcPr>
            <w:tcW w:w="270" w:type="dxa"/>
            <w:vAlign w:val="bottom"/>
          </w:tcPr>
          <w:p w14:paraId="61DB57C0" w14:textId="77777777" w:rsidR="00E21629" w:rsidRPr="00D246FB" w:rsidRDefault="00E21629" w:rsidP="006A489C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98" w:type="dxa"/>
            <w:vAlign w:val="bottom"/>
          </w:tcPr>
          <w:p w14:paraId="36C23AAA" w14:textId="02699265" w:rsidR="00E21629" w:rsidRPr="00D246FB" w:rsidRDefault="00E21629" w:rsidP="006A489C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246FB">
              <w:rPr>
                <w:rFonts w:asciiTheme="majorBidi" w:hAnsiTheme="majorBidi" w:cstheme="majorBidi"/>
                <w:sz w:val="26"/>
                <w:szCs w:val="26"/>
                <w:cs/>
              </w:rPr>
              <w:t>ระดับ</w:t>
            </w:r>
            <w:r w:rsidRPr="00D246FB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922CAB" w:rsidRPr="00922CAB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360" w:type="dxa"/>
            <w:vAlign w:val="bottom"/>
          </w:tcPr>
          <w:p w14:paraId="54516466" w14:textId="77777777" w:rsidR="00E21629" w:rsidRPr="00D246FB" w:rsidRDefault="00E21629" w:rsidP="006A489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1857253" w14:textId="77777777" w:rsidR="00E21629" w:rsidRPr="00D246FB" w:rsidRDefault="00E21629" w:rsidP="006A489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D246F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E21629" w:rsidRPr="00D246FB" w14:paraId="0D8341B8" w14:textId="77777777" w:rsidTr="00F26573">
        <w:trPr>
          <w:trHeight w:val="261"/>
          <w:tblHeader/>
        </w:trPr>
        <w:tc>
          <w:tcPr>
            <w:tcW w:w="3144" w:type="dxa"/>
            <w:shd w:val="clear" w:color="auto" w:fill="auto"/>
            <w:vAlign w:val="bottom"/>
          </w:tcPr>
          <w:p w14:paraId="4779BC58" w14:textId="77777777" w:rsidR="00E21629" w:rsidRPr="00D246FB" w:rsidRDefault="00E21629" w:rsidP="00CA0645">
            <w:pPr>
              <w:ind w:left="-14" w:right="-90" w:firstLine="4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1996" w:type="dxa"/>
            <w:gridSpan w:val="17"/>
            <w:vAlign w:val="bottom"/>
          </w:tcPr>
          <w:p w14:paraId="13ED3126" w14:textId="77777777" w:rsidR="00E21629" w:rsidRPr="00D246FB" w:rsidRDefault="00E21629" w:rsidP="00CA064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</w:pPr>
            <w:r w:rsidRPr="00D246FB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(พันบาท)</w:t>
            </w:r>
          </w:p>
        </w:tc>
      </w:tr>
      <w:tr w:rsidR="00E21629" w:rsidRPr="00D246FB" w14:paraId="34E82F9D" w14:textId="77777777" w:rsidTr="00F26573">
        <w:trPr>
          <w:trHeight w:val="261"/>
        </w:trPr>
        <w:tc>
          <w:tcPr>
            <w:tcW w:w="3144" w:type="dxa"/>
            <w:shd w:val="clear" w:color="auto" w:fill="auto"/>
            <w:vAlign w:val="bottom"/>
          </w:tcPr>
          <w:p w14:paraId="7F7CEB2F" w14:textId="77777777" w:rsidR="00E21629" w:rsidRPr="00D246FB" w:rsidRDefault="00E21629" w:rsidP="00CA0645">
            <w:pPr>
              <w:ind w:left="-14" w:right="-90" w:firstLine="4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/>
              </w:rPr>
            </w:pPr>
            <w:r w:rsidRPr="00D246F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351" w:type="dxa"/>
            <w:vAlign w:val="bottom"/>
          </w:tcPr>
          <w:p w14:paraId="11C600DB" w14:textId="77777777" w:rsidR="00E21629" w:rsidRPr="008A7939" w:rsidRDefault="00E21629" w:rsidP="008A7939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36" w:type="dxa"/>
            <w:vAlign w:val="bottom"/>
          </w:tcPr>
          <w:p w14:paraId="741B816F" w14:textId="77777777" w:rsidR="00E21629" w:rsidRPr="00D246FB" w:rsidRDefault="00E21629" w:rsidP="00CA0645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4" w:type="dxa"/>
            <w:vAlign w:val="bottom"/>
          </w:tcPr>
          <w:p w14:paraId="5E418226" w14:textId="77777777" w:rsidR="00E21629" w:rsidRPr="00D246FB" w:rsidRDefault="00E21629" w:rsidP="008A7939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122ACB57" w14:textId="77777777" w:rsidR="00E21629" w:rsidRPr="00D246FB" w:rsidRDefault="00E21629" w:rsidP="00CA064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0EC792CA" w14:textId="77777777" w:rsidR="00E21629" w:rsidRPr="00D246FB" w:rsidRDefault="00E21629" w:rsidP="00CA064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956FC1E" w14:textId="77777777" w:rsidR="00E21629" w:rsidRPr="00D246FB" w:rsidRDefault="00E21629" w:rsidP="00CA0645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3912CF3C" w14:textId="77777777" w:rsidR="00E21629" w:rsidRPr="00D246FB" w:rsidRDefault="00E21629" w:rsidP="00CA064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1A4FD73" w14:textId="77777777" w:rsidR="00E21629" w:rsidRPr="00D246FB" w:rsidRDefault="00E21629" w:rsidP="00CA064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2" w:type="dxa"/>
            <w:shd w:val="clear" w:color="auto" w:fill="auto"/>
            <w:vAlign w:val="bottom"/>
          </w:tcPr>
          <w:p w14:paraId="519BF7A6" w14:textId="77777777" w:rsidR="00E21629" w:rsidRPr="00D246FB" w:rsidRDefault="00E21629" w:rsidP="00CA064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2" w:type="dxa"/>
            <w:vAlign w:val="bottom"/>
          </w:tcPr>
          <w:p w14:paraId="67787118" w14:textId="77777777" w:rsidR="00E21629" w:rsidRPr="00D246FB" w:rsidRDefault="00E21629" w:rsidP="00CA064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5" w:type="dxa"/>
            <w:vAlign w:val="bottom"/>
          </w:tcPr>
          <w:p w14:paraId="1297A51A" w14:textId="77777777" w:rsidR="00E21629" w:rsidRPr="00D246FB" w:rsidRDefault="00E21629" w:rsidP="008A7939">
            <w:pPr>
              <w:pStyle w:val="acctfourfigures"/>
              <w:tabs>
                <w:tab w:val="clear" w:pos="765"/>
                <w:tab w:val="decimal" w:pos="42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72" w:type="dxa"/>
            <w:vAlign w:val="bottom"/>
          </w:tcPr>
          <w:p w14:paraId="5EA581D4" w14:textId="77777777" w:rsidR="00E21629" w:rsidRPr="00D246FB" w:rsidRDefault="00E21629" w:rsidP="00CA064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0E728260" w14:textId="77777777" w:rsidR="00E21629" w:rsidRPr="008A7939" w:rsidRDefault="00E21629" w:rsidP="008A7939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5A0066FA" w14:textId="77777777" w:rsidR="00E21629" w:rsidRPr="00D246FB" w:rsidRDefault="00E21629" w:rsidP="00CA064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8" w:type="dxa"/>
            <w:vAlign w:val="bottom"/>
          </w:tcPr>
          <w:p w14:paraId="5C7B774F" w14:textId="77777777" w:rsidR="00E21629" w:rsidRPr="00D246FB" w:rsidRDefault="00E21629" w:rsidP="008A79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2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60" w:type="dxa"/>
            <w:vAlign w:val="bottom"/>
          </w:tcPr>
          <w:p w14:paraId="079D0086" w14:textId="77777777" w:rsidR="00E21629" w:rsidRPr="00D246FB" w:rsidRDefault="00E21629" w:rsidP="00CA064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D29BA98" w14:textId="77777777" w:rsidR="00E21629" w:rsidRPr="00D246FB" w:rsidRDefault="00E21629" w:rsidP="00CA064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21629" w:rsidRPr="00D246FB" w14:paraId="42AB08A0" w14:textId="77777777" w:rsidTr="00F26573">
        <w:trPr>
          <w:trHeight w:val="261"/>
        </w:trPr>
        <w:tc>
          <w:tcPr>
            <w:tcW w:w="3144" w:type="dxa"/>
            <w:shd w:val="clear" w:color="auto" w:fill="auto"/>
            <w:vAlign w:val="bottom"/>
          </w:tcPr>
          <w:p w14:paraId="4A775E12" w14:textId="77777777" w:rsidR="00E21629" w:rsidRPr="00D246FB" w:rsidRDefault="00E21629" w:rsidP="00CA0645">
            <w:pPr>
              <w:ind w:right="-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246FB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351" w:type="dxa"/>
            <w:vAlign w:val="bottom"/>
          </w:tcPr>
          <w:p w14:paraId="78408990" w14:textId="77777777" w:rsidR="00E21629" w:rsidRPr="008A7939" w:rsidRDefault="00E21629" w:rsidP="00CA0645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36" w:type="dxa"/>
            <w:vAlign w:val="bottom"/>
          </w:tcPr>
          <w:p w14:paraId="5EEA53F8" w14:textId="77777777" w:rsidR="00E21629" w:rsidRPr="00D246FB" w:rsidRDefault="00E21629" w:rsidP="00CA0645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4" w:type="dxa"/>
            <w:vAlign w:val="bottom"/>
          </w:tcPr>
          <w:p w14:paraId="5EA43845" w14:textId="77777777" w:rsidR="00E21629" w:rsidRPr="00D246FB" w:rsidRDefault="00E21629" w:rsidP="008A7939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5D0F8D79" w14:textId="77777777" w:rsidR="00E21629" w:rsidRPr="00D246FB" w:rsidRDefault="00E21629" w:rsidP="00CA064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38B35611" w14:textId="77777777" w:rsidR="00E21629" w:rsidRPr="008A7939" w:rsidRDefault="00E21629" w:rsidP="008A7939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2F98E5C" w14:textId="77777777" w:rsidR="00E21629" w:rsidRPr="00D246FB" w:rsidRDefault="00E21629" w:rsidP="00CA0645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4AD74480" w14:textId="77777777" w:rsidR="00E21629" w:rsidRPr="00D246FB" w:rsidRDefault="00E21629" w:rsidP="00CA0645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F6BBD9D" w14:textId="77777777" w:rsidR="00E21629" w:rsidRPr="00D246FB" w:rsidRDefault="00E21629" w:rsidP="00CA0645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2" w:type="dxa"/>
            <w:shd w:val="clear" w:color="auto" w:fill="auto"/>
            <w:vAlign w:val="bottom"/>
          </w:tcPr>
          <w:p w14:paraId="23560515" w14:textId="77777777" w:rsidR="00E21629" w:rsidRPr="00D246FB" w:rsidRDefault="00E21629" w:rsidP="00CA0645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2" w:type="dxa"/>
            <w:vAlign w:val="bottom"/>
          </w:tcPr>
          <w:p w14:paraId="360DB053" w14:textId="77777777" w:rsidR="00E21629" w:rsidRPr="00D246FB" w:rsidRDefault="00E21629" w:rsidP="00CA064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5" w:type="dxa"/>
            <w:vAlign w:val="bottom"/>
          </w:tcPr>
          <w:p w14:paraId="463234BF" w14:textId="77777777" w:rsidR="00E21629" w:rsidRPr="00D246FB" w:rsidRDefault="00E21629" w:rsidP="00CA0645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72" w:type="dxa"/>
            <w:vAlign w:val="bottom"/>
          </w:tcPr>
          <w:p w14:paraId="0F1E6000" w14:textId="77777777" w:rsidR="00E21629" w:rsidRPr="00D246FB" w:rsidRDefault="00E21629" w:rsidP="00CA064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1B55A6F6" w14:textId="77777777" w:rsidR="00E21629" w:rsidRPr="00D246FB" w:rsidRDefault="00E21629" w:rsidP="008A7939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3FF2DF5E" w14:textId="77777777" w:rsidR="00E21629" w:rsidRPr="00D246FB" w:rsidRDefault="00E21629" w:rsidP="00CA0645">
            <w:pPr>
              <w:tabs>
                <w:tab w:val="decimal" w:pos="595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8" w:type="dxa"/>
            <w:vAlign w:val="bottom"/>
          </w:tcPr>
          <w:p w14:paraId="636FF53C" w14:textId="77777777" w:rsidR="00E21629" w:rsidRPr="00D246FB" w:rsidRDefault="00E21629" w:rsidP="008A79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2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60" w:type="dxa"/>
            <w:vAlign w:val="bottom"/>
          </w:tcPr>
          <w:p w14:paraId="591FE1B3" w14:textId="77777777" w:rsidR="00E21629" w:rsidRPr="00D246FB" w:rsidRDefault="00E21629" w:rsidP="00CA064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722873D" w14:textId="77777777" w:rsidR="00E21629" w:rsidRPr="00D246FB" w:rsidRDefault="00E21629" w:rsidP="00CA06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21629" w:rsidRPr="00D246FB" w14:paraId="1ADA5AF1" w14:textId="77777777" w:rsidTr="00F26573">
        <w:trPr>
          <w:trHeight w:val="261"/>
        </w:trPr>
        <w:tc>
          <w:tcPr>
            <w:tcW w:w="3144" w:type="dxa"/>
            <w:shd w:val="clear" w:color="auto" w:fill="auto"/>
            <w:vAlign w:val="bottom"/>
          </w:tcPr>
          <w:p w14:paraId="12C13A0F" w14:textId="1F8F8B90" w:rsidR="00E21629" w:rsidRPr="00D246FB" w:rsidRDefault="00E21629" w:rsidP="00CA0645">
            <w:pPr>
              <w:ind w:right="-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246FB">
              <w:rPr>
                <w:rFonts w:asciiTheme="majorBidi" w:hAnsiTheme="majorBidi" w:cstheme="majorBidi"/>
                <w:sz w:val="26"/>
                <w:szCs w:val="26"/>
              </w:rPr>
              <w:t xml:space="preserve">   </w:t>
            </w:r>
            <w:r w:rsidR="001D4990" w:rsidRPr="005453E7">
              <w:rPr>
                <w:rFonts w:asciiTheme="majorBidi" w:hAnsiTheme="majorBidi" w:cstheme="majorBidi"/>
                <w:sz w:val="26"/>
                <w:szCs w:val="26"/>
                <w:cs/>
              </w:rPr>
              <w:t>เงินลงทุนในตราสารหนี้</w:t>
            </w:r>
          </w:p>
        </w:tc>
        <w:tc>
          <w:tcPr>
            <w:tcW w:w="1351" w:type="dxa"/>
            <w:vAlign w:val="bottom"/>
          </w:tcPr>
          <w:p w14:paraId="500CDE84" w14:textId="77777777" w:rsidR="00E21629" w:rsidRPr="008A7939" w:rsidRDefault="00E21629" w:rsidP="00CA0645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="Angsana New" w:hAnsi="Angsana New"/>
                <w:sz w:val="25"/>
                <w:szCs w:val="25"/>
              </w:rPr>
            </w:pPr>
            <w:r w:rsidRPr="008A7939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236" w:type="dxa"/>
            <w:vAlign w:val="bottom"/>
          </w:tcPr>
          <w:p w14:paraId="18C16072" w14:textId="77777777" w:rsidR="00E21629" w:rsidRPr="00D246FB" w:rsidRDefault="00E21629" w:rsidP="00CA0645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4" w:type="dxa"/>
            <w:vAlign w:val="bottom"/>
          </w:tcPr>
          <w:p w14:paraId="4D9DBDDF" w14:textId="01791F5E" w:rsidR="00E21629" w:rsidRPr="00D246FB" w:rsidRDefault="00922CAB" w:rsidP="008A7939">
            <w:pPr>
              <w:pStyle w:val="acctfourfigures"/>
              <w:tabs>
                <w:tab w:val="clear" w:pos="765"/>
                <w:tab w:val="decimal" w:pos="109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922CA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842</w:t>
            </w:r>
            <w:r w:rsidR="00E21629" w:rsidRPr="00D246F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922CA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546</w:t>
            </w:r>
          </w:p>
        </w:tc>
        <w:tc>
          <w:tcPr>
            <w:tcW w:w="236" w:type="dxa"/>
            <w:vAlign w:val="bottom"/>
          </w:tcPr>
          <w:p w14:paraId="3789E04A" w14:textId="77777777" w:rsidR="00E21629" w:rsidRPr="00D246FB" w:rsidRDefault="00E21629" w:rsidP="00CA064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3F6E4D47" w14:textId="77777777" w:rsidR="00E21629" w:rsidRPr="00D246FB" w:rsidRDefault="00E21629" w:rsidP="008A7939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D246F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59760D5" w14:textId="77777777" w:rsidR="00E21629" w:rsidRPr="00D246FB" w:rsidRDefault="00E21629" w:rsidP="00CA0645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1B6A7C29" w14:textId="223C4D1A" w:rsidR="00E21629" w:rsidRPr="00520287" w:rsidRDefault="00922CAB" w:rsidP="00CA0645">
            <w:pPr>
              <w:pStyle w:val="acctfourfigures"/>
              <w:tabs>
                <w:tab w:val="clear" w:pos="765"/>
                <w:tab w:val="decimal" w:pos="92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922CA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</w:t>
            </w:r>
            <w:r w:rsidR="00E21629" w:rsidRPr="0052028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922CA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022</w:t>
            </w:r>
            <w:r w:rsidR="00E21629" w:rsidRPr="0052028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922CA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385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F29EDE2" w14:textId="77777777" w:rsidR="00E21629" w:rsidRPr="00D246FB" w:rsidRDefault="00E21629" w:rsidP="00CA0645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2" w:type="dxa"/>
            <w:shd w:val="clear" w:color="auto" w:fill="auto"/>
            <w:vAlign w:val="bottom"/>
          </w:tcPr>
          <w:p w14:paraId="6697F1C2" w14:textId="43C4E583" w:rsidR="00E21629" w:rsidRPr="00D246FB" w:rsidRDefault="00922CAB" w:rsidP="00CA0645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922CA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</w:t>
            </w:r>
            <w:r w:rsidR="00E21629" w:rsidRPr="00D246F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922CA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864</w:t>
            </w:r>
            <w:r w:rsidR="00E21629" w:rsidRPr="00D246F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922CA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931</w:t>
            </w:r>
          </w:p>
        </w:tc>
        <w:tc>
          <w:tcPr>
            <w:tcW w:w="272" w:type="dxa"/>
            <w:vAlign w:val="bottom"/>
          </w:tcPr>
          <w:p w14:paraId="6E228693" w14:textId="77777777" w:rsidR="00E21629" w:rsidRPr="00D246FB" w:rsidRDefault="00E21629" w:rsidP="00CA064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5" w:type="dxa"/>
            <w:vAlign w:val="bottom"/>
          </w:tcPr>
          <w:p w14:paraId="3D91B335" w14:textId="77777777" w:rsidR="00E21629" w:rsidRPr="00D246FB" w:rsidRDefault="00E21629" w:rsidP="00AA4101">
            <w:pPr>
              <w:pStyle w:val="acctfourfigures"/>
              <w:tabs>
                <w:tab w:val="clear" w:pos="765"/>
                <w:tab w:val="decimal" w:pos="42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D246F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2" w:type="dxa"/>
            <w:vAlign w:val="bottom"/>
          </w:tcPr>
          <w:p w14:paraId="1994D132" w14:textId="77777777" w:rsidR="00E21629" w:rsidRPr="00D246FB" w:rsidRDefault="00E21629" w:rsidP="00CA064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7D2A35F0" w14:textId="349B77BB" w:rsidR="00E21629" w:rsidRPr="00D246FB" w:rsidRDefault="00922CAB" w:rsidP="00CA0645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922CA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</w:t>
            </w:r>
            <w:r w:rsidR="00E21629" w:rsidRPr="00D246F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922CA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865</w:t>
            </w:r>
            <w:r w:rsidR="00E21629" w:rsidRPr="00D246F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922CA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289</w:t>
            </w:r>
          </w:p>
        </w:tc>
        <w:tc>
          <w:tcPr>
            <w:tcW w:w="270" w:type="dxa"/>
            <w:vAlign w:val="bottom"/>
          </w:tcPr>
          <w:p w14:paraId="57644307" w14:textId="77777777" w:rsidR="00E21629" w:rsidRPr="00D246FB" w:rsidRDefault="00E21629" w:rsidP="00CA0645">
            <w:pPr>
              <w:tabs>
                <w:tab w:val="decimal" w:pos="595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8" w:type="dxa"/>
            <w:vAlign w:val="bottom"/>
          </w:tcPr>
          <w:p w14:paraId="3C6C53B6" w14:textId="77777777" w:rsidR="00E21629" w:rsidRPr="00D246FB" w:rsidRDefault="00E21629" w:rsidP="008A79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2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D246FB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360" w:type="dxa"/>
            <w:vAlign w:val="bottom"/>
          </w:tcPr>
          <w:p w14:paraId="22D443BD" w14:textId="77777777" w:rsidR="00E21629" w:rsidRPr="00D246FB" w:rsidRDefault="00E21629" w:rsidP="00CA064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4375C3D" w14:textId="664E4384" w:rsidR="00E21629" w:rsidRPr="00D246FB" w:rsidRDefault="00922CAB" w:rsidP="00AA41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922CAB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E21629" w:rsidRPr="00D246F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22CAB">
              <w:rPr>
                <w:rFonts w:asciiTheme="majorBidi" w:hAnsiTheme="majorBidi" w:cstheme="majorBidi"/>
                <w:sz w:val="26"/>
                <w:szCs w:val="26"/>
              </w:rPr>
              <w:t>865</w:t>
            </w:r>
            <w:r w:rsidR="00E21629" w:rsidRPr="00D246F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22CAB">
              <w:rPr>
                <w:rFonts w:asciiTheme="majorBidi" w:hAnsiTheme="majorBidi" w:cstheme="majorBidi"/>
                <w:sz w:val="26"/>
                <w:szCs w:val="26"/>
              </w:rPr>
              <w:t>289</w:t>
            </w:r>
          </w:p>
        </w:tc>
      </w:tr>
      <w:tr w:rsidR="00E21629" w:rsidRPr="003B53B3" w14:paraId="1C33E3E5" w14:textId="77777777" w:rsidTr="003B53B3">
        <w:trPr>
          <w:trHeight w:val="70"/>
        </w:trPr>
        <w:tc>
          <w:tcPr>
            <w:tcW w:w="3144" w:type="dxa"/>
            <w:shd w:val="clear" w:color="auto" w:fill="auto"/>
            <w:vAlign w:val="bottom"/>
          </w:tcPr>
          <w:p w14:paraId="45DF8DAB" w14:textId="77777777" w:rsidR="00E21629" w:rsidRPr="003B53B3" w:rsidRDefault="00E21629" w:rsidP="00CA0645">
            <w:pPr>
              <w:ind w:left="166" w:right="-90" w:firstLine="4"/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  <w:tc>
          <w:tcPr>
            <w:tcW w:w="1351" w:type="dxa"/>
            <w:vAlign w:val="bottom"/>
          </w:tcPr>
          <w:p w14:paraId="465654D8" w14:textId="77777777" w:rsidR="00E21629" w:rsidRPr="003B53B3" w:rsidRDefault="00E21629" w:rsidP="00CA0645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36" w:type="dxa"/>
            <w:vAlign w:val="bottom"/>
          </w:tcPr>
          <w:p w14:paraId="7901BF87" w14:textId="77777777" w:rsidR="00E21629" w:rsidRPr="003B53B3" w:rsidRDefault="00E21629" w:rsidP="00CA0645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314" w:type="dxa"/>
            <w:vAlign w:val="bottom"/>
          </w:tcPr>
          <w:p w14:paraId="531D8ECF" w14:textId="77777777" w:rsidR="00E21629" w:rsidRPr="003B53B3" w:rsidRDefault="00E21629" w:rsidP="008A7939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36" w:type="dxa"/>
            <w:vAlign w:val="bottom"/>
          </w:tcPr>
          <w:p w14:paraId="2FFC8347" w14:textId="77777777" w:rsidR="00E21629" w:rsidRPr="003B53B3" w:rsidRDefault="00E21629" w:rsidP="00CA064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0544F9BD" w14:textId="77777777" w:rsidR="00E21629" w:rsidRPr="003B53B3" w:rsidRDefault="00E21629" w:rsidP="008A7939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22D6AF4" w14:textId="77777777" w:rsidR="00E21629" w:rsidRPr="003B53B3" w:rsidRDefault="00E21629" w:rsidP="00CA0645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636CDB52" w14:textId="77777777" w:rsidR="00E21629" w:rsidRPr="003B53B3" w:rsidRDefault="00E21629" w:rsidP="00CA0645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226B9F8" w14:textId="77777777" w:rsidR="00E21629" w:rsidRPr="003B53B3" w:rsidRDefault="00E21629" w:rsidP="00CA0645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032" w:type="dxa"/>
            <w:shd w:val="clear" w:color="auto" w:fill="auto"/>
            <w:vAlign w:val="bottom"/>
          </w:tcPr>
          <w:p w14:paraId="02B94F7E" w14:textId="77777777" w:rsidR="00E21629" w:rsidRPr="003B53B3" w:rsidRDefault="00E21629" w:rsidP="00CA0645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4"/>
                <w:szCs w:val="14"/>
                <w:lang w:val="en-US"/>
              </w:rPr>
            </w:pPr>
          </w:p>
        </w:tc>
        <w:tc>
          <w:tcPr>
            <w:tcW w:w="272" w:type="dxa"/>
            <w:vAlign w:val="bottom"/>
          </w:tcPr>
          <w:p w14:paraId="1A2B3392" w14:textId="77777777" w:rsidR="00E21629" w:rsidRPr="003B53B3" w:rsidRDefault="00E21629" w:rsidP="00CA064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895" w:type="dxa"/>
            <w:vAlign w:val="bottom"/>
          </w:tcPr>
          <w:p w14:paraId="0666349F" w14:textId="77777777" w:rsidR="00E21629" w:rsidRPr="003B53B3" w:rsidRDefault="00E21629" w:rsidP="008A7939">
            <w:pPr>
              <w:pStyle w:val="acctfourfigures"/>
              <w:tabs>
                <w:tab w:val="clear" w:pos="765"/>
                <w:tab w:val="decimal" w:pos="42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4"/>
                <w:szCs w:val="14"/>
                <w:lang w:bidi="th-TH"/>
              </w:rPr>
            </w:pPr>
          </w:p>
        </w:tc>
        <w:tc>
          <w:tcPr>
            <w:tcW w:w="272" w:type="dxa"/>
            <w:vAlign w:val="bottom"/>
          </w:tcPr>
          <w:p w14:paraId="19FD744E" w14:textId="77777777" w:rsidR="00E21629" w:rsidRPr="003B53B3" w:rsidRDefault="00E21629" w:rsidP="00CA064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990" w:type="dxa"/>
            <w:vAlign w:val="bottom"/>
          </w:tcPr>
          <w:p w14:paraId="2B63A52F" w14:textId="77777777" w:rsidR="00E21629" w:rsidRPr="003B53B3" w:rsidRDefault="00E21629" w:rsidP="00CA0645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4"/>
                <w:szCs w:val="14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28C4D58A" w14:textId="77777777" w:rsidR="00E21629" w:rsidRPr="003B53B3" w:rsidRDefault="00E21629" w:rsidP="00CA0645">
            <w:pPr>
              <w:tabs>
                <w:tab w:val="decimal" w:pos="595"/>
              </w:tabs>
              <w:ind w:left="-43" w:right="-86"/>
              <w:jc w:val="right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898" w:type="dxa"/>
            <w:vAlign w:val="bottom"/>
          </w:tcPr>
          <w:p w14:paraId="2240E454" w14:textId="77777777" w:rsidR="00E21629" w:rsidRPr="003B53B3" w:rsidRDefault="00E21629" w:rsidP="008A79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2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360" w:type="dxa"/>
            <w:vAlign w:val="bottom"/>
          </w:tcPr>
          <w:p w14:paraId="2E843226" w14:textId="77777777" w:rsidR="00E21629" w:rsidRPr="003B53B3" w:rsidRDefault="00E21629" w:rsidP="00CA064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084A829" w14:textId="77777777" w:rsidR="00E21629" w:rsidRPr="003B53B3" w:rsidRDefault="00E21629" w:rsidP="00CA06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</w:tr>
      <w:tr w:rsidR="00E21629" w:rsidRPr="00D246FB" w14:paraId="751D80FF" w14:textId="77777777" w:rsidTr="00F26573">
        <w:trPr>
          <w:trHeight w:val="261"/>
        </w:trPr>
        <w:tc>
          <w:tcPr>
            <w:tcW w:w="3144" w:type="dxa"/>
            <w:shd w:val="clear" w:color="auto" w:fill="auto"/>
            <w:vAlign w:val="bottom"/>
          </w:tcPr>
          <w:p w14:paraId="0DBA881C" w14:textId="77777777" w:rsidR="00E21629" w:rsidRPr="00D246FB" w:rsidRDefault="00E21629" w:rsidP="00CA0645">
            <w:pPr>
              <w:ind w:right="-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246FB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351" w:type="dxa"/>
            <w:vAlign w:val="bottom"/>
          </w:tcPr>
          <w:p w14:paraId="67CA8EFC" w14:textId="77777777" w:rsidR="00E21629" w:rsidRPr="008A7939" w:rsidRDefault="00E21629" w:rsidP="00CA0645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36" w:type="dxa"/>
            <w:vAlign w:val="bottom"/>
          </w:tcPr>
          <w:p w14:paraId="60DC3F99" w14:textId="77777777" w:rsidR="00E21629" w:rsidRPr="00D246FB" w:rsidRDefault="00E21629" w:rsidP="00CA0645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4" w:type="dxa"/>
            <w:vAlign w:val="bottom"/>
          </w:tcPr>
          <w:p w14:paraId="7C80B98E" w14:textId="77777777" w:rsidR="00E21629" w:rsidRPr="00D246FB" w:rsidRDefault="00E21629" w:rsidP="008A7939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715B68C8" w14:textId="77777777" w:rsidR="00E21629" w:rsidRPr="00D246FB" w:rsidRDefault="00E21629" w:rsidP="00CA064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5ACFA595" w14:textId="77777777" w:rsidR="00E21629" w:rsidRPr="00D246FB" w:rsidRDefault="00E21629" w:rsidP="008A7939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B1038BE" w14:textId="77777777" w:rsidR="00E21629" w:rsidRPr="00D246FB" w:rsidRDefault="00E21629" w:rsidP="00CA0645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685DB546" w14:textId="77777777" w:rsidR="00E21629" w:rsidRPr="00D246FB" w:rsidRDefault="00E21629" w:rsidP="00CA0645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E004021" w14:textId="77777777" w:rsidR="00E21629" w:rsidRPr="00D246FB" w:rsidRDefault="00E21629" w:rsidP="00CA0645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2" w:type="dxa"/>
            <w:shd w:val="clear" w:color="auto" w:fill="auto"/>
            <w:vAlign w:val="bottom"/>
          </w:tcPr>
          <w:p w14:paraId="1AA91BF1" w14:textId="77777777" w:rsidR="00E21629" w:rsidRPr="00D246FB" w:rsidRDefault="00E21629" w:rsidP="00CA0645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72" w:type="dxa"/>
            <w:vAlign w:val="bottom"/>
          </w:tcPr>
          <w:p w14:paraId="64A19A08" w14:textId="77777777" w:rsidR="00E21629" w:rsidRPr="00D246FB" w:rsidRDefault="00E21629" w:rsidP="00CA064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5" w:type="dxa"/>
            <w:vAlign w:val="bottom"/>
          </w:tcPr>
          <w:p w14:paraId="269F0890" w14:textId="77777777" w:rsidR="00E21629" w:rsidRPr="00D246FB" w:rsidRDefault="00E21629" w:rsidP="008A7939">
            <w:pPr>
              <w:pStyle w:val="acctfourfigures"/>
              <w:tabs>
                <w:tab w:val="clear" w:pos="765"/>
                <w:tab w:val="decimal" w:pos="42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72" w:type="dxa"/>
            <w:vAlign w:val="bottom"/>
          </w:tcPr>
          <w:p w14:paraId="3E18461E" w14:textId="77777777" w:rsidR="00E21629" w:rsidRPr="00D246FB" w:rsidRDefault="00E21629" w:rsidP="00CA064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4446C384" w14:textId="77777777" w:rsidR="00E21629" w:rsidRPr="008A7939" w:rsidRDefault="00E21629" w:rsidP="00CA0645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69C777E4" w14:textId="77777777" w:rsidR="00E21629" w:rsidRPr="00D246FB" w:rsidRDefault="00E21629" w:rsidP="00CA0645">
            <w:pPr>
              <w:tabs>
                <w:tab w:val="decimal" w:pos="595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8" w:type="dxa"/>
            <w:vAlign w:val="bottom"/>
          </w:tcPr>
          <w:p w14:paraId="244F56F9" w14:textId="77777777" w:rsidR="00E21629" w:rsidRPr="00D246FB" w:rsidRDefault="00E21629" w:rsidP="008A79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2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60" w:type="dxa"/>
            <w:vAlign w:val="bottom"/>
          </w:tcPr>
          <w:p w14:paraId="12C84C93" w14:textId="77777777" w:rsidR="00E21629" w:rsidRPr="00D246FB" w:rsidRDefault="00E21629" w:rsidP="00CA064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92E6D22" w14:textId="77777777" w:rsidR="00E21629" w:rsidRPr="00D246FB" w:rsidRDefault="00E21629" w:rsidP="00CA06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A21DE" w:rsidRPr="00D246FB" w14:paraId="692DD738" w14:textId="77777777" w:rsidTr="000A5B04">
        <w:trPr>
          <w:trHeight w:val="261"/>
        </w:trPr>
        <w:tc>
          <w:tcPr>
            <w:tcW w:w="3144" w:type="dxa"/>
            <w:shd w:val="clear" w:color="auto" w:fill="auto"/>
          </w:tcPr>
          <w:p w14:paraId="07EABA11" w14:textId="6FC7E4F0" w:rsidR="00FA21DE" w:rsidRPr="004829E7" w:rsidRDefault="00FA21DE" w:rsidP="00FA21DE">
            <w:pPr>
              <w:ind w:right="-90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4829E7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</w:t>
            </w:r>
            <w:r w:rsidRPr="004829E7">
              <w:rPr>
                <w:rFonts w:asciiTheme="majorBidi" w:hAnsiTheme="majorBidi" w:cstheme="majorBidi"/>
                <w:sz w:val="26"/>
                <w:szCs w:val="26"/>
                <w:cs/>
              </w:rPr>
              <w:t>เงินลงทุนในตราสารทุน</w:t>
            </w:r>
          </w:p>
        </w:tc>
        <w:tc>
          <w:tcPr>
            <w:tcW w:w="1351" w:type="dxa"/>
            <w:vAlign w:val="bottom"/>
          </w:tcPr>
          <w:p w14:paraId="795D5FB8" w14:textId="77777777" w:rsidR="00FA21DE" w:rsidRPr="008A7939" w:rsidRDefault="00FA21DE" w:rsidP="00FA21DE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="Angsana New" w:hAnsi="Angsana New"/>
                <w:sz w:val="25"/>
                <w:szCs w:val="25"/>
              </w:rPr>
            </w:pPr>
            <w:r w:rsidRPr="008A7939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236" w:type="dxa"/>
            <w:vAlign w:val="bottom"/>
          </w:tcPr>
          <w:p w14:paraId="0E2E124E" w14:textId="77777777" w:rsidR="00FA21DE" w:rsidRPr="004829E7" w:rsidRDefault="00FA21DE" w:rsidP="00FA21DE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4" w:type="dxa"/>
            <w:vAlign w:val="bottom"/>
          </w:tcPr>
          <w:p w14:paraId="1880E293" w14:textId="77777777" w:rsidR="00FA21DE" w:rsidRPr="004829E7" w:rsidRDefault="00FA21DE" w:rsidP="008A7939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4829E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2380E9A3" w14:textId="77777777" w:rsidR="00FA21DE" w:rsidRPr="004829E7" w:rsidRDefault="00FA21DE" w:rsidP="00FA21D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238FC997" w14:textId="68E3323D" w:rsidR="00FA21DE" w:rsidRPr="004829E7" w:rsidRDefault="00922CAB" w:rsidP="008A79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922CAB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FA21DE" w:rsidRPr="004829E7">
              <w:rPr>
                <w:rFonts w:asciiTheme="majorBidi" w:hAnsiTheme="majorBidi" w:cstheme="majorBidi"/>
                <w:sz w:val="26"/>
                <w:szCs w:val="26"/>
                <w:lang w:val="en-GB"/>
              </w:rPr>
              <w:t>,</w:t>
            </w:r>
            <w:r w:rsidRPr="00922CAB">
              <w:rPr>
                <w:rFonts w:asciiTheme="majorBidi" w:hAnsiTheme="majorBidi" w:cstheme="majorBidi"/>
                <w:sz w:val="26"/>
                <w:szCs w:val="26"/>
              </w:rPr>
              <w:t>533</w:t>
            </w:r>
            <w:r w:rsidR="00FA21DE" w:rsidRPr="004829E7">
              <w:rPr>
                <w:rFonts w:asciiTheme="majorBidi" w:hAnsiTheme="majorBidi" w:cstheme="majorBidi"/>
                <w:sz w:val="26"/>
                <w:szCs w:val="26"/>
                <w:lang w:val="en-GB"/>
              </w:rPr>
              <w:t>,</w:t>
            </w:r>
            <w:r w:rsidRPr="00922CAB">
              <w:rPr>
                <w:rFonts w:asciiTheme="majorBidi" w:hAnsiTheme="majorBidi" w:cstheme="majorBidi"/>
                <w:sz w:val="26"/>
                <w:szCs w:val="26"/>
              </w:rPr>
              <w:t>490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E35623F" w14:textId="77777777" w:rsidR="00FA21DE" w:rsidRPr="004829E7" w:rsidRDefault="00FA21DE" w:rsidP="00FA21DE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4106F429" w14:textId="77777777" w:rsidR="00FA21DE" w:rsidRPr="004829E7" w:rsidRDefault="00FA21DE" w:rsidP="00FA21DE">
            <w:pPr>
              <w:pStyle w:val="acctfourfigures"/>
              <w:tabs>
                <w:tab w:val="clear" w:pos="765"/>
                <w:tab w:val="decimal" w:pos="65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4829E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2D1AA9A" w14:textId="77777777" w:rsidR="00FA21DE" w:rsidRPr="004829E7" w:rsidRDefault="00FA21DE" w:rsidP="00FA21DE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2" w:type="dxa"/>
            <w:shd w:val="clear" w:color="auto" w:fill="auto"/>
            <w:vAlign w:val="bottom"/>
          </w:tcPr>
          <w:p w14:paraId="008AAA65" w14:textId="1E76E6B8" w:rsidR="00FA21DE" w:rsidRPr="004829E7" w:rsidRDefault="00922CAB" w:rsidP="00FA21DE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922CA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="00FA21DE" w:rsidRPr="004829E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22CA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533</w:t>
            </w:r>
            <w:r w:rsidR="00FA21DE" w:rsidRPr="004829E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22CA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490</w:t>
            </w:r>
          </w:p>
        </w:tc>
        <w:tc>
          <w:tcPr>
            <w:tcW w:w="272" w:type="dxa"/>
            <w:vAlign w:val="bottom"/>
          </w:tcPr>
          <w:p w14:paraId="62B78D00" w14:textId="77777777" w:rsidR="00FA21DE" w:rsidRPr="004829E7" w:rsidRDefault="00FA21DE" w:rsidP="00FA21D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5" w:type="dxa"/>
            <w:vAlign w:val="bottom"/>
          </w:tcPr>
          <w:p w14:paraId="36A92E91" w14:textId="4418737D" w:rsidR="00FA21DE" w:rsidRPr="004829E7" w:rsidRDefault="00922CAB" w:rsidP="00FA21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22CAB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FA21DE" w:rsidRPr="004829E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22CAB">
              <w:rPr>
                <w:rFonts w:asciiTheme="majorBidi" w:hAnsiTheme="majorBidi" w:cstheme="majorBidi"/>
                <w:sz w:val="26"/>
                <w:szCs w:val="26"/>
              </w:rPr>
              <w:t>286</w:t>
            </w:r>
            <w:r w:rsidR="00FA21DE" w:rsidRPr="004829E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22CAB">
              <w:rPr>
                <w:rFonts w:asciiTheme="majorBidi" w:hAnsiTheme="majorBidi" w:cstheme="majorBidi"/>
                <w:sz w:val="26"/>
                <w:szCs w:val="26"/>
              </w:rPr>
              <w:t>190</w:t>
            </w:r>
          </w:p>
        </w:tc>
        <w:tc>
          <w:tcPr>
            <w:tcW w:w="272" w:type="dxa"/>
            <w:vAlign w:val="bottom"/>
          </w:tcPr>
          <w:p w14:paraId="136C2F65" w14:textId="77777777" w:rsidR="00FA21DE" w:rsidRPr="004829E7" w:rsidRDefault="00FA21DE" w:rsidP="00FA21D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3862EA71" w14:textId="77777777" w:rsidR="00FA21DE" w:rsidRPr="004829E7" w:rsidRDefault="00FA21DE" w:rsidP="008A7939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4829E7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45C8C618" w14:textId="77777777" w:rsidR="00FA21DE" w:rsidRPr="004829E7" w:rsidRDefault="00FA21DE" w:rsidP="00FA21DE">
            <w:pPr>
              <w:tabs>
                <w:tab w:val="decimal" w:pos="595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8" w:type="dxa"/>
            <w:vAlign w:val="bottom"/>
          </w:tcPr>
          <w:p w14:paraId="426466C7" w14:textId="310BD081" w:rsidR="00FA21DE" w:rsidRPr="004829E7" w:rsidRDefault="00922CAB" w:rsidP="00FA21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0"/>
              </w:tabs>
              <w:spacing w:after="0" w:line="240" w:lineRule="auto"/>
              <w:ind w:left="-108" w:right="-3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22CAB">
              <w:rPr>
                <w:rFonts w:asciiTheme="majorBidi" w:hAnsiTheme="majorBidi" w:cstheme="majorBidi"/>
                <w:sz w:val="26"/>
                <w:szCs w:val="26"/>
              </w:rPr>
              <w:t>247</w:t>
            </w:r>
            <w:r w:rsidR="00FA21DE" w:rsidRPr="004829E7">
              <w:rPr>
                <w:rFonts w:asciiTheme="majorBidi" w:hAnsiTheme="majorBidi" w:cstheme="majorBidi"/>
                <w:sz w:val="26"/>
                <w:szCs w:val="26"/>
                <w:lang w:val="en-GB"/>
              </w:rPr>
              <w:t>,</w:t>
            </w:r>
            <w:r w:rsidRPr="00922CAB">
              <w:rPr>
                <w:rFonts w:asciiTheme="majorBidi" w:hAnsiTheme="majorBidi" w:cstheme="majorBidi"/>
                <w:sz w:val="26"/>
                <w:szCs w:val="26"/>
              </w:rPr>
              <w:t>300</w:t>
            </w:r>
          </w:p>
        </w:tc>
        <w:tc>
          <w:tcPr>
            <w:tcW w:w="360" w:type="dxa"/>
            <w:vAlign w:val="bottom"/>
          </w:tcPr>
          <w:p w14:paraId="20C7B4E4" w14:textId="77777777" w:rsidR="00FA21DE" w:rsidRPr="004829E7" w:rsidRDefault="00FA21DE" w:rsidP="00FA21D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8734514" w14:textId="7972F624" w:rsidR="00FA21DE" w:rsidRPr="004829E7" w:rsidRDefault="00922CAB" w:rsidP="00FA21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922CAB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FA21DE" w:rsidRPr="004829E7">
              <w:rPr>
                <w:rFonts w:asciiTheme="majorBidi" w:hAnsiTheme="majorBidi" w:cstheme="majorBidi"/>
                <w:sz w:val="26"/>
                <w:szCs w:val="26"/>
                <w:lang w:val="en-GB"/>
              </w:rPr>
              <w:t>,</w:t>
            </w:r>
            <w:r w:rsidRPr="00922CAB">
              <w:rPr>
                <w:rFonts w:asciiTheme="majorBidi" w:hAnsiTheme="majorBidi" w:cstheme="majorBidi"/>
                <w:sz w:val="26"/>
                <w:szCs w:val="26"/>
              </w:rPr>
              <w:t>533</w:t>
            </w:r>
            <w:r w:rsidR="00FA21DE" w:rsidRPr="004829E7">
              <w:rPr>
                <w:rFonts w:asciiTheme="majorBidi" w:hAnsiTheme="majorBidi" w:cstheme="majorBidi"/>
                <w:sz w:val="26"/>
                <w:szCs w:val="26"/>
                <w:lang w:val="en-GB"/>
              </w:rPr>
              <w:t>,</w:t>
            </w:r>
            <w:r w:rsidRPr="00922CAB">
              <w:rPr>
                <w:rFonts w:asciiTheme="majorBidi" w:hAnsiTheme="majorBidi" w:cstheme="majorBidi"/>
                <w:sz w:val="26"/>
                <w:szCs w:val="26"/>
              </w:rPr>
              <w:t>490</w:t>
            </w:r>
          </w:p>
        </w:tc>
      </w:tr>
      <w:tr w:rsidR="00FA21DE" w:rsidRPr="00D246FB" w14:paraId="638CA1F2" w14:textId="77777777" w:rsidTr="000A5B04">
        <w:trPr>
          <w:trHeight w:val="261"/>
        </w:trPr>
        <w:tc>
          <w:tcPr>
            <w:tcW w:w="3144" w:type="dxa"/>
            <w:shd w:val="clear" w:color="auto" w:fill="auto"/>
          </w:tcPr>
          <w:p w14:paraId="1EA68013" w14:textId="62A6C060" w:rsidR="00FA21DE" w:rsidRPr="00D246FB" w:rsidRDefault="00FA21DE" w:rsidP="00FA21DE">
            <w:pPr>
              <w:ind w:right="-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</w:t>
            </w:r>
            <w:r w:rsidRPr="005453E7">
              <w:rPr>
                <w:rFonts w:asciiTheme="majorBidi" w:hAnsiTheme="majorBidi" w:cstheme="majorBidi"/>
                <w:sz w:val="26"/>
                <w:szCs w:val="26"/>
                <w:cs/>
              </w:rPr>
              <w:t>เงินลงทุนในตราสารหนี้</w:t>
            </w:r>
          </w:p>
        </w:tc>
        <w:tc>
          <w:tcPr>
            <w:tcW w:w="1351" w:type="dxa"/>
            <w:vAlign w:val="bottom"/>
          </w:tcPr>
          <w:p w14:paraId="3C19F308" w14:textId="77777777" w:rsidR="00FA21DE" w:rsidRPr="008A7939" w:rsidRDefault="00FA21DE" w:rsidP="00FA21DE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="Angsana New" w:hAnsi="Angsana New"/>
                <w:sz w:val="25"/>
                <w:szCs w:val="25"/>
              </w:rPr>
            </w:pPr>
            <w:r w:rsidRPr="008A7939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236" w:type="dxa"/>
            <w:vAlign w:val="bottom"/>
          </w:tcPr>
          <w:p w14:paraId="4A8D4AC1" w14:textId="77777777" w:rsidR="00FA21DE" w:rsidRPr="00D246FB" w:rsidRDefault="00FA21DE" w:rsidP="00FA21DE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4" w:type="dxa"/>
            <w:vAlign w:val="bottom"/>
          </w:tcPr>
          <w:p w14:paraId="2979A794" w14:textId="77777777" w:rsidR="00FA21DE" w:rsidRPr="00D246FB" w:rsidRDefault="00FA21DE" w:rsidP="008A7939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D246F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3B1EADF6" w14:textId="77777777" w:rsidR="00FA21DE" w:rsidRPr="00D246FB" w:rsidRDefault="00FA21DE" w:rsidP="00FA21D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23047E00" w14:textId="77777777" w:rsidR="00FA21DE" w:rsidRPr="00D246FB" w:rsidRDefault="00FA21DE" w:rsidP="008A7939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D246F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E629259" w14:textId="77777777" w:rsidR="00FA21DE" w:rsidRPr="00D246FB" w:rsidRDefault="00FA21DE" w:rsidP="00FA21DE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2695640F" w14:textId="6D52992E" w:rsidR="00FA21DE" w:rsidRPr="00D246FB" w:rsidRDefault="00922CAB" w:rsidP="00FA21DE">
            <w:pPr>
              <w:pStyle w:val="acctfourfigures"/>
              <w:tabs>
                <w:tab w:val="clear" w:pos="765"/>
                <w:tab w:val="decimal" w:pos="92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22CA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542</w:t>
            </w:r>
            <w:r w:rsidR="00FA21DE" w:rsidRPr="00D246F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922CA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595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C2C5383" w14:textId="77777777" w:rsidR="00FA21DE" w:rsidRPr="00D246FB" w:rsidRDefault="00FA21DE" w:rsidP="00FA21DE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2" w:type="dxa"/>
            <w:shd w:val="clear" w:color="auto" w:fill="auto"/>
            <w:vAlign w:val="bottom"/>
          </w:tcPr>
          <w:p w14:paraId="5B8CAE0B" w14:textId="5CDFFA07" w:rsidR="00FA21DE" w:rsidRPr="00D246FB" w:rsidRDefault="00922CAB" w:rsidP="00FA21DE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922CA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542</w:t>
            </w:r>
            <w:r w:rsidR="00FA21DE" w:rsidRPr="00D246F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922CA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595</w:t>
            </w:r>
          </w:p>
        </w:tc>
        <w:tc>
          <w:tcPr>
            <w:tcW w:w="272" w:type="dxa"/>
            <w:vAlign w:val="bottom"/>
          </w:tcPr>
          <w:p w14:paraId="3EFDB396" w14:textId="77777777" w:rsidR="00FA21DE" w:rsidRPr="00D246FB" w:rsidRDefault="00FA21DE" w:rsidP="00FA21D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5" w:type="dxa"/>
            <w:vAlign w:val="bottom"/>
          </w:tcPr>
          <w:p w14:paraId="25DF684C" w14:textId="77777777" w:rsidR="00FA21DE" w:rsidRPr="00D246FB" w:rsidRDefault="00FA21DE" w:rsidP="00FA21DE">
            <w:pPr>
              <w:pStyle w:val="acctfourfigures"/>
              <w:tabs>
                <w:tab w:val="clear" w:pos="765"/>
                <w:tab w:val="decimal" w:pos="42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D246FB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272" w:type="dxa"/>
            <w:vAlign w:val="bottom"/>
          </w:tcPr>
          <w:p w14:paraId="06B0E72E" w14:textId="77777777" w:rsidR="00FA21DE" w:rsidRPr="00D246FB" w:rsidRDefault="00FA21DE" w:rsidP="00FA21D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4BA192B2" w14:textId="537E994E" w:rsidR="00FA21DE" w:rsidRPr="00D246FB" w:rsidRDefault="00922CAB" w:rsidP="00FA21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22CAB">
              <w:rPr>
                <w:rFonts w:asciiTheme="majorBidi" w:hAnsiTheme="majorBidi" w:cstheme="majorBidi"/>
                <w:sz w:val="26"/>
                <w:szCs w:val="26"/>
              </w:rPr>
              <w:t>558</w:t>
            </w:r>
            <w:r w:rsidR="00FA21DE" w:rsidRPr="00D246F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22CAB">
              <w:rPr>
                <w:rFonts w:asciiTheme="majorBidi" w:hAnsiTheme="majorBidi" w:cstheme="majorBidi"/>
                <w:sz w:val="26"/>
                <w:szCs w:val="26"/>
              </w:rPr>
              <w:t>282</w:t>
            </w:r>
          </w:p>
        </w:tc>
        <w:tc>
          <w:tcPr>
            <w:tcW w:w="270" w:type="dxa"/>
            <w:vAlign w:val="bottom"/>
          </w:tcPr>
          <w:p w14:paraId="10859F58" w14:textId="77777777" w:rsidR="00FA21DE" w:rsidRPr="00D246FB" w:rsidRDefault="00FA21DE" w:rsidP="00FA21DE">
            <w:pPr>
              <w:tabs>
                <w:tab w:val="decimal" w:pos="595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8" w:type="dxa"/>
            <w:vAlign w:val="bottom"/>
          </w:tcPr>
          <w:p w14:paraId="713E9CED" w14:textId="77777777" w:rsidR="00FA21DE" w:rsidRPr="00D246FB" w:rsidRDefault="00FA21DE" w:rsidP="00FA21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2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360" w:type="dxa"/>
            <w:vAlign w:val="bottom"/>
          </w:tcPr>
          <w:p w14:paraId="0A172584" w14:textId="77777777" w:rsidR="00FA21DE" w:rsidRPr="00D246FB" w:rsidRDefault="00FA21DE" w:rsidP="00FA21D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506DE58" w14:textId="6CB0A18B" w:rsidR="00FA21DE" w:rsidRPr="00D246FB" w:rsidRDefault="00922CAB" w:rsidP="00FA21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22CAB">
              <w:rPr>
                <w:rFonts w:asciiTheme="majorBidi" w:hAnsiTheme="majorBidi" w:cstheme="majorBidi"/>
                <w:sz w:val="26"/>
                <w:szCs w:val="26"/>
              </w:rPr>
              <w:t>558</w:t>
            </w:r>
            <w:r w:rsidR="00FA21DE" w:rsidRPr="00D246F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22CAB">
              <w:rPr>
                <w:rFonts w:asciiTheme="majorBidi" w:hAnsiTheme="majorBidi" w:cstheme="majorBidi"/>
                <w:sz w:val="26"/>
                <w:szCs w:val="26"/>
              </w:rPr>
              <w:t>282</w:t>
            </w:r>
          </w:p>
        </w:tc>
      </w:tr>
      <w:tr w:rsidR="007936A2" w:rsidRPr="003B53B3" w14:paraId="74467EFA" w14:textId="77777777" w:rsidTr="003B53B3">
        <w:trPr>
          <w:trHeight w:val="126"/>
        </w:trPr>
        <w:tc>
          <w:tcPr>
            <w:tcW w:w="3144" w:type="dxa"/>
            <w:shd w:val="clear" w:color="auto" w:fill="auto"/>
            <w:vAlign w:val="bottom"/>
          </w:tcPr>
          <w:p w14:paraId="62C90F0E" w14:textId="77777777" w:rsidR="007936A2" w:rsidRPr="003B53B3" w:rsidRDefault="007936A2" w:rsidP="007936A2">
            <w:pPr>
              <w:ind w:left="166" w:right="-90" w:firstLine="4"/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  <w:tc>
          <w:tcPr>
            <w:tcW w:w="1351" w:type="dxa"/>
            <w:vAlign w:val="bottom"/>
          </w:tcPr>
          <w:p w14:paraId="5BB301A7" w14:textId="77777777" w:rsidR="007936A2" w:rsidRPr="003B53B3" w:rsidRDefault="007936A2" w:rsidP="007936A2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36" w:type="dxa"/>
            <w:vAlign w:val="bottom"/>
          </w:tcPr>
          <w:p w14:paraId="7D534393" w14:textId="77777777" w:rsidR="007936A2" w:rsidRPr="003B53B3" w:rsidRDefault="007936A2" w:rsidP="007936A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314" w:type="dxa"/>
            <w:vAlign w:val="bottom"/>
          </w:tcPr>
          <w:p w14:paraId="7E544B6B" w14:textId="77777777" w:rsidR="007936A2" w:rsidRPr="003B53B3" w:rsidRDefault="007936A2" w:rsidP="008A7939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36" w:type="dxa"/>
            <w:vAlign w:val="bottom"/>
          </w:tcPr>
          <w:p w14:paraId="02DE532B" w14:textId="77777777" w:rsidR="007936A2" w:rsidRPr="003B53B3" w:rsidRDefault="007936A2" w:rsidP="007936A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26293F83" w14:textId="77777777" w:rsidR="007936A2" w:rsidRPr="003B53B3" w:rsidRDefault="007936A2" w:rsidP="008A7939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776427C" w14:textId="77777777" w:rsidR="007936A2" w:rsidRPr="003B53B3" w:rsidRDefault="007936A2" w:rsidP="007936A2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2EE15AE0" w14:textId="77777777" w:rsidR="007936A2" w:rsidRPr="003B53B3" w:rsidRDefault="007936A2" w:rsidP="007936A2">
            <w:pPr>
              <w:pStyle w:val="acctfourfigures"/>
              <w:tabs>
                <w:tab w:val="clear" w:pos="765"/>
                <w:tab w:val="decimal" w:pos="86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4"/>
                <w:szCs w:val="14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6681653" w14:textId="77777777" w:rsidR="007936A2" w:rsidRPr="003B53B3" w:rsidRDefault="007936A2" w:rsidP="007936A2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032" w:type="dxa"/>
            <w:shd w:val="clear" w:color="auto" w:fill="auto"/>
            <w:vAlign w:val="bottom"/>
          </w:tcPr>
          <w:p w14:paraId="322D248D" w14:textId="77777777" w:rsidR="007936A2" w:rsidRPr="003B53B3" w:rsidRDefault="007936A2" w:rsidP="007936A2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4"/>
                <w:szCs w:val="14"/>
                <w:lang w:val="en-US" w:bidi="th-TH"/>
              </w:rPr>
            </w:pPr>
          </w:p>
        </w:tc>
        <w:tc>
          <w:tcPr>
            <w:tcW w:w="272" w:type="dxa"/>
            <w:vAlign w:val="bottom"/>
          </w:tcPr>
          <w:p w14:paraId="08E00A1F" w14:textId="77777777" w:rsidR="007936A2" w:rsidRPr="003B53B3" w:rsidRDefault="007936A2" w:rsidP="007936A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895" w:type="dxa"/>
            <w:vAlign w:val="bottom"/>
          </w:tcPr>
          <w:p w14:paraId="15F0F306" w14:textId="77777777" w:rsidR="007936A2" w:rsidRPr="003B53B3" w:rsidRDefault="007936A2" w:rsidP="008A7939">
            <w:pPr>
              <w:pStyle w:val="acctfourfigures"/>
              <w:tabs>
                <w:tab w:val="clear" w:pos="765"/>
                <w:tab w:val="decimal" w:pos="42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4"/>
                <w:szCs w:val="14"/>
                <w:lang w:bidi="th-TH"/>
              </w:rPr>
            </w:pPr>
          </w:p>
        </w:tc>
        <w:tc>
          <w:tcPr>
            <w:tcW w:w="272" w:type="dxa"/>
            <w:vAlign w:val="bottom"/>
          </w:tcPr>
          <w:p w14:paraId="57A7E3A7" w14:textId="77777777" w:rsidR="007936A2" w:rsidRPr="003B53B3" w:rsidRDefault="007936A2" w:rsidP="007936A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990" w:type="dxa"/>
            <w:vAlign w:val="bottom"/>
          </w:tcPr>
          <w:p w14:paraId="5ED55987" w14:textId="77777777" w:rsidR="007936A2" w:rsidRPr="003B53B3" w:rsidRDefault="007936A2" w:rsidP="008A7939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4"/>
                <w:szCs w:val="14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39D88468" w14:textId="77777777" w:rsidR="007936A2" w:rsidRPr="003B53B3" w:rsidRDefault="007936A2" w:rsidP="007936A2">
            <w:pPr>
              <w:tabs>
                <w:tab w:val="decimal" w:pos="595"/>
              </w:tabs>
              <w:ind w:left="-43" w:right="-86"/>
              <w:jc w:val="right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898" w:type="dxa"/>
            <w:vAlign w:val="bottom"/>
          </w:tcPr>
          <w:p w14:paraId="425C66FE" w14:textId="77777777" w:rsidR="007936A2" w:rsidRPr="003B53B3" w:rsidRDefault="007936A2" w:rsidP="008A79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2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360" w:type="dxa"/>
            <w:vAlign w:val="bottom"/>
          </w:tcPr>
          <w:p w14:paraId="6DE7F69D" w14:textId="77777777" w:rsidR="007936A2" w:rsidRPr="003B53B3" w:rsidRDefault="007936A2" w:rsidP="007936A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6ECC4CA" w14:textId="77777777" w:rsidR="007936A2" w:rsidRPr="003B53B3" w:rsidRDefault="007936A2" w:rsidP="00793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</w:tr>
      <w:tr w:rsidR="007936A2" w:rsidRPr="00D246FB" w14:paraId="24F2DDCE" w14:textId="77777777" w:rsidTr="00F26573">
        <w:trPr>
          <w:trHeight w:val="261"/>
        </w:trPr>
        <w:tc>
          <w:tcPr>
            <w:tcW w:w="3144" w:type="dxa"/>
            <w:shd w:val="clear" w:color="auto" w:fill="auto"/>
            <w:vAlign w:val="bottom"/>
          </w:tcPr>
          <w:p w14:paraId="5800DD22" w14:textId="72CDDBA4" w:rsidR="007936A2" w:rsidRPr="00D246FB" w:rsidRDefault="007936A2" w:rsidP="007936A2">
            <w:pPr>
              <w:ind w:right="-90" w:firstLine="4"/>
              <w:rPr>
                <w:rFonts w:asciiTheme="majorBidi" w:hAnsiTheme="majorBidi" w:cstheme="majorBidi"/>
                <w:sz w:val="26"/>
                <w:szCs w:val="26"/>
              </w:rPr>
            </w:pPr>
            <w:r w:rsidRPr="00D246FB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สินทรัพย์อนุพันธ์</w:t>
            </w:r>
          </w:p>
        </w:tc>
        <w:tc>
          <w:tcPr>
            <w:tcW w:w="1351" w:type="dxa"/>
            <w:vAlign w:val="bottom"/>
          </w:tcPr>
          <w:p w14:paraId="3DDC449D" w14:textId="77777777" w:rsidR="007936A2" w:rsidRPr="008A7939" w:rsidRDefault="007936A2" w:rsidP="008A7939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="Angsana New" w:hAnsi="Angsana New"/>
                <w:sz w:val="25"/>
                <w:szCs w:val="25"/>
              </w:rPr>
            </w:pPr>
            <w:r w:rsidRPr="008A7939">
              <w:rPr>
                <w:rFonts w:ascii="Angsana New" w:hAnsi="Angsana New" w:hint="cs"/>
                <w:sz w:val="25"/>
                <w:szCs w:val="25"/>
                <w:cs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46411181" w14:textId="77777777" w:rsidR="007936A2" w:rsidRPr="00D246FB" w:rsidRDefault="007936A2" w:rsidP="007936A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4" w:type="dxa"/>
            <w:vAlign w:val="bottom"/>
          </w:tcPr>
          <w:p w14:paraId="49494CDE" w14:textId="53EBC605" w:rsidR="007936A2" w:rsidRPr="00D246FB" w:rsidRDefault="00922CAB" w:rsidP="00793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922CAB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="007936A2" w:rsidRPr="00D246F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22CAB">
              <w:rPr>
                <w:rFonts w:asciiTheme="majorBidi" w:hAnsiTheme="majorBidi" w:cstheme="majorBidi"/>
                <w:sz w:val="26"/>
                <w:szCs w:val="26"/>
              </w:rPr>
              <w:t>821</w:t>
            </w:r>
          </w:p>
        </w:tc>
        <w:tc>
          <w:tcPr>
            <w:tcW w:w="236" w:type="dxa"/>
            <w:vAlign w:val="bottom"/>
          </w:tcPr>
          <w:p w14:paraId="1C16B3AC" w14:textId="77777777" w:rsidR="007936A2" w:rsidRPr="00D246FB" w:rsidRDefault="007936A2" w:rsidP="007936A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2DF78ADA" w14:textId="77777777" w:rsidR="007936A2" w:rsidRPr="00D246FB" w:rsidRDefault="007936A2" w:rsidP="008A7939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D246F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C969DF9" w14:textId="77777777" w:rsidR="007936A2" w:rsidRPr="00D246FB" w:rsidRDefault="007936A2" w:rsidP="007936A2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09370598" w14:textId="77777777" w:rsidR="007936A2" w:rsidRPr="00D246FB" w:rsidRDefault="007936A2" w:rsidP="007936A2">
            <w:pPr>
              <w:pStyle w:val="acctfourfigures"/>
              <w:tabs>
                <w:tab w:val="clear" w:pos="765"/>
                <w:tab w:val="decimal" w:pos="314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246F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EDE4B2C" w14:textId="77777777" w:rsidR="007936A2" w:rsidRPr="00D246FB" w:rsidRDefault="007936A2" w:rsidP="007936A2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2" w:type="dxa"/>
            <w:shd w:val="clear" w:color="auto" w:fill="auto"/>
            <w:vAlign w:val="bottom"/>
          </w:tcPr>
          <w:p w14:paraId="50F69E3E" w14:textId="265D8412" w:rsidR="007936A2" w:rsidRPr="00D246FB" w:rsidRDefault="00922CAB" w:rsidP="007936A2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922CA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</w:t>
            </w:r>
            <w:r w:rsidR="007936A2" w:rsidRPr="00D246F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922CA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821</w:t>
            </w:r>
          </w:p>
        </w:tc>
        <w:tc>
          <w:tcPr>
            <w:tcW w:w="272" w:type="dxa"/>
            <w:vAlign w:val="bottom"/>
          </w:tcPr>
          <w:p w14:paraId="20218066" w14:textId="77777777" w:rsidR="007936A2" w:rsidRPr="00D246FB" w:rsidRDefault="007936A2" w:rsidP="007936A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5" w:type="dxa"/>
            <w:vAlign w:val="bottom"/>
          </w:tcPr>
          <w:p w14:paraId="404794A8" w14:textId="77777777" w:rsidR="007936A2" w:rsidRPr="00D246FB" w:rsidRDefault="007936A2" w:rsidP="007936A2">
            <w:pPr>
              <w:pStyle w:val="acctfourfigures"/>
              <w:tabs>
                <w:tab w:val="clear" w:pos="765"/>
                <w:tab w:val="decimal" w:pos="42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D246F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2" w:type="dxa"/>
            <w:vAlign w:val="bottom"/>
          </w:tcPr>
          <w:p w14:paraId="151ED570" w14:textId="77777777" w:rsidR="007936A2" w:rsidRPr="00D246FB" w:rsidRDefault="007936A2" w:rsidP="007936A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5AEEEC73" w14:textId="62DA4CE2" w:rsidR="007936A2" w:rsidRPr="00D246FB" w:rsidRDefault="00922CAB" w:rsidP="00793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922CAB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="007936A2" w:rsidRPr="00D246F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22CAB">
              <w:rPr>
                <w:rFonts w:asciiTheme="majorBidi" w:hAnsiTheme="majorBidi" w:cstheme="majorBidi"/>
                <w:sz w:val="26"/>
                <w:szCs w:val="26"/>
              </w:rPr>
              <w:t>821</w:t>
            </w:r>
          </w:p>
        </w:tc>
        <w:tc>
          <w:tcPr>
            <w:tcW w:w="270" w:type="dxa"/>
            <w:vAlign w:val="bottom"/>
          </w:tcPr>
          <w:p w14:paraId="1AF1CB8D" w14:textId="77777777" w:rsidR="007936A2" w:rsidRPr="00D246FB" w:rsidRDefault="007936A2" w:rsidP="007936A2">
            <w:pPr>
              <w:tabs>
                <w:tab w:val="decimal" w:pos="595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8" w:type="dxa"/>
            <w:vAlign w:val="bottom"/>
          </w:tcPr>
          <w:p w14:paraId="491A968C" w14:textId="77777777" w:rsidR="007936A2" w:rsidRPr="00D246FB" w:rsidRDefault="007936A2" w:rsidP="008A79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2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D246F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360" w:type="dxa"/>
            <w:vAlign w:val="bottom"/>
          </w:tcPr>
          <w:p w14:paraId="1C0E46CA" w14:textId="77777777" w:rsidR="007936A2" w:rsidRPr="00D246FB" w:rsidRDefault="007936A2" w:rsidP="007936A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ABE6342" w14:textId="6B21D92E" w:rsidR="007936A2" w:rsidRPr="00D246FB" w:rsidRDefault="00922CAB" w:rsidP="00793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922CAB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="007936A2" w:rsidRPr="00D246F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22CAB">
              <w:rPr>
                <w:rFonts w:asciiTheme="majorBidi" w:hAnsiTheme="majorBidi" w:cstheme="majorBidi"/>
                <w:sz w:val="26"/>
                <w:szCs w:val="26"/>
              </w:rPr>
              <w:t>821</w:t>
            </w:r>
          </w:p>
        </w:tc>
      </w:tr>
      <w:tr w:rsidR="00C961F9" w:rsidRPr="003B53B3" w14:paraId="056D42B8" w14:textId="77777777" w:rsidTr="00F26573">
        <w:trPr>
          <w:trHeight w:val="261"/>
        </w:trPr>
        <w:tc>
          <w:tcPr>
            <w:tcW w:w="3144" w:type="dxa"/>
            <w:shd w:val="clear" w:color="auto" w:fill="auto"/>
            <w:vAlign w:val="bottom"/>
          </w:tcPr>
          <w:p w14:paraId="09C6044B" w14:textId="77777777" w:rsidR="00C961F9" w:rsidRPr="003B53B3" w:rsidRDefault="00C961F9" w:rsidP="007936A2">
            <w:pPr>
              <w:ind w:right="-90" w:firstLine="4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351" w:type="dxa"/>
            <w:vAlign w:val="bottom"/>
          </w:tcPr>
          <w:p w14:paraId="0C9F74E9" w14:textId="77777777" w:rsidR="00C961F9" w:rsidRPr="003B53B3" w:rsidRDefault="00C961F9" w:rsidP="008A7939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36" w:type="dxa"/>
            <w:vAlign w:val="bottom"/>
          </w:tcPr>
          <w:p w14:paraId="5C54C2F1" w14:textId="77777777" w:rsidR="00C961F9" w:rsidRPr="003B53B3" w:rsidRDefault="00C961F9" w:rsidP="007936A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314" w:type="dxa"/>
            <w:vAlign w:val="bottom"/>
          </w:tcPr>
          <w:p w14:paraId="3AC78F83" w14:textId="77777777" w:rsidR="00C961F9" w:rsidRPr="003B53B3" w:rsidRDefault="00C961F9" w:rsidP="00793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36" w:type="dxa"/>
            <w:vAlign w:val="bottom"/>
          </w:tcPr>
          <w:p w14:paraId="14D96704" w14:textId="77777777" w:rsidR="00C961F9" w:rsidRPr="003B53B3" w:rsidRDefault="00C961F9" w:rsidP="007936A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7351B06F" w14:textId="77777777" w:rsidR="00C961F9" w:rsidRPr="003B53B3" w:rsidRDefault="00C961F9" w:rsidP="008A7939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FEA8411" w14:textId="77777777" w:rsidR="00C961F9" w:rsidRPr="003B53B3" w:rsidRDefault="00C961F9" w:rsidP="007936A2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02D94FD4" w14:textId="77777777" w:rsidR="00C961F9" w:rsidRPr="003B53B3" w:rsidRDefault="00C961F9" w:rsidP="007936A2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4"/>
                <w:szCs w:val="14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5D82EB6" w14:textId="77777777" w:rsidR="00C961F9" w:rsidRPr="003B53B3" w:rsidRDefault="00C961F9" w:rsidP="007936A2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032" w:type="dxa"/>
            <w:shd w:val="clear" w:color="auto" w:fill="auto"/>
            <w:vAlign w:val="bottom"/>
          </w:tcPr>
          <w:p w14:paraId="3184ECE3" w14:textId="77777777" w:rsidR="00C961F9" w:rsidRPr="003B53B3" w:rsidRDefault="00C961F9" w:rsidP="007936A2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4"/>
                <w:szCs w:val="14"/>
                <w:lang w:val="en-US" w:bidi="th-TH"/>
              </w:rPr>
            </w:pPr>
          </w:p>
        </w:tc>
        <w:tc>
          <w:tcPr>
            <w:tcW w:w="272" w:type="dxa"/>
            <w:vAlign w:val="bottom"/>
          </w:tcPr>
          <w:p w14:paraId="5380991B" w14:textId="77777777" w:rsidR="00C961F9" w:rsidRPr="003B53B3" w:rsidRDefault="00C961F9" w:rsidP="007936A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895" w:type="dxa"/>
            <w:vAlign w:val="bottom"/>
          </w:tcPr>
          <w:p w14:paraId="077E7615" w14:textId="77777777" w:rsidR="00C961F9" w:rsidRPr="003B53B3" w:rsidRDefault="00C961F9" w:rsidP="007936A2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4"/>
                <w:szCs w:val="14"/>
                <w:lang w:bidi="th-TH"/>
              </w:rPr>
            </w:pPr>
          </w:p>
        </w:tc>
        <w:tc>
          <w:tcPr>
            <w:tcW w:w="272" w:type="dxa"/>
            <w:vAlign w:val="bottom"/>
          </w:tcPr>
          <w:p w14:paraId="1984ABDE" w14:textId="77777777" w:rsidR="00C961F9" w:rsidRPr="003B53B3" w:rsidRDefault="00C961F9" w:rsidP="007936A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990" w:type="dxa"/>
            <w:vAlign w:val="bottom"/>
          </w:tcPr>
          <w:p w14:paraId="11C22BE2" w14:textId="77777777" w:rsidR="00C961F9" w:rsidRPr="003B53B3" w:rsidRDefault="00C961F9" w:rsidP="008A7939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4"/>
                <w:szCs w:val="14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611A3479" w14:textId="77777777" w:rsidR="00C961F9" w:rsidRPr="003B53B3" w:rsidRDefault="00C961F9" w:rsidP="007936A2">
            <w:pPr>
              <w:tabs>
                <w:tab w:val="decimal" w:pos="595"/>
              </w:tabs>
              <w:ind w:left="-43" w:right="-86"/>
              <w:jc w:val="right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898" w:type="dxa"/>
            <w:vAlign w:val="bottom"/>
          </w:tcPr>
          <w:p w14:paraId="455BE8B6" w14:textId="77777777" w:rsidR="00C961F9" w:rsidRPr="003B53B3" w:rsidRDefault="00C961F9" w:rsidP="008A79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2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360" w:type="dxa"/>
            <w:vAlign w:val="bottom"/>
          </w:tcPr>
          <w:p w14:paraId="71FB7764" w14:textId="77777777" w:rsidR="00C961F9" w:rsidRPr="003B53B3" w:rsidRDefault="00C961F9" w:rsidP="007936A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7201909" w14:textId="77777777" w:rsidR="00C961F9" w:rsidRPr="003B53B3" w:rsidRDefault="00C961F9" w:rsidP="00793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</w:tr>
      <w:tr w:rsidR="007936A2" w:rsidRPr="00D246FB" w14:paraId="6BCC0287" w14:textId="77777777" w:rsidTr="00F26573">
        <w:trPr>
          <w:trHeight w:val="261"/>
        </w:trPr>
        <w:tc>
          <w:tcPr>
            <w:tcW w:w="3144" w:type="dxa"/>
            <w:shd w:val="clear" w:color="auto" w:fill="auto"/>
            <w:vAlign w:val="bottom"/>
          </w:tcPr>
          <w:p w14:paraId="7291C8AF" w14:textId="77777777" w:rsidR="007936A2" w:rsidRPr="009B7745" w:rsidRDefault="007936A2" w:rsidP="007936A2">
            <w:pPr>
              <w:ind w:left="-14"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D246F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หนี้สินทางการเงิน</w:t>
            </w:r>
          </w:p>
        </w:tc>
        <w:tc>
          <w:tcPr>
            <w:tcW w:w="1351" w:type="dxa"/>
            <w:vAlign w:val="bottom"/>
          </w:tcPr>
          <w:p w14:paraId="19295398" w14:textId="77777777" w:rsidR="007936A2" w:rsidRPr="008A7939" w:rsidRDefault="007936A2" w:rsidP="008A793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43" w:right="-86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36" w:type="dxa"/>
            <w:vAlign w:val="bottom"/>
          </w:tcPr>
          <w:p w14:paraId="6178A19E" w14:textId="77777777" w:rsidR="007936A2" w:rsidRPr="00D246FB" w:rsidRDefault="007936A2" w:rsidP="007936A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4" w:type="dxa"/>
            <w:vAlign w:val="bottom"/>
          </w:tcPr>
          <w:p w14:paraId="6BDD1B76" w14:textId="77777777" w:rsidR="007936A2" w:rsidRPr="00D246FB" w:rsidRDefault="007936A2" w:rsidP="008A7939">
            <w:pPr>
              <w:pStyle w:val="acctfourfigures"/>
              <w:tabs>
                <w:tab w:val="clear" w:pos="765"/>
                <w:tab w:val="decimal" w:pos="73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1C7381BE" w14:textId="77777777" w:rsidR="007936A2" w:rsidRPr="00D246FB" w:rsidRDefault="007936A2" w:rsidP="007936A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164523E0" w14:textId="77777777" w:rsidR="007936A2" w:rsidRPr="008A7939" w:rsidRDefault="007936A2" w:rsidP="008A7939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57E17A5" w14:textId="77777777" w:rsidR="007936A2" w:rsidRPr="00D246FB" w:rsidRDefault="007936A2" w:rsidP="007936A2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015E1BE4" w14:textId="77777777" w:rsidR="007936A2" w:rsidRPr="00D246FB" w:rsidRDefault="007936A2" w:rsidP="007936A2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3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260B28D" w14:textId="77777777" w:rsidR="007936A2" w:rsidRPr="00D246FB" w:rsidRDefault="007936A2" w:rsidP="007936A2">
            <w:pPr>
              <w:tabs>
                <w:tab w:val="decimal" w:pos="595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2" w:type="dxa"/>
            <w:shd w:val="clear" w:color="auto" w:fill="auto"/>
            <w:vAlign w:val="bottom"/>
          </w:tcPr>
          <w:p w14:paraId="22AE91F5" w14:textId="77777777" w:rsidR="007936A2" w:rsidRPr="00D246FB" w:rsidRDefault="007936A2" w:rsidP="007936A2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2" w:type="dxa"/>
            <w:vAlign w:val="bottom"/>
          </w:tcPr>
          <w:p w14:paraId="1E2234F7" w14:textId="77777777" w:rsidR="007936A2" w:rsidRPr="00D246FB" w:rsidRDefault="007936A2" w:rsidP="007936A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5" w:type="dxa"/>
            <w:vAlign w:val="bottom"/>
          </w:tcPr>
          <w:p w14:paraId="2156B878" w14:textId="77777777" w:rsidR="007936A2" w:rsidRPr="00D246FB" w:rsidRDefault="007936A2" w:rsidP="007936A2">
            <w:pPr>
              <w:pStyle w:val="acctfourfigures"/>
              <w:tabs>
                <w:tab w:val="clear" w:pos="765"/>
                <w:tab w:val="decimal" w:pos="34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2" w:type="dxa"/>
            <w:vAlign w:val="bottom"/>
          </w:tcPr>
          <w:p w14:paraId="16EF8F6D" w14:textId="77777777" w:rsidR="007936A2" w:rsidRPr="00D246FB" w:rsidRDefault="007936A2" w:rsidP="007936A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7F5E10CA" w14:textId="77777777" w:rsidR="007936A2" w:rsidRPr="00D246FB" w:rsidRDefault="007936A2" w:rsidP="00793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56B702D1" w14:textId="77777777" w:rsidR="007936A2" w:rsidRPr="00D246FB" w:rsidRDefault="007936A2" w:rsidP="007936A2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8" w:type="dxa"/>
            <w:vAlign w:val="bottom"/>
          </w:tcPr>
          <w:p w14:paraId="45F3DDAC" w14:textId="77777777" w:rsidR="007936A2" w:rsidRPr="00D246FB" w:rsidRDefault="007936A2" w:rsidP="007936A2">
            <w:pPr>
              <w:pStyle w:val="acctfourfigures"/>
              <w:tabs>
                <w:tab w:val="clear" w:pos="765"/>
                <w:tab w:val="decimal" w:pos="60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60" w:type="dxa"/>
            <w:vAlign w:val="bottom"/>
          </w:tcPr>
          <w:p w14:paraId="378BEFD8" w14:textId="77777777" w:rsidR="007936A2" w:rsidRPr="00D246FB" w:rsidRDefault="007936A2" w:rsidP="007936A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E7CFB94" w14:textId="77777777" w:rsidR="007936A2" w:rsidRPr="00D246FB" w:rsidRDefault="007936A2" w:rsidP="00793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936A2" w:rsidRPr="00D246FB" w14:paraId="2918B8CF" w14:textId="77777777" w:rsidTr="00F26573">
        <w:trPr>
          <w:trHeight w:val="261"/>
        </w:trPr>
        <w:tc>
          <w:tcPr>
            <w:tcW w:w="3144" w:type="dxa"/>
            <w:shd w:val="clear" w:color="auto" w:fill="auto"/>
            <w:vAlign w:val="bottom"/>
          </w:tcPr>
          <w:p w14:paraId="767FABD0" w14:textId="77777777" w:rsidR="007936A2" w:rsidRPr="00D246FB" w:rsidRDefault="007936A2" w:rsidP="007936A2">
            <w:pPr>
              <w:ind w:left="-14" w:right="-90"/>
              <w:rPr>
                <w:rFonts w:asciiTheme="majorBidi" w:hAnsiTheme="majorBidi" w:cstheme="majorBidi"/>
                <w:sz w:val="26"/>
                <w:szCs w:val="26"/>
                <w:lang w:bidi="ar-SA"/>
              </w:rPr>
            </w:pPr>
            <w:r w:rsidRPr="00D246FB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หุ้นกู้</w:t>
            </w:r>
          </w:p>
        </w:tc>
        <w:tc>
          <w:tcPr>
            <w:tcW w:w="1351" w:type="dxa"/>
            <w:vAlign w:val="bottom"/>
          </w:tcPr>
          <w:p w14:paraId="67917461" w14:textId="77777777" w:rsidR="007936A2" w:rsidRPr="008A7939" w:rsidRDefault="007936A2" w:rsidP="008A793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43" w:right="-86"/>
              <w:rPr>
                <w:rFonts w:ascii="Angsana New" w:hAnsi="Angsana New"/>
                <w:sz w:val="25"/>
                <w:szCs w:val="25"/>
              </w:rPr>
            </w:pPr>
            <w:r w:rsidRPr="008A7939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236" w:type="dxa"/>
            <w:vAlign w:val="bottom"/>
          </w:tcPr>
          <w:p w14:paraId="522AA247" w14:textId="77777777" w:rsidR="007936A2" w:rsidRPr="00D246FB" w:rsidRDefault="007936A2" w:rsidP="007936A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4" w:type="dxa"/>
            <w:vAlign w:val="bottom"/>
          </w:tcPr>
          <w:p w14:paraId="48A04CFE" w14:textId="77777777" w:rsidR="007936A2" w:rsidRPr="00D246FB" w:rsidRDefault="007936A2" w:rsidP="008A7939">
            <w:pPr>
              <w:pStyle w:val="acctfourfigures"/>
              <w:tabs>
                <w:tab w:val="clear" w:pos="765"/>
                <w:tab w:val="decimal" w:pos="73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D246F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48B685E3" w14:textId="77777777" w:rsidR="007936A2" w:rsidRPr="00D246FB" w:rsidRDefault="007936A2" w:rsidP="007936A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1D3B3899" w14:textId="77777777" w:rsidR="007936A2" w:rsidRPr="00D246FB" w:rsidRDefault="007936A2" w:rsidP="007936A2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D246F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3F704FA" w14:textId="77777777" w:rsidR="007936A2" w:rsidRPr="00D246FB" w:rsidRDefault="007936A2" w:rsidP="007936A2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3686918F" w14:textId="62F3C6D4" w:rsidR="007936A2" w:rsidRPr="00D246FB" w:rsidRDefault="007936A2" w:rsidP="007936A2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246FB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922CAB" w:rsidRPr="00922CA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23</w:t>
            </w:r>
            <w:r w:rsidRPr="00D246F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922CAB" w:rsidRPr="00922CA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338</w:t>
            </w:r>
            <w:r w:rsidRPr="00D246F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922CAB" w:rsidRPr="00922CA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357</w:t>
            </w:r>
            <w:r w:rsidRPr="00D246FB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38AF144" w14:textId="77777777" w:rsidR="007936A2" w:rsidRPr="00D246FB" w:rsidRDefault="007936A2" w:rsidP="007936A2">
            <w:pPr>
              <w:tabs>
                <w:tab w:val="decimal" w:pos="595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2" w:type="dxa"/>
            <w:shd w:val="clear" w:color="auto" w:fill="auto"/>
            <w:vAlign w:val="bottom"/>
          </w:tcPr>
          <w:p w14:paraId="6456A122" w14:textId="7FFB0D40" w:rsidR="007936A2" w:rsidRPr="008A7939" w:rsidRDefault="007936A2" w:rsidP="007936A2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8A7939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</w:t>
            </w:r>
            <w:r w:rsidR="00922CAB" w:rsidRPr="00922CA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23</w:t>
            </w:r>
            <w:r w:rsidRPr="008A7939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="00922CAB" w:rsidRPr="00922CA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338</w:t>
            </w:r>
            <w:r w:rsidRPr="008A7939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="00922CAB" w:rsidRPr="00922CA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357</w:t>
            </w:r>
            <w:r w:rsidRPr="008A7939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)</w:t>
            </w:r>
          </w:p>
        </w:tc>
        <w:tc>
          <w:tcPr>
            <w:tcW w:w="272" w:type="dxa"/>
            <w:vAlign w:val="bottom"/>
          </w:tcPr>
          <w:p w14:paraId="6A70709D" w14:textId="77777777" w:rsidR="007936A2" w:rsidRPr="00D246FB" w:rsidRDefault="007936A2" w:rsidP="007936A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5" w:type="dxa"/>
            <w:vAlign w:val="bottom"/>
          </w:tcPr>
          <w:p w14:paraId="769D1A03" w14:textId="77777777" w:rsidR="007936A2" w:rsidRPr="00D246FB" w:rsidRDefault="007936A2" w:rsidP="007936A2">
            <w:pPr>
              <w:pStyle w:val="acctfourfigures"/>
              <w:tabs>
                <w:tab w:val="clear" w:pos="765"/>
                <w:tab w:val="decimal" w:pos="42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D246F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2" w:type="dxa"/>
            <w:vAlign w:val="bottom"/>
          </w:tcPr>
          <w:p w14:paraId="03FBE346" w14:textId="77777777" w:rsidR="007936A2" w:rsidRPr="00D246FB" w:rsidRDefault="007936A2" w:rsidP="007936A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714AA368" w14:textId="466283BF" w:rsidR="007936A2" w:rsidRPr="00D246FB" w:rsidRDefault="007936A2" w:rsidP="00793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D246FB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922CAB" w:rsidRPr="00922CAB">
              <w:rPr>
                <w:rFonts w:asciiTheme="majorBidi" w:hAnsiTheme="majorBidi" w:cstheme="majorBidi"/>
                <w:sz w:val="26"/>
                <w:szCs w:val="26"/>
              </w:rPr>
              <w:t>27</w:t>
            </w:r>
            <w:r w:rsidRPr="00D246F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922CAB" w:rsidRPr="00922CAB">
              <w:rPr>
                <w:rFonts w:asciiTheme="majorBidi" w:hAnsiTheme="majorBidi" w:cstheme="majorBidi"/>
                <w:sz w:val="26"/>
                <w:szCs w:val="26"/>
              </w:rPr>
              <w:t>738</w:t>
            </w:r>
            <w:r w:rsidRPr="00D246F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922CAB" w:rsidRPr="00922CAB">
              <w:rPr>
                <w:rFonts w:asciiTheme="majorBidi" w:hAnsiTheme="majorBidi" w:cstheme="majorBidi"/>
                <w:sz w:val="26"/>
                <w:szCs w:val="26"/>
              </w:rPr>
              <w:t>853</w:t>
            </w:r>
            <w:r w:rsidRPr="00D246FB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  <w:vAlign w:val="bottom"/>
          </w:tcPr>
          <w:p w14:paraId="576BC8B6" w14:textId="77777777" w:rsidR="007936A2" w:rsidRPr="00D246FB" w:rsidRDefault="007936A2" w:rsidP="007936A2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8" w:type="dxa"/>
            <w:vAlign w:val="bottom"/>
          </w:tcPr>
          <w:p w14:paraId="5CFFD8BD" w14:textId="77777777" w:rsidR="007936A2" w:rsidRPr="00D246FB" w:rsidRDefault="007936A2" w:rsidP="00793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2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D246F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360" w:type="dxa"/>
            <w:vAlign w:val="bottom"/>
          </w:tcPr>
          <w:p w14:paraId="5E2AB6B5" w14:textId="77777777" w:rsidR="007936A2" w:rsidRPr="00D246FB" w:rsidRDefault="007936A2" w:rsidP="007936A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7B014BF" w14:textId="2F2929B1" w:rsidR="007936A2" w:rsidRPr="00D246FB" w:rsidRDefault="007936A2" w:rsidP="00793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D246FB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922CAB" w:rsidRPr="00922CAB">
              <w:rPr>
                <w:rFonts w:asciiTheme="majorBidi" w:hAnsiTheme="majorBidi" w:cstheme="majorBidi"/>
                <w:sz w:val="26"/>
                <w:szCs w:val="26"/>
              </w:rPr>
              <w:t>27</w:t>
            </w:r>
            <w:r w:rsidRPr="00D246F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922CAB" w:rsidRPr="00922CAB">
              <w:rPr>
                <w:rFonts w:asciiTheme="majorBidi" w:hAnsiTheme="majorBidi" w:cstheme="majorBidi"/>
                <w:sz w:val="26"/>
                <w:szCs w:val="26"/>
              </w:rPr>
              <w:t>738</w:t>
            </w:r>
            <w:r w:rsidRPr="00D246F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922CAB" w:rsidRPr="00922CAB">
              <w:rPr>
                <w:rFonts w:asciiTheme="majorBidi" w:hAnsiTheme="majorBidi" w:cstheme="majorBidi"/>
                <w:sz w:val="26"/>
                <w:szCs w:val="26"/>
              </w:rPr>
              <w:t>853</w:t>
            </w:r>
            <w:r w:rsidRPr="00D246FB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7936A2" w:rsidRPr="00D246FB" w14:paraId="5030717A" w14:textId="77777777" w:rsidTr="00F26573">
        <w:trPr>
          <w:trHeight w:val="261"/>
        </w:trPr>
        <w:tc>
          <w:tcPr>
            <w:tcW w:w="3144" w:type="dxa"/>
            <w:shd w:val="clear" w:color="auto" w:fill="auto"/>
            <w:vAlign w:val="bottom"/>
          </w:tcPr>
          <w:p w14:paraId="0A70A77F" w14:textId="665A993E" w:rsidR="007936A2" w:rsidRPr="00D246FB" w:rsidRDefault="007936A2" w:rsidP="007B2D45">
            <w:pPr>
              <w:ind w:left="-14" w:right="-90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>สัญญาแลกเปลี่ยนอัตราดอกเบี้ยที่ใช้ใน</w:t>
            </w:r>
          </w:p>
        </w:tc>
        <w:tc>
          <w:tcPr>
            <w:tcW w:w="1351" w:type="dxa"/>
            <w:vAlign w:val="bottom"/>
          </w:tcPr>
          <w:p w14:paraId="24D4A80F" w14:textId="77777777" w:rsidR="007936A2" w:rsidRPr="008A7939" w:rsidRDefault="007936A2" w:rsidP="008A793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43" w:right="-86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36" w:type="dxa"/>
            <w:vAlign w:val="bottom"/>
          </w:tcPr>
          <w:p w14:paraId="0D400F3C" w14:textId="77777777" w:rsidR="007936A2" w:rsidRPr="00D246FB" w:rsidRDefault="007936A2" w:rsidP="007936A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4" w:type="dxa"/>
            <w:vAlign w:val="bottom"/>
          </w:tcPr>
          <w:p w14:paraId="6D9524B8" w14:textId="77777777" w:rsidR="007936A2" w:rsidRPr="00D246FB" w:rsidRDefault="007936A2" w:rsidP="008A7939">
            <w:pPr>
              <w:pStyle w:val="acctfourfigures"/>
              <w:tabs>
                <w:tab w:val="clear" w:pos="765"/>
                <w:tab w:val="decimal" w:pos="73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0DAEA254" w14:textId="77777777" w:rsidR="007936A2" w:rsidRPr="00D246FB" w:rsidRDefault="007936A2" w:rsidP="007936A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7F96312D" w14:textId="77777777" w:rsidR="007936A2" w:rsidRPr="00D246FB" w:rsidRDefault="007936A2" w:rsidP="007936A2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FE9822F" w14:textId="77777777" w:rsidR="007936A2" w:rsidRPr="00D246FB" w:rsidRDefault="007936A2" w:rsidP="007936A2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7C342235" w14:textId="77777777" w:rsidR="007936A2" w:rsidRPr="008A7939" w:rsidRDefault="007936A2" w:rsidP="008A7939">
            <w:pPr>
              <w:pStyle w:val="acctfourfigures"/>
              <w:tabs>
                <w:tab w:val="clear" w:pos="765"/>
                <w:tab w:val="decimal" w:pos="546"/>
              </w:tabs>
              <w:spacing w:line="240" w:lineRule="atLeast"/>
              <w:ind w:left="-43" w:right="-86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71142FC" w14:textId="77777777" w:rsidR="007936A2" w:rsidRPr="00D246FB" w:rsidRDefault="007936A2" w:rsidP="007936A2">
            <w:pPr>
              <w:tabs>
                <w:tab w:val="decimal" w:pos="595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2" w:type="dxa"/>
            <w:shd w:val="clear" w:color="auto" w:fill="auto"/>
            <w:vAlign w:val="bottom"/>
          </w:tcPr>
          <w:p w14:paraId="6C43C7F0" w14:textId="77777777" w:rsidR="007936A2" w:rsidRPr="008A7939" w:rsidRDefault="007936A2" w:rsidP="007936A2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72" w:type="dxa"/>
            <w:vAlign w:val="bottom"/>
          </w:tcPr>
          <w:p w14:paraId="7F5A2EE8" w14:textId="77777777" w:rsidR="007936A2" w:rsidRPr="00D246FB" w:rsidRDefault="007936A2" w:rsidP="007936A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5" w:type="dxa"/>
            <w:vAlign w:val="bottom"/>
          </w:tcPr>
          <w:p w14:paraId="41C669B3" w14:textId="77777777" w:rsidR="007936A2" w:rsidRPr="00D246FB" w:rsidRDefault="007936A2" w:rsidP="007936A2">
            <w:pPr>
              <w:pStyle w:val="acctfourfigures"/>
              <w:tabs>
                <w:tab w:val="clear" w:pos="765"/>
                <w:tab w:val="decimal" w:pos="42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72" w:type="dxa"/>
            <w:vAlign w:val="bottom"/>
          </w:tcPr>
          <w:p w14:paraId="73D1D5C3" w14:textId="77777777" w:rsidR="007936A2" w:rsidRPr="00D246FB" w:rsidRDefault="007936A2" w:rsidP="007936A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54027C98" w14:textId="77777777" w:rsidR="007936A2" w:rsidRPr="00D246FB" w:rsidRDefault="007936A2" w:rsidP="00793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7E72BCA4" w14:textId="77777777" w:rsidR="007936A2" w:rsidRPr="00D246FB" w:rsidRDefault="007936A2" w:rsidP="007936A2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8" w:type="dxa"/>
            <w:vAlign w:val="bottom"/>
          </w:tcPr>
          <w:p w14:paraId="12BBCF39" w14:textId="77777777" w:rsidR="007936A2" w:rsidRPr="00D246FB" w:rsidRDefault="007936A2" w:rsidP="00793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2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60" w:type="dxa"/>
            <w:vAlign w:val="bottom"/>
          </w:tcPr>
          <w:p w14:paraId="4A098A0F" w14:textId="77777777" w:rsidR="007936A2" w:rsidRPr="00D246FB" w:rsidRDefault="007936A2" w:rsidP="007936A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B023ECF" w14:textId="77777777" w:rsidR="007936A2" w:rsidRPr="00D246FB" w:rsidRDefault="007936A2" w:rsidP="00793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936A2" w:rsidRPr="00D246FB" w14:paraId="21E973BF" w14:textId="77777777" w:rsidTr="00F26573">
        <w:trPr>
          <w:trHeight w:val="261"/>
        </w:trPr>
        <w:tc>
          <w:tcPr>
            <w:tcW w:w="3144" w:type="dxa"/>
            <w:shd w:val="clear" w:color="auto" w:fill="auto"/>
            <w:vAlign w:val="bottom"/>
          </w:tcPr>
          <w:p w14:paraId="1F5C6917" w14:textId="1A915E36" w:rsidR="007936A2" w:rsidRDefault="007936A2" w:rsidP="007936A2">
            <w:pPr>
              <w:ind w:left="-14" w:right="-9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 xml:space="preserve">   การป้องกันความเสี่ยง</w:t>
            </w:r>
          </w:p>
        </w:tc>
        <w:tc>
          <w:tcPr>
            <w:tcW w:w="1351" w:type="dxa"/>
            <w:vAlign w:val="bottom"/>
          </w:tcPr>
          <w:p w14:paraId="06E6302F" w14:textId="4DBEED81" w:rsidR="007936A2" w:rsidRPr="00D246FB" w:rsidRDefault="007936A2" w:rsidP="008A7939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246FB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922CAB" w:rsidRPr="00922CA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Pr="00D246F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922CAB" w:rsidRPr="00922CA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008</w:t>
            </w:r>
            <w:r w:rsidRPr="00D246F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922CAB" w:rsidRPr="00922CA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679</w:t>
            </w:r>
            <w:r w:rsidRPr="00D246FB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36" w:type="dxa"/>
            <w:vAlign w:val="bottom"/>
          </w:tcPr>
          <w:p w14:paraId="47D3208A" w14:textId="77777777" w:rsidR="007936A2" w:rsidRPr="00D246FB" w:rsidRDefault="007936A2" w:rsidP="007936A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4" w:type="dxa"/>
            <w:vAlign w:val="bottom"/>
          </w:tcPr>
          <w:p w14:paraId="09942115" w14:textId="384A2D4F" w:rsidR="007936A2" w:rsidRPr="00D246FB" w:rsidRDefault="007936A2" w:rsidP="008A7939">
            <w:pPr>
              <w:pStyle w:val="acctfourfigures"/>
              <w:tabs>
                <w:tab w:val="clear" w:pos="765"/>
                <w:tab w:val="decimal" w:pos="73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12C5D908" w14:textId="77777777" w:rsidR="007936A2" w:rsidRPr="00D246FB" w:rsidRDefault="007936A2" w:rsidP="007936A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4B23B670" w14:textId="10B8FE61" w:rsidR="007936A2" w:rsidRPr="00D246FB" w:rsidRDefault="007936A2" w:rsidP="007936A2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41AB8CF" w14:textId="77777777" w:rsidR="007936A2" w:rsidRPr="00D246FB" w:rsidRDefault="007936A2" w:rsidP="007936A2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0030BA0A" w14:textId="5EA8025E" w:rsidR="007936A2" w:rsidRPr="008A7939" w:rsidRDefault="007936A2" w:rsidP="008A7939">
            <w:pPr>
              <w:pStyle w:val="acctfourfigures"/>
              <w:tabs>
                <w:tab w:val="clear" w:pos="765"/>
                <w:tab w:val="decimal" w:pos="546"/>
              </w:tabs>
              <w:spacing w:line="240" w:lineRule="atLeast"/>
              <w:ind w:left="-43" w:right="-86"/>
              <w:rPr>
                <w:rFonts w:ascii="Angsana New" w:hAnsi="Angsana New"/>
                <w:sz w:val="25"/>
                <w:szCs w:val="25"/>
              </w:rPr>
            </w:pPr>
            <w:r w:rsidRPr="008A7939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85DC721" w14:textId="77777777" w:rsidR="007936A2" w:rsidRPr="00D246FB" w:rsidRDefault="007936A2" w:rsidP="007936A2">
            <w:pPr>
              <w:tabs>
                <w:tab w:val="decimal" w:pos="595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2" w:type="dxa"/>
            <w:shd w:val="clear" w:color="auto" w:fill="auto"/>
            <w:vAlign w:val="bottom"/>
          </w:tcPr>
          <w:p w14:paraId="70AD315A" w14:textId="7F305141" w:rsidR="007936A2" w:rsidRPr="008A7939" w:rsidRDefault="007936A2" w:rsidP="008A7939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8A793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(1,008,679)</w:t>
            </w:r>
          </w:p>
        </w:tc>
        <w:tc>
          <w:tcPr>
            <w:tcW w:w="272" w:type="dxa"/>
            <w:vAlign w:val="bottom"/>
          </w:tcPr>
          <w:p w14:paraId="3F4B354B" w14:textId="77777777" w:rsidR="007936A2" w:rsidRPr="00D246FB" w:rsidRDefault="007936A2" w:rsidP="007936A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5" w:type="dxa"/>
            <w:vAlign w:val="bottom"/>
          </w:tcPr>
          <w:p w14:paraId="434851CB" w14:textId="7BAA2079" w:rsidR="007936A2" w:rsidRPr="00D246FB" w:rsidRDefault="007936A2" w:rsidP="007936A2">
            <w:pPr>
              <w:pStyle w:val="acctfourfigures"/>
              <w:tabs>
                <w:tab w:val="clear" w:pos="765"/>
                <w:tab w:val="decimal" w:pos="42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2" w:type="dxa"/>
            <w:vAlign w:val="bottom"/>
          </w:tcPr>
          <w:p w14:paraId="4876A087" w14:textId="77777777" w:rsidR="007936A2" w:rsidRPr="00D246FB" w:rsidRDefault="007936A2" w:rsidP="007936A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09F93556" w14:textId="6F5C6776" w:rsidR="007936A2" w:rsidRPr="00D246FB" w:rsidRDefault="007936A2" w:rsidP="00793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(1,008,679)</w:t>
            </w:r>
          </w:p>
        </w:tc>
        <w:tc>
          <w:tcPr>
            <w:tcW w:w="270" w:type="dxa"/>
            <w:vAlign w:val="bottom"/>
          </w:tcPr>
          <w:p w14:paraId="387FD300" w14:textId="77777777" w:rsidR="007936A2" w:rsidRPr="00D246FB" w:rsidRDefault="007936A2" w:rsidP="007936A2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8" w:type="dxa"/>
            <w:vAlign w:val="bottom"/>
          </w:tcPr>
          <w:p w14:paraId="1ACE67AA" w14:textId="46F9FB80" w:rsidR="007936A2" w:rsidRPr="00D246FB" w:rsidRDefault="007936A2" w:rsidP="00793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2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360" w:type="dxa"/>
            <w:vAlign w:val="bottom"/>
          </w:tcPr>
          <w:p w14:paraId="7B6BB53A" w14:textId="77777777" w:rsidR="007936A2" w:rsidRPr="00D246FB" w:rsidRDefault="007936A2" w:rsidP="007936A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E14756B" w14:textId="7F322B0C" w:rsidR="007936A2" w:rsidRPr="00D246FB" w:rsidRDefault="007936A2" w:rsidP="00793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(1,008,679)</w:t>
            </w:r>
          </w:p>
        </w:tc>
      </w:tr>
      <w:tr w:rsidR="007936A2" w:rsidRPr="00D246FB" w14:paraId="001BBB54" w14:textId="77777777" w:rsidTr="00F26573">
        <w:trPr>
          <w:trHeight w:val="261"/>
        </w:trPr>
        <w:tc>
          <w:tcPr>
            <w:tcW w:w="3144" w:type="dxa"/>
            <w:shd w:val="clear" w:color="auto" w:fill="auto"/>
            <w:vAlign w:val="bottom"/>
          </w:tcPr>
          <w:p w14:paraId="34769360" w14:textId="201A793D" w:rsidR="007936A2" w:rsidRPr="00D246FB" w:rsidRDefault="007936A2" w:rsidP="007936A2">
            <w:pPr>
              <w:ind w:left="-14" w:right="-9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D246FB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หนี้สินอนุพันธ์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>อื่น</w:t>
            </w:r>
          </w:p>
        </w:tc>
        <w:tc>
          <w:tcPr>
            <w:tcW w:w="1351" w:type="dxa"/>
            <w:vAlign w:val="bottom"/>
          </w:tcPr>
          <w:p w14:paraId="63B5C1C5" w14:textId="4ADDB867" w:rsidR="007936A2" w:rsidRPr="008A7939" w:rsidRDefault="007936A2" w:rsidP="008A793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43" w:right="-86"/>
              <w:rPr>
                <w:rFonts w:ascii="Angsana New" w:hAnsi="Angsana New"/>
                <w:sz w:val="25"/>
                <w:szCs w:val="25"/>
              </w:rPr>
            </w:pPr>
            <w:r w:rsidRPr="008A7939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236" w:type="dxa"/>
            <w:vAlign w:val="bottom"/>
          </w:tcPr>
          <w:p w14:paraId="4ED77E47" w14:textId="77777777" w:rsidR="007936A2" w:rsidRPr="00D246FB" w:rsidRDefault="007936A2" w:rsidP="007936A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4" w:type="dxa"/>
            <w:vAlign w:val="bottom"/>
          </w:tcPr>
          <w:p w14:paraId="3C145038" w14:textId="2B36B5DE" w:rsidR="007936A2" w:rsidRPr="00D246FB" w:rsidRDefault="007936A2" w:rsidP="008A79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D246FB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922CAB" w:rsidRPr="00922CAB">
              <w:rPr>
                <w:rFonts w:asciiTheme="majorBidi" w:hAnsiTheme="majorBidi" w:cstheme="majorBidi"/>
                <w:sz w:val="26"/>
                <w:szCs w:val="26"/>
              </w:rPr>
              <w:t>268</w:t>
            </w:r>
            <w:r w:rsidRPr="00D246F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922CAB" w:rsidRPr="00922CAB">
              <w:rPr>
                <w:rFonts w:asciiTheme="majorBidi" w:hAnsiTheme="majorBidi" w:cstheme="majorBidi"/>
                <w:sz w:val="26"/>
                <w:szCs w:val="26"/>
              </w:rPr>
              <w:t>852</w:t>
            </w:r>
            <w:r w:rsidRPr="00D246FB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36" w:type="dxa"/>
            <w:vAlign w:val="bottom"/>
          </w:tcPr>
          <w:p w14:paraId="725659CB" w14:textId="77777777" w:rsidR="007936A2" w:rsidRPr="00D246FB" w:rsidRDefault="007936A2" w:rsidP="007936A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75BFBEB3" w14:textId="77777777" w:rsidR="007936A2" w:rsidRPr="00D246FB" w:rsidRDefault="007936A2" w:rsidP="007936A2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D246F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803BFE7" w14:textId="77777777" w:rsidR="007936A2" w:rsidRPr="00D246FB" w:rsidRDefault="007936A2" w:rsidP="007936A2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22E5E9E5" w14:textId="77777777" w:rsidR="007936A2" w:rsidRPr="008A7939" w:rsidRDefault="007936A2" w:rsidP="008A7939">
            <w:pPr>
              <w:pStyle w:val="acctfourfigures"/>
              <w:tabs>
                <w:tab w:val="clear" w:pos="765"/>
                <w:tab w:val="decimal" w:pos="546"/>
              </w:tabs>
              <w:spacing w:line="240" w:lineRule="atLeast"/>
              <w:ind w:left="-43" w:right="-86"/>
              <w:rPr>
                <w:rFonts w:ascii="Angsana New" w:hAnsi="Angsana New"/>
                <w:sz w:val="25"/>
                <w:szCs w:val="25"/>
              </w:rPr>
            </w:pPr>
            <w:r w:rsidRPr="008A7939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94ABC06" w14:textId="77777777" w:rsidR="007936A2" w:rsidRPr="00D246FB" w:rsidRDefault="007936A2" w:rsidP="007936A2">
            <w:pPr>
              <w:tabs>
                <w:tab w:val="decimal" w:pos="595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2" w:type="dxa"/>
            <w:shd w:val="clear" w:color="auto" w:fill="auto"/>
            <w:vAlign w:val="bottom"/>
          </w:tcPr>
          <w:p w14:paraId="731C171B" w14:textId="5083A2C2" w:rsidR="007936A2" w:rsidRPr="008A7939" w:rsidRDefault="007936A2" w:rsidP="008A7939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8A793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(268,852)</w:t>
            </w:r>
          </w:p>
        </w:tc>
        <w:tc>
          <w:tcPr>
            <w:tcW w:w="272" w:type="dxa"/>
            <w:vAlign w:val="bottom"/>
          </w:tcPr>
          <w:p w14:paraId="17AF5A5A" w14:textId="77777777" w:rsidR="007936A2" w:rsidRPr="00D246FB" w:rsidRDefault="007936A2" w:rsidP="007936A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5" w:type="dxa"/>
            <w:vAlign w:val="bottom"/>
          </w:tcPr>
          <w:p w14:paraId="3D29E5C5" w14:textId="77777777" w:rsidR="007936A2" w:rsidRPr="00D246FB" w:rsidRDefault="007936A2" w:rsidP="007936A2">
            <w:pPr>
              <w:pStyle w:val="acctfourfigures"/>
              <w:tabs>
                <w:tab w:val="clear" w:pos="765"/>
                <w:tab w:val="decimal" w:pos="42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D246F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2" w:type="dxa"/>
            <w:vAlign w:val="bottom"/>
          </w:tcPr>
          <w:p w14:paraId="0B607D74" w14:textId="77777777" w:rsidR="007936A2" w:rsidRPr="00D246FB" w:rsidRDefault="007936A2" w:rsidP="007936A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0FB9782D" w14:textId="2CA235D9" w:rsidR="007936A2" w:rsidRPr="00D246FB" w:rsidRDefault="007936A2" w:rsidP="00793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D246FB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922CAB" w:rsidRPr="00922CAB">
              <w:rPr>
                <w:rFonts w:asciiTheme="majorBidi" w:hAnsiTheme="majorBidi" w:cstheme="majorBidi"/>
                <w:sz w:val="26"/>
                <w:szCs w:val="26"/>
              </w:rPr>
              <w:t>268</w:t>
            </w:r>
            <w:r w:rsidRPr="00D246F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852</w:t>
            </w:r>
            <w:r w:rsidRPr="00D246FB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  <w:vAlign w:val="bottom"/>
          </w:tcPr>
          <w:p w14:paraId="59441031" w14:textId="77777777" w:rsidR="007936A2" w:rsidRPr="00D246FB" w:rsidRDefault="007936A2" w:rsidP="007936A2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8" w:type="dxa"/>
            <w:vAlign w:val="bottom"/>
          </w:tcPr>
          <w:p w14:paraId="232E0A55" w14:textId="77777777" w:rsidR="007936A2" w:rsidRPr="00D246FB" w:rsidRDefault="007936A2" w:rsidP="00793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2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D246F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360" w:type="dxa"/>
            <w:vAlign w:val="bottom"/>
          </w:tcPr>
          <w:p w14:paraId="384F3340" w14:textId="77777777" w:rsidR="007936A2" w:rsidRPr="00D246FB" w:rsidRDefault="007936A2" w:rsidP="007936A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16DE5F5" w14:textId="0A638594" w:rsidR="007936A2" w:rsidRPr="00D246FB" w:rsidRDefault="007936A2" w:rsidP="00793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D246FB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922CAB" w:rsidRPr="00922CAB">
              <w:rPr>
                <w:rFonts w:asciiTheme="majorBidi" w:hAnsiTheme="majorBidi" w:cstheme="majorBidi"/>
                <w:sz w:val="26"/>
                <w:szCs w:val="26"/>
              </w:rPr>
              <w:t>268</w:t>
            </w:r>
            <w:r w:rsidRPr="00D246F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852</w:t>
            </w:r>
            <w:r w:rsidRPr="00D246FB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</w:tbl>
    <w:p w14:paraId="148FAB53" w14:textId="77777777" w:rsidR="000D19F0" w:rsidRPr="00F06136" w:rsidRDefault="000D19F0" w:rsidP="000D19F0">
      <w:pPr>
        <w:pStyle w:val="block"/>
        <w:spacing w:after="0" w:line="240" w:lineRule="atLeast"/>
        <w:ind w:left="540" w:right="-7"/>
        <w:jc w:val="thaiDistribute"/>
        <w:rPr>
          <w:rFonts w:ascii="Angsana New" w:hAnsi="Angsana New"/>
          <w:sz w:val="8"/>
          <w:szCs w:val="8"/>
          <w:lang w:bidi="th-TH"/>
        </w:rPr>
      </w:pPr>
    </w:p>
    <w:p w14:paraId="66AC488C" w14:textId="77777777" w:rsidR="000D19F0" w:rsidRPr="00D246FB" w:rsidRDefault="000D19F0" w:rsidP="000D19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  <w:cs/>
        </w:rPr>
        <w:sectPr w:rsidR="000D19F0" w:rsidRPr="00D246FB" w:rsidSect="00CA0645">
          <w:headerReference w:type="default" r:id="rId12"/>
          <w:pgSz w:w="16840" w:h="11907" w:orient="landscape" w:code="9"/>
          <w:pgMar w:top="1152" w:right="691" w:bottom="1152" w:left="576" w:header="720" w:footer="720" w:gutter="0"/>
          <w:cols w:space="720"/>
          <w:docGrid w:linePitch="245"/>
        </w:sectPr>
      </w:pPr>
    </w:p>
    <w:tbl>
      <w:tblPr>
        <w:tblW w:w="1503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214"/>
        <w:gridCol w:w="274"/>
        <w:gridCol w:w="1262"/>
        <w:gridCol w:w="238"/>
        <w:gridCol w:w="1322"/>
        <w:gridCol w:w="268"/>
        <w:gridCol w:w="1262"/>
        <w:gridCol w:w="266"/>
        <w:gridCol w:w="1084"/>
        <w:gridCol w:w="256"/>
        <w:gridCol w:w="1004"/>
        <w:gridCol w:w="256"/>
        <w:gridCol w:w="724"/>
        <w:gridCol w:w="277"/>
        <w:gridCol w:w="893"/>
        <w:gridCol w:w="268"/>
        <w:gridCol w:w="902"/>
        <w:gridCol w:w="265"/>
        <w:gridCol w:w="995"/>
      </w:tblGrid>
      <w:tr w:rsidR="000D19F0" w:rsidRPr="00D246FB" w14:paraId="0A07F14C" w14:textId="77777777" w:rsidTr="00E21629">
        <w:trPr>
          <w:trHeight w:val="261"/>
          <w:tblHeader/>
        </w:trPr>
        <w:tc>
          <w:tcPr>
            <w:tcW w:w="3214" w:type="dxa"/>
            <w:shd w:val="clear" w:color="auto" w:fill="auto"/>
            <w:vAlign w:val="bottom"/>
          </w:tcPr>
          <w:p w14:paraId="7A6801F1" w14:textId="77777777" w:rsidR="000D19F0" w:rsidRPr="00D246FB" w:rsidRDefault="000D19F0" w:rsidP="00CA0645">
            <w:pPr>
              <w:ind w:left="73" w:right="-90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274" w:type="dxa"/>
            <w:vAlign w:val="bottom"/>
          </w:tcPr>
          <w:p w14:paraId="031F67A7" w14:textId="77777777" w:rsidR="000D19F0" w:rsidRPr="00D246FB" w:rsidRDefault="000D19F0" w:rsidP="00CA064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1542" w:type="dxa"/>
            <w:gridSpan w:val="17"/>
            <w:vAlign w:val="bottom"/>
          </w:tcPr>
          <w:p w14:paraId="66D810C3" w14:textId="77777777" w:rsidR="000D19F0" w:rsidRPr="00D246FB" w:rsidRDefault="000D19F0" w:rsidP="00CA064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D246FB">
              <w:rPr>
                <w:rFonts w:ascii="Angsana New" w:hAnsi="Angsana New" w:hint="cs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0D19F0" w:rsidRPr="00D246FB" w14:paraId="11EE35A8" w14:textId="77777777" w:rsidTr="00E21629">
        <w:trPr>
          <w:trHeight w:val="261"/>
          <w:tblHeader/>
        </w:trPr>
        <w:tc>
          <w:tcPr>
            <w:tcW w:w="3214" w:type="dxa"/>
            <w:shd w:val="clear" w:color="auto" w:fill="auto"/>
            <w:vAlign w:val="bottom"/>
          </w:tcPr>
          <w:p w14:paraId="6DC09CAA" w14:textId="77777777" w:rsidR="000D19F0" w:rsidRPr="00D246FB" w:rsidRDefault="000D19F0" w:rsidP="00CA0645">
            <w:pPr>
              <w:ind w:left="73" w:right="-90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274" w:type="dxa"/>
            <w:vAlign w:val="bottom"/>
          </w:tcPr>
          <w:p w14:paraId="11471E78" w14:textId="77777777" w:rsidR="000D19F0" w:rsidRPr="00D246FB" w:rsidRDefault="000D19F0" w:rsidP="00CA064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6962" w:type="dxa"/>
            <w:gridSpan w:val="9"/>
            <w:tcBorders>
              <w:bottom w:val="single" w:sz="4" w:space="0" w:color="auto"/>
            </w:tcBorders>
            <w:vAlign w:val="bottom"/>
          </w:tcPr>
          <w:p w14:paraId="7068AD0B" w14:textId="77777777" w:rsidR="000D19F0" w:rsidRPr="00D246FB" w:rsidRDefault="000D19F0" w:rsidP="00CA064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  <w:r w:rsidRPr="00D246FB">
              <w:rPr>
                <w:rFonts w:ascii="Angsana New" w:hAnsi="Angsana New" w:hint="cs"/>
                <w:b/>
                <w:bCs/>
                <w:sz w:val="26"/>
                <w:szCs w:val="26"/>
                <w:cs/>
                <w:lang w:bidi="th-TH"/>
              </w:rPr>
              <w:t>มูลค่าตามบัญชี</w:t>
            </w:r>
          </w:p>
        </w:tc>
        <w:tc>
          <w:tcPr>
            <w:tcW w:w="256" w:type="dxa"/>
            <w:vAlign w:val="bottom"/>
          </w:tcPr>
          <w:p w14:paraId="7AC37BD3" w14:textId="77777777" w:rsidR="000D19F0" w:rsidRPr="00D246FB" w:rsidRDefault="000D19F0" w:rsidP="00CA064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4324" w:type="dxa"/>
            <w:gridSpan w:val="7"/>
            <w:tcBorders>
              <w:bottom w:val="single" w:sz="4" w:space="0" w:color="auto"/>
            </w:tcBorders>
            <w:vAlign w:val="bottom"/>
          </w:tcPr>
          <w:p w14:paraId="38723F2B" w14:textId="77777777" w:rsidR="000D19F0" w:rsidRPr="00D246FB" w:rsidRDefault="000D19F0" w:rsidP="00CA064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  <w:r w:rsidRPr="00D246FB">
              <w:rPr>
                <w:rFonts w:ascii="Angsana New" w:hAnsi="Angsana New" w:hint="cs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A11271" w:rsidRPr="00D246FB" w14:paraId="29973088" w14:textId="77777777" w:rsidTr="00E21629">
        <w:trPr>
          <w:trHeight w:val="261"/>
          <w:tblHeader/>
        </w:trPr>
        <w:tc>
          <w:tcPr>
            <w:tcW w:w="3214" w:type="dxa"/>
            <w:shd w:val="clear" w:color="auto" w:fill="auto"/>
            <w:vAlign w:val="bottom"/>
          </w:tcPr>
          <w:p w14:paraId="7A8D2A1F" w14:textId="6A293BB7" w:rsidR="00A11271" w:rsidRPr="00D246FB" w:rsidRDefault="00A11271" w:rsidP="00A11271">
            <w:pPr>
              <w:ind w:left="-15" w:right="-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D246FB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="00922CAB" w:rsidRPr="00922CAB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</w:rPr>
              <w:t>31</w:t>
            </w:r>
            <w:r w:rsidRPr="00D246FB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Pr="00D246FB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ธันวาคม</w:t>
            </w:r>
            <w:r w:rsidRPr="00D246FB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="00922CAB" w:rsidRPr="00922CAB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</w:rPr>
              <w:t>2563</w:t>
            </w:r>
          </w:p>
        </w:tc>
        <w:tc>
          <w:tcPr>
            <w:tcW w:w="274" w:type="dxa"/>
            <w:vAlign w:val="bottom"/>
          </w:tcPr>
          <w:p w14:paraId="1495DB07" w14:textId="77777777" w:rsidR="00A11271" w:rsidRPr="00D246FB" w:rsidRDefault="00A11271" w:rsidP="00A11271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262" w:type="dxa"/>
            <w:tcBorders>
              <w:top w:val="single" w:sz="4" w:space="0" w:color="auto"/>
            </w:tcBorders>
            <w:vAlign w:val="bottom"/>
          </w:tcPr>
          <w:p w14:paraId="54006772" w14:textId="4E34793D" w:rsidR="00A11271" w:rsidRPr="005A1E26" w:rsidRDefault="00A11271" w:rsidP="00A11271">
            <w:pPr>
              <w:pStyle w:val="acctfourfigures"/>
              <w:tabs>
                <w:tab w:val="clear" w:pos="765"/>
              </w:tabs>
              <w:ind w:left="-90" w:right="-130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5A1E26">
              <w:rPr>
                <w:rFonts w:ascii="Angsana New" w:hAnsi="Angsana New"/>
                <w:sz w:val="26"/>
                <w:szCs w:val="26"/>
                <w:cs/>
                <w:lang w:bidi="th-TH"/>
              </w:rPr>
              <w:t>เครื่องมือที่ใช้ในการป้องกัน</w:t>
            </w:r>
          </w:p>
          <w:p w14:paraId="2E8D5A54" w14:textId="77777777" w:rsidR="00A11271" w:rsidRPr="005A1E26" w:rsidRDefault="00A11271" w:rsidP="00A1127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5A1E26">
              <w:rPr>
                <w:rFonts w:ascii="Angsana New" w:hAnsi="Angsana New"/>
                <w:sz w:val="26"/>
                <w:szCs w:val="26"/>
                <w:cs/>
                <w:lang w:bidi="th-TH"/>
              </w:rPr>
              <w:t>ความเสี่ยง</w:t>
            </w:r>
          </w:p>
        </w:tc>
        <w:tc>
          <w:tcPr>
            <w:tcW w:w="238" w:type="dxa"/>
            <w:tcBorders>
              <w:top w:val="single" w:sz="4" w:space="0" w:color="auto"/>
            </w:tcBorders>
            <w:vAlign w:val="bottom"/>
          </w:tcPr>
          <w:p w14:paraId="7FCF2127" w14:textId="77777777" w:rsidR="00A11271" w:rsidRPr="005A1E26" w:rsidRDefault="00A11271" w:rsidP="00A1127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322" w:type="dxa"/>
            <w:tcBorders>
              <w:top w:val="single" w:sz="4" w:space="0" w:color="auto"/>
            </w:tcBorders>
            <w:vAlign w:val="bottom"/>
          </w:tcPr>
          <w:p w14:paraId="20521739" w14:textId="19FC99B6" w:rsidR="00A11271" w:rsidRPr="005A1E26" w:rsidRDefault="00A11271" w:rsidP="00AA4101">
            <w:pPr>
              <w:pStyle w:val="acctfourfigures"/>
              <w:tabs>
                <w:tab w:val="clear" w:pos="765"/>
              </w:tabs>
              <w:ind w:left="-60" w:right="-86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5A1E26">
              <w:rPr>
                <w:rFonts w:ascii="Angsana New" w:hAnsi="Angsana New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เครื่องมือทางการเงินที่วัดมูลค่าด้วยมูลค่ายุติธรรมผ่าน</w:t>
            </w:r>
            <w:r w:rsidR="00A974FB">
              <w:rPr>
                <w:rFonts w:ascii="Angsana New" w:hAnsi="Angsana New"/>
                <w:sz w:val="26"/>
                <w:szCs w:val="26"/>
                <w:lang w:bidi="th-TH"/>
              </w:rPr>
              <w:br/>
            </w:r>
            <w:r w:rsidRPr="005A1E26">
              <w:rPr>
                <w:rFonts w:ascii="Angsana New" w:hAnsi="Angsana New"/>
                <w:sz w:val="26"/>
                <w:szCs w:val="26"/>
                <w:cs/>
                <w:lang w:bidi="th-TH"/>
              </w:rPr>
              <w:t>กำไรหรือขาดทุน</w:t>
            </w:r>
          </w:p>
        </w:tc>
        <w:tc>
          <w:tcPr>
            <w:tcW w:w="268" w:type="dxa"/>
            <w:tcBorders>
              <w:top w:val="single" w:sz="4" w:space="0" w:color="auto"/>
            </w:tcBorders>
            <w:vAlign w:val="bottom"/>
          </w:tcPr>
          <w:p w14:paraId="0851BBE1" w14:textId="77777777" w:rsidR="00A11271" w:rsidRPr="00D246FB" w:rsidRDefault="00A11271" w:rsidP="00A1127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26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A155DE" w14:textId="77777777" w:rsidR="00A11271" w:rsidRPr="00D246FB" w:rsidRDefault="00A11271" w:rsidP="00A11271">
            <w:pPr>
              <w:pStyle w:val="acctfourfigures"/>
              <w:tabs>
                <w:tab w:val="clear" w:pos="765"/>
              </w:tabs>
              <w:spacing w:line="240" w:lineRule="atLeast"/>
              <w:ind w:left="-120" w:right="-100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D246F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680927" w14:textId="77777777" w:rsidR="00A11271" w:rsidRPr="00D246FB" w:rsidRDefault="00A11271" w:rsidP="00A11271">
            <w:pPr>
              <w:ind w:left="-43" w:right="-8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33FF67" w14:textId="77777777" w:rsidR="00A11271" w:rsidRPr="00D246FB" w:rsidRDefault="00A11271" w:rsidP="00A11271">
            <w:pPr>
              <w:pStyle w:val="acctfourfigures"/>
              <w:tabs>
                <w:tab w:val="clear" w:pos="765"/>
              </w:tabs>
              <w:spacing w:line="240" w:lineRule="atLeast"/>
              <w:ind w:left="-120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D246F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2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D9CAEA" w14:textId="77777777" w:rsidR="00A11271" w:rsidRPr="00D246FB" w:rsidRDefault="00A11271" w:rsidP="00A11271">
            <w:pPr>
              <w:ind w:left="-43" w:right="-8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4A4B32" w14:textId="77777777" w:rsidR="00A11271" w:rsidRPr="00D246FB" w:rsidRDefault="00A11271" w:rsidP="00A1127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D246FB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256" w:type="dxa"/>
            <w:vAlign w:val="bottom"/>
          </w:tcPr>
          <w:p w14:paraId="6C33B559" w14:textId="77777777" w:rsidR="00A11271" w:rsidRPr="00D246FB" w:rsidRDefault="00A11271" w:rsidP="00A1127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724" w:type="dxa"/>
            <w:vAlign w:val="bottom"/>
          </w:tcPr>
          <w:p w14:paraId="16C0FEA9" w14:textId="72340A73" w:rsidR="00A11271" w:rsidRPr="00D246FB" w:rsidRDefault="00A11271" w:rsidP="00A1127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246FB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ระดับ</w:t>
            </w:r>
            <w:r w:rsidRPr="00D246FB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="00922CAB" w:rsidRPr="00922CAB">
              <w:rPr>
                <w:rFonts w:ascii="Angsana New" w:hAnsi="Angsana New" w:hint="cs"/>
                <w:sz w:val="26"/>
                <w:szCs w:val="26"/>
                <w:lang w:val="en-US"/>
              </w:rPr>
              <w:t>1</w:t>
            </w:r>
          </w:p>
        </w:tc>
        <w:tc>
          <w:tcPr>
            <w:tcW w:w="277" w:type="dxa"/>
            <w:vAlign w:val="bottom"/>
          </w:tcPr>
          <w:p w14:paraId="04F65F75" w14:textId="77777777" w:rsidR="00A11271" w:rsidRPr="00D246FB" w:rsidRDefault="00A11271" w:rsidP="00A1127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93" w:type="dxa"/>
            <w:vAlign w:val="bottom"/>
          </w:tcPr>
          <w:p w14:paraId="7AB8B89C" w14:textId="38475200" w:rsidR="00A11271" w:rsidRPr="00D246FB" w:rsidRDefault="00A11271" w:rsidP="00A1127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246FB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ระดับ</w:t>
            </w:r>
            <w:r w:rsidRPr="00D246FB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="00922CAB" w:rsidRPr="00922CAB">
              <w:rPr>
                <w:rFonts w:ascii="Angsana New" w:hAnsi="Angsana New" w:hint="cs"/>
                <w:sz w:val="26"/>
                <w:szCs w:val="26"/>
                <w:lang w:val="en-US"/>
              </w:rPr>
              <w:t>2</w:t>
            </w:r>
          </w:p>
        </w:tc>
        <w:tc>
          <w:tcPr>
            <w:tcW w:w="268" w:type="dxa"/>
            <w:vAlign w:val="bottom"/>
          </w:tcPr>
          <w:p w14:paraId="1B8F1FDA" w14:textId="77777777" w:rsidR="00A11271" w:rsidRPr="00D246FB" w:rsidRDefault="00A11271" w:rsidP="00A11271">
            <w:pPr>
              <w:ind w:left="-43" w:right="-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2" w:type="dxa"/>
            <w:vAlign w:val="bottom"/>
          </w:tcPr>
          <w:p w14:paraId="5CC5A651" w14:textId="538C2BD8" w:rsidR="00A11271" w:rsidRPr="00D246FB" w:rsidRDefault="00A11271" w:rsidP="00A11271">
            <w:pPr>
              <w:ind w:left="-43" w:right="-8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246FB">
              <w:rPr>
                <w:rFonts w:ascii="Angsana New" w:hAnsi="Angsana New" w:hint="cs"/>
                <w:sz w:val="26"/>
                <w:szCs w:val="26"/>
                <w:cs/>
              </w:rPr>
              <w:t>ระดับ</w:t>
            </w:r>
            <w:r w:rsidRPr="00D246FB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="00922CAB" w:rsidRPr="00922CAB">
              <w:rPr>
                <w:rFonts w:ascii="Angsana New" w:hAnsi="Angsana New" w:hint="cs"/>
                <w:sz w:val="26"/>
                <w:szCs w:val="26"/>
              </w:rPr>
              <w:t>3</w:t>
            </w:r>
          </w:p>
        </w:tc>
        <w:tc>
          <w:tcPr>
            <w:tcW w:w="265" w:type="dxa"/>
            <w:vAlign w:val="bottom"/>
          </w:tcPr>
          <w:p w14:paraId="258A4D24" w14:textId="77777777" w:rsidR="00A11271" w:rsidRPr="00D246FB" w:rsidRDefault="00A11271" w:rsidP="00A1127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45BE1E24" w14:textId="77777777" w:rsidR="00A11271" w:rsidRPr="00D246FB" w:rsidRDefault="00A11271" w:rsidP="00A1127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D246FB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0D19F0" w:rsidRPr="00D246FB" w14:paraId="02D665D4" w14:textId="77777777" w:rsidTr="00E21629">
        <w:trPr>
          <w:trHeight w:val="261"/>
          <w:tblHeader/>
        </w:trPr>
        <w:tc>
          <w:tcPr>
            <w:tcW w:w="3214" w:type="dxa"/>
            <w:shd w:val="clear" w:color="auto" w:fill="auto"/>
            <w:vAlign w:val="bottom"/>
          </w:tcPr>
          <w:p w14:paraId="282DA900" w14:textId="77777777" w:rsidR="000D19F0" w:rsidRPr="00D246FB" w:rsidRDefault="000D19F0" w:rsidP="00CA0645">
            <w:pPr>
              <w:ind w:left="-15" w:right="-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</w:p>
        </w:tc>
        <w:tc>
          <w:tcPr>
            <w:tcW w:w="274" w:type="dxa"/>
            <w:vAlign w:val="bottom"/>
          </w:tcPr>
          <w:p w14:paraId="7AB9256F" w14:textId="77777777" w:rsidR="000D19F0" w:rsidRPr="00D246FB" w:rsidRDefault="000D19F0" w:rsidP="00CA0645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1542" w:type="dxa"/>
            <w:gridSpan w:val="17"/>
            <w:vAlign w:val="bottom"/>
          </w:tcPr>
          <w:p w14:paraId="2BDE1B9F" w14:textId="77777777" w:rsidR="000D19F0" w:rsidRPr="00D246FB" w:rsidRDefault="000D19F0" w:rsidP="00CA064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  <w:lang w:bidi="th-TH"/>
              </w:rPr>
            </w:pPr>
            <w:r w:rsidRPr="00D246FB">
              <w:rPr>
                <w:rFonts w:ascii="Angsana New" w:hAnsi="Angsana New" w:hint="cs"/>
                <w:i/>
                <w:iCs/>
                <w:sz w:val="26"/>
                <w:szCs w:val="26"/>
                <w:cs/>
                <w:lang w:bidi="th-TH"/>
              </w:rPr>
              <w:t>(พันบาท)</w:t>
            </w:r>
          </w:p>
        </w:tc>
      </w:tr>
      <w:tr w:rsidR="000D19F0" w:rsidRPr="00D246FB" w14:paraId="0DDCD174" w14:textId="77777777" w:rsidTr="00E21629">
        <w:trPr>
          <w:trHeight w:val="261"/>
        </w:trPr>
        <w:tc>
          <w:tcPr>
            <w:tcW w:w="3214" w:type="dxa"/>
            <w:shd w:val="clear" w:color="auto" w:fill="auto"/>
            <w:vAlign w:val="bottom"/>
          </w:tcPr>
          <w:p w14:paraId="760D18EE" w14:textId="77777777" w:rsidR="000D19F0" w:rsidRPr="00D246FB" w:rsidRDefault="000D19F0" w:rsidP="00CA0645">
            <w:pPr>
              <w:ind w:left="-15" w:right="-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lang w:val="en-GB"/>
              </w:rPr>
            </w:pPr>
            <w:r w:rsidRPr="00D246FB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74" w:type="dxa"/>
            <w:vAlign w:val="bottom"/>
          </w:tcPr>
          <w:p w14:paraId="6F825507" w14:textId="77777777" w:rsidR="000D19F0" w:rsidRPr="00D246FB" w:rsidRDefault="000D19F0" w:rsidP="00CA0645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262" w:type="dxa"/>
            <w:vAlign w:val="bottom"/>
          </w:tcPr>
          <w:p w14:paraId="7604D3F8" w14:textId="77777777" w:rsidR="000D19F0" w:rsidRPr="008A7939" w:rsidRDefault="000D19F0" w:rsidP="008A7939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38" w:type="dxa"/>
            <w:vAlign w:val="bottom"/>
          </w:tcPr>
          <w:p w14:paraId="3244B69F" w14:textId="77777777" w:rsidR="000D19F0" w:rsidRPr="00D246FB" w:rsidRDefault="000D19F0" w:rsidP="00CA0645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2" w:type="dxa"/>
            <w:vAlign w:val="bottom"/>
          </w:tcPr>
          <w:p w14:paraId="111ED066" w14:textId="77777777" w:rsidR="000D19F0" w:rsidRPr="00D246FB" w:rsidRDefault="000D19F0" w:rsidP="00A77CB6">
            <w:pPr>
              <w:pStyle w:val="acctfourfigures"/>
              <w:tabs>
                <w:tab w:val="clear" w:pos="765"/>
                <w:tab w:val="decimal" w:pos="756"/>
              </w:tabs>
              <w:spacing w:line="240" w:lineRule="atLeast"/>
              <w:ind w:left="-43" w:right="-86" w:firstLine="20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  <w:vAlign w:val="bottom"/>
          </w:tcPr>
          <w:p w14:paraId="662D9C57" w14:textId="77777777" w:rsidR="000D19F0" w:rsidRPr="00D246FB" w:rsidRDefault="000D19F0" w:rsidP="00CA064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2" w:type="dxa"/>
            <w:shd w:val="clear" w:color="auto" w:fill="auto"/>
            <w:vAlign w:val="bottom"/>
          </w:tcPr>
          <w:p w14:paraId="7ED393C9" w14:textId="77777777" w:rsidR="000D19F0" w:rsidRPr="00D246FB" w:rsidRDefault="000D19F0" w:rsidP="00CA064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6" w:type="dxa"/>
            <w:shd w:val="clear" w:color="auto" w:fill="auto"/>
            <w:vAlign w:val="bottom"/>
          </w:tcPr>
          <w:p w14:paraId="15D99297" w14:textId="77777777" w:rsidR="000D19F0" w:rsidRPr="00D246FB" w:rsidRDefault="000D19F0" w:rsidP="00CA0645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4" w:type="dxa"/>
            <w:shd w:val="clear" w:color="auto" w:fill="auto"/>
            <w:vAlign w:val="bottom"/>
          </w:tcPr>
          <w:p w14:paraId="56D9550A" w14:textId="77777777" w:rsidR="000D19F0" w:rsidRPr="00A77CB6" w:rsidRDefault="000D19F0" w:rsidP="00CA064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6" w:type="dxa"/>
            <w:shd w:val="clear" w:color="auto" w:fill="auto"/>
            <w:vAlign w:val="bottom"/>
          </w:tcPr>
          <w:p w14:paraId="6AA04496" w14:textId="77777777" w:rsidR="000D19F0" w:rsidRPr="00D246FB" w:rsidRDefault="000D19F0" w:rsidP="00CA064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4" w:type="dxa"/>
            <w:shd w:val="clear" w:color="auto" w:fill="auto"/>
            <w:vAlign w:val="bottom"/>
          </w:tcPr>
          <w:p w14:paraId="2174142C" w14:textId="77777777" w:rsidR="000D19F0" w:rsidRPr="00D246FB" w:rsidRDefault="000D19F0" w:rsidP="00CA064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6" w:type="dxa"/>
            <w:vAlign w:val="bottom"/>
          </w:tcPr>
          <w:p w14:paraId="7D36A21D" w14:textId="77777777" w:rsidR="000D19F0" w:rsidRPr="00D246FB" w:rsidRDefault="000D19F0" w:rsidP="00CA064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4" w:type="dxa"/>
            <w:vAlign w:val="bottom"/>
          </w:tcPr>
          <w:p w14:paraId="33F63357" w14:textId="77777777" w:rsidR="000D19F0" w:rsidRPr="00D246FB" w:rsidRDefault="000D19F0" w:rsidP="00A77CB6">
            <w:pPr>
              <w:pStyle w:val="acctfourfigures"/>
              <w:tabs>
                <w:tab w:val="clear" w:pos="765"/>
                <w:tab w:val="decimal" w:pos="252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7" w:type="dxa"/>
            <w:vAlign w:val="bottom"/>
          </w:tcPr>
          <w:p w14:paraId="071C4D60" w14:textId="77777777" w:rsidR="000D19F0" w:rsidRPr="00D246FB" w:rsidRDefault="000D19F0" w:rsidP="00CA064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3" w:type="dxa"/>
            <w:vAlign w:val="bottom"/>
          </w:tcPr>
          <w:p w14:paraId="63D11B43" w14:textId="77777777" w:rsidR="000D19F0" w:rsidRPr="00A77CB6" w:rsidRDefault="000D19F0" w:rsidP="00A77CB6">
            <w:pPr>
              <w:pStyle w:val="acctfourfigures"/>
              <w:tabs>
                <w:tab w:val="clear" w:pos="765"/>
                <w:tab w:val="decimal" w:pos="42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68" w:type="dxa"/>
            <w:vAlign w:val="bottom"/>
          </w:tcPr>
          <w:p w14:paraId="680FCCCD" w14:textId="77777777" w:rsidR="000D19F0" w:rsidRPr="00D246FB" w:rsidRDefault="000D19F0" w:rsidP="00CA064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2" w:type="dxa"/>
            <w:vAlign w:val="bottom"/>
          </w:tcPr>
          <w:p w14:paraId="4130D127" w14:textId="77777777" w:rsidR="000D19F0" w:rsidRPr="00A77CB6" w:rsidRDefault="000D19F0" w:rsidP="00A77CB6">
            <w:pPr>
              <w:pStyle w:val="acctfourfigures"/>
              <w:tabs>
                <w:tab w:val="clear" w:pos="765"/>
                <w:tab w:val="decimal" w:pos="42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65" w:type="dxa"/>
            <w:vAlign w:val="bottom"/>
          </w:tcPr>
          <w:p w14:paraId="08D4A89A" w14:textId="77777777" w:rsidR="000D19F0" w:rsidRPr="00D246FB" w:rsidRDefault="000D19F0" w:rsidP="00CA064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6154D0D8" w14:textId="77777777" w:rsidR="000D19F0" w:rsidRPr="00A77CB6" w:rsidRDefault="000D19F0" w:rsidP="00A77CB6">
            <w:pPr>
              <w:pStyle w:val="acctfourfigures"/>
              <w:tabs>
                <w:tab w:val="clear" w:pos="765"/>
                <w:tab w:val="decimal" w:pos="42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</w:tr>
      <w:tr w:rsidR="000D19F0" w:rsidRPr="00D246FB" w14:paraId="34B2AFF9" w14:textId="77777777" w:rsidTr="00E21629">
        <w:trPr>
          <w:trHeight w:val="261"/>
        </w:trPr>
        <w:tc>
          <w:tcPr>
            <w:tcW w:w="3214" w:type="dxa"/>
            <w:shd w:val="clear" w:color="auto" w:fill="auto"/>
            <w:vAlign w:val="bottom"/>
          </w:tcPr>
          <w:p w14:paraId="6B5C0097" w14:textId="77777777" w:rsidR="000D19F0" w:rsidRPr="00D246FB" w:rsidRDefault="000D19F0" w:rsidP="00CA0645">
            <w:pPr>
              <w:ind w:left="-15" w:right="-90"/>
              <w:rPr>
                <w:rFonts w:ascii="Angsana New" w:hAnsi="Angsana New"/>
                <w:sz w:val="26"/>
                <w:szCs w:val="26"/>
              </w:rPr>
            </w:pPr>
            <w:r w:rsidRPr="00D246FB">
              <w:rPr>
                <w:rFonts w:ascii="Angsana New" w:hAnsi="Angsana New" w:hint="cs"/>
                <w:sz w:val="26"/>
                <w:szCs w:val="26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274" w:type="dxa"/>
            <w:vAlign w:val="bottom"/>
          </w:tcPr>
          <w:p w14:paraId="438F9C90" w14:textId="77777777" w:rsidR="000D19F0" w:rsidRPr="00D246FB" w:rsidRDefault="000D19F0" w:rsidP="00CA0645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262" w:type="dxa"/>
            <w:vAlign w:val="bottom"/>
          </w:tcPr>
          <w:p w14:paraId="777615F4" w14:textId="77777777" w:rsidR="000D19F0" w:rsidRPr="008A7939" w:rsidRDefault="000D19F0" w:rsidP="008A7939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ind w:left="-43" w:right="-86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38" w:type="dxa"/>
            <w:vAlign w:val="bottom"/>
          </w:tcPr>
          <w:p w14:paraId="08352316" w14:textId="77777777" w:rsidR="000D19F0" w:rsidRPr="00D246FB" w:rsidRDefault="000D19F0" w:rsidP="00CA0645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2" w:type="dxa"/>
            <w:vAlign w:val="bottom"/>
          </w:tcPr>
          <w:p w14:paraId="798FB6C4" w14:textId="77777777" w:rsidR="000D19F0" w:rsidRPr="00A77CB6" w:rsidRDefault="000D19F0" w:rsidP="00A77CB6">
            <w:pPr>
              <w:pStyle w:val="acctfourfigures"/>
              <w:tabs>
                <w:tab w:val="clear" w:pos="765"/>
                <w:tab w:val="decimal" w:pos="756"/>
              </w:tabs>
              <w:spacing w:line="240" w:lineRule="atLeast"/>
              <w:ind w:left="-43" w:right="-86" w:firstLine="20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  <w:vAlign w:val="bottom"/>
          </w:tcPr>
          <w:p w14:paraId="19636AC0" w14:textId="77777777" w:rsidR="000D19F0" w:rsidRPr="00D246FB" w:rsidRDefault="000D19F0" w:rsidP="00CA064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2" w:type="dxa"/>
            <w:shd w:val="clear" w:color="auto" w:fill="auto"/>
            <w:vAlign w:val="bottom"/>
          </w:tcPr>
          <w:p w14:paraId="160310CF" w14:textId="77777777" w:rsidR="000D19F0" w:rsidRPr="00D246FB" w:rsidRDefault="000D19F0" w:rsidP="00A77CB6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6" w:type="dxa"/>
            <w:shd w:val="clear" w:color="auto" w:fill="auto"/>
            <w:vAlign w:val="bottom"/>
          </w:tcPr>
          <w:p w14:paraId="0EA88C80" w14:textId="77777777" w:rsidR="000D19F0" w:rsidRPr="00D246FB" w:rsidRDefault="000D19F0" w:rsidP="00CA0645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4" w:type="dxa"/>
            <w:shd w:val="clear" w:color="auto" w:fill="auto"/>
            <w:vAlign w:val="bottom"/>
          </w:tcPr>
          <w:p w14:paraId="7322BFEC" w14:textId="77777777" w:rsidR="000D19F0" w:rsidRPr="00A77CB6" w:rsidRDefault="000D19F0" w:rsidP="00A77CB6">
            <w:pPr>
              <w:pStyle w:val="acctfourfigures"/>
              <w:tabs>
                <w:tab w:val="clear" w:pos="765"/>
                <w:tab w:val="decimal" w:pos="60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6" w:type="dxa"/>
            <w:shd w:val="clear" w:color="auto" w:fill="auto"/>
            <w:vAlign w:val="bottom"/>
          </w:tcPr>
          <w:p w14:paraId="1729AE22" w14:textId="77777777" w:rsidR="000D19F0" w:rsidRPr="00D246FB" w:rsidRDefault="000D19F0" w:rsidP="00CA0645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4" w:type="dxa"/>
            <w:shd w:val="clear" w:color="auto" w:fill="auto"/>
            <w:vAlign w:val="bottom"/>
          </w:tcPr>
          <w:p w14:paraId="350A0952" w14:textId="77777777" w:rsidR="000D19F0" w:rsidRPr="00A77CB6" w:rsidRDefault="000D19F0" w:rsidP="00A77CB6">
            <w:pPr>
              <w:pStyle w:val="acctfourfigures"/>
              <w:tabs>
                <w:tab w:val="clear" w:pos="765"/>
                <w:tab w:val="decimal" w:pos="60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6" w:type="dxa"/>
            <w:vAlign w:val="bottom"/>
          </w:tcPr>
          <w:p w14:paraId="5D1466C1" w14:textId="77777777" w:rsidR="000D19F0" w:rsidRPr="00D246FB" w:rsidRDefault="000D19F0" w:rsidP="00CA064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4" w:type="dxa"/>
            <w:vAlign w:val="bottom"/>
          </w:tcPr>
          <w:p w14:paraId="72B6DD64" w14:textId="77777777" w:rsidR="000D19F0" w:rsidRPr="00D246FB" w:rsidRDefault="000D19F0" w:rsidP="00A77CB6">
            <w:pPr>
              <w:pStyle w:val="acctfourfigures"/>
              <w:tabs>
                <w:tab w:val="clear" w:pos="765"/>
                <w:tab w:val="decimal" w:pos="252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7" w:type="dxa"/>
            <w:vAlign w:val="bottom"/>
          </w:tcPr>
          <w:p w14:paraId="6C583904" w14:textId="77777777" w:rsidR="000D19F0" w:rsidRPr="00D246FB" w:rsidRDefault="000D19F0" w:rsidP="00CA064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3" w:type="dxa"/>
            <w:vAlign w:val="bottom"/>
          </w:tcPr>
          <w:p w14:paraId="0F9039AE" w14:textId="77777777" w:rsidR="000D19F0" w:rsidRPr="00D43133" w:rsidRDefault="000D19F0" w:rsidP="00A77CB6">
            <w:pPr>
              <w:pStyle w:val="acctfourfigures"/>
              <w:tabs>
                <w:tab w:val="clear" w:pos="765"/>
                <w:tab w:val="decimal" w:pos="42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68" w:type="dxa"/>
            <w:vAlign w:val="bottom"/>
          </w:tcPr>
          <w:p w14:paraId="2B0178FE" w14:textId="77777777" w:rsidR="000D19F0" w:rsidRPr="00D246FB" w:rsidRDefault="000D19F0" w:rsidP="00CA0645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2" w:type="dxa"/>
            <w:vAlign w:val="bottom"/>
          </w:tcPr>
          <w:p w14:paraId="728B6543" w14:textId="77777777" w:rsidR="000D19F0" w:rsidRPr="00A77CB6" w:rsidRDefault="000D19F0" w:rsidP="00A77CB6">
            <w:pPr>
              <w:pStyle w:val="acctfourfigures"/>
              <w:tabs>
                <w:tab w:val="clear" w:pos="765"/>
                <w:tab w:val="decimal" w:pos="42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65" w:type="dxa"/>
            <w:vAlign w:val="bottom"/>
          </w:tcPr>
          <w:p w14:paraId="68B8B5FF" w14:textId="77777777" w:rsidR="000D19F0" w:rsidRPr="00D246FB" w:rsidRDefault="000D19F0" w:rsidP="00CA064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112ADED1" w14:textId="77777777" w:rsidR="000D19F0" w:rsidRPr="00D43133" w:rsidRDefault="000D19F0" w:rsidP="00A77CB6">
            <w:pPr>
              <w:pStyle w:val="acctfourfigures"/>
              <w:tabs>
                <w:tab w:val="clear" w:pos="765"/>
                <w:tab w:val="decimal" w:pos="42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</w:tr>
      <w:tr w:rsidR="000D19F0" w:rsidRPr="00D246FB" w14:paraId="022F323A" w14:textId="77777777" w:rsidTr="00F26573">
        <w:trPr>
          <w:trHeight w:val="261"/>
        </w:trPr>
        <w:tc>
          <w:tcPr>
            <w:tcW w:w="3214" w:type="dxa"/>
            <w:shd w:val="clear" w:color="auto" w:fill="auto"/>
            <w:vAlign w:val="bottom"/>
          </w:tcPr>
          <w:p w14:paraId="5A613F9E" w14:textId="664C3833" w:rsidR="000D19F0" w:rsidRPr="00D246FB" w:rsidRDefault="000D19F0" w:rsidP="00CA0645">
            <w:pPr>
              <w:ind w:left="-15" w:right="-90"/>
              <w:rPr>
                <w:rFonts w:ascii="Angsana New" w:hAnsi="Angsana New"/>
                <w:sz w:val="26"/>
                <w:szCs w:val="26"/>
              </w:rPr>
            </w:pPr>
            <w:r w:rsidRPr="00D246FB">
              <w:rPr>
                <w:rFonts w:ascii="Angsana New" w:hAnsi="Angsana New" w:hint="cs"/>
                <w:sz w:val="26"/>
                <w:szCs w:val="26"/>
              </w:rPr>
              <w:t xml:space="preserve">   </w:t>
            </w:r>
            <w:r w:rsidR="001D4990" w:rsidRPr="005453E7">
              <w:rPr>
                <w:rFonts w:asciiTheme="majorBidi" w:hAnsiTheme="majorBidi" w:cstheme="majorBidi"/>
                <w:sz w:val="26"/>
                <w:szCs w:val="26"/>
                <w:cs/>
              </w:rPr>
              <w:t>เงินลงทุนในตราสารหนี้</w:t>
            </w:r>
          </w:p>
        </w:tc>
        <w:tc>
          <w:tcPr>
            <w:tcW w:w="274" w:type="dxa"/>
            <w:vAlign w:val="bottom"/>
          </w:tcPr>
          <w:p w14:paraId="5FD26A76" w14:textId="77777777" w:rsidR="000D19F0" w:rsidRPr="00D246FB" w:rsidRDefault="000D19F0" w:rsidP="00CA0645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262" w:type="dxa"/>
            <w:vAlign w:val="bottom"/>
          </w:tcPr>
          <w:p w14:paraId="264B1772" w14:textId="77777777" w:rsidR="000D19F0" w:rsidRPr="008A7939" w:rsidRDefault="000D19F0" w:rsidP="008A7939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ind w:left="-43" w:right="-86"/>
              <w:rPr>
                <w:rFonts w:ascii="Angsana New" w:hAnsi="Angsana New"/>
                <w:sz w:val="25"/>
                <w:szCs w:val="25"/>
              </w:rPr>
            </w:pPr>
            <w:r w:rsidRPr="008A7939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238" w:type="dxa"/>
            <w:vAlign w:val="bottom"/>
          </w:tcPr>
          <w:p w14:paraId="29CF3D71" w14:textId="77777777" w:rsidR="000D19F0" w:rsidRPr="00D246FB" w:rsidRDefault="000D19F0" w:rsidP="00CA0645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2" w:type="dxa"/>
            <w:vAlign w:val="bottom"/>
          </w:tcPr>
          <w:p w14:paraId="0E74E767" w14:textId="47318CBD" w:rsidR="000D19F0" w:rsidRPr="00D43133" w:rsidRDefault="00922CAB" w:rsidP="00A77CB6">
            <w:pPr>
              <w:pStyle w:val="acctfourfigures"/>
              <w:tabs>
                <w:tab w:val="clear" w:pos="765"/>
                <w:tab w:val="decimal" w:pos="1026"/>
              </w:tabs>
              <w:spacing w:line="240" w:lineRule="atLeast"/>
              <w:ind w:right="-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22CAB">
              <w:rPr>
                <w:rFonts w:ascii="Angsana New" w:hAnsi="Angsana New"/>
                <w:sz w:val="26"/>
                <w:szCs w:val="26"/>
                <w:lang w:val="en-US"/>
              </w:rPr>
              <w:t>305</w:t>
            </w:r>
            <w:r w:rsidR="000D19F0" w:rsidRPr="00D246FB">
              <w:rPr>
                <w:rFonts w:ascii="Angsana New" w:hAnsi="Angsana New"/>
                <w:sz w:val="26"/>
                <w:szCs w:val="26"/>
              </w:rPr>
              <w:t>,</w:t>
            </w:r>
            <w:r w:rsidRPr="00922CAB">
              <w:rPr>
                <w:rFonts w:ascii="Angsana New" w:hAnsi="Angsana New"/>
                <w:sz w:val="26"/>
                <w:szCs w:val="26"/>
                <w:lang w:val="en-US"/>
              </w:rPr>
              <w:t>056</w:t>
            </w:r>
          </w:p>
        </w:tc>
        <w:tc>
          <w:tcPr>
            <w:tcW w:w="268" w:type="dxa"/>
            <w:vAlign w:val="bottom"/>
          </w:tcPr>
          <w:p w14:paraId="35DE1B9B" w14:textId="77777777" w:rsidR="000D19F0" w:rsidRPr="00D246FB" w:rsidRDefault="000D19F0" w:rsidP="00CA064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2" w:type="dxa"/>
            <w:shd w:val="clear" w:color="auto" w:fill="auto"/>
            <w:vAlign w:val="bottom"/>
          </w:tcPr>
          <w:p w14:paraId="24D5E433" w14:textId="77777777" w:rsidR="000D19F0" w:rsidRPr="00D246FB" w:rsidRDefault="000D19F0" w:rsidP="00A77CB6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D246F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66" w:type="dxa"/>
            <w:shd w:val="clear" w:color="auto" w:fill="auto"/>
            <w:vAlign w:val="bottom"/>
          </w:tcPr>
          <w:p w14:paraId="3CA038AB" w14:textId="77777777" w:rsidR="000D19F0" w:rsidRPr="00D246FB" w:rsidRDefault="000D19F0" w:rsidP="00CA0645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4" w:type="dxa"/>
            <w:shd w:val="clear" w:color="auto" w:fill="auto"/>
            <w:vAlign w:val="bottom"/>
          </w:tcPr>
          <w:p w14:paraId="69AABE2D" w14:textId="10C6E7F8" w:rsidR="000D19F0" w:rsidRPr="00D43133" w:rsidRDefault="00922CAB" w:rsidP="00E21629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922CAB">
              <w:rPr>
                <w:rFonts w:ascii="Angsana New" w:hAnsi="Angsana New"/>
                <w:sz w:val="26"/>
                <w:szCs w:val="26"/>
                <w:lang w:val="en-US" w:bidi="th-TH"/>
              </w:rPr>
              <w:t>22</w:t>
            </w:r>
            <w:r w:rsidR="000D19F0">
              <w:rPr>
                <w:rFonts w:ascii="Angsana New" w:hAnsi="Angsana New"/>
                <w:sz w:val="26"/>
                <w:szCs w:val="26"/>
                <w:lang w:bidi="th-TH"/>
              </w:rPr>
              <w:t>,</w:t>
            </w:r>
            <w:r w:rsidRPr="00922CAB">
              <w:rPr>
                <w:rFonts w:ascii="Angsana New" w:hAnsi="Angsana New"/>
                <w:sz w:val="26"/>
                <w:szCs w:val="26"/>
                <w:lang w:val="en-US" w:bidi="th-TH"/>
              </w:rPr>
              <w:t>987</w:t>
            </w:r>
          </w:p>
        </w:tc>
        <w:tc>
          <w:tcPr>
            <w:tcW w:w="256" w:type="dxa"/>
            <w:shd w:val="clear" w:color="auto" w:fill="auto"/>
            <w:vAlign w:val="bottom"/>
          </w:tcPr>
          <w:p w14:paraId="564EBE2E" w14:textId="77777777" w:rsidR="000D19F0" w:rsidRPr="00D246FB" w:rsidRDefault="000D19F0" w:rsidP="00CA0645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4" w:type="dxa"/>
            <w:shd w:val="clear" w:color="auto" w:fill="auto"/>
            <w:vAlign w:val="bottom"/>
          </w:tcPr>
          <w:p w14:paraId="25E2D1E4" w14:textId="49AC5DEE" w:rsidR="000D19F0" w:rsidRPr="00D43133" w:rsidRDefault="00922CAB" w:rsidP="00CA0645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22CAB">
              <w:rPr>
                <w:rFonts w:ascii="Angsana New" w:hAnsi="Angsana New"/>
                <w:sz w:val="26"/>
                <w:szCs w:val="26"/>
                <w:lang w:val="en-US"/>
              </w:rPr>
              <w:t>328</w:t>
            </w:r>
            <w:r w:rsidR="000D19F0" w:rsidRPr="00D246FB">
              <w:rPr>
                <w:rFonts w:ascii="Angsana New" w:hAnsi="Angsana New"/>
                <w:sz w:val="26"/>
                <w:szCs w:val="26"/>
              </w:rPr>
              <w:t>,</w:t>
            </w:r>
            <w:r w:rsidRPr="00922CAB">
              <w:rPr>
                <w:rFonts w:ascii="Angsana New" w:hAnsi="Angsana New"/>
                <w:sz w:val="26"/>
                <w:szCs w:val="26"/>
                <w:lang w:val="en-US"/>
              </w:rPr>
              <w:t>043</w:t>
            </w:r>
          </w:p>
        </w:tc>
        <w:tc>
          <w:tcPr>
            <w:tcW w:w="256" w:type="dxa"/>
            <w:vAlign w:val="bottom"/>
          </w:tcPr>
          <w:p w14:paraId="099ACFE1" w14:textId="77777777" w:rsidR="000D19F0" w:rsidRPr="00D246FB" w:rsidRDefault="000D19F0" w:rsidP="00CA064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4" w:type="dxa"/>
            <w:vAlign w:val="bottom"/>
          </w:tcPr>
          <w:p w14:paraId="1325991F" w14:textId="77777777" w:rsidR="000D19F0" w:rsidRPr="00D246FB" w:rsidRDefault="000D19F0" w:rsidP="00A77CB6">
            <w:pPr>
              <w:pStyle w:val="acctfourfigures"/>
              <w:tabs>
                <w:tab w:val="clear" w:pos="765"/>
                <w:tab w:val="decimal" w:pos="252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D246F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7" w:type="dxa"/>
            <w:vAlign w:val="bottom"/>
          </w:tcPr>
          <w:p w14:paraId="246FFE73" w14:textId="77777777" w:rsidR="000D19F0" w:rsidRPr="00D246FB" w:rsidRDefault="000D19F0" w:rsidP="00CA064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3" w:type="dxa"/>
            <w:vAlign w:val="bottom"/>
          </w:tcPr>
          <w:p w14:paraId="7781407D" w14:textId="29F84409" w:rsidR="000D19F0" w:rsidRPr="00D43133" w:rsidRDefault="00922CAB" w:rsidP="00A77CB6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22CAB">
              <w:rPr>
                <w:rFonts w:ascii="Angsana New" w:hAnsi="Angsana New"/>
                <w:sz w:val="26"/>
                <w:szCs w:val="26"/>
                <w:lang w:val="en-US"/>
              </w:rPr>
              <w:t>328</w:t>
            </w:r>
            <w:r w:rsidR="000D19F0" w:rsidRPr="00D246FB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922CAB">
              <w:rPr>
                <w:rFonts w:ascii="Angsana New" w:hAnsi="Angsana New"/>
                <w:sz w:val="26"/>
                <w:szCs w:val="26"/>
                <w:lang w:val="en-US"/>
              </w:rPr>
              <w:t>402</w:t>
            </w:r>
          </w:p>
        </w:tc>
        <w:tc>
          <w:tcPr>
            <w:tcW w:w="268" w:type="dxa"/>
            <w:vAlign w:val="bottom"/>
          </w:tcPr>
          <w:p w14:paraId="3493FCE3" w14:textId="77777777" w:rsidR="000D19F0" w:rsidRPr="00D246FB" w:rsidRDefault="000D19F0" w:rsidP="00CA0645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2" w:type="dxa"/>
            <w:vAlign w:val="bottom"/>
          </w:tcPr>
          <w:p w14:paraId="2C596583" w14:textId="77777777" w:rsidR="000D19F0" w:rsidRPr="00A77CB6" w:rsidRDefault="000D19F0" w:rsidP="00A77CB6">
            <w:pPr>
              <w:pStyle w:val="acctfourfigures"/>
              <w:tabs>
                <w:tab w:val="clear" w:pos="765"/>
                <w:tab w:val="decimal" w:pos="42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A77CB6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65" w:type="dxa"/>
            <w:vAlign w:val="bottom"/>
          </w:tcPr>
          <w:p w14:paraId="7C980C48" w14:textId="77777777" w:rsidR="000D19F0" w:rsidRPr="00D246FB" w:rsidRDefault="000D19F0" w:rsidP="00CA064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701C211C" w14:textId="039F7DD9" w:rsidR="000D19F0" w:rsidRPr="00D43133" w:rsidRDefault="00922CAB" w:rsidP="00CA064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61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22CAB">
              <w:rPr>
                <w:rFonts w:ascii="Angsana New" w:hAnsi="Angsana New"/>
                <w:sz w:val="26"/>
                <w:szCs w:val="26"/>
                <w:lang w:val="en-US"/>
              </w:rPr>
              <w:t>328</w:t>
            </w:r>
            <w:r w:rsidR="000D19F0" w:rsidRPr="00D246FB">
              <w:rPr>
                <w:rFonts w:ascii="Angsana New" w:hAnsi="Angsana New"/>
                <w:sz w:val="26"/>
                <w:szCs w:val="26"/>
              </w:rPr>
              <w:t>,</w:t>
            </w:r>
            <w:r w:rsidRPr="00922CAB">
              <w:rPr>
                <w:rFonts w:ascii="Angsana New" w:hAnsi="Angsana New"/>
                <w:sz w:val="26"/>
                <w:szCs w:val="26"/>
                <w:lang w:val="en-US"/>
              </w:rPr>
              <w:t>402</w:t>
            </w:r>
          </w:p>
        </w:tc>
      </w:tr>
      <w:tr w:rsidR="000D19F0" w:rsidRPr="00AB0924" w14:paraId="0EDAE9B4" w14:textId="77777777" w:rsidTr="00F26573">
        <w:trPr>
          <w:trHeight w:val="321"/>
        </w:trPr>
        <w:tc>
          <w:tcPr>
            <w:tcW w:w="3214" w:type="dxa"/>
            <w:shd w:val="clear" w:color="auto" w:fill="auto"/>
            <w:vAlign w:val="bottom"/>
          </w:tcPr>
          <w:p w14:paraId="67A682B5" w14:textId="77777777" w:rsidR="000D19F0" w:rsidRPr="00AB0924" w:rsidRDefault="000D19F0" w:rsidP="00CA0645">
            <w:pPr>
              <w:ind w:left="-15" w:right="-9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74" w:type="dxa"/>
            <w:vAlign w:val="bottom"/>
          </w:tcPr>
          <w:p w14:paraId="79F136F7" w14:textId="77777777" w:rsidR="000D19F0" w:rsidRPr="00AB0924" w:rsidRDefault="000D19F0" w:rsidP="00CA0645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0"/>
                <w:lang w:val="en-US" w:bidi="th-TH"/>
              </w:rPr>
            </w:pPr>
          </w:p>
        </w:tc>
        <w:tc>
          <w:tcPr>
            <w:tcW w:w="1262" w:type="dxa"/>
            <w:vAlign w:val="bottom"/>
          </w:tcPr>
          <w:p w14:paraId="35D69113" w14:textId="77777777" w:rsidR="000D19F0" w:rsidRPr="008A7939" w:rsidRDefault="000D19F0" w:rsidP="008A7939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ind w:left="-43" w:right="-86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38" w:type="dxa"/>
            <w:vAlign w:val="bottom"/>
          </w:tcPr>
          <w:p w14:paraId="03885CC0" w14:textId="77777777" w:rsidR="000D19F0" w:rsidRPr="00AB0924" w:rsidRDefault="000D19F0" w:rsidP="00CA0645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0"/>
              </w:rPr>
            </w:pPr>
          </w:p>
        </w:tc>
        <w:tc>
          <w:tcPr>
            <w:tcW w:w="1322" w:type="dxa"/>
            <w:vAlign w:val="bottom"/>
          </w:tcPr>
          <w:p w14:paraId="215AD2DF" w14:textId="77777777" w:rsidR="000D19F0" w:rsidRPr="00A77CB6" w:rsidRDefault="000D19F0" w:rsidP="00A77CB6">
            <w:pPr>
              <w:pStyle w:val="acctfourfigures"/>
              <w:tabs>
                <w:tab w:val="clear" w:pos="765"/>
                <w:tab w:val="decimal" w:pos="756"/>
              </w:tabs>
              <w:spacing w:line="240" w:lineRule="atLeast"/>
              <w:ind w:left="-43" w:right="-86" w:firstLine="20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  <w:vAlign w:val="bottom"/>
          </w:tcPr>
          <w:p w14:paraId="3458736E" w14:textId="77777777" w:rsidR="000D19F0" w:rsidRPr="00AB0924" w:rsidRDefault="000D19F0" w:rsidP="00CA064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0"/>
              </w:rPr>
            </w:pPr>
          </w:p>
        </w:tc>
        <w:tc>
          <w:tcPr>
            <w:tcW w:w="1262" w:type="dxa"/>
            <w:shd w:val="clear" w:color="auto" w:fill="auto"/>
            <w:vAlign w:val="bottom"/>
          </w:tcPr>
          <w:p w14:paraId="40510233" w14:textId="77777777" w:rsidR="000D19F0" w:rsidRPr="00A77CB6" w:rsidRDefault="000D19F0" w:rsidP="00A77CB6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6" w:type="dxa"/>
            <w:shd w:val="clear" w:color="auto" w:fill="auto"/>
            <w:vAlign w:val="bottom"/>
          </w:tcPr>
          <w:p w14:paraId="7ECE440D" w14:textId="77777777" w:rsidR="000D19F0" w:rsidRPr="00AB0924" w:rsidRDefault="000D19F0" w:rsidP="00CA0645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4" w:type="dxa"/>
            <w:shd w:val="clear" w:color="auto" w:fill="auto"/>
            <w:vAlign w:val="bottom"/>
          </w:tcPr>
          <w:p w14:paraId="4A15ABA5" w14:textId="77777777" w:rsidR="000D19F0" w:rsidRPr="00A77CB6" w:rsidRDefault="000D19F0" w:rsidP="00A77CB6">
            <w:pPr>
              <w:pStyle w:val="acctfourfigures"/>
              <w:tabs>
                <w:tab w:val="clear" w:pos="765"/>
                <w:tab w:val="decimal" w:pos="60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6" w:type="dxa"/>
            <w:shd w:val="clear" w:color="auto" w:fill="auto"/>
            <w:vAlign w:val="bottom"/>
          </w:tcPr>
          <w:p w14:paraId="3C66BBC6" w14:textId="77777777" w:rsidR="000D19F0" w:rsidRPr="00AB0924" w:rsidRDefault="000D19F0" w:rsidP="00CA0645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4" w:type="dxa"/>
            <w:shd w:val="clear" w:color="auto" w:fill="auto"/>
            <w:vAlign w:val="bottom"/>
          </w:tcPr>
          <w:p w14:paraId="4C3E64CF" w14:textId="77777777" w:rsidR="000D19F0" w:rsidRPr="00A77CB6" w:rsidRDefault="000D19F0" w:rsidP="00A77CB6">
            <w:pPr>
              <w:pStyle w:val="acctfourfigures"/>
              <w:tabs>
                <w:tab w:val="clear" w:pos="765"/>
                <w:tab w:val="decimal" w:pos="60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6" w:type="dxa"/>
            <w:vAlign w:val="bottom"/>
          </w:tcPr>
          <w:p w14:paraId="10AE36CA" w14:textId="77777777" w:rsidR="000D19F0" w:rsidRPr="00AB0924" w:rsidRDefault="000D19F0" w:rsidP="00CA064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0"/>
              </w:rPr>
            </w:pPr>
          </w:p>
        </w:tc>
        <w:tc>
          <w:tcPr>
            <w:tcW w:w="724" w:type="dxa"/>
            <w:vAlign w:val="bottom"/>
          </w:tcPr>
          <w:p w14:paraId="067891D8" w14:textId="77777777" w:rsidR="000D19F0" w:rsidRPr="00A77CB6" w:rsidRDefault="000D19F0" w:rsidP="00A77CB6">
            <w:pPr>
              <w:pStyle w:val="acctfourfigures"/>
              <w:tabs>
                <w:tab w:val="clear" w:pos="765"/>
                <w:tab w:val="decimal" w:pos="252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7" w:type="dxa"/>
            <w:vAlign w:val="bottom"/>
          </w:tcPr>
          <w:p w14:paraId="5A7FB042" w14:textId="77777777" w:rsidR="000D19F0" w:rsidRPr="00AB0924" w:rsidRDefault="000D19F0" w:rsidP="00CA064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0"/>
              </w:rPr>
            </w:pPr>
          </w:p>
        </w:tc>
        <w:tc>
          <w:tcPr>
            <w:tcW w:w="893" w:type="dxa"/>
            <w:vAlign w:val="bottom"/>
          </w:tcPr>
          <w:p w14:paraId="6F99B4EE" w14:textId="77777777" w:rsidR="000D19F0" w:rsidRPr="00A77CB6" w:rsidRDefault="000D19F0" w:rsidP="00A77CB6">
            <w:pPr>
              <w:pStyle w:val="acctfourfigures"/>
              <w:tabs>
                <w:tab w:val="clear" w:pos="765"/>
                <w:tab w:val="decimal" w:pos="42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68" w:type="dxa"/>
            <w:vAlign w:val="bottom"/>
          </w:tcPr>
          <w:p w14:paraId="76BF104F" w14:textId="77777777" w:rsidR="000D19F0" w:rsidRPr="00AB0924" w:rsidRDefault="000D19F0" w:rsidP="00CA0645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2" w:type="dxa"/>
            <w:vAlign w:val="bottom"/>
          </w:tcPr>
          <w:p w14:paraId="1AE19EA9" w14:textId="77777777" w:rsidR="000D19F0" w:rsidRPr="00A77CB6" w:rsidRDefault="000D19F0" w:rsidP="00A77CB6">
            <w:pPr>
              <w:pStyle w:val="acctfourfigures"/>
              <w:tabs>
                <w:tab w:val="clear" w:pos="765"/>
                <w:tab w:val="decimal" w:pos="42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65" w:type="dxa"/>
            <w:vAlign w:val="bottom"/>
          </w:tcPr>
          <w:p w14:paraId="5C908BE4" w14:textId="77777777" w:rsidR="000D19F0" w:rsidRPr="00AB0924" w:rsidRDefault="000D19F0" w:rsidP="00CA064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0"/>
              </w:rPr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30538325" w14:textId="77777777" w:rsidR="000D19F0" w:rsidRPr="00A77CB6" w:rsidRDefault="000D19F0" w:rsidP="00A77CB6">
            <w:pPr>
              <w:pStyle w:val="acctfourfigures"/>
              <w:tabs>
                <w:tab w:val="clear" w:pos="765"/>
                <w:tab w:val="decimal" w:pos="42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</w:tr>
      <w:tr w:rsidR="000D19F0" w:rsidRPr="00D246FB" w14:paraId="7BA20D3F" w14:textId="77777777" w:rsidTr="00E21629">
        <w:trPr>
          <w:trHeight w:val="387"/>
        </w:trPr>
        <w:tc>
          <w:tcPr>
            <w:tcW w:w="3214" w:type="dxa"/>
            <w:shd w:val="clear" w:color="auto" w:fill="auto"/>
            <w:vAlign w:val="bottom"/>
          </w:tcPr>
          <w:p w14:paraId="7F4447E6" w14:textId="77777777" w:rsidR="000D19F0" w:rsidRPr="00D246FB" w:rsidRDefault="000D19F0" w:rsidP="00CA0645">
            <w:pPr>
              <w:ind w:left="-15" w:right="-90"/>
              <w:rPr>
                <w:rFonts w:ascii="Angsana New" w:hAnsi="Angsana New"/>
                <w:sz w:val="26"/>
                <w:szCs w:val="26"/>
                <w:cs/>
              </w:rPr>
            </w:pPr>
            <w:r w:rsidRPr="00D246FB">
              <w:rPr>
                <w:rFonts w:ascii="Angsana New" w:hAnsi="Angsana New" w:hint="cs"/>
                <w:sz w:val="26"/>
                <w:szCs w:val="26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274" w:type="dxa"/>
            <w:vAlign w:val="bottom"/>
          </w:tcPr>
          <w:p w14:paraId="79873484" w14:textId="77777777" w:rsidR="000D19F0" w:rsidRPr="00D246FB" w:rsidRDefault="000D19F0" w:rsidP="00CA0645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262" w:type="dxa"/>
            <w:vAlign w:val="bottom"/>
          </w:tcPr>
          <w:p w14:paraId="52F6B6CB" w14:textId="77777777" w:rsidR="000D19F0" w:rsidRPr="008A7939" w:rsidRDefault="000D19F0" w:rsidP="008A7939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ind w:left="-43" w:right="-86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38" w:type="dxa"/>
            <w:vAlign w:val="bottom"/>
          </w:tcPr>
          <w:p w14:paraId="5DCF79EA" w14:textId="77777777" w:rsidR="000D19F0" w:rsidRPr="00D246FB" w:rsidRDefault="000D19F0" w:rsidP="00CA0645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2" w:type="dxa"/>
            <w:vAlign w:val="bottom"/>
          </w:tcPr>
          <w:p w14:paraId="7B84DC9F" w14:textId="77777777" w:rsidR="000D19F0" w:rsidRPr="00A77CB6" w:rsidRDefault="000D19F0" w:rsidP="00A77CB6">
            <w:pPr>
              <w:pStyle w:val="acctfourfigures"/>
              <w:tabs>
                <w:tab w:val="clear" w:pos="765"/>
                <w:tab w:val="decimal" w:pos="756"/>
              </w:tabs>
              <w:spacing w:line="240" w:lineRule="atLeast"/>
              <w:ind w:left="-43" w:right="-86" w:firstLine="20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  <w:vAlign w:val="bottom"/>
          </w:tcPr>
          <w:p w14:paraId="3310BF11" w14:textId="77777777" w:rsidR="000D19F0" w:rsidRPr="00D246FB" w:rsidRDefault="000D19F0" w:rsidP="00CA064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2" w:type="dxa"/>
            <w:shd w:val="clear" w:color="auto" w:fill="auto"/>
            <w:vAlign w:val="bottom"/>
          </w:tcPr>
          <w:p w14:paraId="247EBA08" w14:textId="77777777" w:rsidR="000D19F0" w:rsidRPr="00A77CB6" w:rsidRDefault="000D19F0" w:rsidP="00A77CB6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6" w:type="dxa"/>
            <w:shd w:val="clear" w:color="auto" w:fill="auto"/>
            <w:vAlign w:val="bottom"/>
          </w:tcPr>
          <w:p w14:paraId="2CB389FE" w14:textId="77777777" w:rsidR="000D19F0" w:rsidRPr="00D246FB" w:rsidRDefault="000D19F0" w:rsidP="00CA0645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4" w:type="dxa"/>
            <w:shd w:val="clear" w:color="auto" w:fill="auto"/>
            <w:vAlign w:val="bottom"/>
          </w:tcPr>
          <w:p w14:paraId="7EC19AE1" w14:textId="77777777" w:rsidR="000D19F0" w:rsidRPr="00A77CB6" w:rsidRDefault="000D19F0" w:rsidP="00A77CB6">
            <w:pPr>
              <w:pStyle w:val="acctfourfigures"/>
              <w:tabs>
                <w:tab w:val="clear" w:pos="765"/>
                <w:tab w:val="decimal" w:pos="60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6" w:type="dxa"/>
            <w:shd w:val="clear" w:color="auto" w:fill="auto"/>
            <w:vAlign w:val="bottom"/>
          </w:tcPr>
          <w:p w14:paraId="645FA020" w14:textId="77777777" w:rsidR="000D19F0" w:rsidRPr="00D246FB" w:rsidRDefault="000D19F0" w:rsidP="00CA0645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4" w:type="dxa"/>
            <w:shd w:val="clear" w:color="auto" w:fill="auto"/>
            <w:vAlign w:val="bottom"/>
          </w:tcPr>
          <w:p w14:paraId="438EC52A" w14:textId="77777777" w:rsidR="000D19F0" w:rsidRPr="00A77CB6" w:rsidRDefault="000D19F0" w:rsidP="00A77CB6">
            <w:pPr>
              <w:pStyle w:val="acctfourfigures"/>
              <w:tabs>
                <w:tab w:val="clear" w:pos="765"/>
                <w:tab w:val="decimal" w:pos="60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6" w:type="dxa"/>
            <w:vAlign w:val="bottom"/>
          </w:tcPr>
          <w:p w14:paraId="572EB86B" w14:textId="77777777" w:rsidR="000D19F0" w:rsidRPr="00D246FB" w:rsidRDefault="000D19F0" w:rsidP="00CA064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4" w:type="dxa"/>
            <w:vAlign w:val="bottom"/>
          </w:tcPr>
          <w:p w14:paraId="3665CABF" w14:textId="77777777" w:rsidR="000D19F0" w:rsidRPr="00D246FB" w:rsidRDefault="000D19F0" w:rsidP="00A77CB6">
            <w:pPr>
              <w:pStyle w:val="acctfourfigures"/>
              <w:tabs>
                <w:tab w:val="clear" w:pos="765"/>
                <w:tab w:val="decimal" w:pos="252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7" w:type="dxa"/>
            <w:vAlign w:val="bottom"/>
          </w:tcPr>
          <w:p w14:paraId="7A1FCE1C" w14:textId="77777777" w:rsidR="000D19F0" w:rsidRPr="00D246FB" w:rsidRDefault="000D19F0" w:rsidP="00CA064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3" w:type="dxa"/>
            <w:vAlign w:val="bottom"/>
          </w:tcPr>
          <w:p w14:paraId="31330860" w14:textId="77777777" w:rsidR="000D19F0" w:rsidRPr="00D246FB" w:rsidRDefault="000D19F0" w:rsidP="00A77CB6">
            <w:pPr>
              <w:pStyle w:val="acctfourfigures"/>
              <w:tabs>
                <w:tab w:val="clear" w:pos="765"/>
                <w:tab w:val="decimal" w:pos="42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68" w:type="dxa"/>
            <w:vAlign w:val="bottom"/>
          </w:tcPr>
          <w:p w14:paraId="0DD51CA0" w14:textId="77777777" w:rsidR="000D19F0" w:rsidRPr="00D246FB" w:rsidRDefault="000D19F0" w:rsidP="00CA0645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2" w:type="dxa"/>
            <w:vAlign w:val="bottom"/>
          </w:tcPr>
          <w:p w14:paraId="43B7E01F" w14:textId="77777777" w:rsidR="000D19F0" w:rsidRPr="00A77CB6" w:rsidRDefault="000D19F0" w:rsidP="00A77CB6">
            <w:pPr>
              <w:pStyle w:val="acctfourfigures"/>
              <w:tabs>
                <w:tab w:val="clear" w:pos="765"/>
                <w:tab w:val="decimal" w:pos="42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65" w:type="dxa"/>
            <w:vAlign w:val="bottom"/>
          </w:tcPr>
          <w:p w14:paraId="001DCF5F" w14:textId="77777777" w:rsidR="000D19F0" w:rsidRPr="00D246FB" w:rsidRDefault="000D19F0" w:rsidP="00CA064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12A91547" w14:textId="77777777" w:rsidR="000D19F0" w:rsidRPr="00D246FB" w:rsidRDefault="000D19F0" w:rsidP="00A77CB6">
            <w:pPr>
              <w:pStyle w:val="acctfourfigures"/>
              <w:tabs>
                <w:tab w:val="clear" w:pos="765"/>
                <w:tab w:val="decimal" w:pos="42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</w:tr>
      <w:tr w:rsidR="000A5B04" w:rsidRPr="00D246FB" w14:paraId="6615CDFF" w14:textId="77777777" w:rsidTr="000A5B04">
        <w:trPr>
          <w:trHeight w:val="261"/>
        </w:trPr>
        <w:tc>
          <w:tcPr>
            <w:tcW w:w="3214" w:type="dxa"/>
            <w:shd w:val="clear" w:color="auto" w:fill="auto"/>
          </w:tcPr>
          <w:p w14:paraId="73A2B090" w14:textId="5D40430A" w:rsidR="000A5B04" w:rsidRPr="00D246FB" w:rsidRDefault="000A5B04" w:rsidP="000A5B04">
            <w:pPr>
              <w:ind w:left="-15" w:right="-9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 </w:t>
            </w:r>
            <w:r w:rsidRPr="005453E7">
              <w:rPr>
                <w:rFonts w:asciiTheme="majorBidi" w:hAnsiTheme="majorBidi" w:cstheme="majorBidi"/>
                <w:sz w:val="26"/>
                <w:szCs w:val="26"/>
                <w:cs/>
              </w:rPr>
              <w:t>เงินลงทุนในตราสารทุน</w:t>
            </w:r>
          </w:p>
        </w:tc>
        <w:tc>
          <w:tcPr>
            <w:tcW w:w="274" w:type="dxa"/>
            <w:vAlign w:val="bottom"/>
          </w:tcPr>
          <w:p w14:paraId="435C8CFB" w14:textId="77777777" w:rsidR="000A5B04" w:rsidRPr="00D246FB" w:rsidRDefault="000A5B04" w:rsidP="000A5B04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262" w:type="dxa"/>
            <w:vAlign w:val="bottom"/>
          </w:tcPr>
          <w:p w14:paraId="50995F03" w14:textId="0D5552B6" w:rsidR="000A5B04" w:rsidRPr="008A7939" w:rsidRDefault="000A5B04" w:rsidP="008A7939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ind w:left="-43" w:right="-86"/>
              <w:rPr>
                <w:rFonts w:ascii="Angsana New" w:hAnsi="Angsana New"/>
                <w:sz w:val="25"/>
                <w:szCs w:val="25"/>
              </w:rPr>
            </w:pPr>
            <w:r w:rsidRPr="008A7939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238" w:type="dxa"/>
            <w:vAlign w:val="bottom"/>
          </w:tcPr>
          <w:p w14:paraId="26DECA29" w14:textId="77777777" w:rsidR="000A5B04" w:rsidRPr="00D246FB" w:rsidRDefault="000A5B04" w:rsidP="000A5B04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2" w:type="dxa"/>
            <w:vAlign w:val="bottom"/>
          </w:tcPr>
          <w:p w14:paraId="4BFE5917" w14:textId="1D52D8A6" w:rsidR="000A5B04" w:rsidRPr="00D246FB" w:rsidRDefault="000A5B04" w:rsidP="00A77CB6">
            <w:pPr>
              <w:pStyle w:val="acctfourfigures"/>
              <w:tabs>
                <w:tab w:val="clear" w:pos="765"/>
                <w:tab w:val="decimal" w:pos="756"/>
              </w:tabs>
              <w:spacing w:line="240" w:lineRule="atLeast"/>
              <w:ind w:left="-43" w:right="-86" w:firstLine="206"/>
              <w:rPr>
                <w:rFonts w:ascii="Angsana New" w:hAnsi="Angsana New"/>
                <w:sz w:val="26"/>
                <w:szCs w:val="26"/>
              </w:rPr>
            </w:pPr>
            <w:r w:rsidRPr="00D246F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68" w:type="dxa"/>
            <w:vAlign w:val="bottom"/>
          </w:tcPr>
          <w:p w14:paraId="77ACAB28" w14:textId="77777777" w:rsidR="000A5B04" w:rsidRPr="00D246FB" w:rsidRDefault="000A5B04" w:rsidP="000A5B0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2" w:type="dxa"/>
            <w:shd w:val="clear" w:color="auto" w:fill="auto"/>
            <w:vAlign w:val="bottom"/>
          </w:tcPr>
          <w:p w14:paraId="362F1BA3" w14:textId="019F742E" w:rsidR="000A5B04" w:rsidRPr="00D246FB" w:rsidRDefault="00922CAB" w:rsidP="00A77CB6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left="-43" w:right="-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22CAB">
              <w:rPr>
                <w:rFonts w:ascii="Angsana New" w:hAnsi="Angsana New"/>
                <w:sz w:val="26"/>
                <w:szCs w:val="26"/>
                <w:lang w:val="en-US"/>
              </w:rPr>
              <w:t>247</w:t>
            </w:r>
            <w:r w:rsidR="000A5B04">
              <w:rPr>
                <w:rFonts w:ascii="Angsana New" w:hAnsi="Angsana New"/>
                <w:sz w:val="26"/>
                <w:szCs w:val="26"/>
              </w:rPr>
              <w:t>,</w:t>
            </w:r>
            <w:r w:rsidRPr="00922CAB">
              <w:rPr>
                <w:rFonts w:ascii="Angsana New" w:hAnsi="Angsana New"/>
                <w:sz w:val="26"/>
                <w:szCs w:val="26"/>
                <w:lang w:val="en-US"/>
              </w:rPr>
              <w:t>300</w:t>
            </w:r>
          </w:p>
        </w:tc>
        <w:tc>
          <w:tcPr>
            <w:tcW w:w="266" w:type="dxa"/>
            <w:shd w:val="clear" w:color="auto" w:fill="auto"/>
            <w:vAlign w:val="bottom"/>
          </w:tcPr>
          <w:p w14:paraId="48440AAA" w14:textId="77777777" w:rsidR="000A5B04" w:rsidRPr="00D246FB" w:rsidRDefault="000A5B04" w:rsidP="000A5B04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4" w:type="dxa"/>
            <w:shd w:val="clear" w:color="auto" w:fill="auto"/>
            <w:vAlign w:val="bottom"/>
          </w:tcPr>
          <w:p w14:paraId="7559FC6A" w14:textId="0CCEBC85" w:rsidR="000A5B04" w:rsidRPr="00CF0C3F" w:rsidRDefault="000A5B04" w:rsidP="00A77CB6">
            <w:pPr>
              <w:pStyle w:val="acctfourfigures"/>
              <w:tabs>
                <w:tab w:val="clear" w:pos="765"/>
                <w:tab w:val="decimal" w:pos="60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D246F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56" w:type="dxa"/>
            <w:shd w:val="clear" w:color="auto" w:fill="auto"/>
            <w:vAlign w:val="bottom"/>
          </w:tcPr>
          <w:p w14:paraId="1835547D" w14:textId="77777777" w:rsidR="000A5B04" w:rsidRPr="00D246FB" w:rsidRDefault="000A5B04" w:rsidP="000A5B04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4" w:type="dxa"/>
            <w:shd w:val="clear" w:color="auto" w:fill="auto"/>
            <w:vAlign w:val="bottom"/>
          </w:tcPr>
          <w:p w14:paraId="50F6FB21" w14:textId="658124A2" w:rsidR="000A5B04" w:rsidRPr="00CF0C3F" w:rsidRDefault="00922CAB" w:rsidP="000A5B04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922CAB">
              <w:rPr>
                <w:rFonts w:ascii="Angsana New" w:hAnsi="Angsana New"/>
                <w:sz w:val="26"/>
                <w:szCs w:val="26"/>
                <w:lang w:val="en-US"/>
              </w:rPr>
              <w:t>247</w:t>
            </w:r>
            <w:r w:rsidR="000A5B04">
              <w:rPr>
                <w:rFonts w:ascii="Angsana New" w:hAnsi="Angsana New"/>
                <w:sz w:val="26"/>
                <w:szCs w:val="26"/>
              </w:rPr>
              <w:t>,</w:t>
            </w:r>
            <w:r w:rsidRPr="00922CAB">
              <w:rPr>
                <w:rFonts w:ascii="Angsana New" w:hAnsi="Angsana New"/>
                <w:sz w:val="26"/>
                <w:szCs w:val="26"/>
                <w:lang w:val="en-US"/>
              </w:rPr>
              <w:t>300</w:t>
            </w:r>
          </w:p>
        </w:tc>
        <w:tc>
          <w:tcPr>
            <w:tcW w:w="256" w:type="dxa"/>
            <w:vAlign w:val="bottom"/>
          </w:tcPr>
          <w:p w14:paraId="2E0CF1EA" w14:textId="77777777" w:rsidR="000A5B04" w:rsidRPr="00D246FB" w:rsidRDefault="000A5B04" w:rsidP="000A5B0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4" w:type="dxa"/>
            <w:vAlign w:val="bottom"/>
          </w:tcPr>
          <w:p w14:paraId="41A95814" w14:textId="23248C7B" w:rsidR="000A5B04" w:rsidRPr="00D246FB" w:rsidRDefault="000A5B04" w:rsidP="00A77CB6">
            <w:pPr>
              <w:pStyle w:val="acctfourfigures"/>
              <w:tabs>
                <w:tab w:val="clear" w:pos="765"/>
                <w:tab w:val="decimal" w:pos="252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D246F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7" w:type="dxa"/>
            <w:vAlign w:val="bottom"/>
          </w:tcPr>
          <w:p w14:paraId="18A4C857" w14:textId="77777777" w:rsidR="000A5B04" w:rsidRPr="00D246FB" w:rsidRDefault="000A5B04" w:rsidP="000A5B0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3" w:type="dxa"/>
            <w:vAlign w:val="bottom"/>
          </w:tcPr>
          <w:p w14:paraId="04A6799E" w14:textId="42498728" w:rsidR="000A5B04" w:rsidRPr="00A77CB6" w:rsidRDefault="000A5B04" w:rsidP="00A77CB6">
            <w:pPr>
              <w:pStyle w:val="acctfourfigures"/>
              <w:tabs>
                <w:tab w:val="clear" w:pos="765"/>
                <w:tab w:val="decimal" w:pos="42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246FB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68" w:type="dxa"/>
            <w:vAlign w:val="bottom"/>
          </w:tcPr>
          <w:p w14:paraId="019444DF" w14:textId="77777777" w:rsidR="000A5B04" w:rsidRPr="00D246FB" w:rsidRDefault="000A5B04" w:rsidP="000A5B04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2" w:type="dxa"/>
            <w:vAlign w:val="bottom"/>
          </w:tcPr>
          <w:p w14:paraId="3022C168" w14:textId="725C5393" w:rsidR="000A5B04" w:rsidRPr="00D47A46" w:rsidRDefault="000A5B04" w:rsidP="000A5B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2"/>
              </w:tabs>
              <w:spacing w:after="0" w:line="240" w:lineRule="auto"/>
              <w:ind w:left="-108" w:right="-3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A5B04">
              <w:rPr>
                <w:rFonts w:ascii="Angsana New" w:hAnsi="Angsana New"/>
                <w:sz w:val="26"/>
                <w:szCs w:val="26"/>
              </w:rPr>
              <w:t>247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0A5B04">
              <w:rPr>
                <w:rFonts w:ascii="Angsana New" w:hAnsi="Angsana New"/>
                <w:sz w:val="26"/>
                <w:szCs w:val="26"/>
              </w:rPr>
              <w:t>300</w:t>
            </w:r>
          </w:p>
        </w:tc>
        <w:tc>
          <w:tcPr>
            <w:tcW w:w="265" w:type="dxa"/>
            <w:vAlign w:val="bottom"/>
          </w:tcPr>
          <w:p w14:paraId="40627492" w14:textId="77777777" w:rsidR="000A5B04" w:rsidRPr="00D246FB" w:rsidRDefault="000A5B04" w:rsidP="000A5B0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1C1ED674" w14:textId="63BB952C" w:rsidR="000A5B04" w:rsidRPr="00CF0C3F" w:rsidRDefault="00922CAB" w:rsidP="000A5B0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61"/>
              <w:jc w:val="right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922CAB">
              <w:rPr>
                <w:rFonts w:ascii="Angsana New" w:hAnsi="Angsana New"/>
                <w:sz w:val="26"/>
                <w:szCs w:val="26"/>
                <w:lang w:val="en-US"/>
              </w:rPr>
              <w:t>247</w:t>
            </w:r>
            <w:r w:rsidR="000A5B04">
              <w:rPr>
                <w:rFonts w:ascii="Angsana New" w:hAnsi="Angsana New"/>
                <w:sz w:val="26"/>
                <w:szCs w:val="26"/>
              </w:rPr>
              <w:t>,</w:t>
            </w:r>
            <w:r w:rsidRPr="00922CAB">
              <w:rPr>
                <w:rFonts w:ascii="Angsana New" w:hAnsi="Angsana New"/>
                <w:sz w:val="26"/>
                <w:szCs w:val="26"/>
                <w:lang w:val="en-US"/>
              </w:rPr>
              <w:t>300</w:t>
            </w:r>
          </w:p>
        </w:tc>
      </w:tr>
      <w:tr w:rsidR="00FA21DE" w:rsidRPr="00D246FB" w14:paraId="79AF5598" w14:textId="77777777" w:rsidTr="000A5B04">
        <w:trPr>
          <w:trHeight w:val="261"/>
        </w:trPr>
        <w:tc>
          <w:tcPr>
            <w:tcW w:w="3214" w:type="dxa"/>
            <w:shd w:val="clear" w:color="auto" w:fill="auto"/>
          </w:tcPr>
          <w:p w14:paraId="12E32AE6" w14:textId="3AB572BF" w:rsidR="00FA21DE" w:rsidRPr="00D246FB" w:rsidRDefault="00FA21DE" w:rsidP="00FA21DE">
            <w:pPr>
              <w:ind w:left="-15" w:right="-90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 </w:t>
            </w:r>
            <w:r w:rsidRPr="005453E7">
              <w:rPr>
                <w:rFonts w:asciiTheme="majorBidi" w:hAnsiTheme="majorBidi" w:cstheme="majorBidi"/>
                <w:sz w:val="26"/>
                <w:szCs w:val="26"/>
                <w:cs/>
              </w:rPr>
              <w:t>เงินลงทุนในตราสารหนี้</w:t>
            </w:r>
          </w:p>
        </w:tc>
        <w:tc>
          <w:tcPr>
            <w:tcW w:w="274" w:type="dxa"/>
            <w:vAlign w:val="bottom"/>
          </w:tcPr>
          <w:p w14:paraId="2FF16CBB" w14:textId="77777777" w:rsidR="00FA21DE" w:rsidRPr="00D246FB" w:rsidRDefault="00FA21DE" w:rsidP="00FA21DE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262" w:type="dxa"/>
            <w:vAlign w:val="bottom"/>
          </w:tcPr>
          <w:p w14:paraId="5BE51E18" w14:textId="77777777" w:rsidR="00FA21DE" w:rsidRPr="008A7939" w:rsidRDefault="00FA21DE" w:rsidP="008A7939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ind w:left="-43" w:right="-86"/>
              <w:rPr>
                <w:rFonts w:ascii="Angsana New" w:hAnsi="Angsana New"/>
                <w:sz w:val="25"/>
                <w:szCs w:val="25"/>
              </w:rPr>
            </w:pPr>
            <w:r w:rsidRPr="008A7939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238" w:type="dxa"/>
            <w:vAlign w:val="bottom"/>
          </w:tcPr>
          <w:p w14:paraId="7FC06897" w14:textId="77777777" w:rsidR="00FA21DE" w:rsidRPr="00D246FB" w:rsidRDefault="00FA21DE" w:rsidP="00FA21DE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2" w:type="dxa"/>
            <w:vAlign w:val="bottom"/>
          </w:tcPr>
          <w:p w14:paraId="13795BF3" w14:textId="77777777" w:rsidR="00FA21DE" w:rsidRPr="00D246FB" w:rsidRDefault="00FA21DE" w:rsidP="00A77CB6">
            <w:pPr>
              <w:pStyle w:val="acctfourfigures"/>
              <w:tabs>
                <w:tab w:val="clear" w:pos="765"/>
                <w:tab w:val="decimal" w:pos="756"/>
              </w:tabs>
              <w:spacing w:line="240" w:lineRule="atLeast"/>
              <w:ind w:left="-43" w:right="-86" w:firstLine="206"/>
              <w:rPr>
                <w:rFonts w:ascii="Angsana New" w:hAnsi="Angsana New"/>
                <w:sz w:val="26"/>
                <w:szCs w:val="26"/>
              </w:rPr>
            </w:pPr>
            <w:r w:rsidRPr="00D246F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68" w:type="dxa"/>
            <w:vAlign w:val="bottom"/>
          </w:tcPr>
          <w:p w14:paraId="31C92CC1" w14:textId="77777777" w:rsidR="00FA21DE" w:rsidRPr="00D246FB" w:rsidRDefault="00FA21DE" w:rsidP="00FA21D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2" w:type="dxa"/>
            <w:shd w:val="clear" w:color="auto" w:fill="auto"/>
            <w:vAlign w:val="bottom"/>
          </w:tcPr>
          <w:p w14:paraId="0DC6B9CA" w14:textId="77777777" w:rsidR="00FA21DE" w:rsidRPr="00D246FB" w:rsidRDefault="00FA21DE" w:rsidP="00A77CB6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D246F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66" w:type="dxa"/>
            <w:shd w:val="clear" w:color="auto" w:fill="auto"/>
            <w:vAlign w:val="bottom"/>
          </w:tcPr>
          <w:p w14:paraId="1BD22D69" w14:textId="77777777" w:rsidR="00FA21DE" w:rsidRPr="00D246FB" w:rsidRDefault="00FA21DE" w:rsidP="00FA21DE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4" w:type="dxa"/>
            <w:shd w:val="clear" w:color="auto" w:fill="auto"/>
            <w:vAlign w:val="bottom"/>
          </w:tcPr>
          <w:p w14:paraId="6924E35E" w14:textId="3B8B0373" w:rsidR="00FA21DE" w:rsidRPr="00D246FB" w:rsidRDefault="00922CAB" w:rsidP="00FA21DE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922CAB">
              <w:rPr>
                <w:rFonts w:ascii="Angsana New" w:hAnsi="Angsana New"/>
                <w:sz w:val="26"/>
                <w:szCs w:val="26"/>
                <w:lang w:val="en-US"/>
              </w:rPr>
              <w:t>89</w:t>
            </w:r>
            <w:r w:rsidR="00FA21DE" w:rsidRPr="00D246FB">
              <w:rPr>
                <w:rFonts w:ascii="Angsana New" w:hAnsi="Angsana New"/>
                <w:sz w:val="26"/>
                <w:szCs w:val="26"/>
              </w:rPr>
              <w:t>,</w:t>
            </w:r>
            <w:r w:rsidRPr="00922CAB">
              <w:rPr>
                <w:rFonts w:ascii="Angsana New" w:hAnsi="Angsana New"/>
                <w:sz w:val="26"/>
                <w:szCs w:val="26"/>
                <w:lang w:val="en-US"/>
              </w:rPr>
              <w:t>932</w:t>
            </w:r>
          </w:p>
        </w:tc>
        <w:tc>
          <w:tcPr>
            <w:tcW w:w="256" w:type="dxa"/>
            <w:shd w:val="clear" w:color="auto" w:fill="auto"/>
            <w:vAlign w:val="bottom"/>
          </w:tcPr>
          <w:p w14:paraId="47337F44" w14:textId="77777777" w:rsidR="00FA21DE" w:rsidRPr="00D246FB" w:rsidRDefault="00FA21DE" w:rsidP="00FA21DE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4" w:type="dxa"/>
            <w:shd w:val="clear" w:color="auto" w:fill="auto"/>
            <w:vAlign w:val="bottom"/>
          </w:tcPr>
          <w:p w14:paraId="1DA61FAF" w14:textId="40284763" w:rsidR="00FA21DE" w:rsidRPr="00D246FB" w:rsidRDefault="00922CAB" w:rsidP="00FA21DE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922CAB">
              <w:rPr>
                <w:rFonts w:ascii="Angsana New" w:hAnsi="Angsana New"/>
                <w:sz w:val="26"/>
                <w:szCs w:val="26"/>
                <w:lang w:val="en-US"/>
              </w:rPr>
              <w:t>89</w:t>
            </w:r>
            <w:r w:rsidR="00FA21DE" w:rsidRPr="00D246FB">
              <w:rPr>
                <w:rFonts w:ascii="Angsana New" w:hAnsi="Angsana New"/>
                <w:sz w:val="26"/>
                <w:szCs w:val="26"/>
              </w:rPr>
              <w:t>,</w:t>
            </w:r>
            <w:r w:rsidRPr="00922CAB">
              <w:rPr>
                <w:rFonts w:ascii="Angsana New" w:hAnsi="Angsana New"/>
                <w:sz w:val="26"/>
                <w:szCs w:val="26"/>
                <w:lang w:val="en-US"/>
              </w:rPr>
              <w:t>932</w:t>
            </w:r>
          </w:p>
        </w:tc>
        <w:tc>
          <w:tcPr>
            <w:tcW w:w="256" w:type="dxa"/>
            <w:vAlign w:val="bottom"/>
          </w:tcPr>
          <w:p w14:paraId="091A3719" w14:textId="77777777" w:rsidR="00FA21DE" w:rsidRPr="00D246FB" w:rsidRDefault="00FA21DE" w:rsidP="00FA21D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4" w:type="dxa"/>
            <w:vAlign w:val="bottom"/>
          </w:tcPr>
          <w:p w14:paraId="4DC0683D" w14:textId="77777777" w:rsidR="00FA21DE" w:rsidRPr="00D246FB" w:rsidRDefault="00FA21DE" w:rsidP="00A77CB6">
            <w:pPr>
              <w:pStyle w:val="acctfourfigures"/>
              <w:tabs>
                <w:tab w:val="clear" w:pos="765"/>
                <w:tab w:val="decimal" w:pos="252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D246F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7" w:type="dxa"/>
            <w:vAlign w:val="bottom"/>
          </w:tcPr>
          <w:p w14:paraId="696BC1CD" w14:textId="77777777" w:rsidR="00FA21DE" w:rsidRPr="00D246FB" w:rsidRDefault="00FA21DE" w:rsidP="00FA21D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3" w:type="dxa"/>
            <w:vAlign w:val="bottom"/>
          </w:tcPr>
          <w:p w14:paraId="65F6C6E9" w14:textId="246D2BF3" w:rsidR="00FA21DE" w:rsidRPr="00D246FB" w:rsidRDefault="00922CAB" w:rsidP="00FA21DE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922CAB">
              <w:rPr>
                <w:rFonts w:ascii="Angsana New" w:hAnsi="Angsana New"/>
                <w:sz w:val="26"/>
                <w:szCs w:val="26"/>
                <w:lang w:val="en-US" w:bidi="th-TH"/>
              </w:rPr>
              <w:t>93</w:t>
            </w:r>
            <w:r w:rsidR="00FA21DE" w:rsidRPr="00D246FB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922CAB">
              <w:rPr>
                <w:rFonts w:ascii="Angsana New" w:hAnsi="Angsana New"/>
                <w:sz w:val="26"/>
                <w:szCs w:val="26"/>
                <w:lang w:val="en-US"/>
              </w:rPr>
              <w:t>331</w:t>
            </w:r>
          </w:p>
        </w:tc>
        <w:tc>
          <w:tcPr>
            <w:tcW w:w="268" w:type="dxa"/>
            <w:vAlign w:val="bottom"/>
          </w:tcPr>
          <w:p w14:paraId="4739D8FF" w14:textId="77777777" w:rsidR="00FA21DE" w:rsidRPr="00D246FB" w:rsidRDefault="00FA21DE" w:rsidP="00FA21DE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2" w:type="dxa"/>
            <w:vAlign w:val="bottom"/>
          </w:tcPr>
          <w:p w14:paraId="11468E40" w14:textId="77777777" w:rsidR="00FA21DE" w:rsidRPr="00A77CB6" w:rsidRDefault="00FA21DE" w:rsidP="00A77CB6">
            <w:pPr>
              <w:pStyle w:val="acctfourfigures"/>
              <w:tabs>
                <w:tab w:val="clear" w:pos="765"/>
                <w:tab w:val="decimal" w:pos="42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A77CB6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65" w:type="dxa"/>
            <w:vAlign w:val="bottom"/>
          </w:tcPr>
          <w:p w14:paraId="5ACBD808" w14:textId="77777777" w:rsidR="00FA21DE" w:rsidRPr="00D246FB" w:rsidRDefault="00FA21DE" w:rsidP="00FA21D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592BA03E" w14:textId="128AB2D3" w:rsidR="00FA21DE" w:rsidRPr="00D246FB" w:rsidRDefault="00922CAB" w:rsidP="00FA21D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6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22CAB">
              <w:rPr>
                <w:rFonts w:ascii="Angsana New" w:hAnsi="Angsana New"/>
                <w:sz w:val="26"/>
                <w:szCs w:val="26"/>
                <w:lang w:val="en-US"/>
              </w:rPr>
              <w:t>93</w:t>
            </w:r>
            <w:r w:rsidR="00FA21DE" w:rsidRPr="00D246FB">
              <w:rPr>
                <w:rFonts w:ascii="Angsana New" w:hAnsi="Angsana New"/>
                <w:sz w:val="26"/>
                <w:szCs w:val="26"/>
              </w:rPr>
              <w:t>,</w:t>
            </w:r>
            <w:r w:rsidRPr="00922CAB">
              <w:rPr>
                <w:rFonts w:ascii="Angsana New" w:hAnsi="Angsana New"/>
                <w:sz w:val="26"/>
                <w:szCs w:val="26"/>
                <w:lang w:val="en-US"/>
              </w:rPr>
              <w:t>331</w:t>
            </w:r>
          </w:p>
        </w:tc>
      </w:tr>
      <w:tr w:rsidR="000D19F0" w:rsidRPr="00AB0924" w14:paraId="0AD2C186" w14:textId="77777777" w:rsidTr="00F26573">
        <w:trPr>
          <w:trHeight w:val="261"/>
        </w:trPr>
        <w:tc>
          <w:tcPr>
            <w:tcW w:w="3214" w:type="dxa"/>
            <w:shd w:val="clear" w:color="auto" w:fill="auto"/>
            <w:vAlign w:val="bottom"/>
          </w:tcPr>
          <w:p w14:paraId="567397B6" w14:textId="77777777" w:rsidR="000D19F0" w:rsidRPr="00AB0924" w:rsidRDefault="000D19F0" w:rsidP="00CA0645">
            <w:pPr>
              <w:ind w:left="-15" w:right="-9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4" w:type="dxa"/>
            <w:vAlign w:val="bottom"/>
          </w:tcPr>
          <w:p w14:paraId="2B9005BF" w14:textId="77777777" w:rsidR="000D19F0" w:rsidRPr="00AB0924" w:rsidRDefault="000D19F0" w:rsidP="00CA0645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0"/>
                <w:lang w:val="en-US" w:bidi="th-TH"/>
              </w:rPr>
            </w:pPr>
          </w:p>
        </w:tc>
        <w:tc>
          <w:tcPr>
            <w:tcW w:w="1262" w:type="dxa"/>
            <w:vAlign w:val="bottom"/>
          </w:tcPr>
          <w:p w14:paraId="4F39480D" w14:textId="77777777" w:rsidR="000D19F0" w:rsidRPr="008A7939" w:rsidRDefault="000D19F0" w:rsidP="008A7939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ind w:left="-43" w:right="-86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38" w:type="dxa"/>
            <w:vAlign w:val="bottom"/>
          </w:tcPr>
          <w:p w14:paraId="638E087E" w14:textId="77777777" w:rsidR="000D19F0" w:rsidRPr="00AB0924" w:rsidRDefault="000D19F0" w:rsidP="00CA0645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0"/>
              </w:rPr>
            </w:pPr>
          </w:p>
        </w:tc>
        <w:tc>
          <w:tcPr>
            <w:tcW w:w="1322" w:type="dxa"/>
            <w:vAlign w:val="bottom"/>
          </w:tcPr>
          <w:p w14:paraId="5AE8A795" w14:textId="77777777" w:rsidR="000D19F0" w:rsidRPr="00A77CB6" w:rsidRDefault="000D19F0" w:rsidP="00A77CB6">
            <w:pPr>
              <w:pStyle w:val="acctfourfigures"/>
              <w:tabs>
                <w:tab w:val="clear" w:pos="765"/>
                <w:tab w:val="decimal" w:pos="756"/>
              </w:tabs>
              <w:spacing w:line="240" w:lineRule="atLeast"/>
              <w:ind w:left="-43" w:right="-86" w:firstLine="20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  <w:vAlign w:val="bottom"/>
          </w:tcPr>
          <w:p w14:paraId="2A71E8DB" w14:textId="77777777" w:rsidR="000D19F0" w:rsidRPr="00AB0924" w:rsidRDefault="000D19F0" w:rsidP="00CA064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0"/>
              </w:rPr>
            </w:pPr>
          </w:p>
        </w:tc>
        <w:tc>
          <w:tcPr>
            <w:tcW w:w="1262" w:type="dxa"/>
            <w:shd w:val="clear" w:color="auto" w:fill="auto"/>
            <w:vAlign w:val="bottom"/>
          </w:tcPr>
          <w:p w14:paraId="6EFED859" w14:textId="77777777" w:rsidR="000D19F0" w:rsidRPr="00A77CB6" w:rsidRDefault="000D19F0" w:rsidP="00A77CB6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6" w:type="dxa"/>
            <w:shd w:val="clear" w:color="auto" w:fill="auto"/>
            <w:vAlign w:val="bottom"/>
          </w:tcPr>
          <w:p w14:paraId="41BEB06A" w14:textId="77777777" w:rsidR="000D19F0" w:rsidRPr="00AB0924" w:rsidRDefault="000D19F0" w:rsidP="00CA0645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4" w:type="dxa"/>
            <w:shd w:val="clear" w:color="auto" w:fill="auto"/>
            <w:vAlign w:val="bottom"/>
          </w:tcPr>
          <w:p w14:paraId="4B82A381" w14:textId="77777777" w:rsidR="000D19F0" w:rsidRPr="00AB0924" w:rsidRDefault="000D19F0" w:rsidP="00A77CB6">
            <w:pPr>
              <w:pStyle w:val="acctfourfigures"/>
              <w:tabs>
                <w:tab w:val="clear" w:pos="765"/>
                <w:tab w:val="decimal" w:pos="606"/>
              </w:tabs>
              <w:spacing w:line="240" w:lineRule="atLeast"/>
              <w:ind w:left="-43" w:right="-86"/>
              <w:rPr>
                <w:rFonts w:ascii="Angsana New" w:hAnsi="Angsana New"/>
                <w:sz w:val="20"/>
                <w:lang w:val="en-US"/>
              </w:rPr>
            </w:pPr>
          </w:p>
        </w:tc>
        <w:tc>
          <w:tcPr>
            <w:tcW w:w="256" w:type="dxa"/>
            <w:shd w:val="clear" w:color="auto" w:fill="auto"/>
            <w:vAlign w:val="bottom"/>
          </w:tcPr>
          <w:p w14:paraId="6DC77343" w14:textId="77777777" w:rsidR="000D19F0" w:rsidRPr="00AB0924" w:rsidRDefault="000D19F0" w:rsidP="00CA0645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4" w:type="dxa"/>
            <w:shd w:val="clear" w:color="auto" w:fill="auto"/>
            <w:vAlign w:val="bottom"/>
          </w:tcPr>
          <w:p w14:paraId="179DC4A8" w14:textId="77777777" w:rsidR="000D19F0" w:rsidRPr="00AB0924" w:rsidRDefault="000D19F0" w:rsidP="00A77CB6">
            <w:pPr>
              <w:pStyle w:val="acctfourfigures"/>
              <w:tabs>
                <w:tab w:val="clear" w:pos="765"/>
                <w:tab w:val="decimal" w:pos="606"/>
              </w:tabs>
              <w:spacing w:line="240" w:lineRule="atLeast"/>
              <w:ind w:left="-43" w:right="-86"/>
              <w:rPr>
                <w:rFonts w:ascii="Angsana New" w:hAnsi="Angsana New"/>
                <w:sz w:val="20"/>
                <w:lang w:val="en-US"/>
              </w:rPr>
            </w:pPr>
          </w:p>
        </w:tc>
        <w:tc>
          <w:tcPr>
            <w:tcW w:w="256" w:type="dxa"/>
            <w:vAlign w:val="bottom"/>
          </w:tcPr>
          <w:p w14:paraId="1A8E297D" w14:textId="77777777" w:rsidR="000D19F0" w:rsidRPr="00AB0924" w:rsidRDefault="000D19F0" w:rsidP="00CA064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0"/>
              </w:rPr>
            </w:pPr>
          </w:p>
        </w:tc>
        <w:tc>
          <w:tcPr>
            <w:tcW w:w="724" w:type="dxa"/>
            <w:vAlign w:val="bottom"/>
          </w:tcPr>
          <w:p w14:paraId="5ADA6CB0" w14:textId="77777777" w:rsidR="000D19F0" w:rsidRPr="00A77CB6" w:rsidRDefault="000D19F0" w:rsidP="00A77CB6">
            <w:pPr>
              <w:pStyle w:val="acctfourfigures"/>
              <w:tabs>
                <w:tab w:val="clear" w:pos="765"/>
                <w:tab w:val="decimal" w:pos="252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7" w:type="dxa"/>
            <w:vAlign w:val="bottom"/>
          </w:tcPr>
          <w:p w14:paraId="08887255" w14:textId="77777777" w:rsidR="000D19F0" w:rsidRPr="00AB0924" w:rsidRDefault="000D19F0" w:rsidP="00CA064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0"/>
              </w:rPr>
            </w:pPr>
          </w:p>
        </w:tc>
        <w:tc>
          <w:tcPr>
            <w:tcW w:w="893" w:type="dxa"/>
            <w:vAlign w:val="bottom"/>
          </w:tcPr>
          <w:p w14:paraId="7596EAE9" w14:textId="77777777" w:rsidR="000D19F0" w:rsidRPr="00A77CB6" w:rsidRDefault="000D19F0" w:rsidP="00A77CB6">
            <w:pPr>
              <w:pStyle w:val="acctfourfigures"/>
              <w:tabs>
                <w:tab w:val="clear" w:pos="765"/>
                <w:tab w:val="decimal" w:pos="42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68" w:type="dxa"/>
            <w:vAlign w:val="bottom"/>
          </w:tcPr>
          <w:p w14:paraId="39BEEA26" w14:textId="77777777" w:rsidR="000D19F0" w:rsidRPr="00AB0924" w:rsidRDefault="000D19F0" w:rsidP="00CA0645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2" w:type="dxa"/>
            <w:vAlign w:val="bottom"/>
          </w:tcPr>
          <w:p w14:paraId="6C29973B" w14:textId="77777777" w:rsidR="000D19F0" w:rsidRPr="00A77CB6" w:rsidRDefault="000D19F0" w:rsidP="00A77CB6">
            <w:pPr>
              <w:pStyle w:val="acctfourfigures"/>
              <w:tabs>
                <w:tab w:val="clear" w:pos="765"/>
                <w:tab w:val="decimal" w:pos="42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65" w:type="dxa"/>
            <w:vAlign w:val="bottom"/>
          </w:tcPr>
          <w:p w14:paraId="129BB410" w14:textId="77777777" w:rsidR="000D19F0" w:rsidRPr="00AB0924" w:rsidRDefault="000D19F0" w:rsidP="00CA064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0"/>
              </w:rPr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7A578693" w14:textId="77777777" w:rsidR="000D19F0" w:rsidRPr="00AB0924" w:rsidRDefault="000D19F0" w:rsidP="00A77CB6">
            <w:pPr>
              <w:pStyle w:val="acctfourfigures"/>
              <w:tabs>
                <w:tab w:val="clear" w:pos="765"/>
                <w:tab w:val="decimal" w:pos="426"/>
              </w:tabs>
              <w:spacing w:line="240" w:lineRule="atLeast"/>
              <w:ind w:left="-43" w:right="-86"/>
              <w:rPr>
                <w:rFonts w:ascii="Angsana New" w:hAnsi="Angsana New"/>
                <w:sz w:val="20"/>
                <w:lang w:val="en-US"/>
              </w:rPr>
            </w:pPr>
          </w:p>
        </w:tc>
      </w:tr>
      <w:tr w:rsidR="000D19F0" w:rsidRPr="00D246FB" w14:paraId="2F72AEB5" w14:textId="77777777" w:rsidTr="00E21629">
        <w:trPr>
          <w:trHeight w:val="261"/>
        </w:trPr>
        <w:tc>
          <w:tcPr>
            <w:tcW w:w="3214" w:type="dxa"/>
            <w:shd w:val="clear" w:color="auto" w:fill="auto"/>
            <w:vAlign w:val="bottom"/>
          </w:tcPr>
          <w:p w14:paraId="423EB1C2" w14:textId="77777777" w:rsidR="000D19F0" w:rsidRPr="00BF6356" w:rsidRDefault="000D19F0" w:rsidP="00CA0645">
            <w:pPr>
              <w:ind w:left="-15" w:right="-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BF6356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274" w:type="dxa"/>
            <w:vAlign w:val="bottom"/>
          </w:tcPr>
          <w:p w14:paraId="7A363B8F" w14:textId="77777777" w:rsidR="000D19F0" w:rsidRPr="00D246FB" w:rsidRDefault="000D19F0" w:rsidP="00CA0645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262" w:type="dxa"/>
            <w:vAlign w:val="bottom"/>
          </w:tcPr>
          <w:p w14:paraId="0D97E639" w14:textId="77777777" w:rsidR="000D19F0" w:rsidRPr="008A7939" w:rsidRDefault="000D19F0" w:rsidP="008A7939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ind w:left="-43" w:right="-86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38" w:type="dxa"/>
            <w:vAlign w:val="bottom"/>
          </w:tcPr>
          <w:p w14:paraId="1767C332" w14:textId="77777777" w:rsidR="000D19F0" w:rsidRPr="00D246FB" w:rsidRDefault="000D19F0" w:rsidP="00CA0645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2" w:type="dxa"/>
            <w:vAlign w:val="bottom"/>
          </w:tcPr>
          <w:p w14:paraId="02B80845" w14:textId="77777777" w:rsidR="000D19F0" w:rsidRPr="00D246FB" w:rsidRDefault="000D19F0" w:rsidP="00A77CB6">
            <w:pPr>
              <w:pStyle w:val="acctfourfigures"/>
              <w:tabs>
                <w:tab w:val="clear" w:pos="765"/>
                <w:tab w:val="decimal" w:pos="756"/>
              </w:tabs>
              <w:spacing w:line="240" w:lineRule="atLeast"/>
              <w:ind w:left="-43" w:right="-86" w:firstLine="20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  <w:vAlign w:val="bottom"/>
          </w:tcPr>
          <w:p w14:paraId="6921EDE5" w14:textId="77777777" w:rsidR="000D19F0" w:rsidRPr="00D246FB" w:rsidRDefault="000D19F0" w:rsidP="00CA064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2" w:type="dxa"/>
            <w:shd w:val="clear" w:color="auto" w:fill="auto"/>
            <w:vAlign w:val="bottom"/>
          </w:tcPr>
          <w:p w14:paraId="55B05830" w14:textId="77777777" w:rsidR="000D19F0" w:rsidRPr="00A77CB6" w:rsidRDefault="000D19F0" w:rsidP="00A77CB6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6" w:type="dxa"/>
            <w:shd w:val="clear" w:color="auto" w:fill="auto"/>
            <w:vAlign w:val="bottom"/>
          </w:tcPr>
          <w:p w14:paraId="69340CCA" w14:textId="77777777" w:rsidR="000D19F0" w:rsidRPr="00D246FB" w:rsidRDefault="000D19F0" w:rsidP="00CA0645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4" w:type="dxa"/>
            <w:shd w:val="clear" w:color="auto" w:fill="auto"/>
            <w:vAlign w:val="bottom"/>
          </w:tcPr>
          <w:p w14:paraId="0CDB9C0B" w14:textId="77777777" w:rsidR="000D19F0" w:rsidRPr="00D246FB" w:rsidRDefault="000D19F0" w:rsidP="00A77CB6">
            <w:pPr>
              <w:pStyle w:val="acctfourfigures"/>
              <w:tabs>
                <w:tab w:val="clear" w:pos="765"/>
                <w:tab w:val="decimal" w:pos="60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6" w:type="dxa"/>
            <w:shd w:val="clear" w:color="auto" w:fill="auto"/>
            <w:vAlign w:val="bottom"/>
          </w:tcPr>
          <w:p w14:paraId="5FFE12BC" w14:textId="77777777" w:rsidR="000D19F0" w:rsidRPr="00D246FB" w:rsidRDefault="000D19F0" w:rsidP="00CA0645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4" w:type="dxa"/>
            <w:shd w:val="clear" w:color="auto" w:fill="auto"/>
            <w:vAlign w:val="bottom"/>
          </w:tcPr>
          <w:p w14:paraId="31218DBD" w14:textId="77777777" w:rsidR="000D19F0" w:rsidRPr="00A77CB6" w:rsidRDefault="000D19F0" w:rsidP="00A77CB6">
            <w:pPr>
              <w:pStyle w:val="acctfourfigures"/>
              <w:tabs>
                <w:tab w:val="clear" w:pos="765"/>
                <w:tab w:val="decimal" w:pos="60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6" w:type="dxa"/>
            <w:vAlign w:val="bottom"/>
          </w:tcPr>
          <w:p w14:paraId="6F476486" w14:textId="77777777" w:rsidR="000D19F0" w:rsidRPr="00D246FB" w:rsidRDefault="000D19F0" w:rsidP="00CA064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4" w:type="dxa"/>
            <w:vAlign w:val="bottom"/>
          </w:tcPr>
          <w:p w14:paraId="20E852DB" w14:textId="77777777" w:rsidR="000D19F0" w:rsidRPr="00D246FB" w:rsidRDefault="000D19F0" w:rsidP="00A77CB6">
            <w:pPr>
              <w:pStyle w:val="acctfourfigures"/>
              <w:tabs>
                <w:tab w:val="clear" w:pos="765"/>
                <w:tab w:val="decimal" w:pos="252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7" w:type="dxa"/>
            <w:vAlign w:val="bottom"/>
          </w:tcPr>
          <w:p w14:paraId="0BBF5DE0" w14:textId="77777777" w:rsidR="000D19F0" w:rsidRPr="00D246FB" w:rsidRDefault="000D19F0" w:rsidP="00CA064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3" w:type="dxa"/>
            <w:vAlign w:val="bottom"/>
          </w:tcPr>
          <w:p w14:paraId="47810456" w14:textId="77777777" w:rsidR="000D19F0" w:rsidRPr="00A77CB6" w:rsidRDefault="000D19F0" w:rsidP="00CA0645">
            <w:pPr>
              <w:pStyle w:val="acctfourfigures"/>
              <w:tabs>
                <w:tab w:val="clear" w:pos="765"/>
                <w:tab w:val="decimal" w:pos="421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68" w:type="dxa"/>
            <w:vAlign w:val="bottom"/>
          </w:tcPr>
          <w:p w14:paraId="3B90264B" w14:textId="77777777" w:rsidR="000D19F0" w:rsidRPr="00D246FB" w:rsidRDefault="000D19F0" w:rsidP="00CA0645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2" w:type="dxa"/>
            <w:vAlign w:val="bottom"/>
          </w:tcPr>
          <w:p w14:paraId="2419D6ED" w14:textId="77777777" w:rsidR="000D19F0" w:rsidRPr="00A77CB6" w:rsidRDefault="000D19F0" w:rsidP="00A77CB6">
            <w:pPr>
              <w:pStyle w:val="acctfourfigures"/>
              <w:tabs>
                <w:tab w:val="clear" w:pos="765"/>
                <w:tab w:val="decimal" w:pos="42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65" w:type="dxa"/>
            <w:vAlign w:val="bottom"/>
          </w:tcPr>
          <w:p w14:paraId="0E57071C" w14:textId="77777777" w:rsidR="000D19F0" w:rsidRPr="00D246FB" w:rsidRDefault="000D19F0" w:rsidP="00CA064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3BB87BD0" w14:textId="77777777" w:rsidR="000D19F0" w:rsidRPr="00D43133" w:rsidRDefault="000D19F0" w:rsidP="00A77CB6">
            <w:pPr>
              <w:pStyle w:val="acctfourfigures"/>
              <w:tabs>
                <w:tab w:val="clear" w:pos="765"/>
                <w:tab w:val="decimal" w:pos="42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</w:tr>
      <w:tr w:rsidR="000D19F0" w:rsidRPr="00D246FB" w14:paraId="6041C519" w14:textId="77777777" w:rsidTr="00E21629">
        <w:trPr>
          <w:trHeight w:val="261"/>
        </w:trPr>
        <w:tc>
          <w:tcPr>
            <w:tcW w:w="3214" w:type="dxa"/>
            <w:shd w:val="clear" w:color="auto" w:fill="auto"/>
            <w:vAlign w:val="bottom"/>
          </w:tcPr>
          <w:p w14:paraId="5DA52EEB" w14:textId="77777777" w:rsidR="000D19F0" w:rsidRPr="00BF6356" w:rsidRDefault="000D19F0" w:rsidP="00CA0645">
            <w:pPr>
              <w:ind w:left="-15" w:right="-90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274" w:type="dxa"/>
            <w:vAlign w:val="bottom"/>
          </w:tcPr>
          <w:p w14:paraId="2505CD0E" w14:textId="77777777" w:rsidR="000D19F0" w:rsidRPr="00D246FB" w:rsidRDefault="000D19F0" w:rsidP="00CA0645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262" w:type="dxa"/>
            <w:vAlign w:val="bottom"/>
          </w:tcPr>
          <w:p w14:paraId="6A986A33" w14:textId="77777777" w:rsidR="000D19F0" w:rsidRPr="008A7939" w:rsidRDefault="000D19F0" w:rsidP="008A7939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ind w:left="-43" w:right="-86"/>
              <w:rPr>
                <w:rFonts w:ascii="Angsana New" w:hAnsi="Angsana New"/>
                <w:sz w:val="25"/>
                <w:szCs w:val="25"/>
              </w:rPr>
            </w:pPr>
            <w:r w:rsidRPr="008A7939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238" w:type="dxa"/>
            <w:vAlign w:val="bottom"/>
          </w:tcPr>
          <w:p w14:paraId="742F17BE" w14:textId="77777777" w:rsidR="000D19F0" w:rsidRPr="00D246FB" w:rsidRDefault="000D19F0" w:rsidP="00CA0645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2" w:type="dxa"/>
            <w:vAlign w:val="bottom"/>
          </w:tcPr>
          <w:p w14:paraId="4DAEBF78" w14:textId="77777777" w:rsidR="000D19F0" w:rsidRPr="00D246FB" w:rsidRDefault="000D19F0" w:rsidP="00A77CB6">
            <w:pPr>
              <w:pStyle w:val="acctfourfigures"/>
              <w:tabs>
                <w:tab w:val="clear" w:pos="765"/>
                <w:tab w:val="decimal" w:pos="756"/>
              </w:tabs>
              <w:spacing w:line="240" w:lineRule="atLeast"/>
              <w:ind w:left="-43" w:right="-86" w:firstLine="206"/>
              <w:rPr>
                <w:rFonts w:ascii="Angsana New" w:hAnsi="Angsana New"/>
                <w:sz w:val="26"/>
                <w:szCs w:val="26"/>
              </w:rPr>
            </w:pPr>
            <w:r w:rsidRPr="00E2162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68" w:type="dxa"/>
            <w:vAlign w:val="bottom"/>
          </w:tcPr>
          <w:p w14:paraId="43F44AB7" w14:textId="77777777" w:rsidR="000D19F0" w:rsidRPr="00D246FB" w:rsidRDefault="000D19F0" w:rsidP="00CA064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2" w:type="dxa"/>
            <w:shd w:val="clear" w:color="auto" w:fill="auto"/>
            <w:vAlign w:val="bottom"/>
          </w:tcPr>
          <w:p w14:paraId="0DE32C72" w14:textId="77777777" w:rsidR="000D19F0" w:rsidRPr="00A77CB6" w:rsidRDefault="000D19F0" w:rsidP="00A77CB6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A77CB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66" w:type="dxa"/>
            <w:shd w:val="clear" w:color="auto" w:fill="auto"/>
            <w:vAlign w:val="bottom"/>
          </w:tcPr>
          <w:p w14:paraId="5F2CBC59" w14:textId="77777777" w:rsidR="000D19F0" w:rsidRPr="00D246FB" w:rsidRDefault="000D19F0" w:rsidP="00CA0645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4" w:type="dxa"/>
            <w:shd w:val="clear" w:color="auto" w:fill="auto"/>
            <w:vAlign w:val="bottom"/>
          </w:tcPr>
          <w:p w14:paraId="52427F3E" w14:textId="3FCAA833" w:rsidR="000D19F0" w:rsidRPr="00D246FB" w:rsidRDefault="000D19F0" w:rsidP="003C6E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110"/>
              <w:rPr>
                <w:rFonts w:ascii="Angsana New" w:hAnsi="Angsana New"/>
                <w:sz w:val="26"/>
                <w:szCs w:val="26"/>
              </w:rPr>
            </w:pPr>
            <w:r w:rsidRPr="00D246FB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CF0C3F" w:rsidRPr="00CF0C3F"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 w:rsidRPr="00D246F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CF0C3F" w:rsidRPr="00CF0C3F">
              <w:rPr>
                <w:rFonts w:asciiTheme="majorBidi" w:hAnsiTheme="majorBidi" w:cstheme="majorBidi"/>
                <w:sz w:val="26"/>
                <w:szCs w:val="26"/>
              </w:rPr>
              <w:t>987</w:t>
            </w:r>
            <w:r w:rsidRPr="00D246F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CF0C3F" w:rsidRPr="00CF0C3F">
              <w:rPr>
                <w:rFonts w:asciiTheme="majorBidi" w:hAnsiTheme="majorBidi" w:cstheme="majorBidi"/>
                <w:sz w:val="26"/>
                <w:szCs w:val="26"/>
              </w:rPr>
              <w:t>986</w:t>
            </w:r>
            <w:r w:rsidRPr="00D246FB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56" w:type="dxa"/>
            <w:shd w:val="clear" w:color="auto" w:fill="auto"/>
            <w:vAlign w:val="bottom"/>
          </w:tcPr>
          <w:p w14:paraId="5C18505A" w14:textId="77777777" w:rsidR="000D19F0" w:rsidRPr="00D246FB" w:rsidRDefault="000D19F0" w:rsidP="00CA0645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4" w:type="dxa"/>
            <w:shd w:val="clear" w:color="auto" w:fill="auto"/>
            <w:vAlign w:val="bottom"/>
          </w:tcPr>
          <w:p w14:paraId="2BCF7CF0" w14:textId="3FEB3663" w:rsidR="000D19F0" w:rsidRPr="00D43133" w:rsidRDefault="000D19F0" w:rsidP="003C6E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08" w:right="-110"/>
              <w:rPr>
                <w:rFonts w:ascii="Angsana New" w:hAnsi="Angsana New"/>
                <w:sz w:val="26"/>
                <w:szCs w:val="26"/>
              </w:rPr>
            </w:pPr>
            <w:r w:rsidRPr="00D246FB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CF0C3F" w:rsidRPr="00CF0C3F"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 w:rsidRPr="00D246F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CF0C3F" w:rsidRPr="00CF0C3F">
              <w:rPr>
                <w:rFonts w:asciiTheme="majorBidi" w:hAnsiTheme="majorBidi" w:cstheme="majorBidi"/>
                <w:sz w:val="26"/>
                <w:szCs w:val="26"/>
              </w:rPr>
              <w:t>987</w:t>
            </w:r>
            <w:r w:rsidRPr="00D246F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CF0C3F" w:rsidRPr="00CF0C3F">
              <w:rPr>
                <w:rFonts w:asciiTheme="majorBidi" w:hAnsiTheme="majorBidi" w:cstheme="majorBidi"/>
                <w:sz w:val="26"/>
                <w:szCs w:val="26"/>
              </w:rPr>
              <w:t>986</w:t>
            </w:r>
            <w:r w:rsidRPr="00D246FB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56" w:type="dxa"/>
            <w:vAlign w:val="bottom"/>
          </w:tcPr>
          <w:p w14:paraId="51F8E0C6" w14:textId="77777777" w:rsidR="000D19F0" w:rsidRPr="00D246FB" w:rsidRDefault="000D19F0" w:rsidP="00CA064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4" w:type="dxa"/>
            <w:vAlign w:val="bottom"/>
          </w:tcPr>
          <w:p w14:paraId="53D3E0BF" w14:textId="77777777" w:rsidR="000D19F0" w:rsidRPr="00D246FB" w:rsidRDefault="000D19F0" w:rsidP="00A77CB6">
            <w:pPr>
              <w:pStyle w:val="acctfourfigures"/>
              <w:tabs>
                <w:tab w:val="clear" w:pos="765"/>
                <w:tab w:val="decimal" w:pos="252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A77CB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7" w:type="dxa"/>
            <w:vAlign w:val="bottom"/>
          </w:tcPr>
          <w:p w14:paraId="0261F0E8" w14:textId="77777777" w:rsidR="000D19F0" w:rsidRPr="00D246FB" w:rsidRDefault="000D19F0" w:rsidP="00CA064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3" w:type="dxa"/>
            <w:vAlign w:val="bottom"/>
          </w:tcPr>
          <w:p w14:paraId="0263AEE1" w14:textId="7D486B9F" w:rsidR="000D19F0" w:rsidRPr="003200BC" w:rsidRDefault="000D19F0" w:rsidP="00E216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left="-108" w:right="-110"/>
              <w:rPr>
                <w:rFonts w:ascii="Angsana New" w:hAnsi="Angsana New"/>
                <w:sz w:val="26"/>
                <w:szCs w:val="26"/>
              </w:rPr>
            </w:pPr>
            <w:r w:rsidRPr="003200BC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922CAB" w:rsidRPr="00922CAB"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 w:rsidRPr="003200B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922CAB" w:rsidRPr="00922CAB">
              <w:rPr>
                <w:rFonts w:asciiTheme="majorBidi" w:hAnsiTheme="majorBidi" w:cstheme="majorBidi"/>
                <w:sz w:val="26"/>
                <w:szCs w:val="26"/>
              </w:rPr>
              <w:t>162</w:t>
            </w:r>
            <w:r w:rsidRPr="003200B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922CAB" w:rsidRPr="00922CAB">
              <w:rPr>
                <w:rFonts w:asciiTheme="majorBidi" w:hAnsiTheme="majorBidi" w:cstheme="majorBidi"/>
                <w:sz w:val="26"/>
                <w:szCs w:val="26"/>
              </w:rPr>
              <w:t>577</w:t>
            </w:r>
            <w:r w:rsidRPr="003200BC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68" w:type="dxa"/>
            <w:vAlign w:val="bottom"/>
          </w:tcPr>
          <w:p w14:paraId="4538A2DD" w14:textId="77777777" w:rsidR="000D19F0" w:rsidRPr="003200BC" w:rsidRDefault="000D19F0" w:rsidP="00CA0645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2" w:type="dxa"/>
            <w:vAlign w:val="bottom"/>
          </w:tcPr>
          <w:p w14:paraId="28CCE0CF" w14:textId="77777777" w:rsidR="000D19F0" w:rsidRPr="00A77CB6" w:rsidRDefault="000D19F0" w:rsidP="00A77CB6">
            <w:pPr>
              <w:pStyle w:val="acctfourfigures"/>
              <w:tabs>
                <w:tab w:val="clear" w:pos="765"/>
                <w:tab w:val="decimal" w:pos="42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A77CB6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65" w:type="dxa"/>
            <w:vAlign w:val="bottom"/>
          </w:tcPr>
          <w:p w14:paraId="56D91FF1" w14:textId="77777777" w:rsidR="000D19F0" w:rsidRPr="00D246FB" w:rsidRDefault="000D19F0" w:rsidP="00CA064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62AB49F9" w14:textId="156134AA" w:rsidR="000D19F0" w:rsidRPr="00D43133" w:rsidRDefault="000D19F0" w:rsidP="00671FB8">
            <w:pPr>
              <w:pStyle w:val="acctfourfigures"/>
              <w:tabs>
                <w:tab w:val="clear" w:pos="765"/>
                <w:tab w:val="decimal" w:pos="168"/>
              </w:tabs>
              <w:spacing w:line="240" w:lineRule="atLeast"/>
              <w:ind w:left="-43" w:right="-1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246FB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922CAB" w:rsidRPr="00922CA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</w:t>
            </w:r>
            <w:r w:rsidRPr="00D246F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922CAB" w:rsidRPr="00922CA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162</w:t>
            </w:r>
            <w:r w:rsidRPr="00D246F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922CAB" w:rsidRPr="00922CA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577</w:t>
            </w:r>
            <w:r w:rsidRPr="00D246FB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</w:tbl>
    <w:p w14:paraId="563342A5" w14:textId="341E2A4A" w:rsidR="00730E2C" w:rsidRDefault="00730E2C" w:rsidP="00780A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4"/>
          <w:szCs w:val="4"/>
          <w:lang w:val="en-GB"/>
        </w:rPr>
      </w:pPr>
    </w:p>
    <w:p w14:paraId="04492CF5" w14:textId="77777777" w:rsidR="006806AD" w:rsidRPr="006806AD" w:rsidRDefault="006806AD" w:rsidP="00780A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6"/>
          <w:szCs w:val="6"/>
          <w:lang w:val="en-GB"/>
        </w:rPr>
      </w:pPr>
    </w:p>
    <w:p w14:paraId="0790A9BC" w14:textId="77777777" w:rsidR="000D19F0" w:rsidRPr="0082412F" w:rsidRDefault="000D19F0" w:rsidP="00780A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  <w:lang w:val="en-GB"/>
        </w:rPr>
        <w:sectPr w:rsidR="000D19F0" w:rsidRPr="0082412F" w:rsidSect="00730E2C">
          <w:headerReference w:type="default" r:id="rId13"/>
          <w:pgSz w:w="16840" w:h="11907" w:orient="landscape" w:code="9"/>
          <w:pgMar w:top="1152" w:right="691" w:bottom="1152" w:left="1350" w:header="720" w:footer="720" w:gutter="0"/>
          <w:cols w:space="720"/>
          <w:docGrid w:linePitch="245"/>
        </w:sectPr>
      </w:pPr>
    </w:p>
    <w:p w14:paraId="2C496B86" w14:textId="54F4A830" w:rsidR="00B4627C" w:rsidRPr="00E530E8" w:rsidRDefault="00E21EB5" w:rsidP="00B462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th-TH"/>
        </w:rPr>
      </w:pPr>
      <w:r>
        <w:rPr>
          <w:rFonts w:ascii="Angsana New" w:hAnsi="Angsana New" w:hint="cs"/>
          <w:b/>
          <w:bCs/>
          <w:i/>
          <w:iCs/>
          <w:sz w:val="30"/>
          <w:szCs w:val="30"/>
          <w:cs/>
          <w:lang w:val="th-TH"/>
        </w:rPr>
        <w:lastRenderedPageBreak/>
        <w:t>เงิน</w:t>
      </w:r>
      <w:r w:rsidR="00B4627C" w:rsidRPr="00E530E8"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  <w:t>ลงทุนใน</w:t>
      </w:r>
      <w:r>
        <w:rPr>
          <w:rFonts w:ascii="Angsana New" w:hAnsi="Angsana New" w:hint="cs"/>
          <w:b/>
          <w:bCs/>
          <w:i/>
          <w:iCs/>
          <w:sz w:val="30"/>
          <w:szCs w:val="30"/>
          <w:cs/>
          <w:lang w:val="th-TH"/>
        </w:rPr>
        <w:t xml:space="preserve">ตราสารทุน </w:t>
      </w:r>
      <w:r>
        <w:rPr>
          <w:rFonts w:ascii="Angsana New" w:hAnsi="Angsana New"/>
          <w:b/>
          <w:bCs/>
          <w:i/>
          <w:iCs/>
          <w:sz w:val="30"/>
          <w:szCs w:val="30"/>
        </w:rPr>
        <w:t xml:space="preserve">- </w:t>
      </w:r>
      <w:r w:rsidR="00B4627C" w:rsidRPr="00E530E8"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  <w:t>หุ้นสามัญของบริษัท พริ้นซิเพิล แคปิตอล จำกัด (มหาชน)</w:t>
      </w:r>
    </w:p>
    <w:p w14:paraId="614AE8F9" w14:textId="77777777" w:rsidR="00A247B7" w:rsidRPr="00E530E8" w:rsidRDefault="00A247B7" w:rsidP="00D824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Cordia New" w:hAnsi="Angsana New"/>
          <w:snapToGrid w:val="0"/>
          <w:sz w:val="30"/>
          <w:szCs w:val="30"/>
          <w:lang w:eastAsia="th-TH"/>
        </w:rPr>
      </w:pPr>
    </w:p>
    <w:p w14:paraId="48162BD6" w14:textId="4E4379DB" w:rsidR="00240308" w:rsidRDefault="00F020F7" w:rsidP="002403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color w:val="000000" w:themeColor="text1"/>
          <w:spacing w:val="-2"/>
          <w:sz w:val="30"/>
          <w:szCs w:val="30"/>
        </w:rPr>
      </w:pPr>
      <w:r w:rsidRPr="00F020F7">
        <w:rPr>
          <w:rFonts w:ascii="Angsana New" w:hAnsi="Angsana New"/>
          <w:color w:val="000000" w:themeColor="text1"/>
          <w:spacing w:val="-2"/>
          <w:sz w:val="30"/>
          <w:szCs w:val="30"/>
          <w:cs/>
        </w:rPr>
        <w:t>เมื่อวันที่</w:t>
      </w:r>
      <w:r w:rsidR="00E64E9D">
        <w:rPr>
          <w:rFonts w:ascii="Angsana New" w:hAnsi="Angsana New"/>
          <w:color w:val="000000" w:themeColor="text1"/>
          <w:spacing w:val="-2"/>
          <w:sz w:val="30"/>
          <w:szCs w:val="30"/>
        </w:rPr>
        <w:t xml:space="preserve"> 25</w:t>
      </w:r>
      <w:r w:rsidRPr="00F020F7">
        <w:rPr>
          <w:rFonts w:ascii="Angsana New" w:hAnsi="Angsana New"/>
          <w:color w:val="000000" w:themeColor="text1"/>
          <w:spacing w:val="-2"/>
          <w:sz w:val="30"/>
          <w:szCs w:val="30"/>
          <w:cs/>
        </w:rPr>
        <w:t xml:space="preserve"> พฤษภาคม</w:t>
      </w:r>
      <w:r w:rsidR="00E64E9D">
        <w:rPr>
          <w:rFonts w:ascii="Angsana New" w:hAnsi="Angsana New"/>
          <w:color w:val="000000" w:themeColor="text1"/>
          <w:spacing w:val="-2"/>
          <w:sz w:val="30"/>
          <w:szCs w:val="30"/>
        </w:rPr>
        <w:t xml:space="preserve"> 2564 </w:t>
      </w:r>
      <w:r w:rsidRPr="00F020F7">
        <w:rPr>
          <w:rFonts w:ascii="Angsana New" w:hAnsi="Angsana New"/>
          <w:color w:val="000000" w:themeColor="text1"/>
          <w:spacing w:val="-2"/>
          <w:sz w:val="30"/>
          <w:szCs w:val="30"/>
          <w:cs/>
        </w:rPr>
        <w:t>บริษัทได้</w:t>
      </w:r>
      <w:r w:rsidR="00CF1629">
        <w:rPr>
          <w:rFonts w:ascii="Angsana New" w:hAnsi="Angsana New" w:hint="cs"/>
          <w:color w:val="000000" w:themeColor="text1"/>
          <w:spacing w:val="-2"/>
          <w:sz w:val="30"/>
          <w:szCs w:val="30"/>
          <w:cs/>
        </w:rPr>
        <w:t>เข้าลงทุนใน</w:t>
      </w:r>
      <w:r w:rsidRPr="00F020F7">
        <w:rPr>
          <w:rFonts w:ascii="Angsana New" w:hAnsi="Angsana New"/>
          <w:color w:val="000000" w:themeColor="text1"/>
          <w:spacing w:val="-2"/>
          <w:sz w:val="30"/>
          <w:szCs w:val="30"/>
          <w:cs/>
        </w:rPr>
        <w:t>หุ้นสามัญเดิมและหุ้นสามัญเพิ่มทุนในบริษัท พริ้นซิเพิล แคปิตอล จำกัด (มหาชน) (“</w:t>
      </w:r>
      <w:r w:rsidRPr="00F020F7">
        <w:rPr>
          <w:rFonts w:ascii="Angsana New" w:hAnsi="Angsana New"/>
          <w:color w:val="000000" w:themeColor="text1"/>
          <w:spacing w:val="-2"/>
          <w:sz w:val="30"/>
          <w:szCs w:val="30"/>
        </w:rPr>
        <w:t xml:space="preserve">PRINC”) </w:t>
      </w:r>
      <w:r w:rsidRPr="00F020F7">
        <w:rPr>
          <w:rFonts w:ascii="Angsana New" w:hAnsi="Angsana New"/>
          <w:color w:val="000000" w:themeColor="text1"/>
          <w:spacing w:val="-2"/>
          <w:sz w:val="30"/>
          <w:szCs w:val="30"/>
          <w:cs/>
        </w:rPr>
        <w:t>ซึ่งเป็นบริษัทจดทะเบียนในตลาดหลักทรัพย์แห่งประเทศไทย ในสัดส่วนการลงทุน</w:t>
      </w:r>
      <w:r w:rsidR="009A2CA7">
        <w:rPr>
          <w:rFonts w:ascii="Angsana New" w:hAnsi="Angsana New"/>
          <w:color w:val="000000" w:themeColor="text1"/>
          <w:spacing w:val="-2"/>
          <w:sz w:val="30"/>
          <w:szCs w:val="30"/>
        </w:rPr>
        <w:br/>
      </w:r>
      <w:r w:rsidRPr="00F020F7">
        <w:rPr>
          <w:rFonts w:ascii="Angsana New" w:hAnsi="Angsana New"/>
          <w:color w:val="000000" w:themeColor="text1"/>
          <w:spacing w:val="-2"/>
          <w:sz w:val="30"/>
          <w:szCs w:val="30"/>
          <w:cs/>
        </w:rPr>
        <w:t>ร้อยละ</w:t>
      </w:r>
      <w:r w:rsidR="00E64E9D">
        <w:rPr>
          <w:rFonts w:ascii="Angsana New" w:hAnsi="Angsana New"/>
          <w:color w:val="000000" w:themeColor="text1"/>
          <w:spacing w:val="-2"/>
          <w:sz w:val="30"/>
          <w:szCs w:val="30"/>
        </w:rPr>
        <w:t xml:space="preserve"> 10</w:t>
      </w:r>
      <w:r w:rsidRPr="00F020F7">
        <w:rPr>
          <w:rFonts w:ascii="Angsana New" w:hAnsi="Angsana New"/>
          <w:color w:val="000000" w:themeColor="text1"/>
          <w:spacing w:val="-2"/>
          <w:sz w:val="30"/>
          <w:szCs w:val="30"/>
          <w:cs/>
        </w:rPr>
        <w:t xml:space="preserve"> ของทุนที่ออกและชำระแล้ว </w:t>
      </w:r>
      <w:r>
        <w:rPr>
          <w:rFonts w:ascii="Angsana New" w:hAnsi="Angsana New" w:hint="cs"/>
          <w:color w:val="000000" w:themeColor="text1"/>
          <w:spacing w:val="-2"/>
          <w:sz w:val="30"/>
          <w:szCs w:val="30"/>
          <w:cs/>
        </w:rPr>
        <w:t>รวม</w:t>
      </w:r>
      <w:r w:rsidRPr="00F020F7">
        <w:rPr>
          <w:rFonts w:ascii="Angsana New" w:hAnsi="Angsana New"/>
          <w:color w:val="000000" w:themeColor="text1"/>
          <w:spacing w:val="-2"/>
          <w:sz w:val="30"/>
          <w:szCs w:val="30"/>
          <w:cs/>
        </w:rPr>
        <w:t xml:space="preserve">จำนวน </w:t>
      </w:r>
      <w:r w:rsidR="00E64E9D">
        <w:rPr>
          <w:rFonts w:ascii="Angsana New" w:hAnsi="Angsana New"/>
          <w:color w:val="000000" w:themeColor="text1"/>
          <w:spacing w:val="-2"/>
          <w:sz w:val="30"/>
          <w:szCs w:val="30"/>
        </w:rPr>
        <w:t>380.86</w:t>
      </w:r>
      <w:r w:rsidRPr="00F020F7">
        <w:rPr>
          <w:rFonts w:ascii="Angsana New" w:hAnsi="Angsana New"/>
          <w:color w:val="000000" w:themeColor="text1"/>
          <w:spacing w:val="-2"/>
          <w:sz w:val="30"/>
          <w:szCs w:val="30"/>
          <w:cs/>
        </w:rPr>
        <w:t xml:space="preserve"> ล้านหุ้น ราคาหุ้นละ </w:t>
      </w:r>
      <w:r w:rsidR="00E64E9D">
        <w:rPr>
          <w:rFonts w:ascii="Angsana New" w:hAnsi="Angsana New"/>
          <w:color w:val="000000" w:themeColor="text1"/>
          <w:spacing w:val="-2"/>
          <w:sz w:val="30"/>
          <w:szCs w:val="30"/>
        </w:rPr>
        <w:t>4.09</w:t>
      </w:r>
      <w:r w:rsidRPr="00F020F7">
        <w:rPr>
          <w:rFonts w:ascii="Angsana New" w:hAnsi="Angsana New"/>
          <w:color w:val="000000" w:themeColor="text1"/>
          <w:spacing w:val="-2"/>
          <w:sz w:val="30"/>
          <w:szCs w:val="30"/>
          <w:cs/>
        </w:rPr>
        <w:t xml:space="preserve"> บาท เป็นจำนวนเงิน </w:t>
      </w:r>
      <w:r w:rsidR="00E64E9D">
        <w:rPr>
          <w:rFonts w:ascii="Angsana New" w:hAnsi="Angsana New"/>
          <w:color w:val="000000" w:themeColor="text1"/>
          <w:spacing w:val="-2"/>
          <w:sz w:val="30"/>
          <w:szCs w:val="30"/>
        </w:rPr>
        <w:t>1,557.71</w:t>
      </w:r>
      <w:r w:rsidRPr="00F020F7">
        <w:rPr>
          <w:rFonts w:ascii="Angsana New" w:hAnsi="Angsana New"/>
          <w:color w:val="000000" w:themeColor="text1"/>
          <w:spacing w:val="-2"/>
          <w:sz w:val="30"/>
          <w:szCs w:val="30"/>
          <w:cs/>
        </w:rPr>
        <w:t xml:space="preserve"> ล้านบาท เพื่อเข้าร่วมลงทุนในธุรกิจโรงพยาบาลเอกชน โดยมีมูลค่ายุติธรรม ณ วันรับรู้รายการ</w:t>
      </w:r>
      <w:r w:rsidR="00E64E9D">
        <w:rPr>
          <w:rFonts w:ascii="Angsana New" w:hAnsi="Angsana New" w:hint="cs"/>
          <w:color w:val="000000" w:themeColor="text1"/>
          <w:spacing w:val="-2"/>
          <w:sz w:val="30"/>
          <w:szCs w:val="30"/>
          <w:cs/>
        </w:rPr>
        <w:t>เมื่อเริ่มแรก</w:t>
      </w:r>
      <w:r w:rsidRPr="00F020F7">
        <w:rPr>
          <w:rFonts w:ascii="Angsana New" w:hAnsi="Angsana New"/>
          <w:color w:val="000000" w:themeColor="text1"/>
          <w:spacing w:val="-2"/>
          <w:sz w:val="30"/>
          <w:szCs w:val="30"/>
          <w:cs/>
        </w:rPr>
        <w:t xml:space="preserve">จำนวนเงิน </w:t>
      </w:r>
      <w:r w:rsidR="00E64E9D">
        <w:rPr>
          <w:rFonts w:ascii="Angsana New" w:hAnsi="Angsana New"/>
          <w:color w:val="000000" w:themeColor="text1"/>
          <w:spacing w:val="-2"/>
          <w:sz w:val="30"/>
          <w:szCs w:val="30"/>
        </w:rPr>
        <w:t>1,713.86</w:t>
      </w:r>
      <w:r w:rsidRPr="00F020F7">
        <w:rPr>
          <w:rFonts w:ascii="Angsana New" w:hAnsi="Angsana New"/>
          <w:color w:val="000000" w:themeColor="text1"/>
          <w:spacing w:val="-2"/>
          <w:sz w:val="30"/>
          <w:szCs w:val="30"/>
          <w:cs/>
        </w:rPr>
        <w:t xml:space="preserve"> ล้านบาท เงินลงทุนดังกล่าวจัดประเภทเป็นตราสารทุนที่อยู่ในความต้องการของตลาดซึ่งวัดมูลค่ายุติธรรมผ่านกำไรขาดทุนเบ็ดเสร็จอื่น</w:t>
      </w:r>
    </w:p>
    <w:p w14:paraId="50AC051B" w14:textId="77777777" w:rsidR="00F020F7" w:rsidRPr="00240308" w:rsidRDefault="00F020F7" w:rsidP="002403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napToGrid w:val="0"/>
          <w:sz w:val="30"/>
          <w:szCs w:val="30"/>
          <w:cs/>
          <w:lang w:eastAsia="th-TH"/>
        </w:rPr>
      </w:pPr>
    </w:p>
    <w:p w14:paraId="1BFCFE29" w14:textId="77777777" w:rsidR="009559CF" w:rsidRDefault="00A04201" w:rsidP="006461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A61115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A61115">
        <w:rPr>
          <w:rFonts w:ascii="Angsana New" w:hAnsi="Angsana New"/>
          <w:sz w:val="30"/>
          <w:szCs w:val="30"/>
        </w:rPr>
        <w:t xml:space="preserve">30 </w:t>
      </w:r>
      <w:r w:rsidR="001D2356">
        <w:rPr>
          <w:rFonts w:ascii="Angsana New" w:hAnsi="Angsana New" w:hint="cs"/>
          <w:sz w:val="30"/>
          <w:szCs w:val="30"/>
          <w:cs/>
        </w:rPr>
        <w:t>กันย</w:t>
      </w:r>
      <w:r w:rsidRPr="00A61115">
        <w:rPr>
          <w:rFonts w:ascii="Angsana New" w:hAnsi="Angsana New" w:hint="cs"/>
          <w:sz w:val="30"/>
          <w:szCs w:val="30"/>
          <w:cs/>
        </w:rPr>
        <w:t>า</w:t>
      </w:r>
      <w:r w:rsidRPr="0042440E">
        <w:rPr>
          <w:rFonts w:ascii="Angsana New" w:hAnsi="Angsana New" w:hint="cs"/>
          <w:sz w:val="30"/>
          <w:szCs w:val="30"/>
          <w:cs/>
        </w:rPr>
        <w:t>ยน</w:t>
      </w:r>
      <w:r w:rsidRPr="0042440E">
        <w:rPr>
          <w:rFonts w:ascii="Angsana New" w:hAnsi="Angsana New"/>
          <w:sz w:val="30"/>
          <w:szCs w:val="30"/>
          <w:cs/>
        </w:rPr>
        <w:t xml:space="preserve"> </w:t>
      </w:r>
      <w:r w:rsidRPr="0042440E">
        <w:rPr>
          <w:rFonts w:ascii="Angsana New" w:hAnsi="Angsana New"/>
          <w:sz w:val="30"/>
          <w:szCs w:val="30"/>
        </w:rPr>
        <w:t xml:space="preserve">2564 </w:t>
      </w:r>
      <w:r w:rsidR="00C61813" w:rsidRPr="0042440E">
        <w:rPr>
          <w:rFonts w:ascii="Angsana New" w:hAnsi="Angsana New"/>
          <w:sz w:val="30"/>
          <w:szCs w:val="30"/>
          <w:cs/>
        </w:rPr>
        <w:t>บริษัท พริ้นซิเพิล แคปิตอล จำกัด (มหาชน</w:t>
      </w:r>
      <w:r w:rsidR="00C61813" w:rsidRPr="00A0243A">
        <w:rPr>
          <w:rFonts w:ascii="Angsana New" w:hAnsi="Angsana New"/>
          <w:sz w:val="30"/>
          <w:szCs w:val="30"/>
          <w:cs/>
        </w:rPr>
        <w:t>)</w:t>
      </w:r>
      <w:r w:rsidR="00C61813" w:rsidRPr="00A0243A">
        <w:rPr>
          <w:rFonts w:ascii="Angsana New" w:hAnsi="Angsana New" w:hint="cs"/>
          <w:sz w:val="30"/>
          <w:szCs w:val="30"/>
          <w:cs/>
        </w:rPr>
        <w:t xml:space="preserve"> </w:t>
      </w:r>
      <w:r w:rsidR="00A61115" w:rsidRPr="00A0243A">
        <w:rPr>
          <w:rFonts w:ascii="Angsana New" w:hAnsi="Angsana New"/>
          <w:sz w:val="30"/>
          <w:szCs w:val="30"/>
          <w:cs/>
        </w:rPr>
        <w:t>มีราคาปิด</w:t>
      </w:r>
      <w:r w:rsidR="008D4F86" w:rsidRPr="00A0243A">
        <w:rPr>
          <w:rFonts w:ascii="Angsana New" w:hAnsi="Angsana New" w:hint="cs"/>
          <w:sz w:val="30"/>
          <w:szCs w:val="30"/>
          <w:cs/>
        </w:rPr>
        <w:t>ของหุ้นสามัญเท่ากับ</w:t>
      </w:r>
      <w:r w:rsidR="0081456B" w:rsidRPr="00A0243A">
        <w:rPr>
          <w:rFonts w:ascii="Angsana New" w:hAnsi="Angsana New"/>
          <w:sz w:val="30"/>
          <w:szCs w:val="30"/>
        </w:rPr>
        <w:t xml:space="preserve"> 4.</w:t>
      </w:r>
      <w:r w:rsidR="001544BB" w:rsidRPr="00A0243A">
        <w:rPr>
          <w:rFonts w:ascii="Angsana New" w:hAnsi="Angsana New"/>
          <w:sz w:val="30"/>
          <w:szCs w:val="30"/>
        </w:rPr>
        <w:t>38</w:t>
      </w:r>
      <w:r w:rsidR="00AF0EC6" w:rsidRPr="00A0243A">
        <w:rPr>
          <w:rFonts w:ascii="Angsana New" w:hAnsi="Angsana New"/>
          <w:sz w:val="30"/>
          <w:szCs w:val="30"/>
        </w:rPr>
        <w:t xml:space="preserve"> </w:t>
      </w:r>
      <w:r w:rsidR="00A61115" w:rsidRPr="00A0243A">
        <w:rPr>
          <w:rFonts w:ascii="Angsana New" w:hAnsi="Angsana New"/>
          <w:sz w:val="30"/>
          <w:szCs w:val="30"/>
          <w:cs/>
        </w:rPr>
        <w:t>บาท</w:t>
      </w:r>
      <w:r w:rsidR="008D4F86" w:rsidRPr="00A0243A">
        <w:rPr>
          <w:rFonts w:ascii="Angsana New" w:hAnsi="Angsana New" w:hint="cs"/>
          <w:sz w:val="30"/>
          <w:szCs w:val="30"/>
          <w:cs/>
        </w:rPr>
        <w:t xml:space="preserve"> </w:t>
      </w:r>
      <w:r w:rsidR="008D4F86" w:rsidRPr="00A0243A">
        <w:rPr>
          <w:rFonts w:ascii="Angsana New" w:hAnsi="Angsana New"/>
          <w:sz w:val="30"/>
          <w:szCs w:val="30"/>
          <w:cs/>
        </w:rPr>
        <w:br/>
      </w:r>
      <w:r w:rsidR="008D4F86" w:rsidRPr="00A0243A">
        <w:rPr>
          <w:rFonts w:ascii="Angsana New" w:hAnsi="Angsana New" w:hint="cs"/>
          <w:sz w:val="30"/>
          <w:szCs w:val="30"/>
          <w:cs/>
        </w:rPr>
        <w:t xml:space="preserve">ต่อหุ้น </w:t>
      </w:r>
      <w:r w:rsidR="00A61115" w:rsidRPr="00A0243A">
        <w:rPr>
          <w:rFonts w:ascii="Angsana New" w:hAnsi="Angsana New"/>
          <w:sz w:val="30"/>
          <w:szCs w:val="30"/>
          <w:cs/>
        </w:rPr>
        <w:t>มูลค่ายุติธรรมของเงินลงทุนเท่ากับ</w:t>
      </w:r>
      <w:r w:rsidR="0081456B" w:rsidRPr="00A0243A">
        <w:rPr>
          <w:rFonts w:ascii="Angsana New" w:hAnsi="Angsana New"/>
          <w:sz w:val="30"/>
          <w:szCs w:val="30"/>
        </w:rPr>
        <w:t xml:space="preserve"> 1,6</w:t>
      </w:r>
      <w:r w:rsidR="001544BB" w:rsidRPr="00A0243A">
        <w:rPr>
          <w:rFonts w:ascii="Angsana New" w:hAnsi="Angsana New"/>
          <w:sz w:val="30"/>
          <w:szCs w:val="30"/>
        </w:rPr>
        <w:t>68</w:t>
      </w:r>
      <w:r w:rsidR="0081456B" w:rsidRPr="00A0243A">
        <w:rPr>
          <w:rFonts w:ascii="Angsana New" w:hAnsi="Angsana New"/>
          <w:sz w:val="30"/>
          <w:szCs w:val="30"/>
        </w:rPr>
        <w:t>.</w:t>
      </w:r>
      <w:r w:rsidR="001544BB" w:rsidRPr="00A0243A">
        <w:rPr>
          <w:rFonts w:ascii="Angsana New" w:hAnsi="Angsana New"/>
          <w:sz w:val="30"/>
          <w:szCs w:val="30"/>
        </w:rPr>
        <w:t>15</w:t>
      </w:r>
      <w:r w:rsidR="0081456B" w:rsidRPr="00A0243A">
        <w:rPr>
          <w:rFonts w:ascii="Angsana New" w:hAnsi="Angsana New"/>
          <w:sz w:val="30"/>
          <w:szCs w:val="30"/>
        </w:rPr>
        <w:t xml:space="preserve"> </w:t>
      </w:r>
      <w:r w:rsidR="00A61115" w:rsidRPr="00A0243A">
        <w:rPr>
          <w:rFonts w:ascii="Angsana New" w:hAnsi="Angsana New"/>
          <w:sz w:val="30"/>
          <w:szCs w:val="30"/>
          <w:cs/>
        </w:rPr>
        <w:t>ล้านบาท</w:t>
      </w:r>
    </w:p>
    <w:p w14:paraId="03043378" w14:textId="77777777" w:rsidR="009559CF" w:rsidRDefault="009559CF" w:rsidP="006461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4E25D00" w14:textId="02AFE626" w:rsidR="00A51EDE" w:rsidRPr="00145DB7" w:rsidRDefault="00A51EDE" w:rsidP="00A51E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th-TH"/>
        </w:rPr>
      </w:pPr>
      <w:r w:rsidRPr="00145DB7">
        <w:rPr>
          <w:rFonts w:ascii="Angsana New" w:hAnsi="Angsana New" w:hint="cs"/>
          <w:b/>
          <w:bCs/>
          <w:i/>
          <w:iCs/>
          <w:sz w:val="30"/>
          <w:szCs w:val="30"/>
          <w:cs/>
          <w:lang w:val="th-TH"/>
        </w:rPr>
        <w:t>เงิน</w:t>
      </w:r>
      <w:r w:rsidRPr="00145DB7"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  <w:t>ลงทุนใน</w:t>
      </w:r>
      <w:r w:rsidRPr="00145DB7">
        <w:rPr>
          <w:rFonts w:ascii="Angsana New" w:hAnsi="Angsana New" w:hint="cs"/>
          <w:b/>
          <w:bCs/>
          <w:i/>
          <w:iCs/>
          <w:sz w:val="30"/>
          <w:szCs w:val="30"/>
          <w:cs/>
          <w:lang w:val="th-TH"/>
        </w:rPr>
        <w:t xml:space="preserve">ตราสารทุน </w:t>
      </w:r>
      <w:r w:rsidRPr="00145DB7">
        <w:rPr>
          <w:rFonts w:ascii="Angsana New" w:hAnsi="Angsana New"/>
          <w:b/>
          <w:bCs/>
          <w:i/>
          <w:iCs/>
          <w:sz w:val="30"/>
          <w:szCs w:val="30"/>
        </w:rPr>
        <w:t xml:space="preserve">- </w:t>
      </w:r>
      <w:r w:rsidRPr="00145DB7"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  <w:t xml:space="preserve">หุ้นสามัญของบริษัท </w:t>
      </w:r>
      <w:r w:rsidRPr="00145DB7">
        <w:rPr>
          <w:rFonts w:ascii="Angsana New" w:hAnsi="Angsana New"/>
          <w:b/>
          <w:bCs/>
          <w:i/>
          <w:iCs/>
          <w:sz w:val="30"/>
          <w:szCs w:val="30"/>
          <w:lang w:val="th-TH"/>
        </w:rPr>
        <w:t>Bangkok Chain International (Lao) Co., Ltd. ("BCIL")</w:t>
      </w:r>
    </w:p>
    <w:p w14:paraId="070B4EC3" w14:textId="77777777" w:rsidR="009559CF" w:rsidRPr="00145DB7" w:rsidRDefault="009559CF" w:rsidP="009559CF">
      <w:pPr>
        <w:ind w:left="540"/>
        <w:jc w:val="thaiDistribute"/>
        <w:rPr>
          <w:rFonts w:ascii="Angsana New" w:hAnsi="Angsana New"/>
          <w:snapToGrid w:val="0"/>
          <w:sz w:val="30"/>
          <w:szCs w:val="30"/>
          <w:cs/>
          <w:lang w:eastAsia="th-TH"/>
        </w:rPr>
      </w:pPr>
    </w:p>
    <w:p w14:paraId="3C3E688F" w14:textId="49BE3CE9" w:rsidR="009559CF" w:rsidRPr="00725A1B" w:rsidRDefault="009559CF" w:rsidP="00725A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145DB7">
        <w:rPr>
          <w:rFonts w:ascii="Angsana New" w:hAnsi="Angsana New"/>
          <w:sz w:val="30"/>
          <w:szCs w:val="30"/>
          <w:cs/>
          <w:lang w:val="th-TH"/>
        </w:rPr>
        <w:t xml:space="preserve">เมื่อวันที่ </w:t>
      </w:r>
      <w:r w:rsidRPr="00145DB7">
        <w:rPr>
          <w:rFonts w:ascii="Angsana New" w:hAnsi="Angsana New" w:hint="cs"/>
          <w:sz w:val="30"/>
          <w:szCs w:val="30"/>
        </w:rPr>
        <w:t>30</w:t>
      </w:r>
      <w:r w:rsidRPr="00145DB7">
        <w:rPr>
          <w:rFonts w:ascii="Angsana New" w:hAnsi="Angsana New"/>
          <w:sz w:val="30"/>
          <w:szCs w:val="30"/>
          <w:cs/>
          <w:lang w:val="th-TH"/>
        </w:rPr>
        <w:t xml:space="preserve"> กรกฎาคม </w:t>
      </w:r>
      <w:r w:rsidRPr="00145DB7">
        <w:rPr>
          <w:rFonts w:ascii="Angsana New" w:hAnsi="Angsana New" w:hint="cs"/>
          <w:sz w:val="30"/>
          <w:szCs w:val="30"/>
        </w:rPr>
        <w:t>2564</w:t>
      </w:r>
      <w:r w:rsidRPr="00145DB7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Pr="00145DB7">
        <w:rPr>
          <w:rFonts w:ascii="Angsana New" w:hAnsi="Angsana New"/>
          <w:sz w:val="30"/>
          <w:szCs w:val="30"/>
          <w:cs/>
          <w:lang w:val="th-TH"/>
        </w:rPr>
        <w:t>บริษัท ราช-ลาว เซอร์วิส จำกัด</w:t>
      </w:r>
      <w:r w:rsidR="007C34C4" w:rsidRPr="00145DB7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="007C34C4" w:rsidRPr="00145DB7">
        <w:rPr>
          <w:rFonts w:ascii="Angsana New" w:hAnsi="Angsana New"/>
          <w:sz w:val="30"/>
          <w:szCs w:val="30"/>
        </w:rPr>
        <w:t>(</w:t>
      </w:r>
      <w:r w:rsidR="007C34C4" w:rsidRPr="00145DB7">
        <w:rPr>
          <w:rFonts w:ascii="Angsana New" w:hAnsi="Angsana New" w:hint="cs"/>
          <w:sz w:val="30"/>
          <w:szCs w:val="30"/>
          <w:cs/>
        </w:rPr>
        <w:t>“</w:t>
      </w:r>
      <w:r w:rsidR="007C34C4" w:rsidRPr="00145DB7">
        <w:rPr>
          <w:rFonts w:ascii="Angsana New" w:hAnsi="Angsana New"/>
          <w:sz w:val="30"/>
          <w:szCs w:val="30"/>
        </w:rPr>
        <w:t>RL</w:t>
      </w:r>
      <w:r w:rsidR="007C34C4" w:rsidRPr="00145DB7">
        <w:rPr>
          <w:rFonts w:ascii="Angsana New" w:hAnsi="Angsana New" w:hint="cs"/>
          <w:sz w:val="30"/>
          <w:szCs w:val="30"/>
          <w:cs/>
        </w:rPr>
        <w:t>”)</w:t>
      </w:r>
      <w:r w:rsidRPr="00145DB7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145DB7">
        <w:rPr>
          <w:rFonts w:ascii="Angsana New" w:hAnsi="Angsana New" w:hint="cs"/>
          <w:sz w:val="30"/>
          <w:szCs w:val="30"/>
          <w:cs/>
          <w:lang w:val="th-TH"/>
        </w:rPr>
        <w:t>ซึ่งเป็นบริษัทย่อยทางตรง</w:t>
      </w:r>
      <w:r w:rsidRPr="00145DB7">
        <w:rPr>
          <w:rFonts w:ascii="Angsana New" w:hAnsi="Angsana New"/>
          <w:sz w:val="30"/>
          <w:szCs w:val="30"/>
          <w:cs/>
          <w:lang w:val="th-TH"/>
        </w:rPr>
        <w:t xml:space="preserve"> ได้ลงนามสัญญาซื้อขายหุ้นเพิ่มทุน </w:t>
      </w:r>
      <w:bookmarkStart w:id="6" w:name="_Hlk78787627"/>
      <w:r w:rsidRPr="00145DB7">
        <w:rPr>
          <w:rFonts w:ascii="Angsana New" w:hAnsi="Angsana New"/>
          <w:sz w:val="30"/>
          <w:szCs w:val="30"/>
          <w:lang w:val="th-TH"/>
        </w:rPr>
        <w:t xml:space="preserve">Bangkok Chain International (Lao) Co., Ltd. ("BCIL") </w:t>
      </w:r>
      <w:bookmarkEnd w:id="6"/>
      <w:r w:rsidRPr="00145DB7">
        <w:rPr>
          <w:rFonts w:ascii="Angsana New" w:hAnsi="Angsana New"/>
          <w:sz w:val="30"/>
          <w:szCs w:val="30"/>
          <w:cs/>
          <w:lang w:val="th-TH"/>
        </w:rPr>
        <w:t xml:space="preserve">สัดส่วนร้อยละ </w:t>
      </w:r>
      <w:r w:rsidRPr="00145DB7">
        <w:rPr>
          <w:rFonts w:ascii="Angsana New" w:hAnsi="Angsana New" w:hint="cs"/>
          <w:sz w:val="30"/>
          <w:szCs w:val="30"/>
        </w:rPr>
        <w:t>9</w:t>
      </w:r>
      <w:r w:rsidRPr="00145DB7">
        <w:rPr>
          <w:rFonts w:ascii="Angsana New" w:hAnsi="Angsana New" w:hint="cs"/>
          <w:sz w:val="30"/>
          <w:szCs w:val="30"/>
          <w:cs/>
          <w:lang w:val="th-TH"/>
        </w:rPr>
        <w:t>.</w:t>
      </w:r>
      <w:r w:rsidRPr="00145DB7">
        <w:rPr>
          <w:rFonts w:ascii="Angsana New" w:hAnsi="Angsana New" w:hint="cs"/>
          <w:sz w:val="30"/>
          <w:szCs w:val="30"/>
        </w:rPr>
        <w:t>91</w:t>
      </w:r>
      <w:r w:rsidRPr="00145DB7">
        <w:rPr>
          <w:rFonts w:ascii="Angsana New" w:hAnsi="Angsana New"/>
          <w:sz w:val="30"/>
          <w:szCs w:val="30"/>
          <w:cs/>
          <w:lang w:val="th-TH"/>
        </w:rPr>
        <w:t xml:space="preserve"> คิดเป็นเงินจำนวน </w:t>
      </w:r>
      <w:r w:rsidRPr="00145DB7">
        <w:rPr>
          <w:rFonts w:ascii="Angsana New" w:hAnsi="Angsana New" w:hint="cs"/>
          <w:sz w:val="30"/>
          <w:szCs w:val="30"/>
        </w:rPr>
        <w:t>190</w:t>
      </w:r>
      <w:r w:rsidRPr="00145DB7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145DB7">
        <w:rPr>
          <w:rFonts w:ascii="Angsana New" w:hAnsi="Angsana New"/>
          <w:sz w:val="30"/>
          <w:szCs w:val="30"/>
          <w:cs/>
          <w:lang w:val="th-TH"/>
        </w:rPr>
        <w:br/>
        <w:t>ล้านบาท</w:t>
      </w:r>
      <w:r w:rsidRPr="00145DB7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Pr="00145DB7">
        <w:rPr>
          <w:rFonts w:ascii="Angsana New" w:hAnsi="Angsana New"/>
          <w:sz w:val="30"/>
          <w:szCs w:val="30"/>
          <w:cs/>
          <w:lang w:val="th-TH"/>
        </w:rPr>
        <w:t>โดยมีวัตถุประสงค์เพื่อลงทุนใน</w:t>
      </w:r>
      <w:bookmarkStart w:id="7" w:name="_Hlk78784099"/>
      <w:r w:rsidRPr="00145DB7">
        <w:rPr>
          <w:rFonts w:ascii="Angsana New" w:hAnsi="Angsana New"/>
          <w:sz w:val="30"/>
          <w:szCs w:val="30"/>
          <w:cs/>
          <w:lang w:val="th-TH"/>
        </w:rPr>
        <w:t>โรงพยาบาลเกษมราษฎร์อินเตอร์เนชั่นแนล ในนครหลวงเวียงจันทน</w:t>
      </w:r>
      <w:r w:rsidRPr="00145DB7">
        <w:rPr>
          <w:rFonts w:ascii="Angsana New" w:hAnsi="Angsana New" w:hint="cs"/>
          <w:sz w:val="30"/>
          <w:szCs w:val="30"/>
          <w:cs/>
          <w:lang w:val="th-TH"/>
        </w:rPr>
        <w:t xml:space="preserve">์ </w:t>
      </w:r>
      <w:r w:rsidRPr="001A443C">
        <w:rPr>
          <w:rFonts w:ascii="Angsana New" w:hAnsi="Angsana New"/>
          <w:spacing w:val="-4"/>
          <w:sz w:val="30"/>
          <w:szCs w:val="30"/>
          <w:cs/>
          <w:lang w:val="th-TH"/>
        </w:rPr>
        <w:t>สปป. ลาว</w:t>
      </w:r>
      <w:bookmarkEnd w:id="7"/>
      <w:r w:rsidRPr="001A443C">
        <w:rPr>
          <w:rFonts w:ascii="Angsana New" w:hAnsi="Angsana New" w:hint="cs"/>
          <w:spacing w:val="-4"/>
          <w:sz w:val="30"/>
          <w:szCs w:val="30"/>
          <w:cs/>
          <w:lang w:val="th-TH"/>
        </w:rPr>
        <w:t xml:space="preserve"> </w:t>
      </w:r>
      <w:r w:rsidRPr="001A443C">
        <w:rPr>
          <w:rFonts w:ascii="Angsana New" w:hAnsi="Angsana New"/>
          <w:spacing w:val="-4"/>
          <w:sz w:val="30"/>
          <w:szCs w:val="30"/>
          <w:cs/>
          <w:lang w:val="th-TH"/>
        </w:rPr>
        <w:t xml:space="preserve">ซึ่งภายหลังการซื้อหุ้นเพิ่มทุนดังกล่าวแล้วเสร็จ ผู้ถือหุ้นของ </w:t>
      </w:r>
      <w:r w:rsidRPr="001A443C">
        <w:rPr>
          <w:rFonts w:ascii="Angsana New" w:hAnsi="Angsana New"/>
          <w:spacing w:val="-4"/>
          <w:sz w:val="30"/>
          <w:szCs w:val="30"/>
          <w:lang w:val="th-TH"/>
        </w:rPr>
        <w:t xml:space="preserve">BCIL </w:t>
      </w:r>
      <w:r w:rsidRPr="001A443C">
        <w:rPr>
          <w:rFonts w:ascii="Angsana New" w:hAnsi="Angsana New"/>
          <w:spacing w:val="-4"/>
          <w:sz w:val="30"/>
          <w:szCs w:val="30"/>
          <w:cs/>
          <w:lang w:val="th-TH"/>
        </w:rPr>
        <w:t>จะประกอบด้วย บริษัท บางกอก เ</w:t>
      </w:r>
      <w:r w:rsidR="00FE7BF3" w:rsidRPr="001A443C">
        <w:rPr>
          <w:rFonts w:ascii="Angsana New" w:hAnsi="Angsana New" w:hint="cs"/>
          <w:spacing w:val="-4"/>
          <w:sz w:val="30"/>
          <w:szCs w:val="30"/>
          <w:cs/>
          <w:lang w:val="th-TH"/>
        </w:rPr>
        <w:t>ช</w:t>
      </w:r>
      <w:r w:rsidRPr="001A443C">
        <w:rPr>
          <w:rFonts w:ascii="Angsana New" w:hAnsi="Angsana New"/>
          <w:spacing w:val="-4"/>
          <w:sz w:val="30"/>
          <w:szCs w:val="30"/>
          <w:cs/>
          <w:lang w:val="th-TH"/>
        </w:rPr>
        <w:t>น ฮอสป</w:t>
      </w:r>
      <w:r w:rsidRPr="001A443C">
        <w:rPr>
          <w:rFonts w:ascii="Angsana New" w:hAnsi="Angsana New" w:hint="cs"/>
          <w:spacing w:val="-4"/>
          <w:sz w:val="30"/>
          <w:szCs w:val="30"/>
          <w:cs/>
          <w:lang w:val="th-TH"/>
        </w:rPr>
        <w:t>ิ</w:t>
      </w:r>
      <w:r w:rsidRPr="001A443C">
        <w:rPr>
          <w:rFonts w:ascii="Angsana New" w:hAnsi="Angsana New"/>
          <w:spacing w:val="-4"/>
          <w:sz w:val="30"/>
          <w:szCs w:val="30"/>
          <w:cs/>
          <w:lang w:val="th-TH"/>
        </w:rPr>
        <w:t>ทอล</w:t>
      </w:r>
      <w:r w:rsidRPr="001A443C">
        <w:rPr>
          <w:rFonts w:ascii="Angsana New" w:hAnsi="Angsana New" w:hint="cs"/>
          <w:spacing w:val="-4"/>
          <w:sz w:val="30"/>
          <w:szCs w:val="30"/>
          <w:cs/>
          <w:lang w:val="th-TH"/>
        </w:rPr>
        <w:t xml:space="preserve"> </w:t>
      </w:r>
      <w:r w:rsidRPr="001A443C">
        <w:rPr>
          <w:rFonts w:ascii="Angsana New" w:hAnsi="Angsana New"/>
          <w:spacing w:val="-4"/>
          <w:sz w:val="30"/>
          <w:szCs w:val="30"/>
          <w:cs/>
          <w:lang w:val="th-TH"/>
        </w:rPr>
        <w:t>จำกัด (มหาชน) ("</w:t>
      </w:r>
      <w:r w:rsidRPr="001A443C">
        <w:rPr>
          <w:rFonts w:ascii="Angsana New" w:hAnsi="Angsana New"/>
          <w:spacing w:val="-4"/>
          <w:sz w:val="30"/>
          <w:szCs w:val="30"/>
          <w:lang w:val="th-TH"/>
        </w:rPr>
        <w:t xml:space="preserve">BCH") </w:t>
      </w:r>
      <w:r w:rsidRPr="001A443C">
        <w:rPr>
          <w:rFonts w:ascii="Angsana New" w:hAnsi="Angsana New"/>
          <w:spacing w:val="-4"/>
          <w:sz w:val="30"/>
          <w:szCs w:val="30"/>
          <w:cs/>
          <w:lang w:val="th-TH"/>
        </w:rPr>
        <w:t xml:space="preserve">ร้อยละ </w:t>
      </w:r>
      <w:r w:rsidRPr="001A443C">
        <w:rPr>
          <w:rFonts w:ascii="Angsana New" w:hAnsi="Angsana New"/>
          <w:spacing w:val="-4"/>
          <w:sz w:val="30"/>
          <w:szCs w:val="30"/>
        </w:rPr>
        <w:t>68</w:t>
      </w:r>
      <w:r w:rsidRPr="001A443C">
        <w:rPr>
          <w:rFonts w:ascii="Angsana New" w:hAnsi="Angsana New"/>
          <w:spacing w:val="-4"/>
          <w:sz w:val="30"/>
          <w:szCs w:val="30"/>
          <w:cs/>
          <w:lang w:val="th-TH"/>
        </w:rPr>
        <w:t>.</w:t>
      </w:r>
      <w:r w:rsidRPr="001A443C">
        <w:rPr>
          <w:rFonts w:ascii="Angsana New" w:hAnsi="Angsana New"/>
          <w:spacing w:val="-4"/>
          <w:sz w:val="30"/>
          <w:szCs w:val="30"/>
        </w:rPr>
        <w:t>47</w:t>
      </w:r>
      <w:r w:rsidRPr="001A443C">
        <w:rPr>
          <w:rFonts w:ascii="Angsana New" w:hAnsi="Angsana New"/>
          <w:spacing w:val="-4"/>
          <w:sz w:val="30"/>
          <w:szCs w:val="30"/>
          <w:cs/>
          <w:lang w:val="th-TH"/>
        </w:rPr>
        <w:t xml:space="preserve"> บริษัท ราช-ลาว เซอร์วิส จำกัด ร้อยละ </w:t>
      </w:r>
      <w:r w:rsidRPr="001A443C">
        <w:rPr>
          <w:rFonts w:ascii="Angsana New" w:hAnsi="Angsana New"/>
          <w:spacing w:val="-4"/>
          <w:sz w:val="30"/>
          <w:szCs w:val="30"/>
        </w:rPr>
        <w:t>9</w:t>
      </w:r>
      <w:r w:rsidRPr="001A443C">
        <w:rPr>
          <w:rFonts w:ascii="Angsana New" w:hAnsi="Angsana New"/>
          <w:spacing w:val="-4"/>
          <w:sz w:val="30"/>
          <w:szCs w:val="30"/>
          <w:cs/>
          <w:lang w:val="th-TH"/>
        </w:rPr>
        <w:t>.</w:t>
      </w:r>
      <w:r w:rsidRPr="001A443C">
        <w:rPr>
          <w:rFonts w:ascii="Angsana New" w:hAnsi="Angsana New"/>
          <w:spacing w:val="-4"/>
          <w:sz w:val="30"/>
          <w:szCs w:val="30"/>
        </w:rPr>
        <w:t>91</w:t>
      </w:r>
      <w:r w:rsidRPr="001A443C">
        <w:rPr>
          <w:rFonts w:ascii="Angsana New" w:hAnsi="Angsana New"/>
          <w:spacing w:val="-4"/>
          <w:sz w:val="30"/>
          <w:szCs w:val="30"/>
          <w:cs/>
          <w:lang w:val="th-TH"/>
        </w:rPr>
        <w:t xml:space="preserve"> และผู้ถือหุ้นรายย่อย</w:t>
      </w:r>
      <w:r w:rsidRPr="00145DB7">
        <w:rPr>
          <w:rFonts w:ascii="Angsana New" w:hAnsi="Angsana New"/>
          <w:sz w:val="30"/>
          <w:szCs w:val="30"/>
          <w:cs/>
          <w:lang w:val="th-TH"/>
        </w:rPr>
        <w:t xml:space="preserve">ใน </w:t>
      </w:r>
      <w:r w:rsidRPr="001A443C">
        <w:rPr>
          <w:rFonts w:ascii="Angsana New" w:hAnsi="Angsana New"/>
          <w:spacing w:val="-4"/>
          <w:sz w:val="30"/>
          <w:szCs w:val="30"/>
          <w:cs/>
          <w:lang w:val="th-TH"/>
        </w:rPr>
        <w:t xml:space="preserve">สปป. ลาว และประเทศไทย รวมร้อยละ </w:t>
      </w:r>
      <w:r w:rsidRPr="001A443C">
        <w:rPr>
          <w:rFonts w:ascii="Angsana New" w:hAnsi="Angsana New"/>
          <w:spacing w:val="-4"/>
          <w:sz w:val="30"/>
          <w:szCs w:val="30"/>
        </w:rPr>
        <w:t>21</w:t>
      </w:r>
      <w:r w:rsidRPr="001A443C">
        <w:rPr>
          <w:rFonts w:ascii="Angsana New" w:hAnsi="Angsana New"/>
          <w:spacing w:val="-4"/>
          <w:sz w:val="30"/>
          <w:szCs w:val="30"/>
          <w:cs/>
          <w:lang w:val="th-TH"/>
        </w:rPr>
        <w:t>.</w:t>
      </w:r>
      <w:r w:rsidRPr="001A443C">
        <w:rPr>
          <w:rFonts w:ascii="Angsana New" w:hAnsi="Angsana New"/>
          <w:spacing w:val="-4"/>
          <w:sz w:val="30"/>
          <w:szCs w:val="30"/>
        </w:rPr>
        <w:t>62</w:t>
      </w:r>
      <w:r w:rsidRPr="001A443C">
        <w:rPr>
          <w:rFonts w:ascii="Angsana New" w:hAnsi="Angsana New" w:hint="cs"/>
          <w:spacing w:val="-4"/>
          <w:sz w:val="30"/>
          <w:szCs w:val="30"/>
          <w:cs/>
          <w:lang w:val="th-TH"/>
        </w:rPr>
        <w:t xml:space="preserve"> </w:t>
      </w:r>
      <w:r w:rsidRPr="001A443C">
        <w:rPr>
          <w:rFonts w:ascii="Angsana New" w:hAnsi="Angsana New"/>
          <w:spacing w:val="-4"/>
          <w:sz w:val="30"/>
          <w:szCs w:val="30"/>
          <w:cs/>
          <w:lang w:val="th-TH"/>
        </w:rPr>
        <w:t>โดยเปิดให้บริการเชิงพาณิชย์</w:t>
      </w:r>
      <w:r w:rsidR="00725A1B" w:rsidRPr="001A443C">
        <w:rPr>
          <w:rFonts w:ascii="Angsana New" w:hAnsi="Angsana New" w:hint="cs"/>
          <w:spacing w:val="-4"/>
          <w:sz w:val="30"/>
          <w:szCs w:val="30"/>
          <w:cs/>
          <w:lang w:val="th-TH"/>
        </w:rPr>
        <w:t>เมื่อ</w:t>
      </w:r>
      <w:r w:rsidRPr="001A443C">
        <w:rPr>
          <w:rFonts w:ascii="Angsana New" w:hAnsi="Angsana New"/>
          <w:spacing w:val="-4"/>
          <w:sz w:val="30"/>
          <w:szCs w:val="30"/>
          <w:cs/>
          <w:lang w:val="th-TH"/>
        </w:rPr>
        <w:t xml:space="preserve">วันที่ </w:t>
      </w:r>
      <w:r w:rsidRPr="001A443C">
        <w:rPr>
          <w:rFonts w:ascii="Angsana New" w:hAnsi="Angsana New"/>
          <w:spacing w:val="-4"/>
          <w:sz w:val="30"/>
          <w:szCs w:val="30"/>
        </w:rPr>
        <w:t>19</w:t>
      </w:r>
      <w:r w:rsidRPr="001A443C">
        <w:rPr>
          <w:rFonts w:ascii="Angsana New" w:hAnsi="Angsana New"/>
          <w:spacing w:val="-4"/>
          <w:sz w:val="30"/>
          <w:szCs w:val="30"/>
          <w:cs/>
          <w:lang w:val="th-TH"/>
        </w:rPr>
        <w:t xml:space="preserve"> สิงหาคม </w:t>
      </w:r>
      <w:r w:rsidRPr="001A443C">
        <w:rPr>
          <w:rFonts w:ascii="Angsana New" w:hAnsi="Angsana New"/>
          <w:spacing w:val="-4"/>
          <w:sz w:val="30"/>
          <w:szCs w:val="30"/>
        </w:rPr>
        <w:t>2564</w:t>
      </w:r>
      <w:r w:rsidRPr="001A443C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7C34C4" w:rsidRPr="001A443C">
        <w:rPr>
          <w:rFonts w:ascii="Angsana New" w:hAnsi="Angsana New" w:hint="cs"/>
          <w:spacing w:val="-4"/>
          <w:sz w:val="30"/>
          <w:szCs w:val="30"/>
          <w:cs/>
        </w:rPr>
        <w:t>ต่อมา</w:t>
      </w:r>
      <w:r w:rsidR="00940B41" w:rsidRPr="001A443C">
        <w:rPr>
          <w:rFonts w:ascii="Angsana New" w:hAnsi="Angsana New" w:hint="cs"/>
          <w:spacing w:val="-4"/>
          <w:sz w:val="30"/>
          <w:szCs w:val="30"/>
          <w:cs/>
        </w:rPr>
        <w:t>เมื่อ</w:t>
      </w:r>
      <w:r w:rsidR="007C34C4" w:rsidRPr="009A79D8">
        <w:rPr>
          <w:rFonts w:ascii="Angsana New" w:hAnsi="Angsana New" w:hint="cs"/>
          <w:spacing w:val="-6"/>
          <w:sz w:val="30"/>
          <w:szCs w:val="30"/>
          <w:cs/>
        </w:rPr>
        <w:t xml:space="preserve">วันที่ </w:t>
      </w:r>
      <w:r w:rsidR="007C34C4" w:rsidRPr="009A79D8">
        <w:rPr>
          <w:rFonts w:ascii="Angsana New" w:hAnsi="Angsana New"/>
          <w:spacing w:val="-6"/>
          <w:sz w:val="30"/>
          <w:szCs w:val="30"/>
        </w:rPr>
        <w:t xml:space="preserve">26 </w:t>
      </w:r>
      <w:r w:rsidR="007C34C4" w:rsidRPr="009A79D8">
        <w:rPr>
          <w:rFonts w:ascii="Angsana New" w:hAnsi="Angsana New" w:hint="cs"/>
          <w:spacing w:val="-6"/>
          <w:sz w:val="30"/>
          <w:szCs w:val="30"/>
          <w:cs/>
        </w:rPr>
        <w:t>สิงหาคม</w:t>
      </w:r>
      <w:r w:rsidR="007C34C4" w:rsidRPr="009A79D8">
        <w:rPr>
          <w:rFonts w:ascii="Angsana New" w:hAnsi="Angsana New"/>
          <w:spacing w:val="-6"/>
          <w:sz w:val="30"/>
          <w:szCs w:val="30"/>
        </w:rPr>
        <w:t xml:space="preserve"> 2564</w:t>
      </w:r>
      <w:r w:rsidR="007C34C4" w:rsidRPr="009A79D8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="007C34C4" w:rsidRPr="009A79D8">
        <w:rPr>
          <w:rFonts w:ascii="Angsana New" w:hAnsi="Angsana New"/>
          <w:spacing w:val="-6"/>
          <w:sz w:val="30"/>
          <w:szCs w:val="30"/>
        </w:rPr>
        <w:t xml:space="preserve">RL </w:t>
      </w:r>
      <w:r w:rsidR="007C34C4" w:rsidRPr="009A79D8">
        <w:rPr>
          <w:rFonts w:ascii="Angsana New" w:hAnsi="Angsana New" w:hint="cs"/>
          <w:spacing w:val="-6"/>
          <w:sz w:val="30"/>
          <w:szCs w:val="30"/>
          <w:cs/>
        </w:rPr>
        <w:t>ได้จ่ายชำระค่าหุ้น</w:t>
      </w:r>
      <w:r w:rsidR="001A443C">
        <w:rPr>
          <w:rFonts w:ascii="Angsana New" w:hAnsi="Angsana New" w:hint="cs"/>
          <w:spacing w:val="-6"/>
          <w:sz w:val="30"/>
          <w:szCs w:val="30"/>
          <w:cs/>
        </w:rPr>
        <w:t>เพิ่มทุน</w:t>
      </w:r>
      <w:r w:rsidR="007C34C4" w:rsidRPr="009A79D8">
        <w:rPr>
          <w:rFonts w:ascii="Angsana New" w:hAnsi="Angsana New" w:hint="cs"/>
          <w:spacing w:val="-6"/>
          <w:sz w:val="30"/>
          <w:szCs w:val="30"/>
          <w:cs/>
        </w:rPr>
        <w:t xml:space="preserve">ตามสัดส่วนการลงทุนร้อยละ </w:t>
      </w:r>
      <w:r w:rsidR="007C34C4" w:rsidRPr="009A79D8">
        <w:rPr>
          <w:rFonts w:ascii="Angsana New" w:hAnsi="Angsana New"/>
          <w:spacing w:val="-6"/>
          <w:sz w:val="30"/>
          <w:szCs w:val="30"/>
        </w:rPr>
        <w:t xml:space="preserve">9.91 </w:t>
      </w:r>
      <w:r w:rsidR="007C34C4" w:rsidRPr="009A79D8">
        <w:rPr>
          <w:rFonts w:ascii="Angsana New" w:hAnsi="Angsana New" w:hint="cs"/>
          <w:spacing w:val="-6"/>
          <w:sz w:val="30"/>
          <w:szCs w:val="30"/>
          <w:cs/>
        </w:rPr>
        <w:t xml:space="preserve">เป็นจำนวนเงินทั้งสิ้น </w:t>
      </w:r>
      <w:r w:rsidR="007C34C4" w:rsidRPr="009A79D8">
        <w:rPr>
          <w:rFonts w:ascii="Angsana New" w:hAnsi="Angsana New"/>
          <w:spacing w:val="-6"/>
          <w:sz w:val="30"/>
          <w:szCs w:val="30"/>
        </w:rPr>
        <w:t xml:space="preserve">190 </w:t>
      </w:r>
      <w:r w:rsidR="007C34C4" w:rsidRPr="009A79D8">
        <w:rPr>
          <w:rFonts w:ascii="Angsana New" w:hAnsi="Angsana New" w:hint="cs"/>
          <w:spacing w:val="-6"/>
          <w:sz w:val="30"/>
          <w:szCs w:val="30"/>
          <w:cs/>
        </w:rPr>
        <w:t>ล้านบาท</w:t>
      </w:r>
      <w:r w:rsidR="007C34C4" w:rsidRPr="00145DB7">
        <w:rPr>
          <w:rFonts w:ascii="Angsana New" w:hAnsi="Angsana New" w:hint="cs"/>
          <w:sz w:val="30"/>
          <w:szCs w:val="30"/>
          <w:cs/>
        </w:rPr>
        <w:t xml:space="preserve"> </w:t>
      </w:r>
    </w:p>
    <w:p w14:paraId="317923F3" w14:textId="6B1C80DA" w:rsidR="0064614D" w:rsidRPr="009559CF" w:rsidRDefault="0064614D" w:rsidP="009559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3CC3317" w14:textId="3F5BF91B" w:rsidR="00EC074B" w:rsidRPr="0082412F" w:rsidRDefault="00EC074B" w:rsidP="00C36E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i/>
          <w:iCs/>
          <w:sz w:val="30"/>
          <w:szCs w:val="30"/>
        </w:rPr>
      </w:pPr>
      <w:r w:rsidRPr="0082412F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สัญญาซื้อขายเงินตราต่างประเทศล่วงหน้า</w:t>
      </w:r>
    </w:p>
    <w:p w14:paraId="5BD0D01F" w14:textId="77777777" w:rsidR="00EC074B" w:rsidRPr="0082412F" w:rsidRDefault="00EC074B" w:rsidP="00C36E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sz w:val="30"/>
          <w:szCs w:val="30"/>
        </w:rPr>
      </w:pPr>
    </w:p>
    <w:p w14:paraId="74CD1C23" w14:textId="5371A4C4" w:rsidR="00482B23" w:rsidRDefault="00A11271" w:rsidP="00C36E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D246FB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CF0C3F" w:rsidRPr="003015E9">
        <w:rPr>
          <w:rFonts w:ascii="Angsana New" w:hAnsi="Angsana New" w:hint="cs"/>
          <w:sz w:val="30"/>
          <w:szCs w:val="30"/>
        </w:rPr>
        <w:t>3</w:t>
      </w:r>
      <w:r w:rsidR="00557B3E">
        <w:rPr>
          <w:rFonts w:ascii="Angsana New" w:hAnsi="Angsana New"/>
          <w:sz w:val="30"/>
          <w:szCs w:val="30"/>
        </w:rPr>
        <w:t>0</w:t>
      </w:r>
      <w:r w:rsidRPr="00D246FB">
        <w:rPr>
          <w:rFonts w:ascii="Angsana New" w:hAnsi="Angsana New" w:hint="cs"/>
          <w:sz w:val="30"/>
          <w:szCs w:val="30"/>
        </w:rPr>
        <w:t xml:space="preserve"> </w:t>
      </w:r>
      <w:r w:rsidR="00F26BB5">
        <w:rPr>
          <w:rFonts w:ascii="Angsana New" w:hAnsi="Angsana New" w:hint="cs"/>
          <w:sz w:val="30"/>
          <w:szCs w:val="30"/>
          <w:cs/>
        </w:rPr>
        <w:t>กันยา</w:t>
      </w:r>
      <w:r w:rsidR="00557B3E">
        <w:rPr>
          <w:rFonts w:ascii="Angsana New" w:hAnsi="Angsana New" w:hint="cs"/>
          <w:sz w:val="30"/>
          <w:szCs w:val="30"/>
          <w:cs/>
        </w:rPr>
        <w:t>ยน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="00CF0C3F" w:rsidRPr="003015E9">
        <w:rPr>
          <w:rFonts w:ascii="Angsana New" w:hAnsi="Angsana New"/>
          <w:sz w:val="30"/>
          <w:szCs w:val="30"/>
        </w:rPr>
        <w:t>2564</w:t>
      </w:r>
      <w:r w:rsidRPr="00D246FB">
        <w:rPr>
          <w:rFonts w:ascii="Angsana New" w:hAnsi="Angsana New" w:hint="cs"/>
          <w:sz w:val="30"/>
          <w:szCs w:val="30"/>
        </w:rPr>
        <w:t xml:space="preserve"> </w:t>
      </w:r>
      <w:r w:rsidRPr="00D246FB">
        <w:rPr>
          <w:rFonts w:ascii="Angsana New" w:hAnsi="Angsana New" w:hint="cs"/>
          <w:sz w:val="30"/>
          <w:szCs w:val="30"/>
          <w:cs/>
        </w:rPr>
        <w:t>กลุ่มบริษัทได้ทำสัญญาซื้อขายเงินตราต่างประเทศล่วงหน้าหลายสัญญากับสถาบัน</w:t>
      </w:r>
      <w:r w:rsidRPr="007A58FD">
        <w:rPr>
          <w:rFonts w:ascii="Angsana New" w:hAnsi="Angsana New" w:hint="cs"/>
          <w:sz w:val="30"/>
          <w:szCs w:val="30"/>
          <w:cs/>
        </w:rPr>
        <w:t>การเงิน เพื่อใช้ในการจัดการความเสี่ยงจากอัตราแลกเปลี่ยนเงินตราต่างประเทศที่เกิดจากการซื้อสินค้า กลุ่มบริษัทมีสัญญาซื้อขายเงินตราต่างประเทศล่วงหน้าโดยทำสัญญาซื้อสกุลเงินเหรียญสหรัฐอเมริกาจำนวน</w:t>
      </w:r>
      <w:r w:rsidRPr="007A58FD">
        <w:rPr>
          <w:rFonts w:ascii="Angsana New" w:hAnsi="Angsana New" w:hint="cs"/>
          <w:sz w:val="30"/>
          <w:szCs w:val="30"/>
        </w:rPr>
        <w:t xml:space="preserve"> </w:t>
      </w:r>
      <w:r w:rsidR="0081456B" w:rsidRPr="007A58FD">
        <w:rPr>
          <w:rFonts w:ascii="Angsana New" w:hAnsi="Angsana New"/>
          <w:sz w:val="30"/>
          <w:szCs w:val="30"/>
        </w:rPr>
        <w:t>0.7</w:t>
      </w:r>
      <w:r w:rsidR="00922CAB" w:rsidRPr="00922CAB">
        <w:rPr>
          <w:rFonts w:ascii="Angsana New" w:hAnsi="Angsana New" w:hint="cs"/>
          <w:sz w:val="30"/>
          <w:szCs w:val="30"/>
        </w:rPr>
        <w:t>4</w:t>
      </w:r>
      <w:r w:rsidR="0081456B" w:rsidRPr="007A58FD">
        <w:rPr>
          <w:rFonts w:ascii="Angsana New" w:hAnsi="Angsana New"/>
          <w:sz w:val="30"/>
          <w:szCs w:val="30"/>
        </w:rPr>
        <w:t xml:space="preserve"> </w:t>
      </w:r>
      <w:r w:rsidRPr="007A58FD">
        <w:rPr>
          <w:rFonts w:ascii="Angsana New" w:hAnsi="Angsana New" w:hint="cs"/>
          <w:sz w:val="30"/>
          <w:szCs w:val="30"/>
          <w:cs/>
        </w:rPr>
        <w:t>ล้านเหรียญสหรัฐอเมริกา ด้วยสกุลเงินบาทจำนวนเงิน</w:t>
      </w:r>
      <w:r w:rsidR="0081456B" w:rsidRPr="007A58FD">
        <w:rPr>
          <w:rFonts w:ascii="Angsana New" w:hAnsi="Angsana New"/>
          <w:sz w:val="30"/>
          <w:szCs w:val="30"/>
        </w:rPr>
        <w:t xml:space="preserve"> 2</w:t>
      </w:r>
      <w:r w:rsidR="00922CAB" w:rsidRPr="00922CAB">
        <w:rPr>
          <w:rFonts w:ascii="Angsana New" w:hAnsi="Angsana New" w:hint="cs"/>
          <w:sz w:val="30"/>
          <w:szCs w:val="30"/>
        </w:rPr>
        <w:t>4</w:t>
      </w:r>
      <w:r w:rsidR="0081456B" w:rsidRPr="007A58FD">
        <w:rPr>
          <w:rFonts w:ascii="Angsana New" w:hAnsi="Angsana New"/>
          <w:sz w:val="30"/>
          <w:szCs w:val="30"/>
        </w:rPr>
        <w:t>.</w:t>
      </w:r>
      <w:r w:rsidR="00922CAB" w:rsidRPr="00922CAB">
        <w:rPr>
          <w:rFonts w:ascii="Angsana New" w:hAnsi="Angsana New" w:hint="cs"/>
          <w:sz w:val="30"/>
          <w:szCs w:val="30"/>
        </w:rPr>
        <w:t>18</w:t>
      </w:r>
      <w:r w:rsidR="009B7745" w:rsidRPr="007A58FD">
        <w:rPr>
          <w:rFonts w:ascii="Angsana New" w:hAnsi="Angsana New"/>
          <w:sz w:val="30"/>
          <w:szCs w:val="30"/>
        </w:rPr>
        <w:t xml:space="preserve"> </w:t>
      </w:r>
      <w:r w:rsidRPr="007A58FD">
        <w:rPr>
          <w:rFonts w:ascii="Angsana New" w:hAnsi="Angsana New" w:hint="cs"/>
          <w:sz w:val="30"/>
          <w:szCs w:val="30"/>
          <w:cs/>
        </w:rPr>
        <w:t>ล้านบาท สัญญาดังกล่าวจะ</w:t>
      </w:r>
      <w:r w:rsidR="009B7745" w:rsidRPr="007A58FD">
        <w:rPr>
          <w:rFonts w:ascii="Angsana New" w:hAnsi="Angsana New" w:hint="cs"/>
          <w:sz w:val="30"/>
          <w:szCs w:val="30"/>
          <w:cs/>
        </w:rPr>
        <w:t>สิ้นสุดในระหว่างเดือน</w:t>
      </w:r>
      <w:r w:rsidR="000E03CD" w:rsidRPr="007A58FD">
        <w:rPr>
          <w:rFonts w:ascii="Angsana New" w:hAnsi="Angsana New" w:hint="cs"/>
          <w:sz w:val="30"/>
          <w:szCs w:val="30"/>
          <w:cs/>
        </w:rPr>
        <w:t>ตุลาคม</w:t>
      </w:r>
      <w:r w:rsidR="0081456B" w:rsidRPr="007A58FD">
        <w:rPr>
          <w:rFonts w:ascii="Angsana New" w:hAnsi="Angsana New" w:hint="cs"/>
          <w:sz w:val="30"/>
          <w:szCs w:val="30"/>
          <w:cs/>
        </w:rPr>
        <w:t xml:space="preserve"> </w:t>
      </w:r>
      <w:r w:rsidR="00EB001C" w:rsidRPr="007A58FD">
        <w:rPr>
          <w:rFonts w:ascii="Angsana New" w:hAnsi="Angsana New"/>
          <w:sz w:val="30"/>
          <w:szCs w:val="30"/>
        </w:rPr>
        <w:t xml:space="preserve">2564 </w:t>
      </w:r>
      <w:r w:rsidRPr="007A58FD">
        <w:rPr>
          <w:rFonts w:ascii="Angsana New" w:hAnsi="Angsana New" w:hint="cs"/>
          <w:sz w:val="30"/>
          <w:szCs w:val="30"/>
          <w:cs/>
        </w:rPr>
        <w:t xml:space="preserve">ถึงเดือนธันวาคม </w:t>
      </w:r>
      <w:r w:rsidR="00CF0C3F" w:rsidRPr="007A58FD">
        <w:rPr>
          <w:rFonts w:ascii="Angsana New" w:hAnsi="Angsana New" w:hint="cs"/>
          <w:sz w:val="30"/>
          <w:szCs w:val="30"/>
        </w:rPr>
        <w:t>2564</w:t>
      </w:r>
      <w:r w:rsidRPr="0081456B">
        <w:rPr>
          <w:rFonts w:ascii="Angsana New" w:hAnsi="Angsana New"/>
          <w:sz w:val="30"/>
          <w:szCs w:val="30"/>
        </w:rPr>
        <w:t xml:space="preserve"> </w:t>
      </w:r>
      <w:r w:rsidR="003015E9" w:rsidRPr="0081456B">
        <w:rPr>
          <w:rFonts w:ascii="Angsana New" w:hAnsi="Angsana New"/>
          <w:i/>
          <w:iCs/>
          <w:sz w:val="30"/>
          <w:szCs w:val="30"/>
        </w:rPr>
        <w:t xml:space="preserve">(31 </w:t>
      </w:r>
      <w:r w:rsidR="003015E9" w:rsidRPr="0081456B">
        <w:rPr>
          <w:rFonts w:ascii="Angsana New" w:hAnsi="Angsana New" w:hint="cs"/>
          <w:i/>
          <w:iCs/>
          <w:sz w:val="30"/>
          <w:szCs w:val="30"/>
          <w:cs/>
        </w:rPr>
        <w:t xml:space="preserve">ธันวาคม </w:t>
      </w:r>
      <w:r w:rsidR="00CF0C3F" w:rsidRPr="0081456B">
        <w:rPr>
          <w:rFonts w:ascii="Angsana New" w:hAnsi="Angsana New"/>
          <w:i/>
          <w:iCs/>
          <w:sz w:val="30"/>
          <w:szCs w:val="30"/>
        </w:rPr>
        <w:t>2563</w:t>
      </w:r>
      <w:r w:rsidRPr="0081456B">
        <w:rPr>
          <w:rFonts w:ascii="Angsana New" w:hAnsi="Angsana New"/>
          <w:i/>
          <w:iCs/>
          <w:sz w:val="30"/>
          <w:szCs w:val="30"/>
        </w:rPr>
        <w:t xml:space="preserve">: </w:t>
      </w:r>
      <w:r w:rsidRPr="0081456B">
        <w:rPr>
          <w:rFonts w:ascii="Angsana New" w:hAnsi="Angsana New"/>
          <w:i/>
          <w:iCs/>
          <w:sz w:val="30"/>
          <w:szCs w:val="30"/>
          <w:cs/>
        </w:rPr>
        <w:t xml:space="preserve">ซื้อสกุลเงินเหรียญสหรัฐอเมริกาจำนวน </w:t>
      </w:r>
      <w:r w:rsidR="00CF0C3F" w:rsidRPr="0081456B">
        <w:rPr>
          <w:rFonts w:ascii="Angsana New" w:hAnsi="Angsana New"/>
          <w:i/>
          <w:iCs/>
          <w:sz w:val="30"/>
          <w:szCs w:val="30"/>
        </w:rPr>
        <w:t>1</w:t>
      </w:r>
      <w:r w:rsidRPr="0081456B">
        <w:rPr>
          <w:rFonts w:ascii="Angsana New" w:hAnsi="Angsana New"/>
          <w:i/>
          <w:iCs/>
          <w:sz w:val="30"/>
          <w:szCs w:val="30"/>
        </w:rPr>
        <w:t>.</w:t>
      </w:r>
      <w:r w:rsidR="00CF0C3F" w:rsidRPr="0081456B">
        <w:rPr>
          <w:rFonts w:ascii="Angsana New" w:hAnsi="Angsana New"/>
          <w:i/>
          <w:iCs/>
          <w:sz w:val="30"/>
          <w:szCs w:val="30"/>
        </w:rPr>
        <w:t>56</w:t>
      </w:r>
      <w:r w:rsidRPr="0081456B">
        <w:rPr>
          <w:rFonts w:ascii="Angsana New" w:hAnsi="Angsana New"/>
          <w:i/>
          <w:iCs/>
          <w:sz w:val="30"/>
          <w:szCs w:val="30"/>
          <w:cs/>
        </w:rPr>
        <w:t xml:space="preserve"> ล้านเหรียญ</w:t>
      </w:r>
      <w:r w:rsidRPr="003015E9">
        <w:rPr>
          <w:rFonts w:ascii="Angsana New" w:hAnsi="Angsana New"/>
          <w:i/>
          <w:iCs/>
          <w:sz w:val="30"/>
          <w:szCs w:val="30"/>
          <w:cs/>
        </w:rPr>
        <w:t xml:space="preserve">สหรัฐอเมริกา ด้วยสกุลเงินบาทจำนวนเงิน </w:t>
      </w:r>
      <w:r w:rsidR="00CF0C3F" w:rsidRPr="003015E9">
        <w:rPr>
          <w:rFonts w:ascii="Angsana New" w:hAnsi="Angsana New"/>
          <w:i/>
          <w:iCs/>
          <w:sz w:val="30"/>
          <w:szCs w:val="30"/>
        </w:rPr>
        <w:t>50</w:t>
      </w:r>
      <w:r w:rsidRPr="003015E9">
        <w:rPr>
          <w:rFonts w:ascii="Angsana New" w:hAnsi="Angsana New"/>
          <w:i/>
          <w:iCs/>
          <w:sz w:val="30"/>
          <w:szCs w:val="30"/>
        </w:rPr>
        <w:t>.</w:t>
      </w:r>
      <w:r w:rsidR="00CF0C3F" w:rsidRPr="003015E9">
        <w:rPr>
          <w:rFonts w:ascii="Angsana New" w:hAnsi="Angsana New"/>
          <w:i/>
          <w:iCs/>
          <w:sz w:val="30"/>
          <w:szCs w:val="30"/>
        </w:rPr>
        <w:t>54</w:t>
      </w:r>
      <w:r w:rsidRPr="003015E9">
        <w:rPr>
          <w:rFonts w:ascii="Angsana New" w:hAnsi="Angsana New"/>
          <w:i/>
          <w:iCs/>
          <w:sz w:val="30"/>
          <w:szCs w:val="30"/>
          <w:cs/>
        </w:rPr>
        <w:t xml:space="preserve"> ล้านบาท</w:t>
      </w:r>
      <w:r w:rsidRPr="003015E9">
        <w:rPr>
          <w:rFonts w:ascii="Angsana New" w:hAnsi="Angsana New" w:hint="cs"/>
          <w:i/>
          <w:iCs/>
          <w:sz w:val="30"/>
          <w:szCs w:val="30"/>
          <w:cs/>
        </w:rPr>
        <w:t>)</w:t>
      </w:r>
      <w:r w:rsidR="00482B23">
        <w:rPr>
          <w:rFonts w:ascii="Angsana New" w:hAnsi="Angsana New"/>
          <w:i/>
          <w:iCs/>
          <w:sz w:val="30"/>
          <w:szCs w:val="30"/>
          <w:cs/>
        </w:rPr>
        <w:br w:type="page"/>
      </w:r>
    </w:p>
    <w:p w14:paraId="293D9344" w14:textId="77777777" w:rsidR="00EC074B" w:rsidRPr="0082412F" w:rsidRDefault="00EC074B" w:rsidP="00C36E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/>
          <w:bCs/>
          <w:i/>
          <w:iCs/>
          <w:sz w:val="30"/>
          <w:szCs w:val="30"/>
        </w:rPr>
      </w:pPr>
      <w:r w:rsidRPr="0082412F"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สัญญาแลกเปลี่ยนอัตราดอกเบี้ยและอัตราแลกเปลี่ยนสกุลเงิน</w:t>
      </w:r>
    </w:p>
    <w:p w14:paraId="3A475A77" w14:textId="77777777" w:rsidR="00EC074B" w:rsidRPr="003C6EB3" w:rsidRDefault="00EC074B" w:rsidP="00C36E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6800CB21" w14:textId="5292D98B" w:rsidR="002F1537" w:rsidRDefault="00A11271" w:rsidP="00C36E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D246FB">
        <w:rPr>
          <w:rFonts w:ascii="Angsana New" w:hAnsi="Angsana New" w:hint="cs"/>
          <w:sz w:val="30"/>
          <w:szCs w:val="30"/>
          <w:cs/>
        </w:rPr>
        <w:t xml:space="preserve">กลุ่มบริษัทได้ทำสัญญาแลกเปลี่ยนอัตราดอกเบี้ยและอัตราแลกเปลี่ยนสกุลเงินหลายสัญญากับสถาบันการเงินหลายแห่ง เพื่อใช้ในการจัดการความเสี่ยงที่เกิดจากความผันผวนของอัตราดอกเบี้ยและความเสี่ยงจากอัตราแลกเปลี่ยนเงินตราต่างประเทศที่เกิดจากเงินกู้ยืม มูลค่าของสัญญาแลกเปลี่ยนอัตราดอกเบี้ยและอัตราแลกเปลี่ยนสกุลเงิน </w:t>
      </w:r>
      <w:r w:rsidR="00C36E48">
        <w:rPr>
          <w:rFonts w:ascii="Angsana New" w:hAnsi="Angsana New"/>
          <w:sz w:val="30"/>
          <w:szCs w:val="30"/>
        </w:rPr>
        <w:br/>
      </w:r>
      <w:r w:rsidRPr="00D246FB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922CAB" w:rsidRPr="00922CAB">
        <w:rPr>
          <w:rFonts w:ascii="Angsana New" w:hAnsi="Angsana New" w:hint="cs"/>
          <w:sz w:val="30"/>
          <w:szCs w:val="30"/>
        </w:rPr>
        <w:t>3</w:t>
      </w:r>
      <w:r w:rsidR="00922CAB" w:rsidRPr="00922CAB">
        <w:rPr>
          <w:rFonts w:ascii="Angsana New" w:hAnsi="Angsana New"/>
          <w:sz w:val="30"/>
          <w:szCs w:val="30"/>
        </w:rPr>
        <w:t>0</w:t>
      </w:r>
      <w:r w:rsidRPr="00D246FB">
        <w:rPr>
          <w:rFonts w:ascii="Angsana New" w:hAnsi="Angsana New" w:hint="cs"/>
          <w:sz w:val="30"/>
          <w:szCs w:val="30"/>
        </w:rPr>
        <w:t xml:space="preserve"> </w:t>
      </w:r>
      <w:r w:rsidR="00F26BB5">
        <w:rPr>
          <w:rFonts w:ascii="Angsana New" w:hAnsi="Angsana New" w:hint="cs"/>
          <w:sz w:val="30"/>
          <w:szCs w:val="30"/>
          <w:cs/>
        </w:rPr>
        <w:t>กันย</w:t>
      </w:r>
      <w:r w:rsidR="00557B3E">
        <w:rPr>
          <w:rFonts w:ascii="Angsana New" w:hAnsi="Angsana New" w:hint="cs"/>
          <w:sz w:val="30"/>
          <w:szCs w:val="30"/>
          <w:cs/>
        </w:rPr>
        <w:t>ายน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="00922CAB" w:rsidRPr="00922CAB">
        <w:rPr>
          <w:rFonts w:ascii="Angsana New" w:hAnsi="Angsana New"/>
          <w:sz w:val="30"/>
          <w:szCs w:val="30"/>
        </w:rPr>
        <w:t>2564</w:t>
      </w:r>
      <w:r w:rsidRPr="00D246FB">
        <w:rPr>
          <w:rFonts w:ascii="Angsana New" w:hAnsi="Angsana New" w:hint="cs"/>
          <w:sz w:val="30"/>
          <w:szCs w:val="30"/>
        </w:rPr>
        <w:t xml:space="preserve"> </w:t>
      </w:r>
      <w:r w:rsidRPr="007A58FD">
        <w:rPr>
          <w:rFonts w:ascii="Angsana New" w:hAnsi="Angsana New" w:hint="cs"/>
          <w:sz w:val="30"/>
          <w:szCs w:val="30"/>
          <w:cs/>
        </w:rPr>
        <w:t>ประกอบด้วยสกุลเงินบาทเป็นจำนวนเงินรวม</w:t>
      </w:r>
      <w:r w:rsidRPr="007A58FD">
        <w:rPr>
          <w:rFonts w:ascii="Angsana New" w:hAnsi="Angsana New" w:hint="cs"/>
          <w:sz w:val="30"/>
          <w:szCs w:val="30"/>
        </w:rPr>
        <w:t xml:space="preserve"> </w:t>
      </w:r>
      <w:r w:rsidR="00922CAB" w:rsidRPr="00922CAB">
        <w:rPr>
          <w:rFonts w:ascii="Angsana New" w:hAnsi="Angsana New" w:hint="cs"/>
          <w:sz w:val="30"/>
          <w:szCs w:val="30"/>
        </w:rPr>
        <w:t>1</w:t>
      </w:r>
      <w:r w:rsidR="000E03CD" w:rsidRPr="007A58FD">
        <w:rPr>
          <w:rFonts w:ascii="Angsana New" w:hAnsi="Angsana New"/>
          <w:sz w:val="30"/>
          <w:szCs w:val="30"/>
        </w:rPr>
        <w:t>,000</w:t>
      </w:r>
      <w:r w:rsidR="009B7745" w:rsidRPr="007A58FD">
        <w:rPr>
          <w:rFonts w:ascii="Angsana New" w:hAnsi="Angsana New"/>
          <w:sz w:val="30"/>
          <w:szCs w:val="30"/>
        </w:rPr>
        <w:t xml:space="preserve"> </w:t>
      </w:r>
      <w:r w:rsidRPr="007A58FD">
        <w:rPr>
          <w:rFonts w:ascii="Angsana New" w:hAnsi="Angsana New" w:hint="cs"/>
          <w:sz w:val="30"/>
          <w:szCs w:val="30"/>
          <w:cs/>
        </w:rPr>
        <w:t>ล้านบาท สกุลเงินเยนเป็นจำนวนเงินรวม</w:t>
      </w:r>
      <w:r w:rsidR="0081456B" w:rsidRPr="007A58FD">
        <w:rPr>
          <w:rFonts w:ascii="Angsana New" w:hAnsi="Angsana New" w:hint="cs"/>
          <w:sz w:val="30"/>
          <w:szCs w:val="30"/>
          <w:cs/>
        </w:rPr>
        <w:t xml:space="preserve"> </w:t>
      </w:r>
      <w:r w:rsidR="00654AD1" w:rsidRPr="007A58FD">
        <w:rPr>
          <w:rFonts w:ascii="Angsana New" w:hAnsi="Angsana New" w:hint="cs"/>
          <w:sz w:val="30"/>
          <w:szCs w:val="30"/>
        </w:rPr>
        <w:t>15</w:t>
      </w:r>
      <w:r w:rsidR="0081456B" w:rsidRPr="007A58FD">
        <w:rPr>
          <w:rFonts w:ascii="Angsana New" w:hAnsi="Angsana New"/>
          <w:sz w:val="30"/>
          <w:szCs w:val="30"/>
        </w:rPr>
        <w:t>,000</w:t>
      </w:r>
      <w:r w:rsidRPr="007A58FD">
        <w:rPr>
          <w:rFonts w:ascii="Angsana New" w:hAnsi="Angsana New"/>
          <w:sz w:val="30"/>
          <w:szCs w:val="30"/>
        </w:rPr>
        <w:t xml:space="preserve"> </w:t>
      </w:r>
      <w:r w:rsidRPr="007A58FD">
        <w:rPr>
          <w:rFonts w:ascii="Angsana New" w:hAnsi="Angsana New" w:hint="cs"/>
          <w:sz w:val="30"/>
          <w:szCs w:val="30"/>
          <w:cs/>
        </w:rPr>
        <w:t>ล้านเยน และสกุลเ</w:t>
      </w:r>
      <w:r w:rsidR="00C60435" w:rsidRPr="007A58FD">
        <w:rPr>
          <w:rFonts w:ascii="Angsana New" w:hAnsi="Angsana New" w:hint="cs"/>
          <w:sz w:val="30"/>
          <w:szCs w:val="30"/>
          <w:cs/>
        </w:rPr>
        <w:t>หรียญออสเตรเลียเป็นจำนวนเงินรวม</w:t>
      </w:r>
      <w:r w:rsidR="0081456B" w:rsidRPr="007A58FD">
        <w:rPr>
          <w:rFonts w:ascii="Angsana New" w:hAnsi="Angsana New"/>
          <w:sz w:val="30"/>
          <w:szCs w:val="30"/>
        </w:rPr>
        <w:t xml:space="preserve"> 4</w:t>
      </w:r>
      <w:r w:rsidR="000E03CD" w:rsidRPr="007A58FD">
        <w:rPr>
          <w:rFonts w:ascii="Angsana New" w:hAnsi="Angsana New"/>
          <w:sz w:val="30"/>
          <w:szCs w:val="30"/>
        </w:rPr>
        <w:t>57</w:t>
      </w:r>
      <w:r w:rsidR="0081456B" w:rsidRPr="007A58FD">
        <w:rPr>
          <w:rFonts w:ascii="Angsana New" w:hAnsi="Angsana New"/>
          <w:sz w:val="30"/>
          <w:szCs w:val="30"/>
        </w:rPr>
        <w:t>.</w:t>
      </w:r>
      <w:r w:rsidR="000E03CD" w:rsidRPr="007A58FD">
        <w:rPr>
          <w:rFonts w:ascii="Angsana New" w:hAnsi="Angsana New"/>
          <w:sz w:val="30"/>
          <w:szCs w:val="30"/>
        </w:rPr>
        <w:t>09</w:t>
      </w:r>
      <w:r w:rsidR="00C60435" w:rsidRPr="007A58FD">
        <w:rPr>
          <w:rFonts w:ascii="Angsana New" w:hAnsi="Angsana New"/>
          <w:sz w:val="30"/>
          <w:szCs w:val="30"/>
        </w:rPr>
        <w:t xml:space="preserve"> </w:t>
      </w:r>
      <w:r w:rsidRPr="007A58FD">
        <w:rPr>
          <w:rFonts w:ascii="Angsana New" w:hAnsi="Angsana New" w:hint="cs"/>
          <w:sz w:val="30"/>
          <w:szCs w:val="30"/>
          <w:cs/>
        </w:rPr>
        <w:t>ล้านเหรียญออสเตรเลีย</w:t>
      </w:r>
      <w:r w:rsidRPr="007A58FD">
        <w:rPr>
          <w:rFonts w:ascii="Angsana New" w:hAnsi="Angsana New" w:hint="cs"/>
          <w:sz w:val="30"/>
          <w:szCs w:val="30"/>
        </w:rPr>
        <w:t xml:space="preserve"> </w:t>
      </w:r>
      <w:r w:rsidR="00EB57CB" w:rsidRPr="007A58FD">
        <w:rPr>
          <w:rFonts w:ascii="Angsana New" w:hAnsi="Angsana New"/>
          <w:sz w:val="30"/>
          <w:szCs w:val="30"/>
          <w:cs/>
        </w:rPr>
        <w:br/>
      </w:r>
      <w:r w:rsidRPr="007A58FD">
        <w:rPr>
          <w:rFonts w:ascii="Angsana New" w:hAnsi="Angsana New" w:hint="cs"/>
          <w:sz w:val="30"/>
          <w:szCs w:val="30"/>
          <w:cs/>
        </w:rPr>
        <w:t>โดยคู่สัญญามีข้อตกลงจะจ่ายชำระดอกเบี้ยและเงินต้นระหว่างกันตามเงื่อนไขและข้อกำหนดที่ระบุไว้ในสัญญา</w:t>
      </w:r>
      <w:r w:rsidRPr="0081456B">
        <w:rPr>
          <w:rFonts w:ascii="Angsana New" w:hAnsi="Angsana New" w:hint="cs"/>
          <w:sz w:val="30"/>
          <w:szCs w:val="30"/>
          <w:cs/>
        </w:rPr>
        <w:t xml:space="preserve"> </w:t>
      </w:r>
      <w:r w:rsidR="00EB57CB">
        <w:rPr>
          <w:rFonts w:ascii="Angsana New" w:hAnsi="Angsana New"/>
          <w:sz w:val="30"/>
          <w:szCs w:val="30"/>
          <w:cs/>
        </w:rPr>
        <w:br/>
      </w:r>
      <w:r w:rsidRPr="0081456B">
        <w:rPr>
          <w:rFonts w:ascii="Angsana New" w:hAnsi="Angsana New" w:hint="cs"/>
          <w:i/>
          <w:iCs/>
          <w:sz w:val="30"/>
          <w:szCs w:val="30"/>
          <w:cs/>
        </w:rPr>
        <w:t>(</w:t>
      </w:r>
      <w:r w:rsidR="003015E9" w:rsidRPr="0081456B">
        <w:rPr>
          <w:rFonts w:ascii="Angsana New" w:hAnsi="Angsana New"/>
          <w:i/>
          <w:iCs/>
          <w:sz w:val="30"/>
          <w:szCs w:val="30"/>
        </w:rPr>
        <w:t xml:space="preserve">31 </w:t>
      </w:r>
      <w:r w:rsidR="003015E9" w:rsidRPr="0081456B">
        <w:rPr>
          <w:rFonts w:ascii="Angsana New" w:hAnsi="Angsana New" w:hint="cs"/>
          <w:i/>
          <w:iCs/>
          <w:sz w:val="30"/>
          <w:szCs w:val="30"/>
          <w:cs/>
        </w:rPr>
        <w:t xml:space="preserve">ธันวาคม </w:t>
      </w:r>
      <w:r w:rsidR="00922CAB" w:rsidRPr="00922CAB">
        <w:rPr>
          <w:rFonts w:ascii="Angsana New" w:hAnsi="Angsana New"/>
          <w:i/>
          <w:iCs/>
          <w:sz w:val="30"/>
          <w:szCs w:val="30"/>
        </w:rPr>
        <w:t>2563</w:t>
      </w:r>
      <w:r w:rsidRPr="0081456B">
        <w:rPr>
          <w:rFonts w:ascii="Angsana New" w:hAnsi="Angsana New"/>
          <w:i/>
          <w:iCs/>
          <w:sz w:val="30"/>
          <w:szCs w:val="30"/>
        </w:rPr>
        <w:t xml:space="preserve">: </w:t>
      </w:r>
      <w:r w:rsidRPr="0081456B">
        <w:rPr>
          <w:rFonts w:ascii="Angsana New" w:hAnsi="Angsana New"/>
          <w:i/>
          <w:iCs/>
          <w:sz w:val="30"/>
          <w:szCs w:val="30"/>
          <w:cs/>
        </w:rPr>
        <w:t xml:space="preserve">สกุลเงินบาทเป็นจำนวนเงินรวม </w:t>
      </w:r>
      <w:r w:rsidR="00922CAB" w:rsidRPr="00922CAB">
        <w:rPr>
          <w:rFonts w:ascii="Angsana New" w:hAnsi="Angsana New"/>
          <w:i/>
          <w:iCs/>
          <w:sz w:val="30"/>
          <w:szCs w:val="30"/>
        </w:rPr>
        <w:t>2</w:t>
      </w:r>
      <w:r w:rsidRPr="0081456B">
        <w:rPr>
          <w:rFonts w:ascii="Angsana New" w:hAnsi="Angsana New"/>
          <w:i/>
          <w:iCs/>
          <w:sz w:val="30"/>
          <w:szCs w:val="30"/>
        </w:rPr>
        <w:t>,</w:t>
      </w:r>
      <w:r w:rsidR="00922CAB" w:rsidRPr="00922CAB">
        <w:rPr>
          <w:rFonts w:ascii="Angsana New" w:hAnsi="Angsana New"/>
          <w:i/>
          <w:iCs/>
          <w:sz w:val="30"/>
          <w:szCs w:val="30"/>
        </w:rPr>
        <w:t>823</w:t>
      </w:r>
      <w:r w:rsidRPr="0081456B">
        <w:rPr>
          <w:rFonts w:ascii="Angsana New" w:hAnsi="Angsana New"/>
          <w:i/>
          <w:iCs/>
          <w:sz w:val="30"/>
          <w:szCs w:val="30"/>
        </w:rPr>
        <w:t>.</w:t>
      </w:r>
      <w:r w:rsidR="00922CAB" w:rsidRPr="00922CAB">
        <w:rPr>
          <w:rFonts w:ascii="Angsana New" w:hAnsi="Angsana New"/>
          <w:i/>
          <w:iCs/>
          <w:sz w:val="30"/>
          <w:szCs w:val="30"/>
        </w:rPr>
        <w:t>45</w:t>
      </w:r>
      <w:r w:rsidRPr="0081456B">
        <w:rPr>
          <w:rFonts w:ascii="Angsana New" w:hAnsi="Angsana New"/>
          <w:i/>
          <w:iCs/>
          <w:sz w:val="30"/>
          <w:szCs w:val="30"/>
        </w:rPr>
        <w:t xml:space="preserve"> </w:t>
      </w:r>
      <w:r w:rsidRPr="0081456B">
        <w:rPr>
          <w:rFonts w:ascii="Angsana New" w:hAnsi="Angsana New"/>
          <w:i/>
          <w:iCs/>
          <w:sz w:val="30"/>
          <w:szCs w:val="30"/>
          <w:cs/>
        </w:rPr>
        <w:t xml:space="preserve">ล้านบาท สกุลเงินเยนเป็นจำนวนเงินรวม </w:t>
      </w:r>
      <w:r w:rsidR="00EB57CB">
        <w:rPr>
          <w:rFonts w:ascii="Angsana New" w:hAnsi="Angsana New"/>
          <w:i/>
          <w:iCs/>
          <w:sz w:val="30"/>
          <w:szCs w:val="30"/>
          <w:cs/>
        </w:rPr>
        <w:br/>
      </w:r>
      <w:r w:rsidR="00922CAB" w:rsidRPr="00922CAB">
        <w:rPr>
          <w:rFonts w:ascii="Angsana New" w:hAnsi="Angsana New"/>
          <w:i/>
          <w:iCs/>
          <w:sz w:val="30"/>
          <w:szCs w:val="30"/>
        </w:rPr>
        <w:t>15</w:t>
      </w:r>
      <w:r w:rsidRPr="0081456B">
        <w:rPr>
          <w:rFonts w:ascii="Angsana New" w:hAnsi="Angsana New"/>
          <w:i/>
          <w:iCs/>
          <w:sz w:val="30"/>
          <w:szCs w:val="30"/>
        </w:rPr>
        <w:t>,</w:t>
      </w:r>
      <w:r w:rsidR="00922CAB" w:rsidRPr="00922CAB">
        <w:rPr>
          <w:rFonts w:ascii="Angsana New" w:hAnsi="Angsana New"/>
          <w:i/>
          <w:iCs/>
          <w:sz w:val="30"/>
          <w:szCs w:val="30"/>
        </w:rPr>
        <w:t>000</w:t>
      </w:r>
      <w:r w:rsidRPr="00D246FB">
        <w:rPr>
          <w:rFonts w:ascii="Angsana New" w:hAnsi="Angsana New"/>
          <w:i/>
          <w:iCs/>
          <w:sz w:val="30"/>
          <w:szCs w:val="30"/>
          <w:cs/>
        </w:rPr>
        <w:t xml:space="preserve"> ล้านเยน และสกุลเหรียญออสเตรเลียเป็นจำนวนเงินรวม </w:t>
      </w:r>
      <w:r w:rsidR="00922CAB" w:rsidRPr="00922CAB">
        <w:rPr>
          <w:rFonts w:ascii="Angsana New" w:hAnsi="Angsana New"/>
          <w:i/>
          <w:iCs/>
          <w:sz w:val="30"/>
          <w:szCs w:val="30"/>
        </w:rPr>
        <w:t>490</w:t>
      </w:r>
      <w:r w:rsidRPr="00A11271">
        <w:rPr>
          <w:rFonts w:ascii="Angsana New" w:hAnsi="Angsana New"/>
          <w:i/>
          <w:iCs/>
          <w:sz w:val="30"/>
          <w:szCs w:val="30"/>
        </w:rPr>
        <w:t>.</w:t>
      </w:r>
      <w:r w:rsidR="00922CAB" w:rsidRPr="00922CAB">
        <w:rPr>
          <w:rFonts w:ascii="Angsana New" w:hAnsi="Angsana New"/>
          <w:i/>
          <w:iCs/>
          <w:sz w:val="30"/>
          <w:szCs w:val="30"/>
        </w:rPr>
        <w:t>24</w:t>
      </w:r>
      <w:r w:rsidRPr="00A11271">
        <w:rPr>
          <w:rFonts w:ascii="Angsana New" w:hAnsi="Angsana New"/>
          <w:i/>
          <w:iCs/>
          <w:sz w:val="30"/>
          <w:szCs w:val="30"/>
        </w:rPr>
        <w:t xml:space="preserve"> </w:t>
      </w:r>
      <w:r w:rsidRPr="00D246FB">
        <w:rPr>
          <w:rFonts w:ascii="Angsana New" w:hAnsi="Angsana New"/>
          <w:i/>
          <w:iCs/>
          <w:sz w:val="30"/>
          <w:szCs w:val="30"/>
          <w:cs/>
        </w:rPr>
        <w:t>ล้านเหรียญออสเตรเลีย</w:t>
      </w:r>
      <w:r w:rsidRPr="00D246FB">
        <w:rPr>
          <w:rFonts w:ascii="Angsana New" w:hAnsi="Angsana New" w:hint="cs"/>
          <w:i/>
          <w:iCs/>
          <w:sz w:val="30"/>
          <w:szCs w:val="30"/>
          <w:cs/>
        </w:rPr>
        <w:t>)</w:t>
      </w:r>
    </w:p>
    <w:p w14:paraId="6D564362" w14:textId="77777777" w:rsidR="00482B23" w:rsidRPr="003C6EB3" w:rsidRDefault="00482B23" w:rsidP="00C36E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4"/>
          <w:szCs w:val="24"/>
          <w:cs/>
        </w:rPr>
      </w:pPr>
    </w:p>
    <w:p w14:paraId="4307ABE4" w14:textId="0D5CCCE3" w:rsidR="00CE2AF3" w:rsidRPr="0082412F" w:rsidRDefault="00520FD4" w:rsidP="00F32E68">
      <w:pPr>
        <w:numPr>
          <w:ilvl w:val="0"/>
          <w:numId w:val="18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ind w:left="540" w:hanging="540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82412F">
        <w:rPr>
          <w:rFonts w:ascii="Angsana New" w:hAnsi="Angsana New" w:hint="cs"/>
          <w:b/>
          <w:bCs/>
          <w:sz w:val="30"/>
          <w:szCs w:val="30"/>
          <w:cs/>
          <w:lang w:val="th-TH"/>
        </w:rPr>
        <w:t>ภาระผูกพัน</w:t>
      </w:r>
      <w:r w:rsidR="00CE2AF3" w:rsidRPr="0082412F">
        <w:rPr>
          <w:rFonts w:ascii="Angsana New" w:hAnsi="Angsana New" w:hint="cs"/>
          <w:b/>
          <w:bCs/>
          <w:sz w:val="30"/>
          <w:szCs w:val="30"/>
          <w:cs/>
          <w:lang w:val="th-TH"/>
        </w:rPr>
        <w:t>กับกิจการที่ไม่เกี่ยวข้องกัน</w:t>
      </w:r>
    </w:p>
    <w:p w14:paraId="185A2B9D" w14:textId="77777777" w:rsidR="00B525E3" w:rsidRPr="003C6EB3" w:rsidRDefault="00B525E3" w:rsidP="00D824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  <w:cs/>
        </w:rPr>
      </w:pPr>
    </w:p>
    <w:p w14:paraId="5647DB15" w14:textId="77777777" w:rsidR="00584066" w:rsidRPr="0082412F" w:rsidRDefault="00584066" w:rsidP="005840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7030A7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สัญญาจัดหาและซ่อมอะไหล่โรงไฟฟ้า (Contractual Service Agreement)</w:t>
      </w:r>
    </w:p>
    <w:p w14:paraId="1DACA58C" w14:textId="77777777" w:rsidR="00584066" w:rsidRPr="003C6EB3" w:rsidRDefault="00584066" w:rsidP="005840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0357BB70" w14:textId="18B98F9D" w:rsidR="00F86F03" w:rsidRDefault="00F86F03" w:rsidP="00F86F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5F12CD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="00922CAB" w:rsidRPr="00922CAB">
        <w:rPr>
          <w:rFonts w:ascii="Angsana New" w:hAnsi="Angsana New" w:hint="cs"/>
          <w:sz w:val="30"/>
          <w:szCs w:val="30"/>
        </w:rPr>
        <w:t>29</w:t>
      </w:r>
      <w:r w:rsidRPr="005F12CD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="00922CAB" w:rsidRPr="00922CAB">
        <w:rPr>
          <w:rFonts w:ascii="Angsana New" w:hAnsi="Angsana New" w:hint="cs"/>
          <w:sz w:val="30"/>
          <w:szCs w:val="30"/>
        </w:rPr>
        <w:t>2548</w:t>
      </w:r>
      <w:r w:rsidRPr="005F12CD">
        <w:rPr>
          <w:rFonts w:ascii="Angsana New" w:hAnsi="Angsana New" w:hint="cs"/>
          <w:sz w:val="30"/>
          <w:szCs w:val="30"/>
          <w:cs/>
        </w:rPr>
        <w:t xml:space="preserve"> บริษัท ผลิตไฟฟ้าราชบุรี จำกัด ซึ่งเป็นบริษัทย่อยทางตรง</w:t>
      </w:r>
      <w:r w:rsidRPr="005F12CD">
        <w:rPr>
          <w:rFonts w:ascii="Angsana New" w:hAnsi="Angsana New" w:hint="cs"/>
          <w:sz w:val="30"/>
          <w:szCs w:val="30"/>
        </w:rPr>
        <w:t xml:space="preserve"> </w:t>
      </w:r>
      <w:r w:rsidRPr="005F12CD">
        <w:rPr>
          <w:rFonts w:ascii="Angsana New" w:hAnsi="Angsana New" w:hint="cs"/>
          <w:sz w:val="30"/>
          <w:szCs w:val="30"/>
          <w:cs/>
        </w:rPr>
        <w:t>ได้ทำสัญญาจัดหาและซ่อมอะไหล่โรงไฟฟ้าพลังความร้อนร่วมกับคู่สัญญาร่วมค้า General Electric International Operations</w:t>
      </w:r>
      <w:r w:rsidRPr="005F12CD">
        <w:rPr>
          <w:rFonts w:ascii="Angsana New" w:hAnsi="Angsana New" w:hint="cs"/>
          <w:sz w:val="30"/>
          <w:szCs w:val="30"/>
        </w:rPr>
        <w:t xml:space="preserve"> </w:t>
      </w:r>
      <w:r w:rsidRPr="005F12CD">
        <w:rPr>
          <w:rFonts w:ascii="Angsana New" w:hAnsi="Angsana New" w:hint="cs"/>
          <w:sz w:val="30"/>
          <w:szCs w:val="30"/>
          <w:cs/>
        </w:rPr>
        <w:t>Co</w:t>
      </w:r>
      <w:proofErr w:type="spellStart"/>
      <w:r w:rsidRPr="005F12CD">
        <w:rPr>
          <w:rFonts w:ascii="Angsana New" w:hAnsi="Angsana New" w:hint="cs"/>
          <w:sz w:val="30"/>
          <w:szCs w:val="30"/>
        </w:rPr>
        <w:t>mpany</w:t>
      </w:r>
      <w:proofErr w:type="spellEnd"/>
      <w:r w:rsidRPr="005F12CD">
        <w:rPr>
          <w:rFonts w:ascii="Angsana New" w:hAnsi="Angsana New" w:hint="cs"/>
          <w:sz w:val="30"/>
          <w:szCs w:val="30"/>
        </w:rPr>
        <w:t xml:space="preserve"> </w:t>
      </w:r>
      <w:r w:rsidRPr="005F12CD">
        <w:rPr>
          <w:rFonts w:ascii="Angsana New" w:hAnsi="Angsana New" w:hint="cs"/>
          <w:sz w:val="30"/>
          <w:szCs w:val="30"/>
          <w:cs/>
        </w:rPr>
        <w:t xml:space="preserve">Inc. และ GE Energy Parts, Inc. สัญญาดังกล่าวมีผลบังคับใช้ตั้งแต่วันที่ลงนามในสัญญาจนถึงวันสิ้นสุดการเดินเครื่องของอุปกรณ์กังหันแก๊สตามสัญญาซื้อขายไฟฟ้าในปี </w:t>
      </w:r>
      <w:r w:rsidR="00922CAB" w:rsidRPr="00922CAB">
        <w:rPr>
          <w:rFonts w:ascii="Angsana New" w:hAnsi="Angsana New" w:hint="cs"/>
          <w:sz w:val="30"/>
          <w:szCs w:val="30"/>
        </w:rPr>
        <w:t>2570</w:t>
      </w:r>
      <w:r w:rsidRPr="005F12CD">
        <w:rPr>
          <w:rFonts w:ascii="Angsana New" w:hAnsi="Angsana New" w:hint="cs"/>
          <w:sz w:val="30"/>
          <w:szCs w:val="30"/>
        </w:rPr>
        <w:t xml:space="preserve"> </w:t>
      </w:r>
      <w:r w:rsidRPr="005F12CD">
        <w:rPr>
          <w:rFonts w:ascii="Angsana New" w:hAnsi="Angsana New" w:hint="cs"/>
          <w:sz w:val="30"/>
          <w:szCs w:val="30"/>
          <w:cs/>
        </w:rPr>
        <w:t xml:space="preserve">โดยมีมูลค่าตามสัญญาเดิมเป็นจำนวนเงิน </w:t>
      </w:r>
      <w:r w:rsidR="00922CAB" w:rsidRPr="00922CAB">
        <w:rPr>
          <w:rFonts w:ascii="Angsana New" w:hAnsi="Angsana New" w:hint="cs"/>
          <w:sz w:val="30"/>
          <w:szCs w:val="30"/>
        </w:rPr>
        <w:t>428</w:t>
      </w:r>
      <w:r w:rsidRPr="005F12CD">
        <w:rPr>
          <w:rFonts w:ascii="Angsana New" w:hAnsi="Angsana New" w:hint="cs"/>
          <w:sz w:val="30"/>
          <w:szCs w:val="30"/>
        </w:rPr>
        <w:t>.</w:t>
      </w:r>
      <w:r w:rsidR="00922CAB" w:rsidRPr="00922CAB">
        <w:rPr>
          <w:rFonts w:ascii="Angsana New" w:hAnsi="Angsana New" w:hint="cs"/>
          <w:sz w:val="30"/>
          <w:szCs w:val="30"/>
        </w:rPr>
        <w:t>60</w:t>
      </w:r>
      <w:r w:rsidRPr="005F12CD">
        <w:rPr>
          <w:rFonts w:ascii="Angsana New" w:hAnsi="Angsana New"/>
          <w:sz w:val="30"/>
          <w:szCs w:val="30"/>
          <w:cs/>
        </w:rPr>
        <w:br/>
      </w:r>
      <w:r w:rsidRPr="005F12CD">
        <w:rPr>
          <w:rFonts w:ascii="Angsana New" w:hAnsi="Angsana New" w:hint="cs"/>
          <w:sz w:val="30"/>
          <w:szCs w:val="30"/>
          <w:cs/>
        </w:rPr>
        <w:t xml:space="preserve">ล้านเหรียญสหรัฐอเมริกา ต่อมาเมื่อวันที่ </w:t>
      </w:r>
      <w:r w:rsidR="00922CAB" w:rsidRPr="00922CAB">
        <w:rPr>
          <w:rFonts w:ascii="Angsana New" w:hAnsi="Angsana New"/>
          <w:sz w:val="30"/>
          <w:szCs w:val="30"/>
        </w:rPr>
        <w:t>19</w:t>
      </w:r>
      <w:r w:rsidRPr="005F12CD">
        <w:rPr>
          <w:rFonts w:ascii="Angsana New" w:hAnsi="Angsana New"/>
          <w:sz w:val="30"/>
          <w:szCs w:val="30"/>
        </w:rPr>
        <w:t xml:space="preserve"> </w:t>
      </w:r>
      <w:r w:rsidRPr="005F12CD">
        <w:rPr>
          <w:rFonts w:ascii="Angsana New" w:hAnsi="Angsana New" w:hint="cs"/>
          <w:sz w:val="30"/>
          <w:szCs w:val="30"/>
          <w:cs/>
        </w:rPr>
        <w:t xml:space="preserve">พฤศจิกายน </w:t>
      </w:r>
      <w:r w:rsidR="00922CAB" w:rsidRPr="00922CAB">
        <w:rPr>
          <w:rFonts w:ascii="Angsana New" w:hAnsi="Angsana New"/>
          <w:sz w:val="30"/>
          <w:szCs w:val="30"/>
        </w:rPr>
        <w:t>2562</w:t>
      </w:r>
      <w:r w:rsidRPr="005F12CD">
        <w:rPr>
          <w:rFonts w:ascii="Angsana New" w:hAnsi="Angsana New"/>
          <w:sz w:val="30"/>
          <w:szCs w:val="30"/>
        </w:rPr>
        <w:t xml:space="preserve"> </w:t>
      </w:r>
      <w:r w:rsidRPr="005F12CD">
        <w:rPr>
          <w:rFonts w:ascii="Angsana New" w:hAnsi="Angsana New" w:hint="cs"/>
          <w:sz w:val="30"/>
          <w:szCs w:val="30"/>
          <w:cs/>
        </w:rPr>
        <w:t xml:space="preserve">คู่สัญญาทั้งสามฝ่ายได้ตกลงเปลี่ยนแปลงเงื่อนไขการให้บริการตามสัญญาเดิม โดยมีผลบังคับใช้ตั้งแต่เดือนพฤศจิกายน </w:t>
      </w:r>
      <w:r w:rsidR="00922CAB" w:rsidRPr="00922CAB">
        <w:rPr>
          <w:rFonts w:ascii="Angsana New" w:hAnsi="Angsana New"/>
          <w:sz w:val="30"/>
          <w:szCs w:val="30"/>
        </w:rPr>
        <w:t>2562</w:t>
      </w:r>
      <w:r w:rsidRPr="005F12CD">
        <w:rPr>
          <w:rFonts w:ascii="Angsana New" w:hAnsi="Angsana New" w:hint="cs"/>
          <w:sz w:val="30"/>
          <w:szCs w:val="30"/>
        </w:rPr>
        <w:t xml:space="preserve"> </w:t>
      </w:r>
      <w:r w:rsidRPr="005F12CD">
        <w:rPr>
          <w:rFonts w:ascii="Angsana New" w:hAnsi="Angsana New" w:hint="cs"/>
          <w:sz w:val="30"/>
          <w:szCs w:val="30"/>
          <w:cs/>
        </w:rPr>
        <w:t xml:space="preserve">รวมมีมูลค่าตามสัญญาเป็นจำนวนเงิน </w:t>
      </w:r>
      <w:r w:rsidR="00922CAB" w:rsidRPr="00922CAB">
        <w:rPr>
          <w:rFonts w:ascii="Angsana New" w:hAnsi="Angsana New" w:hint="cs"/>
          <w:sz w:val="30"/>
          <w:szCs w:val="30"/>
        </w:rPr>
        <w:t>4</w:t>
      </w:r>
      <w:r w:rsidR="00922CAB" w:rsidRPr="00922CAB">
        <w:rPr>
          <w:rFonts w:ascii="Angsana New" w:hAnsi="Angsana New"/>
          <w:sz w:val="30"/>
          <w:szCs w:val="30"/>
        </w:rPr>
        <w:t>33</w:t>
      </w:r>
      <w:r w:rsidR="0046573D" w:rsidRPr="000D378D">
        <w:rPr>
          <w:rFonts w:ascii="Angsana New" w:hAnsi="Angsana New"/>
          <w:sz w:val="30"/>
          <w:szCs w:val="30"/>
        </w:rPr>
        <w:t>.</w:t>
      </w:r>
      <w:r w:rsidR="005C0408" w:rsidRPr="000D378D">
        <w:rPr>
          <w:rFonts w:ascii="Angsana New" w:hAnsi="Angsana New"/>
          <w:sz w:val="30"/>
          <w:szCs w:val="30"/>
        </w:rPr>
        <w:t>25</w:t>
      </w:r>
      <w:r w:rsidRPr="000D378D">
        <w:rPr>
          <w:rFonts w:ascii="Angsana New" w:hAnsi="Angsana New" w:hint="cs"/>
          <w:sz w:val="30"/>
          <w:szCs w:val="30"/>
          <w:cs/>
        </w:rPr>
        <w:t xml:space="preserve"> ล้านเหรียญสหรัฐอเมริกา</w:t>
      </w:r>
      <w:r w:rsidRPr="000D378D">
        <w:rPr>
          <w:rFonts w:ascii="Angsana New" w:hAnsi="Angsana New" w:hint="cs"/>
          <w:sz w:val="30"/>
          <w:szCs w:val="30"/>
        </w:rPr>
        <w:t xml:space="preserve"> </w:t>
      </w:r>
      <w:r w:rsidRPr="000D378D">
        <w:rPr>
          <w:rFonts w:ascii="Angsana New" w:hAnsi="Angsana New" w:hint="cs"/>
          <w:sz w:val="30"/>
          <w:szCs w:val="30"/>
          <w:cs/>
        </w:rPr>
        <w:t>ณ วันที่</w:t>
      </w:r>
      <w:r w:rsidRPr="000D378D">
        <w:rPr>
          <w:rFonts w:ascii="Angsana New" w:hAnsi="Angsana New" w:hint="cs"/>
          <w:sz w:val="30"/>
          <w:szCs w:val="30"/>
        </w:rPr>
        <w:t xml:space="preserve"> </w:t>
      </w:r>
      <w:r w:rsidR="00922CAB" w:rsidRPr="00922CAB">
        <w:rPr>
          <w:rFonts w:ascii="Angsana New" w:hAnsi="Angsana New"/>
          <w:sz w:val="30"/>
          <w:szCs w:val="30"/>
        </w:rPr>
        <w:t>30</w:t>
      </w:r>
      <w:r w:rsidRPr="000D378D">
        <w:rPr>
          <w:rFonts w:ascii="Angsana New" w:hAnsi="Angsana New"/>
          <w:sz w:val="30"/>
          <w:szCs w:val="30"/>
        </w:rPr>
        <w:t xml:space="preserve"> </w:t>
      </w:r>
      <w:r w:rsidR="00F26BB5">
        <w:rPr>
          <w:rFonts w:ascii="Angsana New" w:hAnsi="Angsana New" w:hint="cs"/>
          <w:sz w:val="30"/>
          <w:szCs w:val="30"/>
          <w:cs/>
        </w:rPr>
        <w:t>กันย</w:t>
      </w:r>
      <w:r w:rsidR="001B75E0" w:rsidRPr="000D378D">
        <w:rPr>
          <w:rFonts w:ascii="Angsana New" w:hAnsi="Angsana New" w:hint="cs"/>
          <w:sz w:val="30"/>
          <w:szCs w:val="30"/>
          <w:cs/>
        </w:rPr>
        <w:t>ายน</w:t>
      </w:r>
      <w:r w:rsidRPr="000D378D">
        <w:rPr>
          <w:rFonts w:ascii="Angsana New" w:hAnsi="Angsana New" w:hint="cs"/>
          <w:sz w:val="30"/>
          <w:szCs w:val="30"/>
          <w:cs/>
        </w:rPr>
        <w:t xml:space="preserve"> </w:t>
      </w:r>
      <w:r w:rsidR="00922CAB" w:rsidRPr="00922CAB">
        <w:rPr>
          <w:rFonts w:ascii="Angsana New" w:hAnsi="Angsana New"/>
          <w:sz w:val="30"/>
          <w:szCs w:val="30"/>
        </w:rPr>
        <w:t>2564</w:t>
      </w:r>
      <w:r w:rsidRPr="000D378D">
        <w:rPr>
          <w:rFonts w:ascii="Angsana New" w:hAnsi="Angsana New" w:hint="cs"/>
          <w:sz w:val="30"/>
          <w:szCs w:val="30"/>
        </w:rPr>
        <w:t xml:space="preserve"> </w:t>
      </w:r>
      <w:r w:rsidRPr="000D378D">
        <w:rPr>
          <w:rFonts w:ascii="Angsana New" w:hAnsi="Angsana New" w:hint="cs"/>
          <w:sz w:val="30"/>
          <w:szCs w:val="30"/>
          <w:cs/>
        </w:rPr>
        <w:t>บริษัทย่อยดังกล่าวมีภาระผูกพันคงเหลือตามสัญญาเป็น</w:t>
      </w:r>
      <w:r w:rsidRPr="00DA1AF0">
        <w:rPr>
          <w:rFonts w:ascii="Angsana New" w:hAnsi="Angsana New" w:hint="cs"/>
          <w:sz w:val="30"/>
          <w:szCs w:val="30"/>
          <w:cs/>
        </w:rPr>
        <w:t>จำนวนเงิน</w:t>
      </w:r>
      <w:r w:rsidR="001E3E14" w:rsidRPr="00DA1AF0">
        <w:rPr>
          <w:rFonts w:ascii="Angsana New" w:hAnsi="Angsana New"/>
          <w:sz w:val="30"/>
          <w:szCs w:val="30"/>
        </w:rPr>
        <w:t xml:space="preserve"> </w:t>
      </w:r>
      <w:r w:rsidR="00842D21" w:rsidRPr="00DA1AF0">
        <w:rPr>
          <w:rFonts w:ascii="Angsana New" w:hAnsi="Angsana New"/>
          <w:sz w:val="30"/>
          <w:szCs w:val="30"/>
        </w:rPr>
        <w:t>8</w:t>
      </w:r>
      <w:r w:rsidR="003F0D43" w:rsidRPr="00DA1AF0">
        <w:rPr>
          <w:rFonts w:ascii="Angsana New" w:hAnsi="Angsana New"/>
          <w:sz w:val="30"/>
          <w:szCs w:val="30"/>
        </w:rPr>
        <w:t>0</w:t>
      </w:r>
      <w:r w:rsidR="00842D21" w:rsidRPr="00DA1AF0">
        <w:rPr>
          <w:rFonts w:ascii="Angsana New" w:hAnsi="Angsana New"/>
          <w:sz w:val="30"/>
          <w:szCs w:val="30"/>
        </w:rPr>
        <w:t>.</w:t>
      </w:r>
      <w:r w:rsidR="003F0D43" w:rsidRPr="00DA1AF0">
        <w:rPr>
          <w:rFonts w:ascii="Angsana New" w:hAnsi="Angsana New"/>
          <w:sz w:val="30"/>
          <w:szCs w:val="30"/>
        </w:rPr>
        <w:t>93</w:t>
      </w:r>
      <w:r w:rsidR="00842D21" w:rsidRPr="00DA1AF0">
        <w:rPr>
          <w:rFonts w:ascii="Angsana New" w:hAnsi="Angsana New"/>
          <w:sz w:val="30"/>
          <w:szCs w:val="30"/>
        </w:rPr>
        <w:t xml:space="preserve"> </w:t>
      </w:r>
      <w:r w:rsidRPr="00DA1AF0">
        <w:rPr>
          <w:rFonts w:ascii="Angsana New" w:hAnsi="Angsana New" w:hint="cs"/>
          <w:sz w:val="30"/>
          <w:szCs w:val="30"/>
          <w:cs/>
        </w:rPr>
        <w:t>ล้านเหรียญสหรัฐอเมริกา</w:t>
      </w:r>
      <w:r w:rsidRPr="00DA1AF0">
        <w:rPr>
          <w:rFonts w:ascii="Angsana New" w:hAnsi="Angsana New"/>
          <w:sz w:val="30"/>
          <w:szCs w:val="30"/>
        </w:rPr>
        <w:t xml:space="preserve"> </w:t>
      </w:r>
      <w:r w:rsidRPr="00DA1AF0">
        <w:rPr>
          <w:rFonts w:ascii="Angsana New" w:hAnsi="Angsana New" w:hint="cs"/>
          <w:i/>
          <w:iCs/>
          <w:sz w:val="30"/>
          <w:szCs w:val="30"/>
          <w:cs/>
        </w:rPr>
        <w:t>(</w:t>
      </w:r>
      <w:r w:rsidR="00922CAB" w:rsidRPr="00922CAB">
        <w:rPr>
          <w:rFonts w:ascii="Angsana New" w:hAnsi="Angsana New"/>
          <w:i/>
          <w:iCs/>
          <w:sz w:val="30"/>
          <w:szCs w:val="30"/>
        </w:rPr>
        <w:t>31</w:t>
      </w:r>
      <w:r w:rsidRPr="00DA1AF0">
        <w:rPr>
          <w:rFonts w:ascii="Angsana New" w:hAnsi="Angsana New"/>
          <w:i/>
          <w:iCs/>
          <w:sz w:val="30"/>
          <w:szCs w:val="30"/>
        </w:rPr>
        <w:t xml:space="preserve"> </w:t>
      </w:r>
      <w:r w:rsidRPr="00DA1AF0">
        <w:rPr>
          <w:rFonts w:ascii="Angsana New" w:hAnsi="Angsana New" w:hint="cs"/>
          <w:i/>
          <w:iCs/>
          <w:sz w:val="30"/>
          <w:szCs w:val="30"/>
          <w:cs/>
        </w:rPr>
        <w:t xml:space="preserve">ธันวาคม </w:t>
      </w:r>
      <w:r w:rsidR="00922CAB" w:rsidRPr="00922CAB">
        <w:rPr>
          <w:rFonts w:ascii="Angsana New" w:hAnsi="Angsana New" w:hint="cs"/>
          <w:i/>
          <w:iCs/>
          <w:sz w:val="30"/>
          <w:szCs w:val="30"/>
        </w:rPr>
        <w:t>256</w:t>
      </w:r>
      <w:r w:rsidR="00922CAB" w:rsidRPr="00922CAB">
        <w:rPr>
          <w:rFonts w:ascii="Angsana New" w:hAnsi="Angsana New"/>
          <w:i/>
          <w:iCs/>
          <w:sz w:val="30"/>
          <w:szCs w:val="30"/>
        </w:rPr>
        <w:t>3</w:t>
      </w:r>
      <w:r w:rsidRPr="00DA1AF0">
        <w:rPr>
          <w:rFonts w:ascii="Angsana New" w:hAnsi="Angsana New" w:hint="cs"/>
          <w:i/>
          <w:iCs/>
          <w:sz w:val="30"/>
          <w:szCs w:val="30"/>
          <w:cs/>
        </w:rPr>
        <w:t xml:space="preserve">: </w:t>
      </w:r>
      <w:r w:rsidR="00922CAB" w:rsidRPr="00922CAB">
        <w:rPr>
          <w:rFonts w:ascii="Angsana New" w:hAnsi="Angsana New"/>
          <w:i/>
          <w:iCs/>
          <w:sz w:val="30"/>
          <w:szCs w:val="30"/>
        </w:rPr>
        <w:t>97</w:t>
      </w:r>
      <w:r w:rsidRPr="00DA1AF0">
        <w:rPr>
          <w:rFonts w:ascii="Angsana New" w:hAnsi="Angsana New"/>
          <w:i/>
          <w:iCs/>
          <w:sz w:val="30"/>
          <w:szCs w:val="30"/>
        </w:rPr>
        <w:t>.</w:t>
      </w:r>
      <w:r w:rsidR="00922CAB" w:rsidRPr="00922CAB">
        <w:rPr>
          <w:rFonts w:ascii="Angsana New" w:hAnsi="Angsana New"/>
          <w:i/>
          <w:iCs/>
          <w:sz w:val="30"/>
          <w:szCs w:val="30"/>
        </w:rPr>
        <w:t>17</w:t>
      </w:r>
      <w:r w:rsidRPr="00DA1AF0">
        <w:rPr>
          <w:rFonts w:ascii="Angsana New" w:hAnsi="Angsana New" w:hint="cs"/>
          <w:i/>
          <w:iCs/>
          <w:sz w:val="30"/>
          <w:szCs w:val="30"/>
          <w:cs/>
        </w:rPr>
        <w:t xml:space="preserve"> ล้านเหรียญสหรัฐอเมริกา)</w:t>
      </w:r>
    </w:p>
    <w:p w14:paraId="3DB85994" w14:textId="77777777" w:rsidR="005622DA" w:rsidRPr="003C6EB3" w:rsidRDefault="005622DA" w:rsidP="00F86F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  <w:lang w:val="en-GB"/>
        </w:rPr>
      </w:pPr>
    </w:p>
    <w:p w14:paraId="3E924265" w14:textId="3783DB9B" w:rsidR="00F86F03" w:rsidRPr="005F12CD" w:rsidRDefault="00F86F03" w:rsidP="00F86F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5F12CD">
        <w:rPr>
          <w:rFonts w:ascii="Angsana New" w:hAnsi="Angsana New" w:hint="cs"/>
          <w:sz w:val="30"/>
          <w:szCs w:val="30"/>
          <w:cs/>
        </w:rPr>
        <w:t xml:space="preserve">นอกจากนี้ สัญญาดังกล่าวระบุให้บริษัทย่อยดังกล่าวเปิดเล็ตเตอร์ออฟเครดิตจำนวน </w:t>
      </w:r>
      <w:r w:rsidR="00922CAB" w:rsidRPr="00922CAB">
        <w:rPr>
          <w:rFonts w:ascii="Angsana New" w:hAnsi="Angsana New"/>
          <w:sz w:val="30"/>
          <w:szCs w:val="30"/>
        </w:rPr>
        <w:t>6</w:t>
      </w:r>
      <w:r w:rsidRPr="005F12CD">
        <w:rPr>
          <w:rFonts w:ascii="Angsana New" w:hAnsi="Angsana New" w:hint="cs"/>
          <w:sz w:val="30"/>
          <w:szCs w:val="30"/>
        </w:rPr>
        <w:t xml:space="preserve"> </w:t>
      </w:r>
      <w:r w:rsidRPr="005F12CD">
        <w:rPr>
          <w:rFonts w:ascii="Angsana New" w:hAnsi="Angsana New" w:hint="cs"/>
          <w:sz w:val="30"/>
          <w:szCs w:val="30"/>
          <w:cs/>
        </w:rPr>
        <w:t>ล้านเหรียญสหรัฐอเมริกา</w:t>
      </w:r>
      <w:r w:rsidRPr="005F12CD">
        <w:rPr>
          <w:rFonts w:ascii="Angsana New" w:hAnsi="Angsana New" w:hint="cs"/>
          <w:sz w:val="30"/>
          <w:szCs w:val="30"/>
        </w:rPr>
        <w:t xml:space="preserve"> </w:t>
      </w:r>
      <w:r w:rsidRPr="005F12CD">
        <w:rPr>
          <w:rFonts w:ascii="Angsana New" w:hAnsi="Angsana New" w:hint="cs"/>
          <w:sz w:val="30"/>
          <w:szCs w:val="30"/>
        </w:rPr>
        <w:br/>
      </w:r>
      <w:r w:rsidRPr="005F12CD">
        <w:rPr>
          <w:rFonts w:ascii="Angsana New" w:hAnsi="Angsana New" w:hint="cs"/>
          <w:sz w:val="30"/>
          <w:szCs w:val="30"/>
          <w:cs/>
        </w:rPr>
        <w:t>ณ วันที่</w:t>
      </w:r>
      <w:r w:rsidRPr="005F12CD">
        <w:rPr>
          <w:rFonts w:ascii="Angsana New" w:hAnsi="Angsana New" w:hint="cs"/>
          <w:sz w:val="30"/>
          <w:szCs w:val="30"/>
        </w:rPr>
        <w:t xml:space="preserve"> </w:t>
      </w:r>
      <w:r w:rsidR="00922CAB" w:rsidRPr="00922CAB">
        <w:rPr>
          <w:rFonts w:ascii="Angsana New" w:hAnsi="Angsana New"/>
          <w:sz w:val="30"/>
          <w:szCs w:val="30"/>
        </w:rPr>
        <w:t>30</w:t>
      </w:r>
      <w:r w:rsidRPr="005F12CD">
        <w:rPr>
          <w:rFonts w:ascii="Angsana New" w:hAnsi="Angsana New"/>
          <w:sz w:val="30"/>
          <w:szCs w:val="30"/>
        </w:rPr>
        <w:t xml:space="preserve"> </w:t>
      </w:r>
      <w:r w:rsidR="00F26BB5">
        <w:rPr>
          <w:rFonts w:ascii="Angsana New" w:hAnsi="Angsana New" w:hint="cs"/>
          <w:sz w:val="30"/>
          <w:szCs w:val="30"/>
          <w:cs/>
        </w:rPr>
        <w:t>กันย</w:t>
      </w:r>
      <w:r w:rsidR="001B75E0" w:rsidRPr="005F12CD">
        <w:rPr>
          <w:rFonts w:ascii="Angsana New" w:hAnsi="Angsana New" w:hint="cs"/>
          <w:sz w:val="30"/>
          <w:szCs w:val="30"/>
          <w:cs/>
        </w:rPr>
        <w:t>ายน</w:t>
      </w:r>
      <w:r w:rsidRPr="005F12CD">
        <w:rPr>
          <w:rFonts w:ascii="Angsana New" w:hAnsi="Angsana New" w:hint="cs"/>
          <w:sz w:val="30"/>
          <w:szCs w:val="30"/>
          <w:cs/>
        </w:rPr>
        <w:t xml:space="preserve"> </w:t>
      </w:r>
      <w:r w:rsidR="00922CAB" w:rsidRPr="00922CAB">
        <w:rPr>
          <w:rFonts w:ascii="Angsana New" w:hAnsi="Angsana New"/>
          <w:sz w:val="30"/>
          <w:szCs w:val="30"/>
        </w:rPr>
        <w:t>2564</w:t>
      </w:r>
      <w:r w:rsidRPr="005F12CD">
        <w:rPr>
          <w:rFonts w:ascii="Angsana New" w:hAnsi="Angsana New" w:hint="cs"/>
          <w:sz w:val="30"/>
          <w:szCs w:val="30"/>
        </w:rPr>
        <w:t xml:space="preserve"> </w:t>
      </w:r>
      <w:r w:rsidRPr="005F12CD">
        <w:rPr>
          <w:rFonts w:ascii="Angsana New" w:hAnsi="Angsana New" w:hint="cs"/>
          <w:sz w:val="30"/>
          <w:szCs w:val="30"/>
          <w:cs/>
        </w:rPr>
        <w:t>บริษัทย่อย</w:t>
      </w:r>
      <w:r w:rsidRPr="000D378D">
        <w:rPr>
          <w:rFonts w:ascii="Angsana New" w:hAnsi="Angsana New" w:hint="cs"/>
          <w:sz w:val="30"/>
          <w:szCs w:val="30"/>
          <w:cs/>
        </w:rPr>
        <w:t>ดังกล่าวมีเล็ตเตอร์ออฟเครดิตคงเหลือที่ยัง</w:t>
      </w:r>
      <w:r w:rsidRPr="00101642">
        <w:rPr>
          <w:rFonts w:ascii="Angsana New" w:hAnsi="Angsana New" w:hint="cs"/>
          <w:sz w:val="30"/>
          <w:szCs w:val="30"/>
          <w:cs/>
        </w:rPr>
        <w:t>ไม่ได้ใช้จำนวน</w:t>
      </w:r>
      <w:r w:rsidR="00AF3C61" w:rsidRPr="00101642">
        <w:rPr>
          <w:rFonts w:ascii="Angsana New" w:hAnsi="Angsana New"/>
          <w:sz w:val="30"/>
          <w:szCs w:val="30"/>
        </w:rPr>
        <w:t xml:space="preserve"> 6</w:t>
      </w:r>
      <w:r w:rsidRPr="00101642">
        <w:rPr>
          <w:rFonts w:ascii="Angsana New" w:hAnsi="Angsana New" w:hint="cs"/>
          <w:sz w:val="30"/>
          <w:szCs w:val="30"/>
        </w:rPr>
        <w:t xml:space="preserve"> </w:t>
      </w:r>
      <w:r w:rsidRPr="00101642">
        <w:rPr>
          <w:rFonts w:ascii="Angsana New" w:hAnsi="Angsana New" w:hint="cs"/>
          <w:sz w:val="30"/>
          <w:szCs w:val="30"/>
          <w:cs/>
        </w:rPr>
        <w:t>ล้านเหรียญสหรัฐอเมริกา</w:t>
      </w:r>
      <w:r w:rsidRPr="00101642">
        <w:rPr>
          <w:rFonts w:ascii="Angsana New" w:hAnsi="Angsana New"/>
          <w:sz w:val="30"/>
          <w:szCs w:val="30"/>
        </w:rPr>
        <w:t xml:space="preserve"> </w:t>
      </w:r>
      <w:r w:rsidRPr="00101642">
        <w:rPr>
          <w:rFonts w:ascii="Angsana New" w:hAnsi="Angsana New" w:hint="cs"/>
          <w:i/>
          <w:iCs/>
          <w:sz w:val="30"/>
          <w:szCs w:val="30"/>
          <w:cs/>
        </w:rPr>
        <w:t>(</w:t>
      </w:r>
      <w:r w:rsidR="00922CAB" w:rsidRPr="00922CAB">
        <w:rPr>
          <w:rFonts w:ascii="Angsana New" w:hAnsi="Angsana New"/>
          <w:i/>
          <w:iCs/>
          <w:sz w:val="30"/>
          <w:szCs w:val="30"/>
        </w:rPr>
        <w:t>31</w:t>
      </w:r>
      <w:r w:rsidRPr="00101642">
        <w:rPr>
          <w:rFonts w:ascii="Angsana New" w:hAnsi="Angsana New"/>
          <w:i/>
          <w:iCs/>
          <w:sz w:val="30"/>
          <w:szCs w:val="30"/>
        </w:rPr>
        <w:t xml:space="preserve"> </w:t>
      </w:r>
      <w:r w:rsidRPr="00101642">
        <w:rPr>
          <w:rFonts w:ascii="Angsana New" w:hAnsi="Angsana New" w:hint="cs"/>
          <w:i/>
          <w:iCs/>
          <w:sz w:val="30"/>
          <w:szCs w:val="30"/>
          <w:cs/>
        </w:rPr>
        <w:t xml:space="preserve">ธันวาคม </w:t>
      </w:r>
      <w:r w:rsidR="00922CAB" w:rsidRPr="00922CAB">
        <w:rPr>
          <w:rFonts w:ascii="Angsana New" w:hAnsi="Angsana New" w:hint="cs"/>
          <w:i/>
          <w:iCs/>
          <w:sz w:val="30"/>
          <w:szCs w:val="30"/>
        </w:rPr>
        <w:t>256</w:t>
      </w:r>
      <w:r w:rsidR="00922CAB" w:rsidRPr="00922CAB">
        <w:rPr>
          <w:rFonts w:ascii="Angsana New" w:hAnsi="Angsana New"/>
          <w:i/>
          <w:iCs/>
          <w:sz w:val="30"/>
          <w:szCs w:val="30"/>
        </w:rPr>
        <w:t>3</w:t>
      </w:r>
      <w:r w:rsidRPr="00101642">
        <w:rPr>
          <w:rFonts w:ascii="Angsana New" w:hAnsi="Angsana New" w:hint="cs"/>
          <w:i/>
          <w:iCs/>
          <w:sz w:val="30"/>
          <w:szCs w:val="30"/>
        </w:rPr>
        <w:t xml:space="preserve">: </w:t>
      </w:r>
      <w:r w:rsidR="00922CAB" w:rsidRPr="00922CAB">
        <w:rPr>
          <w:rFonts w:ascii="Angsana New" w:hAnsi="Angsana New" w:hint="cs"/>
          <w:i/>
          <w:iCs/>
          <w:sz w:val="30"/>
          <w:szCs w:val="30"/>
        </w:rPr>
        <w:t>6</w:t>
      </w:r>
      <w:r w:rsidRPr="00101642">
        <w:rPr>
          <w:rFonts w:ascii="Angsana New" w:hAnsi="Angsana New" w:hint="cs"/>
          <w:i/>
          <w:iCs/>
          <w:sz w:val="30"/>
          <w:szCs w:val="30"/>
        </w:rPr>
        <w:t xml:space="preserve"> </w:t>
      </w:r>
      <w:r w:rsidRPr="00101642">
        <w:rPr>
          <w:rFonts w:ascii="Angsana New" w:hAnsi="Angsana New" w:hint="cs"/>
          <w:i/>
          <w:iCs/>
          <w:sz w:val="30"/>
          <w:szCs w:val="30"/>
          <w:cs/>
        </w:rPr>
        <w:t>ล้านเหรียญสหรัฐอเมริกา)</w:t>
      </w:r>
    </w:p>
    <w:p w14:paraId="0C0A0452" w14:textId="6D60C346" w:rsidR="00114E61" w:rsidRPr="003C6EB3" w:rsidRDefault="00114E61" w:rsidP="005840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  <w:lang w:val="en-GB"/>
        </w:rPr>
      </w:pPr>
    </w:p>
    <w:p w14:paraId="7EBDA189" w14:textId="07500ABD" w:rsidR="002F1537" w:rsidRDefault="00F86F03" w:rsidP="00F86F03">
      <w:pPr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bookmarkStart w:id="8" w:name="_Hlk55780123"/>
      <w:r w:rsidRPr="005F12CD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="00922CAB" w:rsidRPr="00922CAB">
        <w:rPr>
          <w:rFonts w:ascii="Angsana New" w:hAnsi="Angsana New" w:hint="cs"/>
          <w:sz w:val="30"/>
          <w:szCs w:val="30"/>
        </w:rPr>
        <w:t>29</w:t>
      </w:r>
      <w:r w:rsidRPr="005F12CD">
        <w:rPr>
          <w:rFonts w:ascii="Angsana New" w:hAnsi="Angsana New" w:hint="cs"/>
          <w:sz w:val="30"/>
          <w:szCs w:val="30"/>
        </w:rPr>
        <w:t xml:space="preserve"> </w:t>
      </w:r>
      <w:r w:rsidRPr="005F12CD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922CAB" w:rsidRPr="00922CAB">
        <w:rPr>
          <w:rFonts w:ascii="Angsana New" w:hAnsi="Angsana New" w:hint="cs"/>
          <w:sz w:val="30"/>
          <w:szCs w:val="30"/>
        </w:rPr>
        <w:t>2562</w:t>
      </w:r>
      <w:r w:rsidRPr="005F12CD">
        <w:rPr>
          <w:rFonts w:ascii="Angsana New" w:hAnsi="Angsana New" w:hint="cs"/>
          <w:sz w:val="30"/>
          <w:szCs w:val="30"/>
        </w:rPr>
        <w:t xml:space="preserve"> </w:t>
      </w:r>
      <w:r w:rsidRPr="005F12CD">
        <w:rPr>
          <w:rFonts w:ascii="Angsana New" w:hAnsi="Angsana New" w:hint="cs"/>
          <w:sz w:val="30"/>
          <w:szCs w:val="30"/>
          <w:cs/>
        </w:rPr>
        <w:t xml:space="preserve">บริษัท ราช โคเจนเนอเรชั่น จำกัด ซึ่งเป็นบริษัทย่อยทางตรง ได้ทำสัญญาจัดหาและซ่อมอะไหล่โรงไฟฟ้ากับผู้ให้บริการรายหนึ่ง เป็นระยะเวลา </w:t>
      </w:r>
      <w:r w:rsidR="00922CAB" w:rsidRPr="00922CAB">
        <w:rPr>
          <w:rFonts w:ascii="Angsana New" w:hAnsi="Angsana New" w:hint="cs"/>
          <w:sz w:val="30"/>
          <w:szCs w:val="30"/>
        </w:rPr>
        <w:t>15</w:t>
      </w:r>
      <w:r w:rsidRPr="005F12CD">
        <w:rPr>
          <w:rFonts w:ascii="Angsana New" w:hAnsi="Angsana New" w:hint="cs"/>
          <w:sz w:val="30"/>
          <w:szCs w:val="30"/>
        </w:rPr>
        <w:t xml:space="preserve"> </w:t>
      </w:r>
      <w:r w:rsidRPr="005F12CD">
        <w:rPr>
          <w:rFonts w:ascii="Angsana New" w:hAnsi="Angsana New" w:hint="cs"/>
          <w:sz w:val="30"/>
          <w:szCs w:val="30"/>
          <w:cs/>
        </w:rPr>
        <w:t>ปี นับจากวันที่ระบุในสัญญา มีมูลค่าตามสัญญาเป็น</w:t>
      </w:r>
      <w:r w:rsidRPr="00101642">
        <w:rPr>
          <w:rFonts w:ascii="Angsana New" w:hAnsi="Angsana New" w:hint="cs"/>
          <w:sz w:val="30"/>
          <w:szCs w:val="30"/>
          <w:cs/>
        </w:rPr>
        <w:t xml:space="preserve">จำนวนเงิน </w:t>
      </w:r>
      <w:r w:rsidR="00922CAB" w:rsidRPr="00922CAB">
        <w:rPr>
          <w:rFonts w:ascii="Angsana New" w:hAnsi="Angsana New" w:hint="cs"/>
          <w:sz w:val="30"/>
          <w:szCs w:val="30"/>
        </w:rPr>
        <w:t>2</w:t>
      </w:r>
      <w:r w:rsidR="00922CAB" w:rsidRPr="00922CAB">
        <w:rPr>
          <w:rFonts w:ascii="Angsana New" w:hAnsi="Angsana New"/>
          <w:sz w:val="30"/>
          <w:szCs w:val="30"/>
        </w:rPr>
        <w:t>8</w:t>
      </w:r>
      <w:r w:rsidRPr="00101642">
        <w:rPr>
          <w:rFonts w:ascii="Angsana New" w:hAnsi="Angsana New" w:hint="cs"/>
          <w:sz w:val="30"/>
          <w:szCs w:val="30"/>
        </w:rPr>
        <w:t>.</w:t>
      </w:r>
      <w:r w:rsidR="00E66353" w:rsidRPr="00101642">
        <w:rPr>
          <w:rFonts w:ascii="Angsana New" w:hAnsi="Angsana New"/>
          <w:sz w:val="30"/>
          <w:szCs w:val="30"/>
        </w:rPr>
        <w:t>4</w:t>
      </w:r>
      <w:r w:rsidR="00413E66" w:rsidRPr="00101642">
        <w:rPr>
          <w:rFonts w:ascii="Angsana New" w:hAnsi="Angsana New"/>
          <w:sz w:val="30"/>
          <w:szCs w:val="30"/>
        </w:rPr>
        <w:t>1</w:t>
      </w:r>
      <w:r w:rsidRPr="00101642">
        <w:rPr>
          <w:rFonts w:ascii="Angsana New" w:hAnsi="Angsana New" w:hint="cs"/>
          <w:sz w:val="30"/>
          <w:szCs w:val="30"/>
          <w:cs/>
        </w:rPr>
        <w:t xml:space="preserve"> ล้านเหรียญสหรัฐอเมริกา ณ วันที่</w:t>
      </w:r>
      <w:r w:rsidRPr="00101642">
        <w:rPr>
          <w:rFonts w:ascii="Angsana New" w:hAnsi="Angsana New" w:hint="cs"/>
          <w:sz w:val="30"/>
          <w:szCs w:val="30"/>
        </w:rPr>
        <w:t xml:space="preserve"> </w:t>
      </w:r>
      <w:r w:rsidR="00922CAB" w:rsidRPr="00922CAB">
        <w:rPr>
          <w:rFonts w:ascii="Angsana New" w:hAnsi="Angsana New"/>
          <w:sz w:val="30"/>
          <w:szCs w:val="30"/>
        </w:rPr>
        <w:t>30</w:t>
      </w:r>
      <w:r w:rsidRPr="00101642">
        <w:rPr>
          <w:rFonts w:ascii="Angsana New" w:hAnsi="Angsana New"/>
          <w:sz w:val="30"/>
          <w:szCs w:val="30"/>
        </w:rPr>
        <w:t xml:space="preserve"> </w:t>
      </w:r>
      <w:r w:rsidR="00F26BB5" w:rsidRPr="00101642">
        <w:rPr>
          <w:rFonts w:ascii="Angsana New" w:hAnsi="Angsana New" w:hint="cs"/>
          <w:sz w:val="30"/>
          <w:szCs w:val="30"/>
          <w:cs/>
        </w:rPr>
        <w:t>กันย</w:t>
      </w:r>
      <w:r w:rsidR="001B75E0" w:rsidRPr="00101642">
        <w:rPr>
          <w:rFonts w:ascii="Angsana New" w:hAnsi="Angsana New" w:hint="cs"/>
          <w:sz w:val="30"/>
          <w:szCs w:val="30"/>
          <w:cs/>
        </w:rPr>
        <w:t>ายน</w:t>
      </w:r>
      <w:r w:rsidRPr="00101642">
        <w:rPr>
          <w:rFonts w:ascii="Angsana New" w:hAnsi="Angsana New" w:hint="cs"/>
          <w:sz w:val="30"/>
          <w:szCs w:val="30"/>
          <w:cs/>
        </w:rPr>
        <w:t xml:space="preserve"> </w:t>
      </w:r>
      <w:r w:rsidR="00922CAB" w:rsidRPr="00922CAB">
        <w:rPr>
          <w:rFonts w:ascii="Angsana New" w:hAnsi="Angsana New"/>
          <w:sz w:val="30"/>
          <w:szCs w:val="30"/>
        </w:rPr>
        <w:t>2564</w:t>
      </w:r>
      <w:r w:rsidRPr="00101642">
        <w:rPr>
          <w:rFonts w:ascii="Angsana New" w:hAnsi="Angsana New" w:hint="cs"/>
          <w:sz w:val="30"/>
          <w:szCs w:val="30"/>
        </w:rPr>
        <w:t xml:space="preserve"> </w:t>
      </w:r>
      <w:r w:rsidRPr="00101642">
        <w:rPr>
          <w:rFonts w:ascii="Angsana New" w:hAnsi="Angsana New" w:hint="cs"/>
          <w:sz w:val="30"/>
          <w:szCs w:val="30"/>
          <w:cs/>
        </w:rPr>
        <w:t>บริษัทย่อยดังกล่าวมีภาระผูกพันคงเหลือตามสัญญาเป็นจำนวนเงิน</w:t>
      </w:r>
      <w:r w:rsidR="00C60435" w:rsidRPr="00101642">
        <w:rPr>
          <w:rFonts w:ascii="Angsana New" w:hAnsi="Angsana New"/>
          <w:sz w:val="30"/>
          <w:szCs w:val="30"/>
        </w:rPr>
        <w:t xml:space="preserve"> </w:t>
      </w:r>
      <w:r w:rsidR="00922CAB" w:rsidRPr="00922CAB">
        <w:rPr>
          <w:rFonts w:ascii="Angsana New" w:hAnsi="Angsana New"/>
          <w:sz w:val="30"/>
          <w:szCs w:val="30"/>
        </w:rPr>
        <w:t>16</w:t>
      </w:r>
      <w:r w:rsidR="0072480A" w:rsidRPr="00101642">
        <w:rPr>
          <w:rFonts w:ascii="Angsana New" w:hAnsi="Angsana New"/>
          <w:sz w:val="30"/>
          <w:szCs w:val="30"/>
          <w:lang w:val="en-GB"/>
        </w:rPr>
        <w:t>.</w:t>
      </w:r>
      <w:r w:rsidR="00922CAB" w:rsidRPr="00922CAB">
        <w:rPr>
          <w:rFonts w:ascii="Angsana New" w:hAnsi="Angsana New"/>
          <w:sz w:val="30"/>
          <w:szCs w:val="30"/>
        </w:rPr>
        <w:t>14</w:t>
      </w:r>
      <w:r w:rsidR="0072480A" w:rsidRPr="00101642">
        <w:rPr>
          <w:rFonts w:ascii="Angsana New" w:hAnsi="Angsana New"/>
          <w:sz w:val="30"/>
          <w:szCs w:val="30"/>
          <w:lang w:val="en-GB"/>
        </w:rPr>
        <w:t xml:space="preserve"> </w:t>
      </w:r>
      <w:r w:rsidRPr="00101642">
        <w:rPr>
          <w:rFonts w:ascii="Angsana New" w:hAnsi="Angsana New" w:hint="cs"/>
          <w:sz w:val="30"/>
          <w:szCs w:val="30"/>
          <w:cs/>
        </w:rPr>
        <w:t>ล้านเหรียญสหรัฐอเมริกา</w:t>
      </w:r>
      <w:r w:rsidRPr="00101642">
        <w:rPr>
          <w:rFonts w:ascii="Angsana New" w:hAnsi="Angsana New"/>
          <w:sz w:val="30"/>
          <w:szCs w:val="30"/>
        </w:rPr>
        <w:t xml:space="preserve"> </w:t>
      </w:r>
      <w:r w:rsidRPr="00101642">
        <w:rPr>
          <w:rFonts w:ascii="Angsana New" w:hAnsi="Angsana New" w:hint="cs"/>
          <w:i/>
          <w:iCs/>
          <w:sz w:val="30"/>
          <w:szCs w:val="30"/>
          <w:cs/>
        </w:rPr>
        <w:t>(</w:t>
      </w:r>
      <w:r w:rsidR="00922CAB" w:rsidRPr="00922CAB">
        <w:rPr>
          <w:rFonts w:ascii="Angsana New" w:hAnsi="Angsana New"/>
          <w:i/>
          <w:iCs/>
          <w:sz w:val="30"/>
          <w:szCs w:val="30"/>
        </w:rPr>
        <w:t>31</w:t>
      </w:r>
      <w:r w:rsidR="00BF12DA" w:rsidRPr="00101642">
        <w:rPr>
          <w:rFonts w:ascii="Angsana New" w:hAnsi="Angsana New"/>
          <w:i/>
          <w:iCs/>
          <w:sz w:val="30"/>
          <w:szCs w:val="30"/>
        </w:rPr>
        <w:t xml:space="preserve"> </w:t>
      </w:r>
      <w:r w:rsidR="00BF12DA" w:rsidRPr="00101642">
        <w:rPr>
          <w:rFonts w:ascii="Angsana New" w:hAnsi="Angsana New" w:hint="cs"/>
          <w:i/>
          <w:iCs/>
          <w:sz w:val="30"/>
          <w:szCs w:val="30"/>
          <w:cs/>
        </w:rPr>
        <w:t>ธันวาคม</w:t>
      </w:r>
      <w:r w:rsidR="00BF12DA" w:rsidRPr="005F12CD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="00922CAB" w:rsidRPr="00922CAB">
        <w:rPr>
          <w:rFonts w:ascii="Angsana New" w:hAnsi="Angsana New" w:hint="cs"/>
          <w:i/>
          <w:iCs/>
          <w:sz w:val="30"/>
          <w:szCs w:val="30"/>
        </w:rPr>
        <w:t>256</w:t>
      </w:r>
      <w:r w:rsidR="00922CAB" w:rsidRPr="00922CAB">
        <w:rPr>
          <w:rFonts w:ascii="Angsana New" w:hAnsi="Angsana New"/>
          <w:i/>
          <w:iCs/>
          <w:sz w:val="30"/>
          <w:szCs w:val="30"/>
        </w:rPr>
        <w:t>3</w:t>
      </w:r>
      <w:r w:rsidRPr="005F12CD">
        <w:rPr>
          <w:rFonts w:ascii="Angsana New" w:hAnsi="Angsana New" w:hint="cs"/>
          <w:i/>
          <w:iCs/>
          <w:sz w:val="30"/>
          <w:szCs w:val="30"/>
        </w:rPr>
        <w:t xml:space="preserve">: </w:t>
      </w:r>
      <w:r w:rsidR="00922CAB" w:rsidRPr="00922CAB">
        <w:rPr>
          <w:rFonts w:ascii="Angsana New" w:hAnsi="Angsana New"/>
          <w:i/>
          <w:iCs/>
          <w:sz w:val="30"/>
          <w:szCs w:val="30"/>
        </w:rPr>
        <w:t>18</w:t>
      </w:r>
      <w:r w:rsidR="00BF12DA" w:rsidRPr="005F12CD">
        <w:rPr>
          <w:rFonts w:ascii="Angsana New" w:hAnsi="Angsana New"/>
          <w:i/>
          <w:iCs/>
          <w:sz w:val="30"/>
          <w:szCs w:val="30"/>
        </w:rPr>
        <w:t>.</w:t>
      </w:r>
      <w:r w:rsidR="00922CAB" w:rsidRPr="00922CAB">
        <w:rPr>
          <w:rFonts w:ascii="Angsana New" w:hAnsi="Angsana New"/>
          <w:i/>
          <w:iCs/>
          <w:sz w:val="30"/>
          <w:szCs w:val="30"/>
        </w:rPr>
        <w:t>79</w:t>
      </w:r>
      <w:r w:rsidRPr="005F12CD">
        <w:rPr>
          <w:rFonts w:ascii="Angsana New" w:hAnsi="Angsana New" w:hint="cs"/>
          <w:i/>
          <w:iCs/>
          <w:sz w:val="30"/>
          <w:szCs w:val="30"/>
        </w:rPr>
        <w:t xml:space="preserve"> </w:t>
      </w:r>
      <w:r w:rsidRPr="005F12CD">
        <w:rPr>
          <w:rFonts w:ascii="Angsana New" w:hAnsi="Angsana New" w:hint="cs"/>
          <w:i/>
          <w:iCs/>
          <w:sz w:val="30"/>
          <w:szCs w:val="30"/>
          <w:cs/>
        </w:rPr>
        <w:t>ล้านเหรียญสหรัฐอเมริกา)</w:t>
      </w:r>
    </w:p>
    <w:p w14:paraId="586EA0DE" w14:textId="77777777" w:rsidR="000E1BC6" w:rsidRPr="000E1BC6" w:rsidRDefault="000E1BC6" w:rsidP="000E1B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  <w:lang w:val="en-GB"/>
        </w:rPr>
      </w:pPr>
    </w:p>
    <w:bookmarkEnd w:id="8"/>
    <w:p w14:paraId="0F44F793" w14:textId="77777777" w:rsidR="00584066" w:rsidRPr="005F12CD" w:rsidRDefault="00584066" w:rsidP="005840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Cordia New" w:hAnsi="Angsana New"/>
          <w:b/>
          <w:bCs/>
          <w:i/>
          <w:iCs/>
          <w:snapToGrid w:val="0"/>
          <w:sz w:val="30"/>
          <w:szCs w:val="30"/>
          <w:lang w:eastAsia="th-TH"/>
        </w:rPr>
      </w:pPr>
      <w:r w:rsidRPr="005F12CD">
        <w:rPr>
          <w:rFonts w:ascii="Angsana New" w:eastAsia="Cordia New" w:hAnsi="Angsana New" w:hint="cs"/>
          <w:b/>
          <w:bCs/>
          <w:i/>
          <w:iCs/>
          <w:snapToGrid w:val="0"/>
          <w:sz w:val="30"/>
          <w:szCs w:val="30"/>
          <w:cs/>
          <w:lang w:val="th-TH" w:eastAsia="th-TH"/>
        </w:rPr>
        <w:lastRenderedPageBreak/>
        <w:t>หนังสือค้ำประกัน</w:t>
      </w:r>
    </w:p>
    <w:p w14:paraId="63DA7175" w14:textId="77777777" w:rsidR="00584066" w:rsidRPr="003C6EB3" w:rsidRDefault="00584066" w:rsidP="005840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  <w:cs/>
          <w:lang w:val="en-GB"/>
        </w:rPr>
      </w:pPr>
    </w:p>
    <w:p w14:paraId="4E3F720A" w14:textId="1FAF8234" w:rsidR="004161D3" w:rsidRPr="005F12CD" w:rsidRDefault="00584066" w:rsidP="004161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Cordia New" w:hAnsi="Angsana New"/>
          <w:i/>
          <w:iCs/>
          <w:snapToGrid w:val="0"/>
          <w:sz w:val="30"/>
          <w:szCs w:val="30"/>
          <w:cs/>
          <w:lang w:val="th-TH" w:eastAsia="th-TH"/>
        </w:rPr>
      </w:pPr>
      <w:r w:rsidRPr="005F12CD">
        <w:rPr>
          <w:rFonts w:ascii="Angsana New" w:eastAsia="Cordia New" w:hAnsi="Angsana New" w:hint="cs"/>
          <w:snapToGrid w:val="0"/>
          <w:sz w:val="30"/>
          <w:szCs w:val="30"/>
          <w:cs/>
          <w:lang w:val="th-TH" w:eastAsia="th-TH"/>
        </w:rPr>
        <w:t xml:space="preserve">ณ วันที่ </w:t>
      </w:r>
      <w:r w:rsidR="00922CAB" w:rsidRPr="00922CAB">
        <w:rPr>
          <w:rFonts w:ascii="Angsana New" w:hAnsi="Angsana New" w:hint="cs"/>
          <w:sz w:val="30"/>
          <w:szCs w:val="30"/>
        </w:rPr>
        <w:t>3</w:t>
      </w:r>
      <w:r w:rsidR="00922CAB" w:rsidRPr="00922CAB">
        <w:rPr>
          <w:rFonts w:ascii="Angsana New" w:hAnsi="Angsana New"/>
          <w:sz w:val="30"/>
          <w:szCs w:val="30"/>
        </w:rPr>
        <w:t>0</w:t>
      </w:r>
      <w:r w:rsidR="001D6AF3" w:rsidRPr="005F12CD">
        <w:rPr>
          <w:rFonts w:ascii="Angsana New" w:hAnsi="Angsana New" w:hint="cs"/>
          <w:sz w:val="30"/>
          <w:szCs w:val="30"/>
        </w:rPr>
        <w:t xml:space="preserve"> </w:t>
      </w:r>
      <w:r w:rsidR="00F26BB5">
        <w:rPr>
          <w:rFonts w:ascii="Angsana New" w:hAnsi="Angsana New" w:hint="cs"/>
          <w:sz w:val="30"/>
          <w:szCs w:val="30"/>
          <w:cs/>
        </w:rPr>
        <w:t>กันย</w:t>
      </w:r>
      <w:r w:rsidR="001B75E0" w:rsidRPr="005F12CD">
        <w:rPr>
          <w:rFonts w:ascii="Angsana New" w:hAnsi="Angsana New" w:hint="cs"/>
          <w:sz w:val="30"/>
          <w:szCs w:val="30"/>
          <w:cs/>
        </w:rPr>
        <w:t>ายน</w:t>
      </w:r>
      <w:r w:rsidR="001D6AF3" w:rsidRPr="005F12CD">
        <w:rPr>
          <w:rFonts w:ascii="Angsana New" w:hAnsi="Angsana New" w:hint="cs"/>
          <w:sz w:val="30"/>
          <w:szCs w:val="30"/>
          <w:cs/>
        </w:rPr>
        <w:t xml:space="preserve"> </w:t>
      </w:r>
      <w:r w:rsidR="00922CAB" w:rsidRPr="00922CAB">
        <w:rPr>
          <w:rFonts w:ascii="Angsana New" w:hAnsi="Angsana New" w:hint="cs"/>
          <w:sz w:val="30"/>
          <w:szCs w:val="30"/>
        </w:rPr>
        <w:t>256</w:t>
      </w:r>
      <w:r w:rsidR="00922CAB" w:rsidRPr="00922CAB">
        <w:rPr>
          <w:rFonts w:ascii="Angsana New" w:hAnsi="Angsana New"/>
          <w:sz w:val="30"/>
          <w:szCs w:val="30"/>
        </w:rPr>
        <w:t>4</w:t>
      </w:r>
      <w:r w:rsidR="001D6AF3" w:rsidRPr="005F12CD">
        <w:rPr>
          <w:rFonts w:ascii="Angsana New" w:hAnsi="Angsana New" w:hint="cs"/>
          <w:sz w:val="30"/>
          <w:szCs w:val="30"/>
        </w:rPr>
        <w:t xml:space="preserve"> </w:t>
      </w:r>
      <w:r w:rsidRPr="005F12CD">
        <w:rPr>
          <w:rFonts w:ascii="Angsana New" w:eastAsia="Cordia New" w:hAnsi="Angsana New" w:hint="cs"/>
          <w:snapToGrid w:val="0"/>
          <w:sz w:val="30"/>
          <w:szCs w:val="30"/>
          <w:cs/>
          <w:lang w:val="th-TH" w:eastAsia="th-TH"/>
        </w:rPr>
        <w:t>บริษัทและบริษัทย่อยมีภาระผูกพันจากการที่ธนาคารออกหนังสือค้ำประกันในนามของ</w:t>
      </w:r>
      <w:r w:rsidRPr="000D378D">
        <w:rPr>
          <w:rFonts w:ascii="Angsana New" w:eastAsia="Cordia New" w:hAnsi="Angsana New" w:hint="cs"/>
          <w:snapToGrid w:val="0"/>
          <w:sz w:val="30"/>
          <w:szCs w:val="30"/>
          <w:cs/>
          <w:lang w:val="th-TH" w:eastAsia="th-TH"/>
        </w:rPr>
        <w:t>บริษัทและบริษัทย่อย เพื่อใช้เป็นหลักประกันในการปฏิบัติตามเงื่อนไขต่าง</w:t>
      </w:r>
      <w:r w:rsidR="0092777C" w:rsidRPr="000D378D">
        <w:rPr>
          <w:rFonts w:ascii="Angsana New" w:eastAsia="Cordia New" w:hAnsi="Angsana New" w:hint="cs"/>
          <w:snapToGrid w:val="0"/>
          <w:sz w:val="30"/>
          <w:szCs w:val="30"/>
          <w:cs/>
          <w:lang w:val="th-TH" w:eastAsia="th-TH"/>
        </w:rPr>
        <w:t xml:space="preserve"> </w:t>
      </w:r>
      <w:r w:rsidRPr="000D378D">
        <w:rPr>
          <w:rFonts w:ascii="Angsana New" w:eastAsia="Cordia New" w:hAnsi="Angsana New" w:hint="cs"/>
          <w:snapToGrid w:val="0"/>
          <w:sz w:val="30"/>
          <w:szCs w:val="30"/>
          <w:cs/>
          <w:lang w:val="th-TH" w:eastAsia="th-TH"/>
        </w:rPr>
        <w:t>ๆ ในการดำเนินธุรกิจปกติจำนวน</w:t>
      </w:r>
      <w:r w:rsidR="00840F84" w:rsidRPr="000D378D">
        <w:rPr>
          <w:rFonts w:ascii="Angsana New" w:eastAsia="Cordia New" w:hAnsi="Angsana New" w:hint="cs"/>
          <w:snapToGrid w:val="0"/>
          <w:sz w:val="30"/>
          <w:szCs w:val="30"/>
          <w:cs/>
          <w:lang w:eastAsia="th-TH"/>
        </w:rPr>
        <w:t xml:space="preserve"> </w:t>
      </w:r>
      <w:r w:rsidR="00922CAB" w:rsidRPr="00922CAB">
        <w:rPr>
          <w:rFonts w:ascii="Angsana New" w:eastAsia="Cordia New" w:hAnsi="Angsana New"/>
          <w:snapToGrid w:val="0"/>
          <w:sz w:val="30"/>
          <w:szCs w:val="30"/>
          <w:lang w:eastAsia="th-TH"/>
        </w:rPr>
        <w:t>1</w:t>
      </w:r>
      <w:r w:rsidR="00840F84" w:rsidRPr="00101642">
        <w:rPr>
          <w:rFonts w:ascii="Angsana New" w:eastAsia="Cordia New" w:hAnsi="Angsana New"/>
          <w:snapToGrid w:val="0"/>
          <w:sz w:val="30"/>
          <w:szCs w:val="30"/>
          <w:lang w:eastAsia="th-TH"/>
        </w:rPr>
        <w:t>,</w:t>
      </w:r>
      <w:r w:rsidR="00654AD1" w:rsidRPr="00101642">
        <w:rPr>
          <w:rFonts w:ascii="Angsana New" w:eastAsia="Cordia New" w:hAnsi="Angsana New" w:hint="cs"/>
          <w:snapToGrid w:val="0"/>
          <w:sz w:val="30"/>
          <w:szCs w:val="30"/>
          <w:lang w:eastAsia="th-TH"/>
        </w:rPr>
        <w:t>057</w:t>
      </w:r>
      <w:r w:rsidR="00247DDC" w:rsidRPr="00101642">
        <w:rPr>
          <w:rFonts w:ascii="Angsana New" w:eastAsia="Cordia New" w:hAnsi="Angsana New" w:hint="cs"/>
          <w:snapToGrid w:val="0"/>
          <w:sz w:val="30"/>
          <w:szCs w:val="30"/>
          <w:cs/>
          <w:lang w:eastAsia="th-TH"/>
        </w:rPr>
        <w:t>.</w:t>
      </w:r>
      <w:r w:rsidR="00654AD1" w:rsidRPr="00101642">
        <w:rPr>
          <w:rFonts w:ascii="Angsana New" w:eastAsia="Cordia New" w:hAnsi="Angsana New" w:hint="cs"/>
          <w:snapToGrid w:val="0"/>
          <w:sz w:val="30"/>
          <w:szCs w:val="30"/>
          <w:lang w:eastAsia="th-TH"/>
        </w:rPr>
        <w:t>09</w:t>
      </w:r>
      <w:r w:rsidRPr="00101642">
        <w:rPr>
          <w:rFonts w:ascii="Angsana New" w:eastAsia="Cordia New" w:hAnsi="Angsana New" w:hint="cs"/>
          <w:snapToGrid w:val="0"/>
          <w:sz w:val="30"/>
          <w:szCs w:val="30"/>
          <w:lang w:eastAsia="th-TH"/>
        </w:rPr>
        <w:t xml:space="preserve"> </w:t>
      </w:r>
      <w:r w:rsidRPr="00101642">
        <w:rPr>
          <w:rFonts w:ascii="Angsana New" w:eastAsia="Cordia New" w:hAnsi="Angsana New" w:hint="cs"/>
          <w:snapToGrid w:val="0"/>
          <w:sz w:val="30"/>
          <w:szCs w:val="30"/>
          <w:cs/>
          <w:lang w:val="th-TH" w:eastAsia="th-TH"/>
        </w:rPr>
        <w:t xml:space="preserve">ล้านบาท </w:t>
      </w:r>
      <w:r w:rsidR="00922CAB" w:rsidRPr="00922CAB">
        <w:rPr>
          <w:rFonts w:ascii="Angsana New" w:eastAsia="Cordia New" w:hAnsi="Angsana New"/>
          <w:snapToGrid w:val="0"/>
          <w:sz w:val="30"/>
          <w:szCs w:val="30"/>
          <w:lang w:eastAsia="th-TH"/>
        </w:rPr>
        <w:t>1</w:t>
      </w:r>
      <w:r w:rsidR="00654AD1" w:rsidRPr="00101642">
        <w:rPr>
          <w:rFonts w:ascii="Angsana New" w:eastAsia="Cordia New" w:hAnsi="Angsana New" w:hint="cs"/>
          <w:snapToGrid w:val="0"/>
          <w:sz w:val="30"/>
          <w:szCs w:val="30"/>
          <w:lang w:eastAsia="th-TH"/>
        </w:rPr>
        <w:t>0</w:t>
      </w:r>
      <w:r w:rsidR="00840F84" w:rsidRPr="00101642">
        <w:rPr>
          <w:rFonts w:ascii="Angsana New" w:eastAsia="Cordia New" w:hAnsi="Angsana New"/>
          <w:snapToGrid w:val="0"/>
          <w:sz w:val="30"/>
          <w:szCs w:val="30"/>
          <w:lang w:eastAsia="th-TH"/>
        </w:rPr>
        <w:t>.</w:t>
      </w:r>
      <w:r w:rsidR="00654AD1" w:rsidRPr="00101642">
        <w:rPr>
          <w:rFonts w:ascii="Angsana New" w:eastAsia="Cordia New" w:hAnsi="Angsana New" w:hint="cs"/>
          <w:snapToGrid w:val="0"/>
          <w:sz w:val="30"/>
          <w:szCs w:val="30"/>
          <w:lang w:eastAsia="th-TH"/>
        </w:rPr>
        <w:t>41</w:t>
      </w:r>
      <w:r w:rsidR="00840F84" w:rsidRPr="00101642">
        <w:rPr>
          <w:rFonts w:ascii="Angsana New" w:eastAsia="Cordia New" w:hAnsi="Angsana New"/>
          <w:snapToGrid w:val="0"/>
          <w:sz w:val="30"/>
          <w:szCs w:val="30"/>
          <w:lang w:eastAsia="th-TH"/>
        </w:rPr>
        <w:t xml:space="preserve"> </w:t>
      </w:r>
      <w:r w:rsidRPr="00101642">
        <w:rPr>
          <w:rFonts w:ascii="Angsana New" w:eastAsia="Cordia New" w:hAnsi="Angsana New" w:hint="cs"/>
          <w:snapToGrid w:val="0"/>
          <w:sz w:val="30"/>
          <w:szCs w:val="30"/>
          <w:cs/>
          <w:lang w:val="th-TH" w:eastAsia="th-TH"/>
        </w:rPr>
        <w:t>ล้านเหรียญสหรัฐอเมริกา และ</w:t>
      </w:r>
      <w:r w:rsidRPr="00101642">
        <w:rPr>
          <w:rFonts w:ascii="Angsana New" w:eastAsia="Cordia New" w:hAnsi="Angsana New" w:hint="cs"/>
          <w:snapToGrid w:val="0"/>
          <w:sz w:val="30"/>
          <w:szCs w:val="30"/>
          <w:lang w:eastAsia="th-TH"/>
        </w:rPr>
        <w:t xml:space="preserve"> </w:t>
      </w:r>
      <w:r w:rsidR="00654AD1" w:rsidRPr="00101642">
        <w:rPr>
          <w:rFonts w:ascii="Angsana New" w:eastAsia="Cordia New" w:hAnsi="Angsana New" w:hint="cs"/>
          <w:snapToGrid w:val="0"/>
          <w:sz w:val="30"/>
          <w:szCs w:val="30"/>
          <w:lang w:eastAsia="th-TH"/>
        </w:rPr>
        <w:t>4</w:t>
      </w:r>
      <w:r w:rsidR="00247DDC" w:rsidRPr="00101642">
        <w:rPr>
          <w:rFonts w:ascii="Angsana New" w:eastAsia="Cordia New" w:hAnsi="Angsana New" w:hint="cs"/>
          <w:snapToGrid w:val="0"/>
          <w:sz w:val="30"/>
          <w:szCs w:val="30"/>
          <w:cs/>
          <w:lang w:eastAsia="th-TH"/>
        </w:rPr>
        <w:t>.</w:t>
      </w:r>
      <w:r w:rsidR="00654AD1" w:rsidRPr="00101642">
        <w:rPr>
          <w:rFonts w:ascii="Angsana New" w:eastAsia="Cordia New" w:hAnsi="Angsana New" w:hint="cs"/>
          <w:snapToGrid w:val="0"/>
          <w:sz w:val="30"/>
          <w:szCs w:val="30"/>
          <w:lang w:eastAsia="th-TH"/>
        </w:rPr>
        <w:t>72</w:t>
      </w:r>
      <w:r w:rsidR="00840F84" w:rsidRPr="00101642">
        <w:rPr>
          <w:rFonts w:ascii="Angsana New" w:eastAsia="Cordia New" w:hAnsi="Angsana New"/>
          <w:snapToGrid w:val="0"/>
          <w:sz w:val="30"/>
          <w:szCs w:val="30"/>
          <w:lang w:eastAsia="th-TH"/>
        </w:rPr>
        <w:t xml:space="preserve"> </w:t>
      </w:r>
      <w:r w:rsidRPr="00101642">
        <w:rPr>
          <w:rFonts w:ascii="Angsana New" w:eastAsia="Cordia New" w:hAnsi="Angsana New" w:hint="cs"/>
          <w:snapToGrid w:val="0"/>
          <w:sz w:val="30"/>
          <w:szCs w:val="30"/>
          <w:cs/>
          <w:lang w:val="th-TH" w:eastAsia="th-TH"/>
        </w:rPr>
        <w:t>ล้านเหรียญออสเตรเลีย</w:t>
      </w:r>
      <w:r w:rsidR="004161D3" w:rsidRPr="00101642">
        <w:rPr>
          <w:rFonts w:ascii="Angsana New" w:eastAsia="Cordia New" w:hAnsi="Angsana New" w:hint="cs"/>
          <w:snapToGrid w:val="0"/>
          <w:sz w:val="30"/>
          <w:szCs w:val="30"/>
          <w:cs/>
          <w:lang w:val="th-TH" w:eastAsia="th-TH"/>
        </w:rPr>
        <w:t xml:space="preserve"> </w:t>
      </w:r>
      <w:r w:rsidR="004161D3" w:rsidRPr="00101642">
        <w:rPr>
          <w:rFonts w:ascii="Angsana New" w:eastAsia="Cordia New" w:hAnsi="Angsana New" w:hint="cs"/>
          <w:i/>
          <w:iCs/>
          <w:snapToGrid w:val="0"/>
          <w:sz w:val="30"/>
          <w:szCs w:val="30"/>
          <w:cs/>
          <w:lang w:val="th-TH" w:eastAsia="th-TH"/>
        </w:rPr>
        <w:t>(</w:t>
      </w:r>
      <w:r w:rsidR="00922CAB" w:rsidRPr="00922CAB">
        <w:rPr>
          <w:rFonts w:ascii="Angsana New" w:hAnsi="Angsana New"/>
          <w:i/>
          <w:iCs/>
          <w:sz w:val="30"/>
          <w:szCs w:val="30"/>
        </w:rPr>
        <w:t>31</w:t>
      </w:r>
      <w:r w:rsidR="004161D3" w:rsidRPr="000D378D">
        <w:rPr>
          <w:rFonts w:ascii="Angsana New" w:hAnsi="Angsana New"/>
          <w:i/>
          <w:iCs/>
          <w:sz w:val="30"/>
          <w:szCs w:val="30"/>
        </w:rPr>
        <w:t xml:space="preserve"> </w:t>
      </w:r>
      <w:r w:rsidR="004161D3" w:rsidRPr="000D378D">
        <w:rPr>
          <w:rFonts w:ascii="Angsana New" w:hAnsi="Angsana New" w:hint="cs"/>
          <w:i/>
          <w:iCs/>
          <w:sz w:val="30"/>
          <w:szCs w:val="30"/>
          <w:cs/>
        </w:rPr>
        <w:t>ธันวาคม</w:t>
      </w:r>
      <w:r w:rsidR="004161D3" w:rsidRPr="005F12CD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="00922CAB" w:rsidRPr="00922CAB">
        <w:rPr>
          <w:rFonts w:ascii="Angsana New" w:hAnsi="Angsana New" w:hint="cs"/>
          <w:i/>
          <w:iCs/>
          <w:sz w:val="30"/>
          <w:szCs w:val="30"/>
        </w:rPr>
        <w:t>256</w:t>
      </w:r>
      <w:r w:rsidR="00922CAB" w:rsidRPr="00922CAB">
        <w:rPr>
          <w:rFonts w:ascii="Angsana New" w:hAnsi="Angsana New"/>
          <w:i/>
          <w:iCs/>
          <w:sz w:val="30"/>
          <w:szCs w:val="30"/>
        </w:rPr>
        <w:t>3</w:t>
      </w:r>
      <w:r w:rsidR="004161D3" w:rsidRPr="005F12CD">
        <w:rPr>
          <w:rFonts w:ascii="Angsana New" w:eastAsia="Cordia New" w:hAnsi="Angsana New"/>
          <w:i/>
          <w:iCs/>
          <w:snapToGrid w:val="0"/>
          <w:sz w:val="30"/>
          <w:szCs w:val="30"/>
          <w:lang w:eastAsia="th-TH"/>
        </w:rPr>
        <w:t xml:space="preserve">: </w:t>
      </w:r>
      <w:r w:rsidR="00922CAB" w:rsidRPr="00922CAB">
        <w:rPr>
          <w:rFonts w:ascii="Angsana New" w:eastAsia="Cordia New" w:hAnsi="Angsana New"/>
          <w:i/>
          <w:iCs/>
          <w:snapToGrid w:val="0"/>
          <w:sz w:val="30"/>
          <w:szCs w:val="30"/>
          <w:lang w:eastAsia="th-TH"/>
        </w:rPr>
        <w:t>1</w:t>
      </w:r>
      <w:r w:rsidR="004161D3" w:rsidRPr="005F12CD">
        <w:rPr>
          <w:rFonts w:ascii="Angsana New" w:eastAsia="Cordia New" w:hAnsi="Angsana New"/>
          <w:i/>
          <w:iCs/>
          <w:snapToGrid w:val="0"/>
          <w:sz w:val="30"/>
          <w:szCs w:val="30"/>
          <w:lang w:eastAsia="th-TH"/>
        </w:rPr>
        <w:t>,</w:t>
      </w:r>
      <w:r w:rsidR="00922CAB" w:rsidRPr="00922CAB">
        <w:rPr>
          <w:rFonts w:ascii="Angsana New" w:eastAsia="Cordia New" w:hAnsi="Angsana New"/>
          <w:i/>
          <w:iCs/>
          <w:snapToGrid w:val="0"/>
          <w:sz w:val="30"/>
          <w:szCs w:val="30"/>
          <w:lang w:eastAsia="th-TH"/>
        </w:rPr>
        <w:t>053</w:t>
      </w:r>
      <w:r w:rsidR="004161D3" w:rsidRPr="005F12CD">
        <w:rPr>
          <w:rFonts w:ascii="Angsana New" w:eastAsia="Cordia New" w:hAnsi="Angsana New"/>
          <w:i/>
          <w:iCs/>
          <w:snapToGrid w:val="0"/>
          <w:sz w:val="30"/>
          <w:szCs w:val="30"/>
          <w:lang w:eastAsia="th-TH"/>
        </w:rPr>
        <w:t>.</w:t>
      </w:r>
      <w:r w:rsidR="00922CAB" w:rsidRPr="00922CAB">
        <w:rPr>
          <w:rFonts w:ascii="Angsana New" w:eastAsia="Cordia New" w:hAnsi="Angsana New"/>
          <w:i/>
          <w:iCs/>
          <w:snapToGrid w:val="0"/>
          <w:sz w:val="30"/>
          <w:szCs w:val="30"/>
          <w:lang w:eastAsia="th-TH"/>
        </w:rPr>
        <w:t>17</w:t>
      </w:r>
      <w:r w:rsidR="004161D3" w:rsidRPr="005F12CD">
        <w:rPr>
          <w:rFonts w:ascii="Angsana New" w:eastAsia="Cordia New" w:hAnsi="Angsana New"/>
          <w:i/>
          <w:iCs/>
          <w:snapToGrid w:val="0"/>
          <w:sz w:val="30"/>
          <w:szCs w:val="30"/>
          <w:lang w:eastAsia="th-TH"/>
        </w:rPr>
        <w:t xml:space="preserve"> </w:t>
      </w:r>
      <w:r w:rsidR="004161D3" w:rsidRPr="005F12CD">
        <w:rPr>
          <w:rFonts w:ascii="Angsana New" w:eastAsia="Cordia New" w:hAnsi="Angsana New"/>
          <w:i/>
          <w:iCs/>
          <w:snapToGrid w:val="0"/>
          <w:sz w:val="30"/>
          <w:szCs w:val="30"/>
          <w:cs/>
          <w:lang w:val="th-TH" w:eastAsia="th-TH"/>
        </w:rPr>
        <w:t xml:space="preserve">ล้านบาท </w:t>
      </w:r>
      <w:r w:rsidR="00922CAB" w:rsidRPr="00922CAB">
        <w:rPr>
          <w:rFonts w:ascii="Angsana New" w:eastAsia="Cordia New" w:hAnsi="Angsana New"/>
          <w:i/>
          <w:iCs/>
          <w:snapToGrid w:val="0"/>
          <w:sz w:val="30"/>
          <w:szCs w:val="30"/>
          <w:lang w:eastAsia="th-TH"/>
        </w:rPr>
        <w:t>11</w:t>
      </w:r>
      <w:r w:rsidR="004161D3" w:rsidRPr="005F12CD">
        <w:rPr>
          <w:rFonts w:ascii="Angsana New" w:eastAsia="Cordia New" w:hAnsi="Angsana New"/>
          <w:i/>
          <w:iCs/>
          <w:snapToGrid w:val="0"/>
          <w:sz w:val="30"/>
          <w:szCs w:val="30"/>
          <w:lang w:eastAsia="th-TH"/>
        </w:rPr>
        <w:t>.</w:t>
      </w:r>
      <w:r w:rsidR="00922CAB" w:rsidRPr="00922CAB">
        <w:rPr>
          <w:rFonts w:ascii="Angsana New" w:eastAsia="Cordia New" w:hAnsi="Angsana New"/>
          <w:i/>
          <w:iCs/>
          <w:snapToGrid w:val="0"/>
          <w:sz w:val="30"/>
          <w:szCs w:val="30"/>
          <w:lang w:eastAsia="th-TH"/>
        </w:rPr>
        <w:t>76</w:t>
      </w:r>
      <w:r w:rsidR="004161D3" w:rsidRPr="005F12CD">
        <w:rPr>
          <w:rFonts w:ascii="Angsana New" w:eastAsia="Cordia New" w:hAnsi="Angsana New"/>
          <w:i/>
          <w:iCs/>
          <w:snapToGrid w:val="0"/>
          <w:sz w:val="30"/>
          <w:szCs w:val="30"/>
          <w:cs/>
          <w:lang w:val="th-TH" w:eastAsia="th-TH"/>
        </w:rPr>
        <w:t xml:space="preserve"> ล้านเหรียญสหรัฐอเมริกา และ </w:t>
      </w:r>
      <w:r w:rsidR="00922CAB" w:rsidRPr="00922CAB">
        <w:rPr>
          <w:rFonts w:ascii="Angsana New" w:eastAsia="Cordia New" w:hAnsi="Angsana New"/>
          <w:i/>
          <w:iCs/>
          <w:snapToGrid w:val="0"/>
          <w:sz w:val="30"/>
          <w:szCs w:val="30"/>
          <w:lang w:eastAsia="th-TH"/>
        </w:rPr>
        <w:t>22</w:t>
      </w:r>
      <w:r w:rsidR="004161D3" w:rsidRPr="005F12CD">
        <w:rPr>
          <w:rFonts w:ascii="Angsana New" w:eastAsia="Cordia New" w:hAnsi="Angsana New"/>
          <w:i/>
          <w:iCs/>
          <w:snapToGrid w:val="0"/>
          <w:sz w:val="30"/>
          <w:szCs w:val="30"/>
          <w:cs/>
          <w:lang w:val="th-TH" w:eastAsia="th-TH"/>
        </w:rPr>
        <w:t>.</w:t>
      </w:r>
      <w:r w:rsidR="00922CAB" w:rsidRPr="00922CAB">
        <w:rPr>
          <w:rFonts w:ascii="Angsana New" w:eastAsia="Cordia New" w:hAnsi="Angsana New"/>
          <w:i/>
          <w:iCs/>
          <w:snapToGrid w:val="0"/>
          <w:sz w:val="30"/>
          <w:szCs w:val="30"/>
          <w:lang w:eastAsia="th-TH"/>
        </w:rPr>
        <w:t>25</w:t>
      </w:r>
      <w:r w:rsidR="004161D3" w:rsidRPr="005F12CD">
        <w:rPr>
          <w:rFonts w:ascii="Angsana New" w:eastAsia="Cordia New" w:hAnsi="Angsana New"/>
          <w:i/>
          <w:iCs/>
          <w:snapToGrid w:val="0"/>
          <w:sz w:val="30"/>
          <w:szCs w:val="30"/>
          <w:cs/>
          <w:lang w:val="th-TH" w:eastAsia="th-TH"/>
        </w:rPr>
        <w:t xml:space="preserve"> ล้านเหรียญออสเตรเลีย</w:t>
      </w:r>
      <w:r w:rsidR="004161D3" w:rsidRPr="005F12CD">
        <w:rPr>
          <w:rFonts w:ascii="Angsana New" w:eastAsia="Cordia New" w:hAnsi="Angsana New" w:hint="cs"/>
          <w:i/>
          <w:iCs/>
          <w:snapToGrid w:val="0"/>
          <w:sz w:val="30"/>
          <w:szCs w:val="30"/>
          <w:cs/>
          <w:lang w:val="th-TH" w:eastAsia="th-TH"/>
        </w:rPr>
        <w:t>)</w:t>
      </w:r>
    </w:p>
    <w:p w14:paraId="7306CFFB" w14:textId="6F9907A8" w:rsidR="00584066" w:rsidRPr="003C6EB3" w:rsidRDefault="00584066" w:rsidP="005840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  <w:lang w:val="en-GB"/>
        </w:rPr>
      </w:pPr>
    </w:p>
    <w:p w14:paraId="6765D508" w14:textId="15F767CA" w:rsidR="00584066" w:rsidRPr="005F12CD" w:rsidRDefault="00584066" w:rsidP="005840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Cordia New" w:hAnsi="Angsana New"/>
          <w:b/>
          <w:bCs/>
          <w:i/>
          <w:iCs/>
          <w:snapToGrid w:val="0"/>
          <w:sz w:val="30"/>
          <w:szCs w:val="30"/>
          <w:cs/>
          <w:lang w:val="th-TH" w:eastAsia="th-TH"/>
        </w:rPr>
      </w:pPr>
      <w:r w:rsidRPr="005F12CD">
        <w:rPr>
          <w:rFonts w:ascii="Angsana New" w:eastAsia="Cordia New" w:hAnsi="Angsana New" w:hint="cs"/>
          <w:b/>
          <w:bCs/>
          <w:i/>
          <w:iCs/>
          <w:snapToGrid w:val="0"/>
          <w:sz w:val="30"/>
          <w:szCs w:val="30"/>
          <w:cs/>
          <w:lang w:val="th-TH" w:eastAsia="th-TH"/>
        </w:rPr>
        <w:t>Standby Letter</w:t>
      </w:r>
      <w:r w:rsidRPr="005F12CD">
        <w:rPr>
          <w:rFonts w:ascii="Angsana New" w:eastAsia="Cordia New" w:hAnsi="Angsana New" w:hint="cs"/>
          <w:b/>
          <w:bCs/>
          <w:i/>
          <w:iCs/>
          <w:snapToGrid w:val="0"/>
          <w:sz w:val="30"/>
          <w:szCs w:val="30"/>
          <w:lang w:eastAsia="th-TH"/>
        </w:rPr>
        <w:t>s</w:t>
      </w:r>
      <w:r w:rsidRPr="005F12CD">
        <w:rPr>
          <w:rFonts w:ascii="Angsana New" w:eastAsia="Cordia New" w:hAnsi="Angsana New" w:hint="cs"/>
          <w:b/>
          <w:bCs/>
          <w:i/>
          <w:iCs/>
          <w:snapToGrid w:val="0"/>
          <w:sz w:val="30"/>
          <w:szCs w:val="30"/>
          <w:cs/>
          <w:lang w:val="th-TH" w:eastAsia="th-TH"/>
        </w:rPr>
        <w:t xml:space="preserve"> of Credit</w:t>
      </w:r>
    </w:p>
    <w:p w14:paraId="48AA6FB1" w14:textId="77777777" w:rsidR="00584066" w:rsidRPr="003C6EB3" w:rsidRDefault="00584066" w:rsidP="005840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  <w:cs/>
          <w:lang w:val="en-GB"/>
        </w:rPr>
      </w:pPr>
    </w:p>
    <w:p w14:paraId="4D8BC6B2" w14:textId="4E47128F" w:rsidR="00584066" w:rsidRPr="005F12CD" w:rsidRDefault="00584066" w:rsidP="005840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Cordia New" w:hAnsi="Angsana New"/>
          <w:i/>
          <w:iCs/>
          <w:snapToGrid w:val="0"/>
          <w:sz w:val="30"/>
          <w:szCs w:val="30"/>
          <w:cs/>
          <w:lang w:val="th-TH" w:eastAsia="th-TH"/>
        </w:rPr>
      </w:pPr>
      <w:r w:rsidRPr="005F12CD">
        <w:rPr>
          <w:rFonts w:ascii="Angsana New" w:eastAsia="Cordia New" w:hAnsi="Angsana New" w:hint="cs"/>
          <w:snapToGrid w:val="0"/>
          <w:sz w:val="30"/>
          <w:szCs w:val="30"/>
          <w:cs/>
          <w:lang w:val="th-TH" w:eastAsia="th-TH"/>
        </w:rPr>
        <w:t xml:space="preserve">ณ วันที่ </w:t>
      </w:r>
      <w:r w:rsidR="00922CAB" w:rsidRPr="00922CAB">
        <w:rPr>
          <w:rFonts w:ascii="Angsana New" w:hAnsi="Angsana New" w:hint="cs"/>
          <w:sz w:val="30"/>
          <w:szCs w:val="30"/>
        </w:rPr>
        <w:t>3</w:t>
      </w:r>
      <w:r w:rsidR="00922CAB" w:rsidRPr="00922CAB">
        <w:rPr>
          <w:rFonts w:ascii="Angsana New" w:hAnsi="Angsana New"/>
          <w:sz w:val="30"/>
          <w:szCs w:val="30"/>
        </w:rPr>
        <w:t>0</w:t>
      </w:r>
      <w:r w:rsidR="001D6AF3" w:rsidRPr="005F12CD">
        <w:rPr>
          <w:rFonts w:ascii="Angsana New" w:hAnsi="Angsana New" w:hint="cs"/>
          <w:sz w:val="30"/>
          <w:szCs w:val="30"/>
        </w:rPr>
        <w:t xml:space="preserve"> </w:t>
      </w:r>
      <w:r w:rsidR="00F26BB5">
        <w:rPr>
          <w:rFonts w:ascii="Angsana New" w:hAnsi="Angsana New" w:hint="cs"/>
          <w:sz w:val="30"/>
          <w:szCs w:val="30"/>
          <w:cs/>
        </w:rPr>
        <w:t>กันย</w:t>
      </w:r>
      <w:r w:rsidR="001B75E0" w:rsidRPr="005F12CD">
        <w:rPr>
          <w:rFonts w:ascii="Angsana New" w:hAnsi="Angsana New" w:hint="cs"/>
          <w:sz w:val="30"/>
          <w:szCs w:val="30"/>
          <w:cs/>
        </w:rPr>
        <w:t>ายน</w:t>
      </w:r>
      <w:r w:rsidR="001D6AF3" w:rsidRPr="005F12CD">
        <w:rPr>
          <w:rFonts w:ascii="Angsana New" w:hAnsi="Angsana New" w:hint="cs"/>
          <w:sz w:val="30"/>
          <w:szCs w:val="30"/>
          <w:cs/>
        </w:rPr>
        <w:t xml:space="preserve"> </w:t>
      </w:r>
      <w:r w:rsidR="00922CAB" w:rsidRPr="00922CAB">
        <w:rPr>
          <w:rFonts w:ascii="Angsana New" w:hAnsi="Angsana New" w:hint="cs"/>
          <w:sz w:val="30"/>
          <w:szCs w:val="30"/>
        </w:rPr>
        <w:t>256</w:t>
      </w:r>
      <w:r w:rsidR="00922CAB" w:rsidRPr="00922CAB">
        <w:rPr>
          <w:rFonts w:ascii="Angsana New" w:hAnsi="Angsana New"/>
          <w:sz w:val="30"/>
          <w:szCs w:val="30"/>
        </w:rPr>
        <w:t>4</w:t>
      </w:r>
      <w:r w:rsidR="001D6AF3" w:rsidRPr="005F12CD">
        <w:rPr>
          <w:rFonts w:ascii="Angsana New" w:hAnsi="Angsana New" w:hint="cs"/>
          <w:sz w:val="30"/>
          <w:szCs w:val="30"/>
        </w:rPr>
        <w:t xml:space="preserve"> </w:t>
      </w:r>
      <w:r w:rsidRPr="005F12CD">
        <w:rPr>
          <w:rFonts w:ascii="Angsana New" w:eastAsia="Cordia New" w:hAnsi="Angsana New" w:hint="cs"/>
          <w:snapToGrid w:val="0"/>
          <w:sz w:val="30"/>
          <w:szCs w:val="30"/>
          <w:cs/>
          <w:lang w:val="th-TH" w:eastAsia="th-TH"/>
        </w:rPr>
        <w:t xml:space="preserve">บริษัทและบริษัทย่อยมีภาระผูกพันจากการที่ธนาคารออก Standby Letters of Credit </w:t>
      </w:r>
      <w:r w:rsidR="002C2DD8" w:rsidRPr="005F12CD"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  <w:br/>
      </w:r>
      <w:r w:rsidRPr="005F12CD">
        <w:rPr>
          <w:rFonts w:ascii="Angsana New" w:eastAsia="Cordia New" w:hAnsi="Angsana New" w:hint="cs"/>
          <w:snapToGrid w:val="0"/>
          <w:sz w:val="30"/>
          <w:szCs w:val="30"/>
          <w:cs/>
          <w:lang w:val="th-TH" w:eastAsia="th-TH"/>
        </w:rPr>
        <w:t>เพื่อใช้ค้ำประกันเงินสำรองเพื่อการ</w:t>
      </w:r>
      <w:r w:rsidRPr="000D378D">
        <w:rPr>
          <w:rFonts w:ascii="Angsana New" w:eastAsia="Cordia New" w:hAnsi="Angsana New" w:hint="cs"/>
          <w:snapToGrid w:val="0"/>
          <w:sz w:val="30"/>
          <w:szCs w:val="30"/>
          <w:cs/>
          <w:lang w:val="th-TH" w:eastAsia="th-TH"/>
        </w:rPr>
        <w:t xml:space="preserve">ชำระหนี้ (Debt Service Reserve Guarantee) ของการร่วมค้าและค้ำประกัน </w:t>
      </w:r>
      <w:r w:rsidR="002C2DD8" w:rsidRPr="000D378D"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  <w:br/>
      </w:r>
      <w:r w:rsidRPr="000D378D">
        <w:rPr>
          <w:rFonts w:ascii="Angsana New" w:eastAsia="Cordia New" w:hAnsi="Angsana New" w:hint="cs"/>
          <w:snapToGrid w:val="0"/>
          <w:sz w:val="30"/>
          <w:szCs w:val="30"/>
          <w:cs/>
          <w:lang w:val="th-TH" w:eastAsia="th-TH"/>
        </w:rPr>
        <w:t>การเพิ่มทุนในการร่วม</w:t>
      </w:r>
      <w:r w:rsidRPr="00101642">
        <w:rPr>
          <w:rFonts w:ascii="Angsana New" w:eastAsia="Cordia New" w:hAnsi="Angsana New" w:hint="cs"/>
          <w:snapToGrid w:val="0"/>
          <w:sz w:val="30"/>
          <w:szCs w:val="30"/>
          <w:cs/>
          <w:lang w:val="th-TH" w:eastAsia="th-TH"/>
        </w:rPr>
        <w:t xml:space="preserve">ค้าจำนวน </w:t>
      </w:r>
      <w:r w:rsidR="00922CAB" w:rsidRPr="00922CAB">
        <w:rPr>
          <w:rFonts w:ascii="Angsana New" w:eastAsia="Cordia New" w:hAnsi="Angsana New"/>
          <w:snapToGrid w:val="0"/>
          <w:sz w:val="30"/>
          <w:szCs w:val="30"/>
          <w:lang w:eastAsia="th-TH"/>
        </w:rPr>
        <w:t>1</w:t>
      </w:r>
      <w:r w:rsidR="00C3293C" w:rsidRPr="00101642">
        <w:rPr>
          <w:rFonts w:ascii="Angsana New" w:eastAsia="Cordia New" w:hAnsi="Angsana New"/>
          <w:snapToGrid w:val="0"/>
          <w:sz w:val="30"/>
          <w:szCs w:val="30"/>
          <w:lang w:eastAsia="th-TH"/>
        </w:rPr>
        <w:t>,</w:t>
      </w:r>
      <w:r w:rsidR="00922CAB" w:rsidRPr="00922CAB">
        <w:rPr>
          <w:rFonts w:ascii="Angsana New" w:eastAsia="Cordia New" w:hAnsi="Angsana New"/>
          <w:snapToGrid w:val="0"/>
          <w:sz w:val="30"/>
          <w:szCs w:val="30"/>
          <w:lang w:eastAsia="th-TH"/>
        </w:rPr>
        <w:t>600</w:t>
      </w:r>
      <w:r w:rsidR="00C3293C" w:rsidRPr="00101642">
        <w:rPr>
          <w:rFonts w:ascii="Angsana New" w:eastAsia="Cordia New" w:hAnsi="Angsana New"/>
          <w:snapToGrid w:val="0"/>
          <w:sz w:val="30"/>
          <w:szCs w:val="30"/>
          <w:lang w:eastAsia="th-TH"/>
        </w:rPr>
        <w:t xml:space="preserve"> </w:t>
      </w:r>
      <w:r w:rsidR="00C3293C" w:rsidRPr="00101642">
        <w:rPr>
          <w:rFonts w:ascii="Angsana New" w:eastAsia="Cordia New" w:hAnsi="Angsana New" w:hint="cs"/>
          <w:snapToGrid w:val="0"/>
          <w:sz w:val="30"/>
          <w:szCs w:val="30"/>
          <w:cs/>
          <w:lang w:eastAsia="th-TH"/>
        </w:rPr>
        <w:t>ล้</w:t>
      </w:r>
      <w:r w:rsidRPr="00101642">
        <w:rPr>
          <w:rFonts w:ascii="Angsana New" w:eastAsia="Cordia New" w:hAnsi="Angsana New" w:hint="cs"/>
          <w:snapToGrid w:val="0"/>
          <w:sz w:val="30"/>
          <w:szCs w:val="30"/>
          <w:cs/>
          <w:lang w:val="th-TH" w:eastAsia="th-TH"/>
        </w:rPr>
        <w:t>านบาท</w:t>
      </w:r>
      <w:r w:rsidR="004B0649" w:rsidRPr="00101642">
        <w:rPr>
          <w:rFonts w:ascii="Angsana New" w:eastAsia="Cordia New" w:hAnsi="Angsana New" w:hint="cs"/>
          <w:snapToGrid w:val="0"/>
          <w:sz w:val="30"/>
          <w:szCs w:val="30"/>
          <w:cs/>
          <w:lang w:val="th-TH" w:eastAsia="th-TH"/>
        </w:rPr>
        <w:t xml:space="preserve"> และ</w:t>
      </w:r>
      <w:r w:rsidRPr="00101642">
        <w:rPr>
          <w:rFonts w:ascii="Angsana New" w:eastAsia="Cordia New" w:hAnsi="Angsana New" w:hint="cs"/>
          <w:snapToGrid w:val="0"/>
          <w:sz w:val="30"/>
          <w:szCs w:val="30"/>
          <w:cs/>
          <w:lang w:val="th-TH" w:eastAsia="th-TH"/>
        </w:rPr>
        <w:t xml:space="preserve"> </w:t>
      </w:r>
      <w:r w:rsidR="00922CAB" w:rsidRPr="00922CAB">
        <w:rPr>
          <w:rFonts w:ascii="Angsana New" w:eastAsia="Cordia New" w:hAnsi="Angsana New"/>
          <w:snapToGrid w:val="0"/>
          <w:sz w:val="30"/>
          <w:szCs w:val="30"/>
          <w:lang w:eastAsia="th-TH"/>
        </w:rPr>
        <w:t>24</w:t>
      </w:r>
      <w:r w:rsidR="00C3293C" w:rsidRPr="00101642">
        <w:rPr>
          <w:rFonts w:ascii="Angsana New" w:eastAsia="Cordia New" w:hAnsi="Angsana New"/>
          <w:snapToGrid w:val="0"/>
          <w:sz w:val="30"/>
          <w:szCs w:val="30"/>
          <w:lang w:eastAsia="th-TH"/>
        </w:rPr>
        <w:t>.</w:t>
      </w:r>
      <w:r w:rsidR="00922CAB" w:rsidRPr="00922CAB">
        <w:rPr>
          <w:rFonts w:ascii="Angsana New" w:eastAsia="Cordia New" w:hAnsi="Angsana New"/>
          <w:snapToGrid w:val="0"/>
          <w:sz w:val="30"/>
          <w:szCs w:val="30"/>
          <w:lang w:eastAsia="th-TH"/>
        </w:rPr>
        <w:t>50</w:t>
      </w:r>
      <w:r w:rsidR="00C3293C" w:rsidRPr="00101642">
        <w:rPr>
          <w:rFonts w:ascii="Angsana New" w:eastAsia="Cordia New" w:hAnsi="Angsana New"/>
          <w:snapToGrid w:val="0"/>
          <w:sz w:val="30"/>
          <w:szCs w:val="30"/>
          <w:lang w:eastAsia="th-TH"/>
        </w:rPr>
        <w:t xml:space="preserve"> </w:t>
      </w:r>
      <w:r w:rsidR="00C3293C" w:rsidRPr="00101642">
        <w:rPr>
          <w:rFonts w:ascii="Angsana New" w:eastAsia="Cordia New" w:hAnsi="Angsana New" w:hint="cs"/>
          <w:snapToGrid w:val="0"/>
          <w:sz w:val="30"/>
          <w:szCs w:val="30"/>
          <w:cs/>
          <w:lang w:eastAsia="th-TH"/>
        </w:rPr>
        <w:t>ล้</w:t>
      </w:r>
      <w:r w:rsidRPr="00101642">
        <w:rPr>
          <w:rFonts w:ascii="Angsana New" w:eastAsia="Cordia New" w:hAnsi="Angsana New" w:hint="cs"/>
          <w:snapToGrid w:val="0"/>
          <w:sz w:val="30"/>
          <w:szCs w:val="30"/>
          <w:cs/>
          <w:lang w:val="th-TH" w:eastAsia="th-TH"/>
        </w:rPr>
        <w:t>านเหรียญสหรัฐอเมริกา</w:t>
      </w:r>
      <w:r w:rsidRPr="000D378D">
        <w:rPr>
          <w:rFonts w:ascii="Angsana New" w:eastAsia="Cordia New" w:hAnsi="Angsana New" w:hint="cs"/>
          <w:snapToGrid w:val="0"/>
          <w:sz w:val="30"/>
          <w:szCs w:val="30"/>
          <w:cs/>
          <w:lang w:val="th-TH" w:eastAsia="th-TH"/>
        </w:rPr>
        <w:t xml:space="preserve"> </w:t>
      </w:r>
      <w:r w:rsidR="00085345" w:rsidRPr="000D378D">
        <w:rPr>
          <w:rFonts w:ascii="Angsana New" w:eastAsia="Cordia New" w:hAnsi="Angsana New" w:hint="cs"/>
          <w:i/>
          <w:iCs/>
          <w:snapToGrid w:val="0"/>
          <w:sz w:val="30"/>
          <w:szCs w:val="30"/>
          <w:cs/>
          <w:lang w:val="th-TH" w:eastAsia="th-TH"/>
        </w:rPr>
        <w:t>(</w:t>
      </w:r>
      <w:r w:rsidR="00922CAB" w:rsidRPr="00922CAB">
        <w:rPr>
          <w:rFonts w:ascii="Angsana New" w:hAnsi="Angsana New"/>
          <w:i/>
          <w:iCs/>
          <w:sz w:val="30"/>
          <w:szCs w:val="30"/>
        </w:rPr>
        <w:t>31</w:t>
      </w:r>
      <w:r w:rsidR="00085345" w:rsidRPr="005F12CD">
        <w:rPr>
          <w:rFonts w:ascii="Angsana New" w:hAnsi="Angsana New"/>
          <w:i/>
          <w:iCs/>
          <w:sz w:val="30"/>
          <w:szCs w:val="30"/>
        </w:rPr>
        <w:t xml:space="preserve"> </w:t>
      </w:r>
      <w:r w:rsidR="00085345" w:rsidRPr="005F12CD">
        <w:rPr>
          <w:rFonts w:ascii="Angsana New" w:hAnsi="Angsana New" w:hint="cs"/>
          <w:i/>
          <w:iCs/>
          <w:sz w:val="30"/>
          <w:szCs w:val="30"/>
          <w:cs/>
        </w:rPr>
        <w:t xml:space="preserve">ธันวาคม </w:t>
      </w:r>
      <w:r w:rsidR="00922CAB" w:rsidRPr="00922CAB">
        <w:rPr>
          <w:rFonts w:ascii="Angsana New" w:hAnsi="Angsana New" w:hint="cs"/>
          <w:i/>
          <w:iCs/>
          <w:sz w:val="30"/>
          <w:szCs w:val="30"/>
        </w:rPr>
        <w:t>256</w:t>
      </w:r>
      <w:r w:rsidR="00922CAB" w:rsidRPr="00922CAB">
        <w:rPr>
          <w:rFonts w:ascii="Angsana New" w:hAnsi="Angsana New"/>
          <w:i/>
          <w:iCs/>
          <w:sz w:val="30"/>
          <w:szCs w:val="30"/>
        </w:rPr>
        <w:t>3</w:t>
      </w:r>
      <w:r w:rsidR="00085345" w:rsidRPr="005F12CD">
        <w:rPr>
          <w:rFonts w:ascii="Angsana New" w:eastAsia="Cordia New" w:hAnsi="Angsana New" w:hint="cs"/>
          <w:i/>
          <w:iCs/>
          <w:snapToGrid w:val="0"/>
          <w:sz w:val="30"/>
          <w:szCs w:val="30"/>
          <w:cs/>
          <w:lang w:val="th-TH" w:eastAsia="th-TH"/>
        </w:rPr>
        <w:t xml:space="preserve">: </w:t>
      </w:r>
      <w:r w:rsidR="00922CAB" w:rsidRPr="00922CAB">
        <w:rPr>
          <w:rFonts w:ascii="Angsana New" w:eastAsia="Cordia New" w:hAnsi="Angsana New"/>
          <w:i/>
          <w:iCs/>
          <w:snapToGrid w:val="0"/>
          <w:sz w:val="30"/>
          <w:szCs w:val="30"/>
          <w:lang w:eastAsia="th-TH"/>
        </w:rPr>
        <w:t>1</w:t>
      </w:r>
      <w:r w:rsidR="00085345" w:rsidRPr="005F12CD">
        <w:rPr>
          <w:rFonts w:ascii="Angsana New" w:eastAsia="Cordia New" w:hAnsi="Angsana New"/>
          <w:i/>
          <w:iCs/>
          <w:snapToGrid w:val="0"/>
          <w:sz w:val="30"/>
          <w:szCs w:val="30"/>
          <w:cs/>
          <w:lang w:val="th-TH" w:eastAsia="th-TH"/>
        </w:rPr>
        <w:t>,</w:t>
      </w:r>
      <w:r w:rsidR="00922CAB" w:rsidRPr="00922CAB">
        <w:rPr>
          <w:rFonts w:ascii="Angsana New" w:eastAsia="Cordia New" w:hAnsi="Angsana New"/>
          <w:i/>
          <w:iCs/>
          <w:snapToGrid w:val="0"/>
          <w:sz w:val="30"/>
          <w:szCs w:val="30"/>
          <w:lang w:eastAsia="th-TH"/>
        </w:rPr>
        <w:t>600</w:t>
      </w:r>
      <w:r w:rsidR="00085345" w:rsidRPr="005F12CD">
        <w:rPr>
          <w:rFonts w:ascii="Angsana New" w:eastAsia="Cordia New" w:hAnsi="Angsana New"/>
          <w:i/>
          <w:iCs/>
          <w:snapToGrid w:val="0"/>
          <w:sz w:val="30"/>
          <w:szCs w:val="30"/>
          <w:cs/>
          <w:lang w:val="th-TH" w:eastAsia="th-TH"/>
        </w:rPr>
        <w:t xml:space="preserve"> ล้านบาท </w:t>
      </w:r>
      <w:r w:rsidR="00922CAB" w:rsidRPr="00922CAB">
        <w:rPr>
          <w:rFonts w:ascii="Angsana New" w:eastAsia="Cordia New" w:hAnsi="Angsana New"/>
          <w:i/>
          <w:iCs/>
          <w:snapToGrid w:val="0"/>
          <w:sz w:val="30"/>
          <w:szCs w:val="30"/>
          <w:lang w:eastAsia="th-TH"/>
        </w:rPr>
        <w:t>24</w:t>
      </w:r>
      <w:r w:rsidR="00085345" w:rsidRPr="005F12CD">
        <w:rPr>
          <w:rFonts w:ascii="Angsana New" w:eastAsia="Cordia New" w:hAnsi="Angsana New"/>
          <w:i/>
          <w:iCs/>
          <w:snapToGrid w:val="0"/>
          <w:sz w:val="30"/>
          <w:szCs w:val="30"/>
          <w:cs/>
          <w:lang w:val="th-TH" w:eastAsia="th-TH"/>
        </w:rPr>
        <w:t>.</w:t>
      </w:r>
      <w:r w:rsidR="00922CAB" w:rsidRPr="00922CAB">
        <w:rPr>
          <w:rFonts w:ascii="Angsana New" w:eastAsia="Cordia New" w:hAnsi="Angsana New"/>
          <w:i/>
          <w:iCs/>
          <w:snapToGrid w:val="0"/>
          <w:sz w:val="30"/>
          <w:szCs w:val="30"/>
          <w:lang w:eastAsia="th-TH"/>
        </w:rPr>
        <w:t>50</w:t>
      </w:r>
      <w:r w:rsidR="00085345" w:rsidRPr="005F12CD">
        <w:rPr>
          <w:rFonts w:ascii="Angsana New" w:eastAsia="Cordia New" w:hAnsi="Angsana New"/>
          <w:i/>
          <w:iCs/>
          <w:snapToGrid w:val="0"/>
          <w:sz w:val="30"/>
          <w:szCs w:val="30"/>
          <w:cs/>
          <w:lang w:val="th-TH" w:eastAsia="th-TH"/>
        </w:rPr>
        <w:t xml:space="preserve"> ล้านเหรียญสหรัฐอเมริกา และ </w:t>
      </w:r>
      <w:r w:rsidR="00922CAB" w:rsidRPr="00922CAB">
        <w:rPr>
          <w:rFonts w:ascii="Angsana New" w:eastAsia="Cordia New" w:hAnsi="Angsana New"/>
          <w:i/>
          <w:iCs/>
          <w:snapToGrid w:val="0"/>
          <w:sz w:val="30"/>
          <w:szCs w:val="30"/>
          <w:lang w:eastAsia="th-TH"/>
        </w:rPr>
        <w:t>30</w:t>
      </w:r>
      <w:r w:rsidR="00085345" w:rsidRPr="005F12CD">
        <w:rPr>
          <w:rFonts w:ascii="Angsana New" w:eastAsia="Cordia New" w:hAnsi="Angsana New"/>
          <w:i/>
          <w:iCs/>
          <w:snapToGrid w:val="0"/>
          <w:sz w:val="30"/>
          <w:szCs w:val="30"/>
          <w:lang w:eastAsia="th-TH"/>
        </w:rPr>
        <w:t>.</w:t>
      </w:r>
      <w:r w:rsidR="00922CAB" w:rsidRPr="00922CAB">
        <w:rPr>
          <w:rFonts w:ascii="Angsana New" w:eastAsia="Cordia New" w:hAnsi="Angsana New"/>
          <w:i/>
          <w:iCs/>
          <w:snapToGrid w:val="0"/>
          <w:sz w:val="30"/>
          <w:szCs w:val="30"/>
          <w:lang w:eastAsia="th-TH"/>
        </w:rPr>
        <w:t>08</w:t>
      </w:r>
      <w:r w:rsidR="00085345" w:rsidRPr="005F12CD">
        <w:rPr>
          <w:rFonts w:ascii="Angsana New" w:eastAsia="Cordia New" w:hAnsi="Angsana New"/>
          <w:i/>
          <w:iCs/>
          <w:snapToGrid w:val="0"/>
          <w:sz w:val="30"/>
          <w:szCs w:val="30"/>
          <w:cs/>
          <w:lang w:val="th-TH" w:eastAsia="th-TH"/>
        </w:rPr>
        <w:t xml:space="preserve"> ล้านเหรียญออสเตรเลีย</w:t>
      </w:r>
      <w:r w:rsidR="00085345" w:rsidRPr="005F12CD">
        <w:rPr>
          <w:rFonts w:ascii="Angsana New" w:eastAsia="Cordia New" w:hAnsi="Angsana New" w:hint="cs"/>
          <w:i/>
          <w:iCs/>
          <w:snapToGrid w:val="0"/>
          <w:sz w:val="30"/>
          <w:szCs w:val="30"/>
          <w:cs/>
          <w:lang w:val="th-TH" w:eastAsia="th-TH"/>
        </w:rPr>
        <w:t>)</w:t>
      </w:r>
    </w:p>
    <w:p w14:paraId="06527C00" w14:textId="77777777" w:rsidR="00584066" w:rsidRPr="003C6EB3" w:rsidRDefault="00584066" w:rsidP="005840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  <w:lang w:val="en-GB"/>
        </w:rPr>
      </w:pPr>
    </w:p>
    <w:p w14:paraId="256BBD9B" w14:textId="77777777" w:rsidR="00584066" w:rsidRPr="005F12CD" w:rsidRDefault="00584066" w:rsidP="00584066">
      <w:pPr>
        <w:spacing w:line="240" w:lineRule="auto"/>
        <w:ind w:left="540" w:right="-43"/>
        <w:jc w:val="thaiDistribute"/>
        <w:rPr>
          <w:rFonts w:ascii="Angsana New" w:eastAsia="Cordia New" w:hAnsi="Angsana New"/>
          <w:b/>
          <w:bCs/>
          <w:i/>
          <w:iCs/>
          <w:snapToGrid w:val="0"/>
          <w:sz w:val="30"/>
          <w:szCs w:val="30"/>
          <w:cs/>
          <w:lang w:val="th-TH" w:eastAsia="th-TH"/>
        </w:rPr>
      </w:pPr>
      <w:r w:rsidRPr="005F12CD">
        <w:rPr>
          <w:rFonts w:ascii="Angsana New" w:eastAsia="Cordia New" w:hAnsi="Angsana New" w:hint="cs"/>
          <w:b/>
          <w:bCs/>
          <w:i/>
          <w:iCs/>
          <w:snapToGrid w:val="0"/>
          <w:sz w:val="30"/>
          <w:szCs w:val="30"/>
          <w:cs/>
          <w:lang w:val="th-TH" w:eastAsia="th-TH"/>
        </w:rPr>
        <w:t>วงเงินธุรกรรมที่ยังไม่ได้ใช้</w:t>
      </w:r>
    </w:p>
    <w:p w14:paraId="3155A03A" w14:textId="77777777" w:rsidR="00584066" w:rsidRPr="003C6EB3" w:rsidRDefault="00584066" w:rsidP="005840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  <w:cs/>
          <w:lang w:val="en-GB"/>
        </w:rPr>
      </w:pPr>
    </w:p>
    <w:p w14:paraId="3CF09E66" w14:textId="5F3525E6" w:rsidR="006142D5" w:rsidRPr="005F12CD" w:rsidRDefault="00584066" w:rsidP="008332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Cordia New" w:hAnsi="Angsana New"/>
          <w:i/>
          <w:iCs/>
          <w:snapToGrid w:val="0"/>
          <w:sz w:val="30"/>
          <w:szCs w:val="30"/>
          <w:cs/>
          <w:lang w:eastAsia="th-TH"/>
        </w:rPr>
      </w:pPr>
      <w:r w:rsidRPr="005F12CD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922CAB" w:rsidRPr="00922CAB">
        <w:rPr>
          <w:rFonts w:ascii="Angsana New" w:hAnsi="Angsana New" w:hint="cs"/>
          <w:sz w:val="30"/>
          <w:szCs w:val="30"/>
        </w:rPr>
        <w:t>3</w:t>
      </w:r>
      <w:r w:rsidR="001B75E0" w:rsidRPr="005F12CD">
        <w:rPr>
          <w:rFonts w:ascii="Angsana New" w:hAnsi="Angsana New"/>
          <w:sz w:val="30"/>
          <w:szCs w:val="30"/>
        </w:rPr>
        <w:t>0</w:t>
      </w:r>
      <w:r w:rsidR="001D6AF3" w:rsidRPr="005F12CD">
        <w:rPr>
          <w:rFonts w:ascii="Angsana New" w:hAnsi="Angsana New" w:hint="cs"/>
          <w:sz w:val="30"/>
          <w:szCs w:val="30"/>
        </w:rPr>
        <w:t xml:space="preserve"> </w:t>
      </w:r>
      <w:r w:rsidR="00F26BB5">
        <w:rPr>
          <w:rFonts w:ascii="Angsana New" w:hAnsi="Angsana New" w:hint="cs"/>
          <w:sz w:val="30"/>
          <w:szCs w:val="30"/>
          <w:cs/>
        </w:rPr>
        <w:t>กันย</w:t>
      </w:r>
      <w:r w:rsidR="001B75E0" w:rsidRPr="000D378D">
        <w:rPr>
          <w:rFonts w:ascii="Angsana New" w:hAnsi="Angsana New" w:hint="cs"/>
          <w:sz w:val="30"/>
          <w:szCs w:val="30"/>
          <w:cs/>
        </w:rPr>
        <w:t>ายน</w:t>
      </w:r>
      <w:r w:rsidR="001D6AF3" w:rsidRPr="000D378D">
        <w:rPr>
          <w:rFonts w:ascii="Angsana New" w:hAnsi="Angsana New" w:hint="cs"/>
          <w:sz w:val="30"/>
          <w:szCs w:val="30"/>
          <w:cs/>
        </w:rPr>
        <w:t xml:space="preserve"> </w:t>
      </w:r>
      <w:r w:rsidR="00922CAB" w:rsidRPr="00922CAB">
        <w:rPr>
          <w:rFonts w:ascii="Angsana New" w:hAnsi="Angsana New" w:hint="cs"/>
          <w:sz w:val="30"/>
          <w:szCs w:val="30"/>
        </w:rPr>
        <w:t>256</w:t>
      </w:r>
      <w:r w:rsidR="00922CAB" w:rsidRPr="00922CAB">
        <w:rPr>
          <w:rFonts w:ascii="Angsana New" w:hAnsi="Angsana New"/>
          <w:sz w:val="30"/>
          <w:szCs w:val="30"/>
        </w:rPr>
        <w:t>4</w:t>
      </w:r>
      <w:r w:rsidR="001D6AF3" w:rsidRPr="000D378D">
        <w:rPr>
          <w:rFonts w:ascii="Angsana New" w:hAnsi="Angsana New" w:hint="cs"/>
          <w:sz w:val="30"/>
          <w:szCs w:val="30"/>
        </w:rPr>
        <w:t xml:space="preserve"> </w:t>
      </w:r>
      <w:r w:rsidRPr="000D378D">
        <w:rPr>
          <w:rFonts w:ascii="Angsana New" w:eastAsia="Cordia New" w:hAnsi="Angsana New" w:hint="cs"/>
          <w:snapToGrid w:val="0"/>
          <w:sz w:val="30"/>
          <w:szCs w:val="30"/>
          <w:cs/>
          <w:lang w:val="th-TH" w:eastAsia="th-TH"/>
        </w:rPr>
        <w:t>บริษัทและบริษัทย่อย</w:t>
      </w:r>
      <w:r w:rsidRPr="000D378D">
        <w:rPr>
          <w:rFonts w:ascii="Angsana New" w:hAnsi="Angsana New" w:hint="cs"/>
          <w:sz w:val="30"/>
          <w:szCs w:val="30"/>
          <w:cs/>
        </w:rPr>
        <w:t>มีวงเงินธุรกรรมที่ยังไม่ได้ใช้</w:t>
      </w:r>
      <w:r w:rsidR="00DE6FB1" w:rsidRPr="00FE3B20">
        <w:rPr>
          <w:rFonts w:ascii="Angsana New" w:eastAsia="Cordia New" w:hAnsi="Angsana New" w:hint="cs"/>
          <w:snapToGrid w:val="0"/>
          <w:sz w:val="30"/>
          <w:szCs w:val="30"/>
          <w:cs/>
          <w:lang w:val="th-TH" w:eastAsia="th-TH"/>
        </w:rPr>
        <w:t xml:space="preserve">เป็นจำนวนเงิน </w:t>
      </w:r>
      <w:r w:rsidR="00922CAB" w:rsidRPr="00922CAB">
        <w:rPr>
          <w:rFonts w:ascii="Angsana New" w:eastAsia="Cordia New" w:hAnsi="Angsana New"/>
          <w:snapToGrid w:val="0"/>
          <w:sz w:val="30"/>
          <w:szCs w:val="30"/>
          <w:lang w:eastAsia="th-TH"/>
        </w:rPr>
        <w:t>5</w:t>
      </w:r>
      <w:r w:rsidR="00DE6FB1" w:rsidRPr="00FE3B20">
        <w:rPr>
          <w:rFonts w:ascii="Angsana New" w:eastAsia="Cordia New" w:hAnsi="Angsana New"/>
          <w:snapToGrid w:val="0"/>
          <w:sz w:val="30"/>
          <w:szCs w:val="30"/>
          <w:lang w:eastAsia="th-TH"/>
        </w:rPr>
        <w:t>,</w:t>
      </w:r>
      <w:r w:rsidR="00922CAB" w:rsidRPr="00922CAB">
        <w:rPr>
          <w:rFonts w:ascii="Angsana New" w:eastAsia="Cordia New" w:hAnsi="Angsana New"/>
          <w:snapToGrid w:val="0"/>
          <w:sz w:val="30"/>
          <w:szCs w:val="30"/>
          <w:lang w:eastAsia="th-TH"/>
        </w:rPr>
        <w:t>902</w:t>
      </w:r>
      <w:r w:rsidR="006F7E45" w:rsidRPr="00FE3B20">
        <w:rPr>
          <w:rFonts w:ascii="Angsana New" w:eastAsia="Cordia New" w:hAnsi="Angsana New"/>
          <w:snapToGrid w:val="0"/>
          <w:sz w:val="30"/>
          <w:szCs w:val="30"/>
          <w:lang w:val="en-GB" w:eastAsia="th-TH"/>
        </w:rPr>
        <w:t>.</w:t>
      </w:r>
      <w:r w:rsidR="00922CAB" w:rsidRPr="00922CAB">
        <w:rPr>
          <w:rFonts w:ascii="Angsana New" w:eastAsia="Cordia New" w:hAnsi="Angsana New"/>
          <w:snapToGrid w:val="0"/>
          <w:sz w:val="30"/>
          <w:szCs w:val="30"/>
          <w:lang w:eastAsia="th-TH"/>
        </w:rPr>
        <w:t>36</w:t>
      </w:r>
      <w:r w:rsidR="00DE6FB1" w:rsidRPr="00FE3B20">
        <w:rPr>
          <w:rFonts w:ascii="Angsana New" w:eastAsia="Cordia New" w:hAnsi="Angsana New"/>
          <w:snapToGrid w:val="0"/>
          <w:sz w:val="30"/>
          <w:szCs w:val="30"/>
          <w:lang w:eastAsia="th-TH"/>
        </w:rPr>
        <w:t xml:space="preserve"> </w:t>
      </w:r>
      <w:r w:rsidR="00DE6FB1" w:rsidRPr="00FE3B20">
        <w:rPr>
          <w:rFonts w:ascii="Angsana New" w:eastAsia="Cordia New" w:hAnsi="Angsana New" w:hint="cs"/>
          <w:snapToGrid w:val="0"/>
          <w:sz w:val="30"/>
          <w:szCs w:val="30"/>
          <w:cs/>
          <w:lang w:eastAsia="th-TH"/>
        </w:rPr>
        <w:t>ล้</w:t>
      </w:r>
      <w:r w:rsidRPr="00FE3B20">
        <w:rPr>
          <w:rFonts w:ascii="Angsana New" w:eastAsia="Cordia New" w:hAnsi="Angsana New" w:hint="cs"/>
          <w:snapToGrid w:val="0"/>
          <w:sz w:val="30"/>
          <w:szCs w:val="30"/>
          <w:cs/>
          <w:lang w:val="th-TH" w:eastAsia="th-TH"/>
        </w:rPr>
        <w:t>านบาท</w:t>
      </w:r>
      <w:r w:rsidR="00DE6FB1" w:rsidRPr="00FE3B20">
        <w:rPr>
          <w:rFonts w:ascii="Angsana New" w:eastAsia="Cordia New" w:hAnsi="Angsana New" w:hint="cs"/>
          <w:snapToGrid w:val="0"/>
          <w:sz w:val="30"/>
          <w:szCs w:val="30"/>
          <w:cs/>
          <w:lang w:val="th-TH" w:eastAsia="th-TH"/>
        </w:rPr>
        <w:t xml:space="preserve"> </w:t>
      </w:r>
      <w:r w:rsidR="00F22B72" w:rsidRPr="00FE3B20">
        <w:rPr>
          <w:rFonts w:ascii="Angsana New" w:eastAsia="Cordia New" w:hAnsi="Angsana New" w:hint="cs"/>
          <w:snapToGrid w:val="0"/>
          <w:sz w:val="30"/>
          <w:szCs w:val="30"/>
          <w:cs/>
          <w:lang w:val="th-TH" w:eastAsia="th-TH"/>
        </w:rPr>
        <w:t xml:space="preserve">และ </w:t>
      </w:r>
      <w:r w:rsidR="00922CAB" w:rsidRPr="00922CAB">
        <w:rPr>
          <w:rFonts w:ascii="Angsana New" w:eastAsia="Cordia New" w:hAnsi="Angsana New"/>
          <w:snapToGrid w:val="0"/>
          <w:sz w:val="30"/>
          <w:szCs w:val="30"/>
          <w:lang w:eastAsia="th-TH"/>
        </w:rPr>
        <w:t>1</w:t>
      </w:r>
      <w:r w:rsidR="00DE6FB1" w:rsidRPr="00FE3B20">
        <w:rPr>
          <w:rFonts w:ascii="Angsana New" w:eastAsia="Cordia New" w:hAnsi="Angsana New"/>
          <w:snapToGrid w:val="0"/>
          <w:sz w:val="30"/>
          <w:szCs w:val="30"/>
          <w:lang w:eastAsia="th-TH"/>
        </w:rPr>
        <w:t>,</w:t>
      </w:r>
      <w:r w:rsidR="00D161FF" w:rsidRPr="00FE3B20">
        <w:rPr>
          <w:rFonts w:ascii="Angsana New" w:eastAsia="Cordia New" w:hAnsi="Angsana New"/>
          <w:snapToGrid w:val="0"/>
          <w:sz w:val="30"/>
          <w:szCs w:val="30"/>
          <w:lang w:eastAsia="th-TH"/>
        </w:rPr>
        <w:t>1</w:t>
      </w:r>
      <w:r w:rsidR="006F7E45" w:rsidRPr="00FE3B20">
        <w:rPr>
          <w:rFonts w:ascii="Angsana New" w:eastAsia="Cordia New" w:hAnsi="Angsana New"/>
          <w:snapToGrid w:val="0"/>
          <w:sz w:val="30"/>
          <w:szCs w:val="30"/>
          <w:lang w:eastAsia="th-TH"/>
        </w:rPr>
        <w:t>03.57</w:t>
      </w:r>
      <w:r w:rsidRPr="00FE3B20">
        <w:rPr>
          <w:rFonts w:ascii="Angsana New" w:eastAsia="Cordia New" w:hAnsi="Angsana New" w:hint="cs"/>
          <w:snapToGrid w:val="0"/>
          <w:sz w:val="30"/>
          <w:szCs w:val="30"/>
          <w:cs/>
          <w:lang w:val="th-TH" w:eastAsia="th-TH"/>
        </w:rPr>
        <w:t xml:space="preserve"> ล้านเหรียญสหรัฐอเมริกา</w:t>
      </w:r>
      <w:r w:rsidR="00D161FF" w:rsidRPr="00FE3B20">
        <w:rPr>
          <w:rFonts w:ascii="Angsana New" w:eastAsia="Cordia New" w:hAnsi="Angsana New" w:hint="cs"/>
          <w:snapToGrid w:val="0"/>
          <w:sz w:val="30"/>
          <w:szCs w:val="30"/>
          <w:cs/>
          <w:lang w:val="th-TH" w:eastAsia="th-TH"/>
        </w:rPr>
        <w:t xml:space="preserve"> </w:t>
      </w:r>
      <w:r w:rsidR="005B40E9" w:rsidRPr="00FE3B20">
        <w:rPr>
          <w:rFonts w:ascii="Angsana New" w:eastAsia="Cordia New" w:hAnsi="Angsana New" w:hint="cs"/>
          <w:i/>
          <w:iCs/>
          <w:snapToGrid w:val="0"/>
          <w:sz w:val="30"/>
          <w:szCs w:val="30"/>
          <w:cs/>
          <w:lang w:eastAsia="th-TH"/>
        </w:rPr>
        <w:t>(</w:t>
      </w:r>
      <w:r w:rsidR="00922CAB" w:rsidRPr="00922CAB">
        <w:rPr>
          <w:rFonts w:ascii="Angsana New" w:hAnsi="Angsana New"/>
          <w:i/>
          <w:iCs/>
          <w:sz w:val="30"/>
          <w:szCs w:val="30"/>
        </w:rPr>
        <w:t>31</w:t>
      </w:r>
      <w:r w:rsidR="005B40E9" w:rsidRPr="00FE3B20">
        <w:rPr>
          <w:rFonts w:ascii="Angsana New" w:hAnsi="Angsana New"/>
          <w:i/>
          <w:iCs/>
          <w:sz w:val="30"/>
          <w:szCs w:val="30"/>
        </w:rPr>
        <w:t xml:space="preserve"> </w:t>
      </w:r>
      <w:r w:rsidR="005B40E9" w:rsidRPr="00FE3B20">
        <w:rPr>
          <w:rFonts w:ascii="Angsana New" w:hAnsi="Angsana New" w:hint="cs"/>
          <w:i/>
          <w:iCs/>
          <w:sz w:val="30"/>
          <w:szCs w:val="30"/>
          <w:cs/>
        </w:rPr>
        <w:t xml:space="preserve">ธันวาคม </w:t>
      </w:r>
      <w:r w:rsidR="00922CAB" w:rsidRPr="00922CAB">
        <w:rPr>
          <w:rFonts w:ascii="Angsana New" w:hAnsi="Angsana New" w:hint="cs"/>
          <w:i/>
          <w:iCs/>
          <w:sz w:val="30"/>
          <w:szCs w:val="30"/>
        </w:rPr>
        <w:t>256</w:t>
      </w:r>
      <w:r w:rsidR="00922CAB" w:rsidRPr="00922CAB">
        <w:rPr>
          <w:rFonts w:ascii="Angsana New" w:hAnsi="Angsana New"/>
          <w:i/>
          <w:iCs/>
          <w:sz w:val="30"/>
          <w:szCs w:val="30"/>
        </w:rPr>
        <w:t>3</w:t>
      </w:r>
      <w:r w:rsidR="00DE6FB1" w:rsidRPr="00FE3B20">
        <w:rPr>
          <w:rFonts w:ascii="Angsana New" w:eastAsia="Cordia New" w:hAnsi="Angsana New"/>
          <w:i/>
          <w:iCs/>
          <w:snapToGrid w:val="0"/>
          <w:sz w:val="30"/>
          <w:szCs w:val="30"/>
          <w:lang w:eastAsia="th-TH"/>
        </w:rPr>
        <w:t xml:space="preserve">: </w:t>
      </w:r>
      <w:r w:rsidR="00922CAB" w:rsidRPr="00922CAB">
        <w:rPr>
          <w:rFonts w:ascii="Angsana New" w:eastAsia="Cordia New" w:hAnsi="Angsana New"/>
          <w:i/>
          <w:iCs/>
          <w:snapToGrid w:val="0"/>
          <w:sz w:val="30"/>
          <w:szCs w:val="30"/>
          <w:lang w:eastAsia="th-TH"/>
        </w:rPr>
        <w:t>7</w:t>
      </w:r>
      <w:r w:rsidR="00DE6FB1" w:rsidRPr="00FE3B20">
        <w:rPr>
          <w:rFonts w:ascii="Angsana New" w:eastAsia="Cordia New" w:hAnsi="Angsana New"/>
          <w:i/>
          <w:iCs/>
          <w:snapToGrid w:val="0"/>
          <w:sz w:val="30"/>
          <w:szCs w:val="30"/>
          <w:lang w:eastAsia="th-TH"/>
        </w:rPr>
        <w:t>,</w:t>
      </w:r>
      <w:r w:rsidR="00922CAB" w:rsidRPr="00922CAB">
        <w:rPr>
          <w:rFonts w:ascii="Angsana New" w:eastAsia="Cordia New" w:hAnsi="Angsana New"/>
          <w:i/>
          <w:iCs/>
          <w:snapToGrid w:val="0"/>
          <w:sz w:val="30"/>
          <w:szCs w:val="30"/>
          <w:lang w:eastAsia="th-TH"/>
        </w:rPr>
        <w:t>231</w:t>
      </w:r>
      <w:r w:rsidR="00DE6FB1" w:rsidRPr="00FE3B20">
        <w:rPr>
          <w:rFonts w:ascii="Angsana New" w:eastAsia="Cordia New" w:hAnsi="Angsana New"/>
          <w:i/>
          <w:iCs/>
          <w:snapToGrid w:val="0"/>
          <w:sz w:val="30"/>
          <w:szCs w:val="30"/>
          <w:lang w:eastAsia="th-TH"/>
        </w:rPr>
        <w:t>.</w:t>
      </w:r>
      <w:r w:rsidR="00922CAB" w:rsidRPr="00922CAB">
        <w:rPr>
          <w:rFonts w:ascii="Angsana New" w:eastAsia="Cordia New" w:hAnsi="Angsana New"/>
          <w:i/>
          <w:iCs/>
          <w:snapToGrid w:val="0"/>
          <w:sz w:val="30"/>
          <w:szCs w:val="30"/>
          <w:lang w:eastAsia="th-TH"/>
        </w:rPr>
        <w:t>90</w:t>
      </w:r>
      <w:r w:rsidR="00DE6FB1" w:rsidRPr="00FE3B20">
        <w:rPr>
          <w:rFonts w:ascii="Angsana New" w:eastAsia="Cordia New" w:hAnsi="Angsana New" w:hint="cs"/>
          <w:i/>
          <w:iCs/>
          <w:snapToGrid w:val="0"/>
          <w:sz w:val="30"/>
          <w:szCs w:val="30"/>
          <w:cs/>
          <w:lang w:eastAsia="th-TH"/>
        </w:rPr>
        <w:t xml:space="preserve"> </w:t>
      </w:r>
      <w:r w:rsidR="005B40E9" w:rsidRPr="00FE3B20">
        <w:rPr>
          <w:rFonts w:ascii="Angsana New" w:eastAsia="Cordia New" w:hAnsi="Angsana New"/>
          <w:i/>
          <w:iCs/>
          <w:snapToGrid w:val="0"/>
          <w:sz w:val="30"/>
          <w:szCs w:val="30"/>
          <w:cs/>
          <w:lang w:eastAsia="th-TH"/>
        </w:rPr>
        <w:t xml:space="preserve">ล้านบาท </w:t>
      </w:r>
      <w:r w:rsidR="00922CAB" w:rsidRPr="00922CAB">
        <w:rPr>
          <w:rFonts w:ascii="Angsana New" w:eastAsia="Cordia New" w:hAnsi="Angsana New"/>
          <w:i/>
          <w:iCs/>
          <w:snapToGrid w:val="0"/>
          <w:sz w:val="30"/>
          <w:szCs w:val="30"/>
          <w:lang w:eastAsia="th-TH"/>
        </w:rPr>
        <w:t>1</w:t>
      </w:r>
      <w:r w:rsidR="005B40E9" w:rsidRPr="00FE3B20">
        <w:rPr>
          <w:rFonts w:ascii="Angsana New" w:eastAsia="Cordia New" w:hAnsi="Angsana New"/>
          <w:i/>
          <w:iCs/>
          <w:snapToGrid w:val="0"/>
          <w:sz w:val="30"/>
          <w:szCs w:val="30"/>
          <w:lang w:eastAsia="th-TH"/>
        </w:rPr>
        <w:t>,</w:t>
      </w:r>
      <w:r w:rsidR="00922CAB" w:rsidRPr="00922CAB">
        <w:rPr>
          <w:rFonts w:ascii="Angsana New" w:eastAsia="Cordia New" w:hAnsi="Angsana New"/>
          <w:i/>
          <w:iCs/>
          <w:snapToGrid w:val="0"/>
          <w:sz w:val="30"/>
          <w:szCs w:val="30"/>
          <w:lang w:eastAsia="th-TH"/>
        </w:rPr>
        <w:t>066</w:t>
      </w:r>
      <w:r w:rsidR="005B40E9" w:rsidRPr="00FE3B20">
        <w:rPr>
          <w:rFonts w:ascii="Angsana New" w:eastAsia="Cordia New" w:hAnsi="Angsana New"/>
          <w:i/>
          <w:iCs/>
          <w:snapToGrid w:val="0"/>
          <w:sz w:val="30"/>
          <w:szCs w:val="30"/>
          <w:lang w:eastAsia="th-TH"/>
        </w:rPr>
        <w:t>.</w:t>
      </w:r>
      <w:r w:rsidR="00922CAB" w:rsidRPr="00922CAB">
        <w:rPr>
          <w:rFonts w:ascii="Angsana New" w:eastAsia="Cordia New" w:hAnsi="Angsana New"/>
          <w:i/>
          <w:iCs/>
          <w:snapToGrid w:val="0"/>
          <w:sz w:val="30"/>
          <w:szCs w:val="30"/>
          <w:lang w:eastAsia="th-TH"/>
        </w:rPr>
        <w:t>18</w:t>
      </w:r>
      <w:r w:rsidR="005B40E9" w:rsidRPr="00FE3B20">
        <w:rPr>
          <w:rFonts w:ascii="Angsana New" w:eastAsia="Cordia New" w:hAnsi="Angsana New"/>
          <w:i/>
          <w:iCs/>
          <w:snapToGrid w:val="0"/>
          <w:sz w:val="30"/>
          <w:szCs w:val="30"/>
          <w:lang w:eastAsia="th-TH"/>
        </w:rPr>
        <w:t xml:space="preserve"> </w:t>
      </w:r>
      <w:r w:rsidR="005B40E9" w:rsidRPr="00FE3B20">
        <w:rPr>
          <w:rFonts w:ascii="Angsana New" w:eastAsia="Cordia New" w:hAnsi="Angsana New"/>
          <w:i/>
          <w:iCs/>
          <w:snapToGrid w:val="0"/>
          <w:sz w:val="30"/>
          <w:szCs w:val="30"/>
          <w:cs/>
          <w:lang w:eastAsia="th-TH"/>
        </w:rPr>
        <w:t xml:space="preserve">ล้านเหรียญสหรัฐอเมริกา </w:t>
      </w:r>
      <w:r w:rsidR="00922CAB" w:rsidRPr="00922CAB">
        <w:rPr>
          <w:rFonts w:ascii="Angsana New" w:eastAsia="Cordia New" w:hAnsi="Angsana New"/>
          <w:i/>
          <w:iCs/>
          <w:snapToGrid w:val="0"/>
          <w:sz w:val="30"/>
          <w:szCs w:val="30"/>
          <w:lang w:eastAsia="th-TH"/>
        </w:rPr>
        <w:t>210</w:t>
      </w:r>
      <w:r w:rsidR="005B40E9" w:rsidRPr="00FE3B20">
        <w:rPr>
          <w:rFonts w:ascii="Angsana New" w:eastAsia="Cordia New" w:hAnsi="Angsana New"/>
          <w:i/>
          <w:iCs/>
          <w:snapToGrid w:val="0"/>
          <w:sz w:val="30"/>
          <w:szCs w:val="30"/>
          <w:lang w:eastAsia="th-TH"/>
        </w:rPr>
        <w:t>.</w:t>
      </w:r>
      <w:r w:rsidR="00922CAB" w:rsidRPr="00922CAB">
        <w:rPr>
          <w:rFonts w:ascii="Angsana New" w:eastAsia="Cordia New" w:hAnsi="Angsana New"/>
          <w:i/>
          <w:iCs/>
          <w:snapToGrid w:val="0"/>
          <w:sz w:val="30"/>
          <w:szCs w:val="30"/>
          <w:lang w:eastAsia="th-TH"/>
        </w:rPr>
        <w:t>12</w:t>
      </w:r>
      <w:r w:rsidR="005B40E9" w:rsidRPr="00FE3B20">
        <w:rPr>
          <w:rFonts w:ascii="Angsana New" w:eastAsia="Cordia New" w:hAnsi="Angsana New"/>
          <w:i/>
          <w:iCs/>
          <w:snapToGrid w:val="0"/>
          <w:sz w:val="30"/>
          <w:szCs w:val="30"/>
          <w:lang w:eastAsia="th-TH"/>
        </w:rPr>
        <w:t xml:space="preserve"> </w:t>
      </w:r>
      <w:r w:rsidR="005B40E9" w:rsidRPr="00FE3B20">
        <w:rPr>
          <w:rFonts w:ascii="Angsana New" w:eastAsia="Cordia New" w:hAnsi="Angsana New"/>
          <w:i/>
          <w:iCs/>
          <w:snapToGrid w:val="0"/>
          <w:sz w:val="30"/>
          <w:szCs w:val="30"/>
          <w:cs/>
          <w:lang w:eastAsia="th-TH"/>
        </w:rPr>
        <w:t xml:space="preserve">ล้านเหรียญออสเตรเลีย และ </w:t>
      </w:r>
      <w:r w:rsidR="00922CAB" w:rsidRPr="00922CAB">
        <w:rPr>
          <w:rFonts w:ascii="Angsana New" w:eastAsia="Cordia New" w:hAnsi="Angsana New"/>
          <w:i/>
          <w:iCs/>
          <w:snapToGrid w:val="0"/>
          <w:sz w:val="30"/>
          <w:szCs w:val="30"/>
          <w:lang w:eastAsia="th-TH"/>
        </w:rPr>
        <w:t>182</w:t>
      </w:r>
      <w:r w:rsidR="005B40E9" w:rsidRPr="00FE3B20">
        <w:rPr>
          <w:rFonts w:ascii="Angsana New" w:eastAsia="Cordia New" w:hAnsi="Angsana New"/>
          <w:i/>
          <w:iCs/>
          <w:snapToGrid w:val="0"/>
          <w:sz w:val="30"/>
          <w:szCs w:val="30"/>
          <w:cs/>
          <w:lang w:eastAsia="th-TH"/>
        </w:rPr>
        <w:t xml:space="preserve"> ล้านเหรียญยูโร</w:t>
      </w:r>
      <w:r w:rsidR="005B40E9" w:rsidRPr="00FE3B20">
        <w:rPr>
          <w:rFonts w:ascii="Angsana New" w:eastAsia="Cordia New" w:hAnsi="Angsana New" w:hint="cs"/>
          <w:i/>
          <w:iCs/>
          <w:snapToGrid w:val="0"/>
          <w:sz w:val="30"/>
          <w:szCs w:val="30"/>
          <w:cs/>
          <w:lang w:eastAsia="th-TH"/>
        </w:rPr>
        <w:t>)</w:t>
      </w:r>
    </w:p>
    <w:p w14:paraId="75F973E9" w14:textId="1FD35E10" w:rsidR="00D23597" w:rsidRPr="003C6EB3" w:rsidRDefault="00D23597" w:rsidP="005840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Cordia New" w:hAnsi="Angsana New"/>
          <w:snapToGrid w:val="0"/>
          <w:sz w:val="24"/>
          <w:szCs w:val="24"/>
          <w:lang w:val="th-TH" w:eastAsia="th-TH"/>
        </w:rPr>
      </w:pPr>
    </w:p>
    <w:p w14:paraId="7DE0AF12" w14:textId="77777777" w:rsidR="00584066" w:rsidRPr="005F12CD" w:rsidRDefault="00584066" w:rsidP="005840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Cordia New" w:hAnsi="Angsana New"/>
          <w:b/>
          <w:bCs/>
          <w:i/>
          <w:iCs/>
          <w:snapToGrid w:val="0"/>
          <w:sz w:val="30"/>
          <w:szCs w:val="30"/>
          <w:cs/>
          <w:lang w:val="th-TH" w:eastAsia="th-TH"/>
        </w:rPr>
      </w:pPr>
      <w:r w:rsidRPr="005F12CD">
        <w:rPr>
          <w:rFonts w:ascii="Angsana New" w:eastAsia="Cordia New" w:hAnsi="Angsana New" w:hint="cs"/>
          <w:b/>
          <w:bCs/>
          <w:i/>
          <w:iCs/>
          <w:snapToGrid w:val="0"/>
          <w:sz w:val="30"/>
          <w:szCs w:val="30"/>
          <w:cs/>
          <w:lang w:val="th-TH" w:eastAsia="th-TH"/>
        </w:rPr>
        <w:t>รายจ่ายฝ่ายทุน</w:t>
      </w:r>
    </w:p>
    <w:p w14:paraId="2FA94871" w14:textId="77777777" w:rsidR="00584066" w:rsidRPr="003C6EB3" w:rsidRDefault="00584066" w:rsidP="005840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Cordia New" w:hAnsi="Angsana New"/>
          <w:snapToGrid w:val="0"/>
          <w:sz w:val="24"/>
          <w:szCs w:val="24"/>
          <w:cs/>
          <w:lang w:val="th-TH" w:eastAsia="th-TH"/>
        </w:rPr>
      </w:pPr>
    </w:p>
    <w:p w14:paraId="0C4CD71E" w14:textId="04FC6E18" w:rsidR="00567071" w:rsidRDefault="00584066" w:rsidP="005840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Cordia New" w:hAnsi="Angsana New"/>
          <w:i/>
          <w:iCs/>
          <w:snapToGrid w:val="0"/>
          <w:sz w:val="30"/>
          <w:szCs w:val="30"/>
          <w:lang w:eastAsia="th-TH"/>
        </w:rPr>
      </w:pPr>
      <w:r w:rsidRPr="005F12CD">
        <w:rPr>
          <w:rFonts w:ascii="Angsana New" w:eastAsia="Cordia New" w:hAnsi="Angsana New" w:hint="cs"/>
          <w:snapToGrid w:val="0"/>
          <w:sz w:val="30"/>
          <w:szCs w:val="30"/>
          <w:cs/>
          <w:lang w:val="th-TH" w:eastAsia="th-TH"/>
        </w:rPr>
        <w:t xml:space="preserve">ณ วันที่ </w:t>
      </w:r>
      <w:r w:rsidR="00922CAB" w:rsidRPr="00922CAB">
        <w:rPr>
          <w:rFonts w:ascii="Angsana New" w:hAnsi="Angsana New" w:hint="cs"/>
          <w:sz w:val="30"/>
          <w:szCs w:val="30"/>
        </w:rPr>
        <w:t>3</w:t>
      </w:r>
      <w:r w:rsidR="00922CAB" w:rsidRPr="00922CAB">
        <w:rPr>
          <w:rFonts w:ascii="Angsana New" w:hAnsi="Angsana New"/>
          <w:sz w:val="30"/>
          <w:szCs w:val="30"/>
        </w:rPr>
        <w:t>0</w:t>
      </w:r>
      <w:r w:rsidR="001D6AF3" w:rsidRPr="005F12CD">
        <w:rPr>
          <w:rFonts w:ascii="Angsana New" w:hAnsi="Angsana New" w:hint="cs"/>
          <w:sz w:val="30"/>
          <w:szCs w:val="30"/>
        </w:rPr>
        <w:t xml:space="preserve"> </w:t>
      </w:r>
      <w:r w:rsidR="00F26BB5">
        <w:rPr>
          <w:rFonts w:ascii="Angsana New" w:hAnsi="Angsana New" w:hint="cs"/>
          <w:sz w:val="30"/>
          <w:szCs w:val="30"/>
          <w:cs/>
        </w:rPr>
        <w:t>กันย</w:t>
      </w:r>
      <w:r w:rsidR="001B75E0" w:rsidRPr="005F12CD">
        <w:rPr>
          <w:rFonts w:ascii="Angsana New" w:hAnsi="Angsana New" w:hint="cs"/>
          <w:sz w:val="30"/>
          <w:szCs w:val="30"/>
          <w:cs/>
        </w:rPr>
        <w:t>ายน</w:t>
      </w:r>
      <w:r w:rsidR="001D6AF3" w:rsidRPr="005F12CD">
        <w:rPr>
          <w:rFonts w:ascii="Angsana New" w:hAnsi="Angsana New" w:hint="cs"/>
          <w:sz w:val="30"/>
          <w:szCs w:val="30"/>
          <w:cs/>
        </w:rPr>
        <w:t xml:space="preserve"> </w:t>
      </w:r>
      <w:r w:rsidR="00922CAB" w:rsidRPr="00922CAB">
        <w:rPr>
          <w:rFonts w:ascii="Angsana New" w:hAnsi="Angsana New" w:hint="cs"/>
          <w:sz w:val="30"/>
          <w:szCs w:val="30"/>
        </w:rPr>
        <w:t>256</w:t>
      </w:r>
      <w:r w:rsidR="00922CAB" w:rsidRPr="00922CAB">
        <w:rPr>
          <w:rFonts w:ascii="Angsana New" w:hAnsi="Angsana New"/>
          <w:sz w:val="30"/>
          <w:szCs w:val="30"/>
        </w:rPr>
        <w:t>4</w:t>
      </w:r>
      <w:r w:rsidRPr="005F12CD">
        <w:rPr>
          <w:rFonts w:ascii="Angsana New" w:eastAsia="Cordia New" w:hAnsi="Angsana New" w:hint="cs"/>
          <w:snapToGrid w:val="0"/>
          <w:sz w:val="30"/>
          <w:szCs w:val="30"/>
          <w:cs/>
          <w:lang w:val="th-TH" w:eastAsia="th-TH"/>
        </w:rPr>
        <w:t xml:space="preserve"> บริษัท ราช-ออสเตรเลีย คอร์ปอเรชั่น จำกัด และบริษัทย่อย ซึ่งเป็นบริษัทย่อยทางอ้อม</w:t>
      </w:r>
      <w:r w:rsidR="002C2DD8" w:rsidRPr="005F12CD">
        <w:rPr>
          <w:rFonts w:ascii="Angsana New" w:eastAsia="Cordia New" w:hAnsi="Angsana New" w:hint="cs"/>
          <w:snapToGrid w:val="0"/>
          <w:sz w:val="30"/>
          <w:szCs w:val="30"/>
          <w:cs/>
          <w:lang w:val="th-TH" w:eastAsia="th-TH"/>
        </w:rPr>
        <w:t xml:space="preserve"> </w:t>
      </w:r>
      <w:r w:rsidR="002C2DD8" w:rsidRPr="005F12CD"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  <w:br/>
      </w:r>
      <w:r w:rsidRPr="005F12CD">
        <w:rPr>
          <w:rFonts w:ascii="Angsana New" w:eastAsia="Cordia New" w:hAnsi="Angsana New" w:hint="cs"/>
          <w:snapToGrid w:val="0"/>
          <w:sz w:val="30"/>
          <w:szCs w:val="30"/>
          <w:cs/>
          <w:lang w:val="th-TH" w:eastAsia="th-TH"/>
        </w:rPr>
        <w:t>มีภาระผูกพันเกี่ยวกับรายจ่ายฝ่ายทุนคงเหลือตามสัญญางานก่อสร้างโรงไฟฟ้าพลังงานลม (Engineering Procurement &amp; Construction Contract) และสัญญาบริการอื่น</w:t>
      </w:r>
      <w:r w:rsidR="002C2DD8" w:rsidRPr="005F12CD">
        <w:rPr>
          <w:rFonts w:ascii="Angsana New" w:eastAsia="Cordia New" w:hAnsi="Angsana New" w:hint="cs"/>
          <w:snapToGrid w:val="0"/>
          <w:sz w:val="30"/>
          <w:szCs w:val="30"/>
          <w:cs/>
          <w:lang w:val="th-TH" w:eastAsia="th-TH"/>
        </w:rPr>
        <w:t xml:space="preserve"> </w:t>
      </w:r>
      <w:r w:rsidR="00627936" w:rsidRPr="005F12CD">
        <w:rPr>
          <w:rFonts w:ascii="Angsana New" w:eastAsia="Cordia New" w:hAnsi="Angsana New" w:hint="cs"/>
          <w:snapToGrid w:val="0"/>
          <w:sz w:val="30"/>
          <w:szCs w:val="30"/>
          <w:cs/>
          <w:lang w:val="th-TH" w:eastAsia="th-TH"/>
        </w:rPr>
        <w:t xml:space="preserve">ๆ </w:t>
      </w:r>
      <w:r w:rsidR="00627936" w:rsidRPr="00816AD2">
        <w:rPr>
          <w:rFonts w:ascii="Angsana New" w:eastAsia="Cordia New" w:hAnsi="Angsana New" w:hint="cs"/>
          <w:snapToGrid w:val="0"/>
          <w:sz w:val="30"/>
          <w:szCs w:val="30"/>
          <w:cs/>
          <w:lang w:val="th-TH" w:eastAsia="th-TH"/>
        </w:rPr>
        <w:t xml:space="preserve">เป็นจำนวนเงิน </w:t>
      </w:r>
      <w:r w:rsidR="00D161FF" w:rsidRPr="00816AD2">
        <w:rPr>
          <w:rFonts w:ascii="Angsana New" w:eastAsia="Cordia New" w:hAnsi="Angsana New"/>
          <w:snapToGrid w:val="0"/>
          <w:sz w:val="30"/>
          <w:szCs w:val="30"/>
          <w:lang w:eastAsia="th-TH"/>
        </w:rPr>
        <w:t>1.46</w:t>
      </w:r>
      <w:r w:rsidR="00627936" w:rsidRPr="00816AD2">
        <w:rPr>
          <w:rFonts w:ascii="Angsana New" w:eastAsia="Cordia New" w:hAnsi="Angsana New"/>
          <w:snapToGrid w:val="0"/>
          <w:sz w:val="30"/>
          <w:szCs w:val="30"/>
          <w:lang w:eastAsia="th-TH"/>
        </w:rPr>
        <w:t xml:space="preserve"> </w:t>
      </w:r>
      <w:r w:rsidRPr="00816AD2">
        <w:rPr>
          <w:rFonts w:ascii="Angsana New" w:eastAsia="Cordia New" w:hAnsi="Angsana New" w:hint="cs"/>
          <w:snapToGrid w:val="0"/>
          <w:sz w:val="30"/>
          <w:szCs w:val="30"/>
          <w:cs/>
          <w:lang w:val="th-TH" w:eastAsia="th-TH"/>
        </w:rPr>
        <w:t>ล้านเหรียญออสเตรเลีย</w:t>
      </w:r>
      <w:r w:rsidR="005B40E9" w:rsidRPr="005F12CD">
        <w:rPr>
          <w:rFonts w:ascii="Angsana New" w:eastAsia="Cordia New" w:hAnsi="Angsana New" w:hint="cs"/>
          <w:snapToGrid w:val="0"/>
          <w:sz w:val="30"/>
          <w:szCs w:val="30"/>
          <w:cs/>
          <w:lang w:val="th-TH" w:eastAsia="th-TH"/>
        </w:rPr>
        <w:t xml:space="preserve"> </w:t>
      </w:r>
      <w:r w:rsidR="005B40E9" w:rsidRPr="005F12CD"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  <w:br/>
      </w:r>
      <w:r w:rsidR="005B40E9" w:rsidRPr="005F12CD">
        <w:rPr>
          <w:rFonts w:ascii="Angsana New" w:eastAsia="Cordia New" w:hAnsi="Angsana New" w:hint="cs"/>
          <w:i/>
          <w:iCs/>
          <w:snapToGrid w:val="0"/>
          <w:sz w:val="30"/>
          <w:szCs w:val="30"/>
          <w:cs/>
          <w:lang w:val="th-TH" w:eastAsia="th-TH"/>
        </w:rPr>
        <w:t>(</w:t>
      </w:r>
      <w:r w:rsidR="00922CAB" w:rsidRPr="00922CAB">
        <w:rPr>
          <w:rFonts w:ascii="Angsana New" w:hAnsi="Angsana New"/>
          <w:i/>
          <w:iCs/>
          <w:sz w:val="30"/>
          <w:szCs w:val="30"/>
        </w:rPr>
        <w:t>31</w:t>
      </w:r>
      <w:r w:rsidR="005B40E9" w:rsidRPr="005F12CD">
        <w:rPr>
          <w:rFonts w:ascii="Angsana New" w:hAnsi="Angsana New"/>
          <w:i/>
          <w:iCs/>
          <w:sz w:val="30"/>
          <w:szCs w:val="30"/>
        </w:rPr>
        <w:t xml:space="preserve"> </w:t>
      </w:r>
      <w:r w:rsidR="005B40E9" w:rsidRPr="005F12CD">
        <w:rPr>
          <w:rFonts w:ascii="Angsana New" w:hAnsi="Angsana New" w:hint="cs"/>
          <w:i/>
          <w:iCs/>
          <w:sz w:val="30"/>
          <w:szCs w:val="30"/>
          <w:cs/>
        </w:rPr>
        <w:t xml:space="preserve">ธันวาคม </w:t>
      </w:r>
      <w:r w:rsidR="00922CAB" w:rsidRPr="00922CAB">
        <w:rPr>
          <w:rFonts w:ascii="Angsana New" w:hAnsi="Angsana New" w:hint="cs"/>
          <w:i/>
          <w:iCs/>
          <w:sz w:val="30"/>
          <w:szCs w:val="30"/>
        </w:rPr>
        <w:t>256</w:t>
      </w:r>
      <w:r w:rsidR="00922CAB" w:rsidRPr="00922CAB">
        <w:rPr>
          <w:rFonts w:ascii="Angsana New" w:hAnsi="Angsana New"/>
          <w:i/>
          <w:iCs/>
          <w:sz w:val="30"/>
          <w:szCs w:val="30"/>
        </w:rPr>
        <w:t>3</w:t>
      </w:r>
      <w:r w:rsidR="005B40E9" w:rsidRPr="005F12CD">
        <w:rPr>
          <w:rFonts w:ascii="Angsana New" w:eastAsia="Cordia New" w:hAnsi="Angsana New"/>
          <w:i/>
          <w:iCs/>
          <w:snapToGrid w:val="0"/>
          <w:sz w:val="30"/>
          <w:szCs w:val="30"/>
          <w:lang w:eastAsia="th-TH"/>
        </w:rPr>
        <w:t xml:space="preserve">: </w:t>
      </w:r>
      <w:r w:rsidR="00922CAB" w:rsidRPr="00922CAB">
        <w:rPr>
          <w:rFonts w:ascii="Angsana New" w:eastAsia="Cordia New" w:hAnsi="Angsana New"/>
          <w:i/>
          <w:iCs/>
          <w:snapToGrid w:val="0"/>
          <w:sz w:val="30"/>
          <w:szCs w:val="30"/>
          <w:lang w:eastAsia="th-TH"/>
        </w:rPr>
        <w:t>26</w:t>
      </w:r>
      <w:r w:rsidR="005B40E9" w:rsidRPr="005F12CD">
        <w:rPr>
          <w:rFonts w:ascii="Angsana New" w:eastAsia="Cordia New" w:hAnsi="Angsana New"/>
          <w:i/>
          <w:iCs/>
          <w:snapToGrid w:val="0"/>
          <w:sz w:val="30"/>
          <w:szCs w:val="30"/>
          <w:lang w:eastAsia="th-TH"/>
        </w:rPr>
        <w:t>.</w:t>
      </w:r>
      <w:r w:rsidR="00922CAB" w:rsidRPr="00922CAB">
        <w:rPr>
          <w:rFonts w:ascii="Angsana New" w:eastAsia="Cordia New" w:hAnsi="Angsana New"/>
          <w:i/>
          <w:iCs/>
          <w:snapToGrid w:val="0"/>
          <w:sz w:val="30"/>
          <w:szCs w:val="30"/>
          <w:lang w:eastAsia="th-TH"/>
        </w:rPr>
        <w:t>84</w:t>
      </w:r>
      <w:r w:rsidR="005B40E9" w:rsidRPr="005F12CD">
        <w:rPr>
          <w:rFonts w:ascii="Angsana New" w:eastAsia="Cordia New" w:hAnsi="Angsana New"/>
          <w:i/>
          <w:iCs/>
          <w:snapToGrid w:val="0"/>
          <w:sz w:val="30"/>
          <w:szCs w:val="30"/>
          <w:lang w:eastAsia="th-TH"/>
        </w:rPr>
        <w:t xml:space="preserve"> </w:t>
      </w:r>
      <w:r w:rsidR="005B40E9" w:rsidRPr="005F12CD">
        <w:rPr>
          <w:rFonts w:ascii="Angsana New" w:eastAsia="Cordia New" w:hAnsi="Angsana New"/>
          <w:i/>
          <w:iCs/>
          <w:snapToGrid w:val="0"/>
          <w:sz w:val="30"/>
          <w:szCs w:val="30"/>
          <w:cs/>
          <w:lang w:eastAsia="th-TH"/>
        </w:rPr>
        <w:t>ล้านเหรียญออสเตรเลีย</w:t>
      </w:r>
      <w:r w:rsidR="005B40E9" w:rsidRPr="005F12CD">
        <w:rPr>
          <w:rFonts w:ascii="Angsana New" w:eastAsia="Cordia New" w:hAnsi="Angsana New" w:hint="cs"/>
          <w:i/>
          <w:iCs/>
          <w:snapToGrid w:val="0"/>
          <w:sz w:val="30"/>
          <w:szCs w:val="30"/>
          <w:cs/>
          <w:lang w:eastAsia="th-TH"/>
        </w:rPr>
        <w:t>)</w:t>
      </w:r>
    </w:p>
    <w:p w14:paraId="0C4C8FEA" w14:textId="607E0597" w:rsidR="00482B23" w:rsidRPr="003C6EB3" w:rsidRDefault="00482B23" w:rsidP="005840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Cordia New" w:hAnsi="Angsana New"/>
          <w:snapToGrid w:val="0"/>
          <w:sz w:val="24"/>
          <w:szCs w:val="24"/>
          <w:cs/>
          <w:lang w:eastAsia="th-TH"/>
        </w:rPr>
      </w:pPr>
    </w:p>
    <w:p w14:paraId="4B93B980" w14:textId="7AF153D5" w:rsidR="00584066" w:rsidRPr="005F12CD" w:rsidRDefault="00584066" w:rsidP="005840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Cordia New" w:hAnsi="Angsana New"/>
          <w:b/>
          <w:bCs/>
          <w:i/>
          <w:iCs/>
          <w:snapToGrid w:val="0"/>
          <w:sz w:val="30"/>
          <w:szCs w:val="30"/>
          <w:cs/>
          <w:lang w:val="th-TH" w:eastAsia="th-TH"/>
        </w:rPr>
      </w:pPr>
      <w:r w:rsidRPr="00F5093F">
        <w:rPr>
          <w:rFonts w:ascii="Angsana New" w:eastAsia="Cordia New" w:hAnsi="Angsana New" w:hint="cs"/>
          <w:b/>
          <w:bCs/>
          <w:i/>
          <w:iCs/>
          <w:snapToGrid w:val="0"/>
          <w:sz w:val="30"/>
          <w:szCs w:val="30"/>
          <w:cs/>
          <w:lang w:val="th-TH" w:eastAsia="th-TH"/>
        </w:rPr>
        <w:t>สัญญาการจำนำหุ้น</w:t>
      </w:r>
    </w:p>
    <w:p w14:paraId="7D404A60" w14:textId="77777777" w:rsidR="00584066" w:rsidRPr="00D04877" w:rsidRDefault="00584066" w:rsidP="005840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Cordia New" w:hAnsi="Angsana New"/>
          <w:snapToGrid w:val="0"/>
          <w:sz w:val="24"/>
          <w:szCs w:val="24"/>
          <w:lang w:eastAsia="th-TH"/>
        </w:rPr>
      </w:pPr>
    </w:p>
    <w:p w14:paraId="26722DC7" w14:textId="274C2369" w:rsidR="002F1537" w:rsidRPr="00BC11ED" w:rsidRDefault="00584066" w:rsidP="005840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Cordia New" w:hAnsi="Angsana New"/>
          <w:snapToGrid w:val="0"/>
          <w:sz w:val="30"/>
          <w:szCs w:val="30"/>
          <w:lang w:val="th-TH" w:eastAsia="th-TH"/>
        </w:rPr>
      </w:pPr>
      <w:r w:rsidRPr="00BC11ED">
        <w:rPr>
          <w:rFonts w:ascii="Angsana New" w:eastAsia="Cordia New" w:hAnsi="Angsana New" w:hint="cs"/>
          <w:snapToGrid w:val="0"/>
          <w:sz w:val="30"/>
          <w:szCs w:val="30"/>
          <w:cs/>
          <w:lang w:val="th-TH" w:eastAsia="th-TH"/>
        </w:rPr>
        <w:t xml:space="preserve">บริษัทได้นำใบหุ้นทั้งหมดของบริษัท </w:t>
      </w:r>
      <w:r w:rsidRPr="00BC11ED">
        <w:rPr>
          <w:rFonts w:ascii="Angsana New" w:hAnsi="Angsana New" w:hint="cs"/>
          <w:spacing w:val="-4"/>
          <w:sz w:val="30"/>
          <w:szCs w:val="30"/>
          <w:cs/>
        </w:rPr>
        <w:t>ราช โคเจนเนอเรชั่น จำกัด</w:t>
      </w:r>
      <w:r w:rsidR="00796BDA" w:rsidRPr="00BC11ED">
        <w:rPr>
          <w:rFonts w:ascii="Angsana New" w:hAnsi="Angsana New"/>
          <w:spacing w:val="-4"/>
          <w:sz w:val="30"/>
          <w:szCs w:val="30"/>
        </w:rPr>
        <w:t xml:space="preserve"> </w:t>
      </w:r>
      <w:r w:rsidRPr="00BC11ED">
        <w:rPr>
          <w:rFonts w:ascii="Angsana New" w:eastAsia="Cordia New" w:hAnsi="Angsana New" w:hint="cs"/>
          <w:snapToGrid w:val="0"/>
          <w:sz w:val="30"/>
          <w:szCs w:val="30"/>
          <w:cs/>
          <w:lang w:val="th-TH" w:eastAsia="th-TH"/>
        </w:rPr>
        <w:t>ซึ่งเป็นบริษัทย่อยทางตรง ไปเป็นหลักทรัพย์</w:t>
      </w:r>
      <w:r w:rsidR="00632EAC" w:rsidRPr="00BC11ED"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  <w:br/>
      </w:r>
      <w:r w:rsidRPr="00BC11ED">
        <w:rPr>
          <w:rFonts w:ascii="Angsana New" w:eastAsia="Cordia New" w:hAnsi="Angsana New" w:hint="cs"/>
          <w:snapToGrid w:val="0"/>
          <w:sz w:val="30"/>
          <w:szCs w:val="30"/>
          <w:cs/>
          <w:lang w:val="th-TH" w:eastAsia="th-TH"/>
        </w:rPr>
        <w:t>ค้ำประกันการกู้เงินให้แก่เจ้าหนี้เงินกู้ของบริษัทย่อยดังกล่าว</w:t>
      </w:r>
    </w:p>
    <w:p w14:paraId="2EF72DBD" w14:textId="77777777" w:rsidR="000E1BC6" w:rsidRPr="00990BDB" w:rsidRDefault="000E1BC6" w:rsidP="005840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Cordia New" w:hAnsi="Angsana New"/>
          <w:snapToGrid w:val="0"/>
          <w:sz w:val="24"/>
          <w:szCs w:val="24"/>
          <w:cs/>
          <w:lang w:val="th-TH" w:eastAsia="th-TH"/>
        </w:rPr>
      </w:pPr>
    </w:p>
    <w:p w14:paraId="58EDE994" w14:textId="77777777" w:rsidR="00584066" w:rsidRPr="00BC11ED" w:rsidRDefault="00584066" w:rsidP="005840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</w:pPr>
      <w:r w:rsidRPr="00BC11ED">
        <w:rPr>
          <w:rFonts w:ascii="Angsana New" w:eastAsia="Cordia New" w:hAnsi="Angsana New" w:hint="cs"/>
          <w:snapToGrid w:val="0"/>
          <w:sz w:val="30"/>
          <w:szCs w:val="30"/>
          <w:cs/>
          <w:lang w:val="th-TH" w:eastAsia="th-TH"/>
        </w:rPr>
        <w:lastRenderedPageBreak/>
        <w:t>บริษัทได้นำใบหุ้นทั้งหมดของบริษัท เฟิร์ส โคราช วินด์ จำกัด และบริษัท เค.อาร์.ทู จำกัด ซึ่งเป็นบริษัทร่วมทางตรง ไปเป็นหลักทรัพย์ค้ำประกันการกู้เงินให้แก่เจ้าหนี้เงินกู้ของบริษัทร่วมดังกล่าว</w:t>
      </w:r>
    </w:p>
    <w:p w14:paraId="3A26C5EE" w14:textId="77777777" w:rsidR="00584066" w:rsidRPr="00BC11ED" w:rsidRDefault="00584066" w:rsidP="005840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</w:pPr>
    </w:p>
    <w:p w14:paraId="7C841C44" w14:textId="638AAD74" w:rsidR="000E1BC6" w:rsidRDefault="00584066" w:rsidP="005840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Cordia New" w:hAnsi="Angsana New"/>
          <w:snapToGrid w:val="0"/>
          <w:sz w:val="30"/>
          <w:szCs w:val="30"/>
          <w:lang w:val="th-TH" w:eastAsia="th-TH"/>
        </w:rPr>
      </w:pPr>
      <w:r w:rsidRPr="00BC11ED">
        <w:rPr>
          <w:rFonts w:ascii="Angsana New" w:eastAsia="Cordia New" w:hAnsi="Angsana New" w:hint="cs"/>
          <w:snapToGrid w:val="0"/>
          <w:sz w:val="30"/>
          <w:szCs w:val="30"/>
          <w:cs/>
          <w:lang w:val="th-TH" w:eastAsia="th-TH"/>
        </w:rPr>
        <w:t xml:space="preserve">กลุ่มบริษัทได้นำใบหุ้นทั้งหมดของบริษัท ไฟฟ้า เซเปียน-เซน้ำน้อย จำกัด บริษัท ผลิตไฟฟ้า นวนคร จำกัด </w:t>
      </w:r>
      <w:r w:rsidR="00C96EFA" w:rsidRPr="00BC11ED"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  <w:br/>
      </w:r>
      <w:r w:rsidRPr="00BC11ED">
        <w:rPr>
          <w:rFonts w:ascii="Angsana New" w:eastAsia="Cordia New" w:hAnsi="Angsana New" w:hint="cs"/>
          <w:snapToGrid w:val="0"/>
          <w:sz w:val="30"/>
          <w:szCs w:val="30"/>
          <w:cs/>
          <w:lang w:val="th-TH" w:eastAsia="th-TH"/>
        </w:rPr>
        <w:t>บริษัท ราชบุรีเวอลด์ โคเจนเนอเรชั่น จำกัด บริษัท โซลาร์ต้า จำกัด และบริษัท ไฟฟ้าหงสา จำกัด ซึ่งเป็นการร่วมค้า ไปเป็นหลักทรัพย์ค้ำประกันการกู้เงินให้แก่เจ้าหนี้เงินกู้ของการร่วมค้าดังกล่าว</w:t>
      </w:r>
    </w:p>
    <w:p w14:paraId="5A2D18BA" w14:textId="77777777" w:rsidR="00482B23" w:rsidRPr="00F26BB5" w:rsidRDefault="00482B23" w:rsidP="005840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Cordia New" w:hAnsi="Angsana New"/>
          <w:snapToGrid w:val="0"/>
          <w:sz w:val="30"/>
          <w:szCs w:val="30"/>
          <w:highlight w:val="cyan"/>
          <w:lang w:eastAsia="th-TH"/>
        </w:rPr>
      </w:pPr>
    </w:p>
    <w:p w14:paraId="124A973E" w14:textId="30A1391F" w:rsidR="00584066" w:rsidRPr="00BC11ED" w:rsidRDefault="00584066" w:rsidP="005840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</w:pPr>
      <w:r w:rsidRPr="00BC11ED">
        <w:rPr>
          <w:rFonts w:ascii="Angsana New" w:eastAsia="Cordia New" w:hAnsi="Angsana New" w:hint="cs"/>
          <w:snapToGrid w:val="0"/>
          <w:sz w:val="30"/>
          <w:szCs w:val="30"/>
          <w:cs/>
          <w:lang w:val="th-TH" w:eastAsia="th-TH"/>
        </w:rPr>
        <w:t xml:space="preserve">บริษัทได้นำใบหุ้นทั้งหมดของบริษัท เซาท์อีสท์ เอเชีย เอนเนอร์จี จำกัด ซึ่งเป็นการร่วมค้าทางตรง และการร่วมค้าดังกล่าวได้นำใบหุ้นบางส่วนของบริษัท ไฟฟ้าน้ำงึม </w:t>
      </w:r>
      <w:r w:rsidR="00922CAB" w:rsidRPr="00922CAB">
        <w:rPr>
          <w:rFonts w:ascii="Angsana New" w:eastAsia="Cordia New" w:hAnsi="Angsana New" w:hint="cs"/>
          <w:snapToGrid w:val="0"/>
          <w:sz w:val="30"/>
          <w:szCs w:val="30"/>
          <w:lang w:eastAsia="th-TH"/>
        </w:rPr>
        <w:t>2</w:t>
      </w:r>
      <w:r w:rsidRPr="00BC11ED">
        <w:rPr>
          <w:rFonts w:ascii="Angsana New" w:eastAsia="Cordia New" w:hAnsi="Angsana New" w:hint="cs"/>
          <w:snapToGrid w:val="0"/>
          <w:sz w:val="30"/>
          <w:szCs w:val="30"/>
          <w:cs/>
          <w:lang w:val="th-TH" w:eastAsia="th-TH"/>
        </w:rPr>
        <w:t xml:space="preserve"> จำกัด ซึ่งเป็นบริษัทย่อยของการร่วมค้าดังกล่าว ไปเป็นหลักทรัพย์ค้ำประกันการกู้เงินให้แก่เจ้าหนี้เงินกู้ของบริษัท ไฟฟ้าน้ำงึม </w:t>
      </w:r>
      <w:r w:rsidR="00922CAB" w:rsidRPr="00922CAB">
        <w:rPr>
          <w:rFonts w:ascii="Angsana New" w:eastAsia="Cordia New" w:hAnsi="Angsana New" w:hint="cs"/>
          <w:snapToGrid w:val="0"/>
          <w:sz w:val="30"/>
          <w:szCs w:val="30"/>
          <w:lang w:eastAsia="th-TH"/>
        </w:rPr>
        <w:t>2</w:t>
      </w:r>
      <w:r w:rsidRPr="00BC11ED">
        <w:rPr>
          <w:rFonts w:ascii="Angsana New" w:eastAsia="Cordia New" w:hAnsi="Angsana New" w:hint="cs"/>
          <w:snapToGrid w:val="0"/>
          <w:sz w:val="30"/>
          <w:szCs w:val="30"/>
          <w:cs/>
          <w:lang w:val="th-TH" w:eastAsia="th-TH"/>
        </w:rPr>
        <w:t xml:space="preserve"> จำกัด</w:t>
      </w:r>
    </w:p>
    <w:p w14:paraId="5298D0E8" w14:textId="77777777" w:rsidR="00584066" w:rsidRPr="00BC11ED" w:rsidRDefault="00584066" w:rsidP="005840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</w:pPr>
    </w:p>
    <w:p w14:paraId="4B9334A3" w14:textId="5AC97A28" w:rsidR="00584066" w:rsidRPr="00BC11ED" w:rsidRDefault="00584066" w:rsidP="005840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</w:pPr>
      <w:r w:rsidRPr="00BC11ED">
        <w:rPr>
          <w:rFonts w:ascii="Angsana New" w:eastAsia="Cordia New" w:hAnsi="Angsana New" w:hint="cs"/>
          <w:snapToGrid w:val="0"/>
          <w:sz w:val="30"/>
          <w:szCs w:val="30"/>
          <w:cs/>
          <w:lang w:val="th-TH" w:eastAsia="th-TH"/>
        </w:rPr>
        <w:t>Fareast Renewable Development Pte. Ltd. ซึ่งเป็นการร่วมค้าทางอ้อม ได้นำใบหุ้นบางส่วนของ PT Bajradaya Sentranusa ซึ่งเป็นบริษัทย่อยของการร่วมค้าดังกล่าวไปเป็นหลักทรัพย์ค้ำประกันการกู้เงินให้แก่เจ้าหนี้เงินกู้ของ</w:t>
      </w:r>
      <w:r w:rsidR="004315F8" w:rsidRPr="00BC11ED"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  <w:br/>
      </w:r>
      <w:r w:rsidRPr="00BC11ED">
        <w:rPr>
          <w:rFonts w:ascii="Angsana New" w:eastAsia="Cordia New" w:hAnsi="Angsana New" w:hint="cs"/>
          <w:snapToGrid w:val="0"/>
          <w:sz w:val="30"/>
          <w:szCs w:val="30"/>
          <w:cs/>
          <w:lang w:val="th-TH" w:eastAsia="th-TH"/>
        </w:rPr>
        <w:t>PT Bajradaya Sentranusa</w:t>
      </w:r>
    </w:p>
    <w:p w14:paraId="695741AE" w14:textId="77777777" w:rsidR="00584066" w:rsidRPr="00BC11ED" w:rsidRDefault="00584066" w:rsidP="005840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</w:pPr>
    </w:p>
    <w:p w14:paraId="537FA2B3" w14:textId="7CDEFC33" w:rsidR="00584066" w:rsidRPr="00BC11ED" w:rsidRDefault="00584066" w:rsidP="005840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</w:pPr>
      <w:r w:rsidRPr="00BC11ED">
        <w:rPr>
          <w:rFonts w:ascii="Angsana New" w:eastAsia="Cordia New" w:hAnsi="Angsana New" w:hint="cs"/>
          <w:snapToGrid w:val="0"/>
          <w:sz w:val="30"/>
          <w:szCs w:val="30"/>
          <w:cs/>
          <w:lang w:val="th-TH" w:eastAsia="th-TH"/>
        </w:rPr>
        <w:t>บริษัทได้นำใบหุ้นทั้งหมดของบริษัท นอร์ทเทิร์น บางกอกโมโนเรล จำกัด และบริษัท อีสเทิร์น บางกอกโมโนเรล จำกัด ซึ่งเป็น</w:t>
      </w:r>
      <w:r w:rsidR="00BA1CF4" w:rsidRPr="00BC11ED">
        <w:rPr>
          <w:rFonts w:ascii="Angsana New" w:eastAsia="Cordia New" w:hAnsi="Angsana New" w:hint="cs"/>
          <w:snapToGrid w:val="0"/>
          <w:sz w:val="30"/>
          <w:szCs w:val="30"/>
          <w:cs/>
          <w:lang w:val="th-TH" w:eastAsia="th-TH"/>
        </w:rPr>
        <w:t>บริษัทร่วมทางตรง</w:t>
      </w:r>
      <w:r w:rsidRPr="00BC11ED">
        <w:rPr>
          <w:rFonts w:ascii="Angsana New" w:eastAsia="Cordia New" w:hAnsi="Angsana New" w:hint="cs"/>
          <w:snapToGrid w:val="0"/>
          <w:sz w:val="30"/>
          <w:szCs w:val="30"/>
          <w:cs/>
          <w:lang w:val="th-TH" w:eastAsia="th-TH"/>
        </w:rPr>
        <w:t>ไปเป็นหลักทรัพย์ค้ำประกันการกู้เงินให้แก่เจ้าหนี้เงินกู้ของบริษัทดังกล่าว</w:t>
      </w:r>
    </w:p>
    <w:p w14:paraId="1BC80D27" w14:textId="77777777" w:rsidR="005622DA" w:rsidRPr="00BC11ED" w:rsidRDefault="005622DA" w:rsidP="0063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Cordia New" w:hAnsi="Angsana New"/>
          <w:snapToGrid w:val="0"/>
          <w:sz w:val="30"/>
          <w:szCs w:val="30"/>
          <w:lang w:val="th-TH" w:eastAsia="th-TH"/>
        </w:rPr>
      </w:pPr>
    </w:p>
    <w:p w14:paraId="0714A01D" w14:textId="281E9F04" w:rsidR="00632EAC" w:rsidRDefault="00632EAC" w:rsidP="0063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Cordia New" w:hAnsi="Angsana New"/>
          <w:snapToGrid w:val="0"/>
          <w:sz w:val="30"/>
          <w:szCs w:val="30"/>
          <w:lang w:val="th-TH" w:eastAsia="th-TH"/>
        </w:rPr>
      </w:pPr>
      <w:r w:rsidRPr="00BC11ED">
        <w:rPr>
          <w:rFonts w:ascii="Angsana New" w:hAnsi="Angsana New" w:hint="cs"/>
          <w:spacing w:val="-4"/>
          <w:sz w:val="30"/>
          <w:szCs w:val="30"/>
        </w:rPr>
        <w:t>NEXIF RATCH ENERGY</w:t>
      </w:r>
      <w:r w:rsidRPr="00BC11ED">
        <w:rPr>
          <w:rFonts w:ascii="Angsana New" w:eastAsia="Cordia New" w:hAnsi="Angsana New" w:hint="cs"/>
          <w:snapToGrid w:val="0"/>
          <w:sz w:val="30"/>
          <w:szCs w:val="30"/>
          <w:cs/>
          <w:lang w:val="th-TH" w:eastAsia="th-TH"/>
        </w:rPr>
        <w:t xml:space="preserve"> </w:t>
      </w:r>
      <w:r w:rsidRPr="00BC11ED">
        <w:rPr>
          <w:rFonts w:ascii="Angsana New" w:eastAsia="Cordia New" w:hAnsi="Angsana New" w:hint="cs"/>
          <w:snapToGrid w:val="0"/>
          <w:sz w:val="30"/>
          <w:szCs w:val="30"/>
          <w:lang w:eastAsia="th-TH"/>
        </w:rPr>
        <w:t>SINGAPORE PTE. LTD.</w:t>
      </w:r>
      <w:r w:rsidRPr="00BC11ED">
        <w:rPr>
          <w:rFonts w:ascii="Angsana New" w:eastAsia="Cordia New" w:hAnsi="Angsana New" w:hint="cs"/>
          <w:snapToGrid w:val="0"/>
          <w:sz w:val="30"/>
          <w:szCs w:val="30"/>
          <w:cs/>
          <w:lang w:eastAsia="th-TH"/>
        </w:rPr>
        <w:t xml:space="preserve"> ซึ่งเป็นการร่วมค้าทางตรง ได้นำใบ</w:t>
      </w:r>
      <w:r w:rsidRPr="00BC11ED">
        <w:rPr>
          <w:rFonts w:ascii="Angsana New" w:eastAsia="Cordia New" w:hAnsi="Angsana New" w:hint="cs"/>
          <w:snapToGrid w:val="0"/>
          <w:sz w:val="30"/>
          <w:szCs w:val="30"/>
          <w:cs/>
          <w:lang w:val="th-TH" w:eastAsia="th-TH"/>
        </w:rPr>
        <w:t>หุ้นทั้งหมดของ</w:t>
      </w:r>
      <w:r w:rsidRPr="00BC11ED">
        <w:rPr>
          <w:rFonts w:ascii="Angsana New" w:eastAsia="Cordia New" w:hAnsi="Angsana New" w:hint="cs"/>
          <w:snapToGrid w:val="0"/>
          <w:sz w:val="30"/>
          <w:szCs w:val="30"/>
          <w:cs/>
          <w:lang w:val="th-TH" w:eastAsia="th-TH"/>
        </w:rPr>
        <w:br/>
        <w:t>บริษัท เน็กส์ซิฟ ราช เอ็นเนอร์จี ระยอง จำกัด ซึ่งเป็นบริษัทย่อยของการร่วมค้าดังกล่าว ไปเป็นหลักทรัพย์</w:t>
      </w:r>
      <w:r w:rsidRPr="00BC11ED">
        <w:rPr>
          <w:rFonts w:ascii="Angsana New" w:eastAsia="Cordia New" w:hAnsi="Angsana New" w:hint="cs"/>
          <w:snapToGrid w:val="0"/>
          <w:sz w:val="30"/>
          <w:szCs w:val="30"/>
          <w:cs/>
          <w:lang w:val="th-TH" w:eastAsia="th-TH"/>
        </w:rPr>
        <w:br/>
        <w:t>ค้ำประกันการกู้เงินให้แก่เจ้าหนี้เงินกู้ของบริษัท เน็กส์ซิฟ ราช เอ็นเนอร์จี ระยอง จำกัด</w:t>
      </w:r>
    </w:p>
    <w:p w14:paraId="3D4F2891" w14:textId="280C46E0" w:rsidR="00632EAC" w:rsidRDefault="00632EAC" w:rsidP="00D82417">
      <w:pPr>
        <w:ind w:left="540"/>
        <w:jc w:val="thaiDistribute"/>
        <w:rPr>
          <w:rFonts w:ascii="Angsana New" w:hAnsi="Angsana New"/>
          <w:snapToGrid w:val="0"/>
          <w:sz w:val="30"/>
          <w:szCs w:val="30"/>
          <w:lang w:val="th-TH" w:eastAsia="th-TH"/>
        </w:rPr>
      </w:pPr>
    </w:p>
    <w:p w14:paraId="18AC5599" w14:textId="77777777" w:rsidR="00E34561" w:rsidRPr="00C96EFA" w:rsidRDefault="00E34561" w:rsidP="00E34561">
      <w:pPr>
        <w:ind w:left="540"/>
        <w:jc w:val="thaiDistribute"/>
        <w:rPr>
          <w:rFonts w:ascii="Angsana New" w:hAnsi="Angsana New"/>
          <w:b/>
          <w:bCs/>
          <w:i/>
          <w:iCs/>
          <w:snapToGrid w:val="0"/>
          <w:sz w:val="30"/>
          <w:szCs w:val="30"/>
          <w:lang w:eastAsia="th-TH"/>
        </w:rPr>
      </w:pPr>
      <w:r w:rsidRPr="00C96EFA">
        <w:rPr>
          <w:rFonts w:ascii="Angsana New" w:hAnsi="Angsana New"/>
          <w:b/>
          <w:bCs/>
          <w:i/>
          <w:iCs/>
          <w:snapToGrid w:val="0"/>
          <w:sz w:val="30"/>
          <w:szCs w:val="30"/>
          <w:cs/>
          <w:lang w:eastAsia="th-TH"/>
        </w:rPr>
        <w:t>การลงนามสัญญาเงินกู้ส่งเสริมความยั่งยืน (</w:t>
      </w:r>
      <w:r w:rsidRPr="00C96EFA">
        <w:rPr>
          <w:rFonts w:ascii="Angsana New" w:hAnsi="Angsana New"/>
          <w:b/>
          <w:bCs/>
          <w:i/>
          <w:iCs/>
          <w:snapToGrid w:val="0"/>
          <w:sz w:val="30"/>
          <w:szCs w:val="30"/>
          <w:lang w:eastAsia="th-TH"/>
        </w:rPr>
        <w:t>Sustainable Loan)</w:t>
      </w:r>
    </w:p>
    <w:p w14:paraId="265C8475" w14:textId="77777777" w:rsidR="00E34561" w:rsidRPr="002128E6" w:rsidRDefault="00E34561" w:rsidP="00E34561">
      <w:pPr>
        <w:ind w:left="540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</w:p>
    <w:p w14:paraId="465246FC" w14:textId="77777777" w:rsidR="00E34561" w:rsidRDefault="00E34561" w:rsidP="00E34561">
      <w:pPr>
        <w:ind w:left="540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  <w:r w:rsidRPr="00C96EFA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เมื่อวันที่ </w:t>
      </w:r>
      <w:r w:rsidRPr="00C96EFA">
        <w:rPr>
          <w:rFonts w:ascii="Angsana New" w:hAnsi="Angsana New"/>
          <w:snapToGrid w:val="0"/>
          <w:sz w:val="30"/>
          <w:szCs w:val="30"/>
          <w:lang w:eastAsia="th-TH"/>
        </w:rPr>
        <w:t>30</w:t>
      </w:r>
      <w:r w:rsidRPr="00C96EFA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 มิถุนายน </w:t>
      </w:r>
      <w:r w:rsidRPr="00C96EFA">
        <w:rPr>
          <w:rFonts w:ascii="Angsana New" w:hAnsi="Angsana New"/>
          <w:snapToGrid w:val="0"/>
          <w:sz w:val="30"/>
          <w:szCs w:val="30"/>
          <w:lang w:eastAsia="th-TH"/>
        </w:rPr>
        <w:t xml:space="preserve">2564 </w:t>
      </w:r>
      <w:r w:rsidRPr="00C96EFA">
        <w:rPr>
          <w:rFonts w:ascii="Angsana New" w:hAnsi="Angsana New"/>
          <w:snapToGrid w:val="0"/>
          <w:sz w:val="30"/>
          <w:szCs w:val="30"/>
          <w:cs/>
          <w:lang w:eastAsia="th-TH"/>
        </w:rPr>
        <w:t>บริษัท อาร์เอช อินเตอร์เนชั่นแนล (สิงคโปร์) คอร์ปอเรชั่น จ</w:t>
      </w:r>
      <w:r w:rsidRPr="00C96EFA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ำ</w:t>
      </w:r>
      <w:r w:rsidRPr="00C96EFA">
        <w:rPr>
          <w:rFonts w:ascii="Angsana New" w:hAnsi="Angsana New"/>
          <w:snapToGrid w:val="0"/>
          <w:sz w:val="30"/>
          <w:szCs w:val="30"/>
          <w:cs/>
          <w:lang w:eastAsia="th-TH"/>
        </w:rPr>
        <w:t>กัด (“</w:t>
      </w:r>
      <w:r w:rsidRPr="00C96EFA">
        <w:rPr>
          <w:rFonts w:ascii="Angsana New" w:hAnsi="Angsana New"/>
          <w:snapToGrid w:val="0"/>
          <w:sz w:val="30"/>
          <w:szCs w:val="30"/>
          <w:lang w:eastAsia="th-TH"/>
        </w:rPr>
        <w:t xml:space="preserve">RHIS”) </w:t>
      </w:r>
      <w:r w:rsidRPr="00C96EFA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ซึ่งเป็น</w:t>
      </w:r>
      <w:r w:rsidRPr="00C96EFA">
        <w:rPr>
          <w:rFonts w:ascii="Angsana New" w:hAnsi="Angsana New"/>
          <w:snapToGrid w:val="0"/>
          <w:sz w:val="30"/>
          <w:szCs w:val="30"/>
          <w:cs/>
          <w:lang w:eastAsia="th-TH"/>
        </w:rPr>
        <w:t>บริษัทย่อยทางอ้อม</w:t>
      </w:r>
      <w:r w:rsidRPr="00C96EFA">
        <w:rPr>
          <w:rFonts w:ascii="Angsana New" w:hAnsi="Angsana New" w:hint="cs"/>
          <w:snapToGrid w:val="0"/>
          <w:sz w:val="30"/>
          <w:szCs w:val="30"/>
          <w:cs/>
          <w:lang w:eastAsia="th-TH"/>
        </w:rPr>
        <w:t xml:space="preserve"> </w:t>
      </w:r>
      <w:r w:rsidRPr="00C96EFA">
        <w:rPr>
          <w:rFonts w:ascii="Angsana New" w:hAnsi="Angsana New"/>
          <w:snapToGrid w:val="0"/>
          <w:sz w:val="30"/>
          <w:szCs w:val="30"/>
          <w:cs/>
          <w:lang w:eastAsia="th-TH"/>
        </w:rPr>
        <w:t>(ในฐานะผู้กู้) และบริษัท (ในฐานะผู้ค</w:t>
      </w:r>
      <w:r w:rsidRPr="00C96EFA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้ำ</w:t>
      </w:r>
      <w:r w:rsidRPr="00C96EFA">
        <w:rPr>
          <w:rFonts w:ascii="Angsana New" w:hAnsi="Angsana New"/>
          <w:snapToGrid w:val="0"/>
          <w:sz w:val="30"/>
          <w:szCs w:val="30"/>
          <w:cs/>
          <w:lang w:eastAsia="th-TH"/>
        </w:rPr>
        <w:t>ประกัน) ได้ลงนามสัญญาเงินกู้ส่งเสริมความยั่งยืน</w:t>
      </w:r>
      <w:r w:rsidRPr="00C96EFA">
        <w:rPr>
          <w:rFonts w:ascii="Angsana New" w:hAnsi="Angsana New"/>
          <w:snapToGrid w:val="0"/>
          <w:sz w:val="30"/>
          <w:szCs w:val="30"/>
          <w:lang w:eastAsia="th-TH"/>
        </w:rPr>
        <w:t xml:space="preserve"> (Sustainable Loan) </w:t>
      </w:r>
      <w:r w:rsidRPr="00C96EFA">
        <w:rPr>
          <w:rFonts w:ascii="Angsana New" w:hAnsi="Angsana New"/>
          <w:snapToGrid w:val="0"/>
          <w:sz w:val="30"/>
          <w:szCs w:val="30"/>
          <w:cs/>
          <w:lang w:eastAsia="th-TH"/>
        </w:rPr>
        <w:t>จ</w:t>
      </w:r>
      <w:r w:rsidRPr="00C96EFA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ำ</w:t>
      </w:r>
      <w:r w:rsidRPr="00C96EFA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นวน </w:t>
      </w:r>
      <w:r w:rsidRPr="00C96EFA">
        <w:rPr>
          <w:rFonts w:ascii="Angsana New" w:hAnsi="Angsana New"/>
          <w:snapToGrid w:val="0"/>
          <w:sz w:val="30"/>
          <w:szCs w:val="30"/>
          <w:lang w:eastAsia="th-TH"/>
        </w:rPr>
        <w:t>150</w:t>
      </w:r>
      <w:r w:rsidRPr="00C96EFA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 ล้านเหรียญสหรัฐอเมริกา กับ </w:t>
      </w:r>
      <w:r w:rsidRPr="00C96EFA">
        <w:rPr>
          <w:rFonts w:ascii="Angsana New" w:hAnsi="Angsana New"/>
          <w:snapToGrid w:val="0"/>
          <w:sz w:val="30"/>
          <w:szCs w:val="30"/>
          <w:lang w:eastAsia="th-TH"/>
        </w:rPr>
        <w:t xml:space="preserve">International Finance Corporation (“IFC”) </w:t>
      </w:r>
      <w:r w:rsidRPr="00C96EFA">
        <w:rPr>
          <w:rFonts w:ascii="Angsana New" w:hAnsi="Angsana New"/>
          <w:snapToGrid w:val="0"/>
          <w:sz w:val="30"/>
          <w:szCs w:val="30"/>
          <w:cs/>
          <w:lang w:eastAsia="th-TH"/>
        </w:rPr>
        <w:t>โดยมีวัตถุประสงค์เพื่อการลงทุน และ/หรือ ช</w:t>
      </w:r>
      <w:r w:rsidRPr="00C96EFA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ำ</w:t>
      </w:r>
      <w:r w:rsidRPr="00C96EFA">
        <w:rPr>
          <w:rFonts w:ascii="Angsana New" w:hAnsi="Angsana New"/>
          <w:snapToGrid w:val="0"/>
          <w:sz w:val="30"/>
          <w:szCs w:val="30"/>
          <w:cs/>
          <w:lang w:eastAsia="th-TH"/>
        </w:rPr>
        <w:t>ระคืนเงินกู้ในโครงการพลังงานหมุนเวียน และ/หรือโครงการโครงสร้างพื้นฐานเพื่ออนุรักษ์สิ่งแวดล้อม และ/หรือโครงการโครงสร้างพื้นฐานอื่น</w:t>
      </w:r>
      <w:r w:rsidRPr="00C96EFA">
        <w:rPr>
          <w:rFonts w:ascii="Angsana New" w:hAnsi="Angsana New" w:hint="cs"/>
          <w:snapToGrid w:val="0"/>
          <w:sz w:val="30"/>
          <w:szCs w:val="30"/>
          <w:cs/>
          <w:lang w:eastAsia="th-TH"/>
        </w:rPr>
        <w:t xml:space="preserve"> </w:t>
      </w:r>
      <w:r w:rsidRPr="00C96EFA">
        <w:rPr>
          <w:rFonts w:ascii="Angsana New" w:hAnsi="Angsana New"/>
          <w:snapToGrid w:val="0"/>
          <w:sz w:val="30"/>
          <w:szCs w:val="30"/>
          <w:cs/>
          <w:lang w:eastAsia="th-TH"/>
        </w:rPr>
        <w:t>ๆ ในประเทศไทย</w:t>
      </w:r>
      <w:r>
        <w:rPr>
          <w:rFonts w:ascii="Angsana New" w:hAnsi="Angsana New" w:hint="cs"/>
          <w:snapToGrid w:val="0"/>
          <w:sz w:val="30"/>
          <w:szCs w:val="30"/>
          <w:cs/>
          <w:lang w:eastAsia="th-TH"/>
        </w:rPr>
        <w:t xml:space="preserve"> </w:t>
      </w:r>
      <w:r w:rsidRPr="00C96EFA">
        <w:rPr>
          <w:rFonts w:ascii="Angsana New" w:hAnsi="Angsana New"/>
          <w:snapToGrid w:val="0"/>
          <w:sz w:val="30"/>
          <w:szCs w:val="30"/>
          <w:cs/>
          <w:lang w:eastAsia="th-TH"/>
        </w:rPr>
        <w:t>สาธารณรัฐสังคมนิยมเวียดนาม สาธารณรัฐอินโดนีเซีย และ สปป. ลาว</w:t>
      </w:r>
      <w:r>
        <w:rPr>
          <w:rFonts w:ascii="Angsana New" w:hAnsi="Angsana New" w:hint="cs"/>
          <w:snapToGrid w:val="0"/>
          <w:sz w:val="30"/>
          <w:szCs w:val="30"/>
          <w:cs/>
          <w:lang w:eastAsia="th-TH"/>
        </w:rPr>
        <w:t xml:space="preserve"> </w:t>
      </w:r>
    </w:p>
    <w:p w14:paraId="7A07CF65" w14:textId="5D79FA27" w:rsidR="00E34561" w:rsidRDefault="00E34561" w:rsidP="00D82417">
      <w:pPr>
        <w:ind w:left="540"/>
        <w:jc w:val="thaiDistribute"/>
        <w:rPr>
          <w:rFonts w:ascii="Angsana New" w:hAnsi="Angsana New"/>
          <w:snapToGrid w:val="0"/>
          <w:sz w:val="30"/>
          <w:szCs w:val="30"/>
          <w:lang w:val="th-TH" w:eastAsia="th-TH"/>
        </w:rPr>
      </w:pPr>
    </w:p>
    <w:p w14:paraId="2B7E8462" w14:textId="127DBDE7" w:rsidR="00E34561" w:rsidRDefault="00E34561" w:rsidP="00D82417">
      <w:pPr>
        <w:ind w:left="540"/>
        <w:jc w:val="thaiDistribute"/>
        <w:rPr>
          <w:rFonts w:ascii="Angsana New" w:hAnsi="Angsana New"/>
          <w:snapToGrid w:val="0"/>
          <w:sz w:val="30"/>
          <w:szCs w:val="30"/>
          <w:cs/>
          <w:lang w:val="th-TH" w:eastAsia="th-TH"/>
        </w:rPr>
      </w:pPr>
      <w:r>
        <w:rPr>
          <w:rFonts w:ascii="Angsana New" w:hAnsi="Angsana New"/>
          <w:snapToGrid w:val="0"/>
          <w:sz w:val="30"/>
          <w:szCs w:val="30"/>
          <w:cs/>
          <w:lang w:val="th-TH" w:eastAsia="th-TH"/>
        </w:rPr>
        <w:br w:type="page"/>
      </w:r>
    </w:p>
    <w:p w14:paraId="01124B43" w14:textId="77777777" w:rsidR="00584066" w:rsidRPr="005F12CD" w:rsidRDefault="00584066" w:rsidP="005840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5F12CD"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คดีความสำคัญ</w:t>
      </w:r>
    </w:p>
    <w:p w14:paraId="35DE0655" w14:textId="77777777" w:rsidR="00584066" w:rsidRPr="005F12CD" w:rsidRDefault="00584066" w:rsidP="00584066">
      <w:pPr>
        <w:ind w:left="540"/>
        <w:jc w:val="thaiDistribute"/>
        <w:rPr>
          <w:rFonts w:ascii="Angsana New" w:hAnsi="Angsana New"/>
          <w:snapToGrid w:val="0"/>
          <w:sz w:val="30"/>
          <w:szCs w:val="30"/>
          <w:cs/>
          <w:lang w:val="th-TH" w:eastAsia="th-TH"/>
        </w:rPr>
      </w:pPr>
    </w:p>
    <w:p w14:paraId="21A5BF2D" w14:textId="1FE273B0" w:rsidR="00621ECC" w:rsidRPr="007A58FD" w:rsidRDefault="00621ECC" w:rsidP="00621ECC">
      <w:pPr>
        <w:ind w:left="540"/>
        <w:jc w:val="thaiDistribute"/>
        <w:rPr>
          <w:rFonts w:ascii="Angsana New" w:hAnsi="Angsana New"/>
          <w:snapToGrid w:val="0"/>
          <w:sz w:val="30"/>
          <w:szCs w:val="30"/>
          <w:cs/>
          <w:lang w:eastAsia="th-TH"/>
        </w:rPr>
      </w:pPr>
      <w:r w:rsidRPr="007A58FD">
        <w:rPr>
          <w:rFonts w:ascii="Angsana New" w:hAnsi="Angsana New" w:hint="cs"/>
          <w:snapToGrid w:val="0"/>
          <w:sz w:val="30"/>
          <w:szCs w:val="30"/>
          <w:cs/>
          <w:lang w:val="th-TH" w:eastAsia="th-TH"/>
        </w:rPr>
        <w:t xml:space="preserve">ในปี </w:t>
      </w:r>
      <w:r w:rsidR="00922CAB" w:rsidRPr="00922CAB">
        <w:rPr>
          <w:rFonts w:ascii="Angsana New" w:hAnsi="Angsana New" w:hint="cs"/>
          <w:snapToGrid w:val="0"/>
          <w:sz w:val="30"/>
          <w:szCs w:val="30"/>
          <w:lang w:eastAsia="th-TH"/>
        </w:rPr>
        <w:t>2557</w:t>
      </w:r>
      <w:r w:rsidRPr="007A58FD">
        <w:rPr>
          <w:rFonts w:ascii="Angsana New" w:hAnsi="Angsana New" w:hint="cs"/>
          <w:snapToGrid w:val="0"/>
          <w:sz w:val="30"/>
          <w:szCs w:val="30"/>
          <w:cs/>
          <w:lang w:val="th-TH" w:eastAsia="th-TH"/>
        </w:rPr>
        <w:t xml:space="preserve"> บริษัทได้ถูกฟ้องร้อง โดยโจทก์กล่าวหาว่าบริษัทผิดข้อตกลงในการร่วมประกอบกิจการเพื่อเข้าร่วมประมูลโครงการโรงไฟฟ้าและเรียกร้องให้บริษัทจ่ายค่าเสียหาย ทั้งนี้ ผู้บริหารของบริษัทมั่นใจในการดำเนินการของบริษัทว่าไม่มีการกระทำใดตามข้อกล่าวหาดังที่โจทก์ฟ้องและมีความเชื่อมั่นอย่างสูงในข้อต่อสู้ที่ดีของบริษัท ดังนั้นบริษัทจึงไม่ได้บันทึกหนี้สินที่อาจจะเกิดขึ้นจากคดีดังกล่าว โดยเมื่อวันที่ </w:t>
      </w:r>
      <w:r w:rsidR="00922CAB" w:rsidRPr="00922CAB">
        <w:rPr>
          <w:rFonts w:ascii="Angsana New" w:hAnsi="Angsana New" w:hint="cs"/>
          <w:snapToGrid w:val="0"/>
          <w:sz w:val="30"/>
          <w:szCs w:val="30"/>
          <w:lang w:eastAsia="th-TH"/>
        </w:rPr>
        <w:t>25</w:t>
      </w:r>
      <w:r w:rsidRPr="007A58FD">
        <w:rPr>
          <w:rFonts w:ascii="Angsana New" w:hAnsi="Angsana New" w:hint="cs"/>
          <w:snapToGrid w:val="0"/>
          <w:sz w:val="30"/>
          <w:szCs w:val="30"/>
          <w:cs/>
          <w:lang w:val="th-TH" w:eastAsia="th-TH"/>
        </w:rPr>
        <w:t xml:space="preserve"> ตุลาคม </w:t>
      </w:r>
      <w:r w:rsidR="00922CAB" w:rsidRPr="00922CAB">
        <w:rPr>
          <w:rFonts w:ascii="Angsana New" w:hAnsi="Angsana New" w:hint="cs"/>
          <w:snapToGrid w:val="0"/>
          <w:sz w:val="30"/>
          <w:szCs w:val="30"/>
          <w:lang w:eastAsia="th-TH"/>
        </w:rPr>
        <w:t>2561</w:t>
      </w:r>
      <w:r w:rsidRPr="007A58FD">
        <w:rPr>
          <w:rFonts w:ascii="Angsana New" w:hAnsi="Angsana New" w:hint="cs"/>
          <w:snapToGrid w:val="0"/>
          <w:sz w:val="30"/>
          <w:szCs w:val="30"/>
          <w:cs/>
          <w:lang w:val="th-TH" w:eastAsia="th-TH"/>
        </w:rPr>
        <w:t xml:space="preserve"> ศาลชั้นต้นได้มี </w:t>
      </w:r>
      <w:r w:rsidRPr="007A58FD">
        <w:rPr>
          <w:rFonts w:ascii="Angsana New" w:hAnsi="Angsana New" w:hint="cs"/>
          <w:snapToGrid w:val="0"/>
          <w:sz w:val="30"/>
          <w:szCs w:val="30"/>
          <w:cs/>
          <w:lang w:val="th-TH" w:eastAsia="th-TH"/>
        </w:rPr>
        <w:br/>
        <w:t xml:space="preserve">คำพิพากษายกฟ้องโจทก์ ต่อมาเมื่อวันที่ </w:t>
      </w:r>
      <w:r w:rsidR="00922CAB" w:rsidRPr="00922CAB">
        <w:rPr>
          <w:rFonts w:ascii="Angsana New" w:hAnsi="Angsana New" w:hint="cs"/>
          <w:snapToGrid w:val="0"/>
          <w:sz w:val="30"/>
          <w:szCs w:val="30"/>
          <w:lang w:eastAsia="th-TH"/>
        </w:rPr>
        <w:t>10</w:t>
      </w:r>
      <w:r w:rsidRPr="007A58FD">
        <w:rPr>
          <w:rFonts w:ascii="Angsana New" w:hAnsi="Angsana New" w:hint="cs"/>
          <w:snapToGrid w:val="0"/>
          <w:sz w:val="30"/>
          <w:szCs w:val="30"/>
          <w:lang w:eastAsia="th-TH"/>
        </w:rPr>
        <w:t xml:space="preserve"> </w:t>
      </w:r>
      <w:r w:rsidRPr="007A58FD">
        <w:rPr>
          <w:rFonts w:ascii="Angsana New" w:hAnsi="Angsana New" w:hint="cs"/>
          <w:snapToGrid w:val="0"/>
          <w:sz w:val="30"/>
          <w:szCs w:val="30"/>
          <w:cs/>
          <w:lang w:eastAsia="th-TH"/>
        </w:rPr>
        <w:t xml:space="preserve">มิถุนายน </w:t>
      </w:r>
      <w:r w:rsidR="00922CAB" w:rsidRPr="00922CAB">
        <w:rPr>
          <w:rFonts w:ascii="Angsana New" w:hAnsi="Angsana New" w:hint="cs"/>
          <w:snapToGrid w:val="0"/>
          <w:sz w:val="30"/>
          <w:szCs w:val="30"/>
          <w:lang w:eastAsia="th-TH"/>
        </w:rPr>
        <w:t>2563</w:t>
      </w:r>
      <w:r w:rsidRPr="007A58FD">
        <w:rPr>
          <w:rFonts w:ascii="Angsana New" w:hAnsi="Angsana New" w:hint="cs"/>
          <w:snapToGrid w:val="0"/>
          <w:sz w:val="30"/>
          <w:szCs w:val="30"/>
          <w:lang w:eastAsia="th-TH"/>
        </w:rPr>
        <w:t xml:space="preserve"> </w:t>
      </w:r>
      <w:r w:rsidRPr="007A58FD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ศาลอุทธรณ์ได้มีคำพิพากษายืนตามคำพิพากษาของ</w:t>
      </w:r>
      <w:r w:rsidRPr="007A58FD">
        <w:rPr>
          <w:rFonts w:ascii="Angsana New" w:hAnsi="Angsana New" w:hint="cs"/>
          <w:snapToGrid w:val="0"/>
          <w:sz w:val="30"/>
          <w:szCs w:val="30"/>
          <w:lang w:eastAsia="th-TH"/>
        </w:rPr>
        <w:br/>
      </w:r>
      <w:r w:rsidRPr="007A58FD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ศาลชั้นต้นที่ยกฟ้องโจทก์ในคดีดังกล่าว</w:t>
      </w:r>
    </w:p>
    <w:p w14:paraId="6EA3ED8C" w14:textId="69B4BB8F" w:rsidR="002F1537" w:rsidRPr="007A58FD" w:rsidRDefault="002F1537" w:rsidP="00584066">
      <w:pPr>
        <w:ind w:left="540"/>
        <w:jc w:val="thaiDistribute"/>
        <w:rPr>
          <w:rFonts w:ascii="Angsana New" w:hAnsi="Angsana New"/>
          <w:snapToGrid w:val="0"/>
          <w:sz w:val="30"/>
          <w:szCs w:val="30"/>
          <w:cs/>
          <w:lang w:val="th-TH" w:eastAsia="th-TH"/>
        </w:rPr>
      </w:pPr>
    </w:p>
    <w:p w14:paraId="21DD09A6" w14:textId="4C6EC82D" w:rsidR="00621ECC" w:rsidRPr="005F12CD" w:rsidRDefault="00621ECC" w:rsidP="00621ECC">
      <w:pPr>
        <w:ind w:left="540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  <w:r w:rsidRPr="007A58FD">
        <w:rPr>
          <w:rFonts w:ascii="Angsana New" w:hAnsi="Angsana New" w:hint="cs"/>
          <w:snapToGrid w:val="0"/>
          <w:sz w:val="30"/>
          <w:szCs w:val="30"/>
          <w:cs/>
          <w:lang w:val="th-TH" w:eastAsia="th-TH"/>
        </w:rPr>
        <w:t xml:space="preserve">ในปี </w:t>
      </w:r>
      <w:r w:rsidR="00922CAB" w:rsidRPr="00922CAB">
        <w:rPr>
          <w:rFonts w:ascii="Angsana New" w:hAnsi="Angsana New" w:hint="cs"/>
          <w:snapToGrid w:val="0"/>
          <w:sz w:val="30"/>
          <w:szCs w:val="30"/>
          <w:lang w:eastAsia="th-TH"/>
        </w:rPr>
        <w:t>2562</w:t>
      </w:r>
      <w:r w:rsidRPr="007A58FD">
        <w:rPr>
          <w:rFonts w:ascii="Angsana New" w:hAnsi="Angsana New" w:hint="cs"/>
          <w:snapToGrid w:val="0"/>
          <w:sz w:val="30"/>
          <w:szCs w:val="30"/>
          <w:cs/>
          <w:lang w:val="th-TH" w:eastAsia="th-TH"/>
        </w:rPr>
        <w:t xml:space="preserve"> บริษัทถูกฟ้องร้องเป็นจำเลยในคดีแพ่ง โดยมีทุนทรัพย์ที่เรียกร้องจำนวน </w:t>
      </w:r>
      <w:r w:rsidR="00922CAB" w:rsidRPr="00922CAB">
        <w:rPr>
          <w:rFonts w:ascii="Angsana New" w:hAnsi="Angsana New" w:hint="cs"/>
          <w:snapToGrid w:val="0"/>
          <w:sz w:val="30"/>
          <w:szCs w:val="30"/>
          <w:lang w:eastAsia="th-TH"/>
        </w:rPr>
        <w:t>5</w:t>
      </w:r>
      <w:r w:rsidRPr="007A58FD">
        <w:rPr>
          <w:rFonts w:ascii="Angsana New" w:hAnsi="Angsana New" w:hint="cs"/>
          <w:snapToGrid w:val="0"/>
          <w:sz w:val="30"/>
          <w:szCs w:val="30"/>
          <w:cs/>
          <w:lang w:val="th-TH" w:eastAsia="th-TH"/>
        </w:rPr>
        <w:t>,</w:t>
      </w:r>
      <w:r w:rsidR="00922CAB" w:rsidRPr="00922CAB">
        <w:rPr>
          <w:rFonts w:ascii="Angsana New" w:hAnsi="Angsana New" w:hint="cs"/>
          <w:snapToGrid w:val="0"/>
          <w:sz w:val="30"/>
          <w:szCs w:val="30"/>
          <w:lang w:eastAsia="th-TH"/>
        </w:rPr>
        <w:t>271</w:t>
      </w:r>
      <w:r w:rsidRPr="007A58FD">
        <w:rPr>
          <w:rFonts w:ascii="Angsana New" w:hAnsi="Angsana New" w:hint="cs"/>
          <w:snapToGrid w:val="0"/>
          <w:sz w:val="30"/>
          <w:szCs w:val="30"/>
          <w:cs/>
          <w:lang w:val="th-TH" w:eastAsia="th-TH"/>
        </w:rPr>
        <w:t>.</w:t>
      </w:r>
      <w:r w:rsidR="00922CAB" w:rsidRPr="00922CAB">
        <w:rPr>
          <w:rFonts w:ascii="Angsana New" w:hAnsi="Angsana New" w:hint="cs"/>
          <w:snapToGrid w:val="0"/>
          <w:sz w:val="30"/>
          <w:szCs w:val="30"/>
          <w:lang w:eastAsia="th-TH"/>
        </w:rPr>
        <w:t>10</w:t>
      </w:r>
      <w:r w:rsidRPr="007A58FD">
        <w:rPr>
          <w:rFonts w:ascii="Angsana New" w:hAnsi="Angsana New" w:hint="cs"/>
          <w:snapToGrid w:val="0"/>
          <w:sz w:val="30"/>
          <w:szCs w:val="30"/>
          <w:cs/>
          <w:lang w:val="th-TH" w:eastAsia="th-TH"/>
        </w:rPr>
        <w:t xml:space="preserve"> ล้านบาท ซึ่งโจทก์กล่าวหาว่าบริษัทละเมิดสิทธิความลับทางการค้า โดยการนำข้อมูลอันเป็นความลับทางการค้าซึ่งเป็นกรรมสิทธิ์ของโจทก์ไปใช้ประโยชน์โดยไม่ได้รับความยินยอม ทำให้โจทก์เสียสิทธิ รายได้ หรือผลประโยชน์ตอบแทนที่ควรจะได้รับจากข้อมูลอันเป็นความลับทางการค้าดังกล่าว ต่อมาเมื่อวันที่ </w:t>
      </w:r>
      <w:r w:rsidR="00922CAB" w:rsidRPr="00922CAB">
        <w:rPr>
          <w:rFonts w:ascii="Angsana New" w:hAnsi="Angsana New" w:hint="cs"/>
          <w:snapToGrid w:val="0"/>
          <w:sz w:val="30"/>
          <w:szCs w:val="30"/>
          <w:lang w:eastAsia="th-TH"/>
        </w:rPr>
        <w:t>30</w:t>
      </w:r>
      <w:r w:rsidRPr="007A58FD">
        <w:rPr>
          <w:rFonts w:ascii="Angsana New" w:hAnsi="Angsana New" w:hint="cs"/>
          <w:snapToGrid w:val="0"/>
          <w:sz w:val="30"/>
          <w:szCs w:val="30"/>
          <w:cs/>
          <w:lang w:val="th-TH" w:eastAsia="th-TH"/>
        </w:rPr>
        <w:t xml:space="preserve"> กันยายน </w:t>
      </w:r>
      <w:r w:rsidR="00922CAB" w:rsidRPr="00922CAB">
        <w:rPr>
          <w:rFonts w:ascii="Angsana New" w:hAnsi="Angsana New" w:hint="cs"/>
          <w:snapToGrid w:val="0"/>
          <w:sz w:val="30"/>
          <w:szCs w:val="30"/>
          <w:lang w:eastAsia="th-TH"/>
        </w:rPr>
        <w:t>2563</w:t>
      </w:r>
      <w:r w:rsidRPr="007A58FD">
        <w:rPr>
          <w:rFonts w:ascii="Angsana New" w:hAnsi="Angsana New" w:hint="cs"/>
          <w:snapToGrid w:val="0"/>
          <w:sz w:val="30"/>
          <w:szCs w:val="30"/>
          <w:cs/>
          <w:lang w:val="th-TH" w:eastAsia="th-TH"/>
        </w:rPr>
        <w:t xml:space="preserve"> ศาลทรัพย์สินทางปัญญ</w:t>
      </w:r>
      <w:r w:rsidRPr="007A58FD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าและการค้าระหว่างประเทศกลางได้มีคำพิพากษายกฟ้องโจทก์ในคดีดังกล่าว</w:t>
      </w:r>
      <w:r w:rsidRPr="007A58FD">
        <w:rPr>
          <w:rFonts w:ascii="Angsana New" w:hAnsi="Angsana New" w:hint="cs"/>
          <w:snapToGrid w:val="0"/>
          <w:sz w:val="30"/>
          <w:szCs w:val="30"/>
          <w:cs/>
          <w:lang w:val="th-TH" w:eastAsia="th-TH"/>
        </w:rPr>
        <w:t>ด้วยเหตุผลว่าข้อมูลที่โจทก์กล่าวอ้างได้สิ้นสุดสภาพการเป็นความลับทางการค้าไปแล้ว ดังนั้นบริษัทจึงไม่ได้บันทึกหนี้สินที่อาจจะเกิดขึ้นจากคดีดังกล่าว</w:t>
      </w:r>
    </w:p>
    <w:p w14:paraId="37C7ED76" w14:textId="558C4E51" w:rsidR="006142D5" w:rsidRDefault="006142D5" w:rsidP="00584066">
      <w:pPr>
        <w:ind w:left="540"/>
        <w:jc w:val="thaiDistribute"/>
        <w:rPr>
          <w:rFonts w:ascii="Angsana New" w:hAnsi="Angsana New"/>
          <w:snapToGrid w:val="0"/>
          <w:sz w:val="30"/>
          <w:szCs w:val="30"/>
          <w:lang w:val="th-TH" w:eastAsia="th-TH"/>
        </w:rPr>
      </w:pPr>
    </w:p>
    <w:p w14:paraId="0BED9EA3" w14:textId="2B5AB336" w:rsidR="00243712" w:rsidRPr="005C40BC" w:rsidRDefault="00E34561" w:rsidP="00F32E68">
      <w:pPr>
        <w:numPr>
          <w:ilvl w:val="0"/>
          <w:numId w:val="18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ind w:left="540" w:hanging="540"/>
        <w:rPr>
          <w:rFonts w:ascii="Angsana New" w:hAnsi="Angsana New"/>
          <w:b/>
          <w:bCs/>
          <w:sz w:val="30"/>
          <w:szCs w:val="30"/>
          <w:cs/>
          <w:lang w:val="th-TH"/>
        </w:rPr>
      </w:pPr>
      <w:bookmarkStart w:id="9" w:name="_Hlk15825884"/>
      <w:r>
        <w:rPr>
          <w:rFonts w:ascii="Angsana New" w:hAnsi="Angsana New" w:hint="cs"/>
          <w:b/>
          <w:bCs/>
          <w:sz w:val="30"/>
          <w:szCs w:val="30"/>
          <w:cs/>
          <w:lang w:val="th-TH"/>
        </w:rPr>
        <w:t>เรื่องอื่นๆ</w:t>
      </w:r>
    </w:p>
    <w:bookmarkEnd w:id="9"/>
    <w:p w14:paraId="35EB93BB" w14:textId="6F9F55F6" w:rsidR="00243712" w:rsidRPr="005C40BC" w:rsidRDefault="00243712" w:rsidP="00D82417">
      <w:pPr>
        <w:ind w:left="540"/>
        <w:jc w:val="thaiDistribute"/>
        <w:rPr>
          <w:rFonts w:ascii="Angsana New" w:hAnsi="Angsana New"/>
          <w:snapToGrid w:val="0"/>
          <w:sz w:val="30"/>
          <w:szCs w:val="30"/>
          <w:lang w:val="th-TH" w:eastAsia="th-TH"/>
        </w:rPr>
      </w:pPr>
    </w:p>
    <w:p w14:paraId="11ACCBF6" w14:textId="77777777" w:rsidR="005C40BC" w:rsidRPr="00C96EFA" w:rsidRDefault="005C40BC" w:rsidP="005C40BC">
      <w:pPr>
        <w:ind w:left="540"/>
        <w:jc w:val="thaiDistribute"/>
        <w:rPr>
          <w:rFonts w:ascii="Angsana New" w:hAnsi="Angsana New"/>
          <w:b/>
          <w:bCs/>
          <w:i/>
          <w:iCs/>
          <w:snapToGrid w:val="0"/>
          <w:sz w:val="30"/>
          <w:szCs w:val="30"/>
          <w:lang w:val="th-TH" w:eastAsia="th-TH"/>
        </w:rPr>
      </w:pPr>
      <w:r w:rsidRPr="00C96EFA">
        <w:rPr>
          <w:rFonts w:ascii="Angsana New" w:hAnsi="Angsana New"/>
          <w:b/>
          <w:bCs/>
          <w:i/>
          <w:iCs/>
          <w:snapToGrid w:val="0"/>
          <w:sz w:val="30"/>
          <w:szCs w:val="30"/>
          <w:cs/>
          <w:lang w:val="th-TH" w:eastAsia="th-TH"/>
        </w:rPr>
        <w:t xml:space="preserve">การเพิ่มทุนและการออกและเสนอขายหุ้นสามัญที่ออกใหม่ให้แก่ผู้ถือหุ้นเดิมตามสัดส่วนการถือหุ้น </w:t>
      </w:r>
    </w:p>
    <w:p w14:paraId="2D194401" w14:textId="77777777" w:rsidR="005C40BC" w:rsidRPr="002F1537" w:rsidRDefault="005C40BC" w:rsidP="005C40BC">
      <w:pPr>
        <w:ind w:left="540"/>
        <w:jc w:val="thaiDistribute"/>
        <w:rPr>
          <w:rFonts w:ascii="Angsana New" w:hAnsi="Angsana New"/>
          <w:snapToGrid w:val="0"/>
          <w:sz w:val="30"/>
          <w:szCs w:val="30"/>
          <w:lang w:val="th-TH" w:eastAsia="th-TH"/>
        </w:rPr>
      </w:pPr>
    </w:p>
    <w:p w14:paraId="468DC68E" w14:textId="1A7C9F09" w:rsidR="000E3746" w:rsidRPr="00E34561" w:rsidRDefault="005C40BC" w:rsidP="000E3746">
      <w:pPr>
        <w:ind w:left="540"/>
        <w:jc w:val="thaiDistribute"/>
        <w:rPr>
          <w:rFonts w:ascii="Angsana New" w:hAnsi="Angsana New"/>
          <w:snapToGrid w:val="0"/>
          <w:sz w:val="30"/>
          <w:szCs w:val="30"/>
          <w:lang w:val="th-TH" w:eastAsia="th-TH"/>
        </w:rPr>
      </w:pPr>
      <w:r w:rsidRPr="00C96EFA">
        <w:rPr>
          <w:rFonts w:ascii="Angsana New" w:hAnsi="Angsana New" w:hint="cs"/>
          <w:snapToGrid w:val="0"/>
          <w:sz w:val="30"/>
          <w:szCs w:val="30"/>
          <w:cs/>
          <w:lang w:val="th-TH" w:eastAsia="th-TH"/>
        </w:rPr>
        <w:t xml:space="preserve">ในการประชุมคณะกรรมการบริษัทเมื่อวันที่ </w:t>
      </w:r>
      <w:r w:rsidRPr="00C96EFA">
        <w:rPr>
          <w:rFonts w:ascii="Angsana New" w:hAnsi="Angsana New"/>
          <w:snapToGrid w:val="0"/>
          <w:sz w:val="30"/>
          <w:szCs w:val="30"/>
          <w:lang w:val="th-TH" w:eastAsia="th-TH"/>
        </w:rPr>
        <w:t xml:space="preserve">22 </w:t>
      </w:r>
      <w:r w:rsidRPr="00C96EFA">
        <w:rPr>
          <w:rFonts w:ascii="Angsana New" w:hAnsi="Angsana New" w:hint="cs"/>
          <w:snapToGrid w:val="0"/>
          <w:sz w:val="30"/>
          <w:szCs w:val="30"/>
          <w:cs/>
          <w:lang w:val="th-TH" w:eastAsia="th-TH"/>
        </w:rPr>
        <w:t xml:space="preserve">มิถุนายน </w:t>
      </w:r>
      <w:r w:rsidRPr="00C96EFA">
        <w:rPr>
          <w:rFonts w:ascii="Angsana New" w:hAnsi="Angsana New"/>
          <w:snapToGrid w:val="0"/>
          <w:sz w:val="30"/>
          <w:szCs w:val="30"/>
          <w:lang w:val="th-TH" w:eastAsia="th-TH"/>
        </w:rPr>
        <w:t xml:space="preserve">2564 </w:t>
      </w:r>
      <w:r w:rsidRPr="00C96EFA">
        <w:rPr>
          <w:rFonts w:ascii="Angsana New" w:hAnsi="Angsana New" w:hint="cs"/>
          <w:snapToGrid w:val="0"/>
          <w:sz w:val="30"/>
          <w:szCs w:val="30"/>
          <w:cs/>
          <w:lang w:val="th-TH" w:eastAsia="th-TH"/>
        </w:rPr>
        <w:t xml:space="preserve">คณะกรรมการบริษัทอนุมัติให้นำเสนอต่อที่ประชุมวิสามัญผู้ถือหุ้น เพื่อพิจารณาอนุมัติการเพิ่มทุนจดทะเบียนของบริษัทจาก </w:t>
      </w:r>
      <w:r w:rsidRPr="00C96EFA">
        <w:rPr>
          <w:rFonts w:ascii="Angsana New" w:hAnsi="Angsana New" w:hint="cs"/>
          <w:snapToGrid w:val="0"/>
          <w:sz w:val="30"/>
          <w:szCs w:val="30"/>
          <w:lang w:val="th-TH" w:eastAsia="th-TH"/>
        </w:rPr>
        <w:t>14,500</w:t>
      </w:r>
      <w:r w:rsidRPr="00C96EFA">
        <w:rPr>
          <w:rFonts w:ascii="Angsana New" w:hAnsi="Angsana New"/>
          <w:snapToGrid w:val="0"/>
          <w:sz w:val="30"/>
          <w:szCs w:val="30"/>
          <w:lang w:val="th-TH" w:eastAsia="th-TH"/>
        </w:rPr>
        <w:t>.00</w:t>
      </w:r>
      <w:r w:rsidRPr="00C96EFA">
        <w:rPr>
          <w:rFonts w:ascii="Angsana New" w:hAnsi="Angsana New" w:hint="cs"/>
          <w:snapToGrid w:val="0"/>
          <w:sz w:val="30"/>
          <w:szCs w:val="30"/>
          <w:cs/>
          <w:lang w:val="th-TH" w:eastAsia="th-TH"/>
        </w:rPr>
        <w:t xml:space="preserve"> ล้านบาท</w:t>
      </w:r>
      <w:r w:rsidRPr="00C96EFA">
        <w:rPr>
          <w:rFonts w:ascii="Angsana New" w:hAnsi="Angsana New" w:hint="cs"/>
          <w:snapToGrid w:val="0"/>
          <w:sz w:val="30"/>
          <w:szCs w:val="30"/>
          <w:lang w:val="th-TH" w:eastAsia="th-TH"/>
        </w:rPr>
        <w:t xml:space="preserve"> </w:t>
      </w:r>
      <w:r w:rsidRPr="00C96EFA">
        <w:rPr>
          <w:rFonts w:ascii="Angsana New" w:hAnsi="Angsana New" w:hint="cs"/>
          <w:snapToGrid w:val="0"/>
          <w:sz w:val="30"/>
          <w:szCs w:val="30"/>
          <w:cs/>
          <w:lang w:val="th-TH" w:eastAsia="th-TH"/>
        </w:rPr>
        <w:t xml:space="preserve">เป็น </w:t>
      </w:r>
      <w:r w:rsidRPr="00C96EFA">
        <w:rPr>
          <w:rFonts w:ascii="Angsana New" w:hAnsi="Angsana New" w:hint="cs"/>
          <w:snapToGrid w:val="0"/>
          <w:sz w:val="30"/>
          <w:szCs w:val="30"/>
          <w:lang w:val="th-TH" w:eastAsia="th-TH"/>
        </w:rPr>
        <w:t>22,192</w:t>
      </w:r>
      <w:r w:rsidRPr="00C96EFA">
        <w:rPr>
          <w:rFonts w:ascii="Angsana New" w:hAnsi="Angsana New" w:hint="cs"/>
          <w:snapToGrid w:val="0"/>
          <w:sz w:val="30"/>
          <w:szCs w:val="30"/>
          <w:cs/>
          <w:lang w:val="th-TH" w:eastAsia="th-TH"/>
        </w:rPr>
        <w:t>.</w:t>
      </w:r>
      <w:r w:rsidRPr="00654AD1">
        <w:rPr>
          <w:rFonts w:ascii="Angsana New" w:hAnsi="Angsana New" w:hint="cs"/>
          <w:snapToGrid w:val="0"/>
          <w:sz w:val="30"/>
          <w:szCs w:val="30"/>
          <w:lang w:eastAsia="th-TH"/>
        </w:rPr>
        <w:t>31</w:t>
      </w:r>
      <w:r w:rsidRPr="00C96EFA">
        <w:rPr>
          <w:rFonts w:ascii="Angsana New" w:hAnsi="Angsana New" w:hint="cs"/>
          <w:snapToGrid w:val="0"/>
          <w:sz w:val="30"/>
          <w:szCs w:val="30"/>
          <w:cs/>
          <w:lang w:val="th-TH" w:eastAsia="th-TH"/>
        </w:rPr>
        <w:t xml:space="preserve"> ล้านบาท โดยการออกหุ้นสามัญจำนวน</w:t>
      </w:r>
      <w:r w:rsidRPr="00C96EFA">
        <w:rPr>
          <w:rFonts w:ascii="Angsana New" w:hAnsi="Angsana New" w:hint="cs"/>
          <w:snapToGrid w:val="0"/>
          <w:sz w:val="30"/>
          <w:szCs w:val="30"/>
          <w:lang w:val="th-TH" w:eastAsia="th-TH"/>
        </w:rPr>
        <w:t xml:space="preserve"> 769</w:t>
      </w:r>
      <w:r w:rsidRPr="00C96EFA">
        <w:rPr>
          <w:rFonts w:ascii="Angsana New" w:hAnsi="Angsana New" w:hint="cs"/>
          <w:snapToGrid w:val="0"/>
          <w:sz w:val="30"/>
          <w:szCs w:val="30"/>
          <w:cs/>
          <w:lang w:val="th-TH" w:eastAsia="th-TH"/>
        </w:rPr>
        <w:t>.</w:t>
      </w:r>
      <w:r w:rsidRPr="00654AD1">
        <w:rPr>
          <w:rFonts w:ascii="Angsana New" w:hAnsi="Angsana New" w:hint="cs"/>
          <w:snapToGrid w:val="0"/>
          <w:sz w:val="30"/>
          <w:szCs w:val="30"/>
          <w:lang w:eastAsia="th-TH"/>
        </w:rPr>
        <w:t>23</w:t>
      </w:r>
      <w:r w:rsidRPr="00C96EFA">
        <w:rPr>
          <w:rFonts w:ascii="Angsana New" w:hAnsi="Angsana New" w:hint="cs"/>
          <w:snapToGrid w:val="0"/>
          <w:sz w:val="30"/>
          <w:szCs w:val="30"/>
          <w:lang w:val="th-TH" w:eastAsia="th-TH"/>
        </w:rPr>
        <w:t xml:space="preserve"> </w:t>
      </w:r>
      <w:r w:rsidRPr="00C96EFA">
        <w:rPr>
          <w:rFonts w:ascii="Angsana New" w:hAnsi="Angsana New" w:hint="cs"/>
          <w:snapToGrid w:val="0"/>
          <w:sz w:val="30"/>
          <w:szCs w:val="30"/>
          <w:cs/>
          <w:lang w:val="th-TH" w:eastAsia="th-TH"/>
        </w:rPr>
        <w:t xml:space="preserve">ล้านหุ้น มูลค่าที่ตราไว้หุ้นละ </w:t>
      </w:r>
      <w:r w:rsidRPr="00C96EFA">
        <w:rPr>
          <w:rFonts w:ascii="Angsana New" w:hAnsi="Angsana New" w:hint="cs"/>
          <w:snapToGrid w:val="0"/>
          <w:sz w:val="30"/>
          <w:szCs w:val="30"/>
          <w:lang w:val="th-TH" w:eastAsia="th-TH"/>
        </w:rPr>
        <w:t>10</w:t>
      </w:r>
      <w:r w:rsidRPr="00C96EFA">
        <w:rPr>
          <w:rFonts w:ascii="Angsana New" w:hAnsi="Angsana New" w:hint="cs"/>
          <w:snapToGrid w:val="0"/>
          <w:sz w:val="30"/>
          <w:szCs w:val="30"/>
          <w:cs/>
          <w:lang w:val="th-TH" w:eastAsia="th-TH"/>
        </w:rPr>
        <w:t xml:space="preserve"> บาท</w:t>
      </w:r>
      <w:r w:rsidRPr="00C96EFA">
        <w:rPr>
          <w:rFonts w:ascii="Angsana New" w:hAnsi="Angsana New" w:hint="cs"/>
          <w:snapToGrid w:val="0"/>
          <w:sz w:val="30"/>
          <w:szCs w:val="30"/>
          <w:lang w:val="th-TH" w:eastAsia="th-TH"/>
        </w:rPr>
        <w:t xml:space="preserve"> </w:t>
      </w:r>
      <w:r w:rsidRPr="00C96EFA">
        <w:rPr>
          <w:rFonts w:ascii="Angsana New" w:hAnsi="Angsana New" w:hint="cs"/>
          <w:snapToGrid w:val="0"/>
          <w:sz w:val="30"/>
          <w:szCs w:val="30"/>
          <w:cs/>
          <w:lang w:val="th-TH" w:eastAsia="th-TH"/>
        </w:rPr>
        <w:t xml:space="preserve">รวม </w:t>
      </w:r>
      <w:r w:rsidRPr="00C96EFA">
        <w:rPr>
          <w:rFonts w:ascii="Angsana New" w:hAnsi="Angsana New" w:hint="cs"/>
          <w:snapToGrid w:val="0"/>
          <w:sz w:val="30"/>
          <w:szCs w:val="30"/>
          <w:lang w:val="th-TH" w:eastAsia="th-TH"/>
        </w:rPr>
        <w:t>7,692</w:t>
      </w:r>
      <w:r w:rsidRPr="00C96EFA">
        <w:rPr>
          <w:rFonts w:ascii="Angsana New" w:hAnsi="Angsana New"/>
          <w:snapToGrid w:val="0"/>
          <w:sz w:val="30"/>
          <w:szCs w:val="30"/>
          <w:cs/>
          <w:lang w:val="th-TH" w:eastAsia="th-TH"/>
        </w:rPr>
        <w:t>.</w:t>
      </w:r>
      <w:r w:rsidRPr="00654AD1">
        <w:rPr>
          <w:rFonts w:ascii="Angsana New" w:hAnsi="Angsana New"/>
          <w:snapToGrid w:val="0"/>
          <w:sz w:val="30"/>
          <w:szCs w:val="30"/>
          <w:lang w:eastAsia="th-TH"/>
        </w:rPr>
        <w:t>31</w:t>
      </w:r>
      <w:r w:rsidRPr="00C96EFA">
        <w:rPr>
          <w:rFonts w:ascii="Angsana New" w:hAnsi="Angsana New" w:hint="cs"/>
          <w:snapToGrid w:val="0"/>
          <w:sz w:val="30"/>
          <w:szCs w:val="30"/>
          <w:lang w:val="th-TH" w:eastAsia="th-TH"/>
        </w:rPr>
        <w:t xml:space="preserve"> </w:t>
      </w:r>
      <w:r w:rsidRPr="00C96EFA">
        <w:rPr>
          <w:rFonts w:ascii="Angsana New" w:hAnsi="Angsana New" w:hint="cs"/>
          <w:snapToGrid w:val="0"/>
          <w:sz w:val="30"/>
          <w:szCs w:val="30"/>
          <w:cs/>
          <w:lang w:val="th-TH" w:eastAsia="th-TH"/>
        </w:rPr>
        <w:t>ล้านบาท เพื่อออกและเสนอขายให้แก่ผู้ถือหุ้นสามัญเดิมของบริษัทตามสัดส่วนการถือหุ้น</w:t>
      </w:r>
      <w:r>
        <w:rPr>
          <w:rFonts w:ascii="Angsana New" w:hAnsi="Angsana New" w:hint="cs"/>
          <w:snapToGrid w:val="0"/>
          <w:sz w:val="30"/>
          <w:szCs w:val="30"/>
          <w:cs/>
          <w:lang w:val="th-TH" w:eastAsia="th-TH"/>
        </w:rPr>
        <w:t xml:space="preserve"> โดยไม่จัดสรรให้ผู้ถือหุ้นที่จะทำให้บริษัทมีหน้าที่ตามกฎหมายต่างประเทศ </w:t>
      </w:r>
      <w:r w:rsidRPr="00C96EFA">
        <w:rPr>
          <w:rFonts w:ascii="Angsana New" w:hAnsi="Angsana New" w:hint="cs"/>
          <w:snapToGrid w:val="0"/>
          <w:sz w:val="30"/>
          <w:szCs w:val="30"/>
          <w:cs/>
          <w:lang w:val="th-TH" w:eastAsia="th-TH"/>
        </w:rPr>
        <w:t xml:space="preserve">และพิจารณาอนุมัติการจัดสรรหุ้นสามัญที่ออกใหม่ </w:t>
      </w:r>
      <w:r w:rsidR="00EB3776" w:rsidRPr="00C96EFA">
        <w:rPr>
          <w:rFonts w:ascii="Angsana New" w:hAnsi="Angsana New" w:hint="cs"/>
          <w:snapToGrid w:val="0"/>
          <w:sz w:val="30"/>
          <w:szCs w:val="30"/>
          <w:cs/>
          <w:lang w:val="th-TH" w:eastAsia="th-TH"/>
        </w:rPr>
        <w:t>ทั้งนี้บริษัทอยู่ระหว่างพิจารณาการกำหนดให้มีการประชุมวิสามัญผู้ถือหุ้นเพื่อพิจารณาอนุมัติในภายหลัง</w:t>
      </w:r>
    </w:p>
    <w:p w14:paraId="29595ABF" w14:textId="55A3ECD1" w:rsidR="005C40BC" w:rsidRDefault="005C40BC" w:rsidP="005C40BC">
      <w:pPr>
        <w:ind w:left="540"/>
        <w:jc w:val="thaiDistribute"/>
        <w:rPr>
          <w:rFonts w:ascii="Angsana New" w:hAnsi="Angsana New"/>
          <w:snapToGrid w:val="0"/>
          <w:sz w:val="30"/>
          <w:szCs w:val="30"/>
          <w:lang w:val="th-TH" w:eastAsia="th-TH"/>
        </w:rPr>
      </w:pPr>
    </w:p>
    <w:p w14:paraId="0CC0EC6A" w14:textId="38AFDEFD" w:rsidR="005236B4" w:rsidRDefault="005236B4" w:rsidP="005C40BC">
      <w:pPr>
        <w:ind w:left="540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  <w:r>
        <w:rPr>
          <w:rFonts w:ascii="Angsana New" w:hAnsi="Angsana New"/>
          <w:snapToGrid w:val="0"/>
          <w:sz w:val="30"/>
          <w:szCs w:val="30"/>
          <w:lang w:eastAsia="th-TH"/>
        </w:rPr>
        <w:br w:type="page"/>
      </w:r>
    </w:p>
    <w:p w14:paraId="67995D71" w14:textId="435DFD86" w:rsidR="001006A9" w:rsidRPr="005C40BC" w:rsidRDefault="001006A9" w:rsidP="001006A9">
      <w:pPr>
        <w:numPr>
          <w:ilvl w:val="0"/>
          <w:numId w:val="18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ind w:left="540" w:hanging="540"/>
        <w:rPr>
          <w:rFonts w:ascii="Angsana New" w:hAnsi="Angsana New"/>
          <w:b/>
          <w:bCs/>
          <w:snapToGrid w:val="0"/>
          <w:sz w:val="30"/>
          <w:szCs w:val="30"/>
          <w:lang w:eastAsia="th-TH"/>
        </w:rPr>
      </w:pPr>
      <w:r w:rsidRPr="005C40BC">
        <w:rPr>
          <w:rFonts w:ascii="Angsana New" w:hAnsi="Angsana New"/>
          <w:b/>
          <w:bCs/>
          <w:snapToGrid w:val="0"/>
          <w:sz w:val="30"/>
          <w:szCs w:val="30"/>
          <w:cs/>
          <w:lang w:eastAsia="th-TH"/>
        </w:rPr>
        <w:lastRenderedPageBreak/>
        <w:t>เหตุการณ์ภายหลังรอบระยะเวลา</w:t>
      </w:r>
      <w:r w:rsidRPr="005C40BC">
        <w:rPr>
          <w:rFonts w:ascii="Angsana New" w:hAnsi="Angsana New"/>
          <w:b/>
          <w:bCs/>
          <w:sz w:val="30"/>
          <w:szCs w:val="30"/>
          <w:cs/>
          <w:lang w:val="th-TH"/>
        </w:rPr>
        <w:t>รายงาน</w:t>
      </w:r>
    </w:p>
    <w:p w14:paraId="07D3D98C" w14:textId="654D777F" w:rsidR="0006507E" w:rsidRPr="00D9177A" w:rsidRDefault="0006507E" w:rsidP="00482B23">
      <w:pPr>
        <w:ind w:left="540"/>
        <w:jc w:val="thaiDistribute"/>
        <w:rPr>
          <w:rFonts w:ascii="Angsana New" w:hAnsi="Angsana New"/>
          <w:snapToGrid w:val="0"/>
          <w:sz w:val="24"/>
          <w:szCs w:val="24"/>
          <w:highlight w:val="yellow"/>
          <w:lang w:val="th-TH" w:eastAsia="th-TH"/>
        </w:rPr>
      </w:pPr>
    </w:p>
    <w:p w14:paraId="38BE7CF5" w14:textId="77777777" w:rsidR="00D9177A" w:rsidRPr="00C96EFA" w:rsidRDefault="00D9177A" w:rsidP="00D9177A">
      <w:pPr>
        <w:ind w:left="540"/>
        <w:jc w:val="thaiDistribute"/>
        <w:rPr>
          <w:rFonts w:ascii="Angsana New" w:hAnsi="Angsana New"/>
          <w:b/>
          <w:bCs/>
          <w:i/>
          <w:iCs/>
          <w:snapToGrid w:val="0"/>
          <w:sz w:val="30"/>
          <w:szCs w:val="30"/>
          <w:lang w:val="th-TH" w:eastAsia="th-TH"/>
        </w:rPr>
      </w:pPr>
      <w:r>
        <w:rPr>
          <w:rFonts w:ascii="Angsana New" w:hAnsi="Angsana New" w:hint="cs"/>
          <w:b/>
          <w:bCs/>
          <w:i/>
          <w:iCs/>
          <w:snapToGrid w:val="0"/>
          <w:sz w:val="30"/>
          <w:szCs w:val="30"/>
          <w:cs/>
          <w:lang w:val="th-TH" w:eastAsia="th-TH"/>
        </w:rPr>
        <w:t>การอนุมัติการเข้าซื้อหุ้น</w:t>
      </w:r>
      <w:r w:rsidRPr="00C96EFA">
        <w:rPr>
          <w:rFonts w:ascii="Angsana New" w:hAnsi="Angsana New"/>
          <w:b/>
          <w:bCs/>
          <w:i/>
          <w:iCs/>
          <w:snapToGrid w:val="0"/>
          <w:sz w:val="30"/>
          <w:szCs w:val="30"/>
          <w:cs/>
          <w:lang w:val="th-TH" w:eastAsia="th-TH"/>
        </w:rPr>
        <w:t>เพื่อลงทุนในโรงไฟฟ้าพลังความร้อนในสาธารณรัฐอินโดนีเซีย</w:t>
      </w:r>
    </w:p>
    <w:p w14:paraId="7ECCA528" w14:textId="77777777" w:rsidR="00D9177A" w:rsidRPr="00D9177A" w:rsidRDefault="00D9177A" w:rsidP="00D9177A">
      <w:pPr>
        <w:ind w:left="540"/>
        <w:jc w:val="thaiDistribute"/>
        <w:rPr>
          <w:rFonts w:ascii="Angsana New" w:hAnsi="Angsana New"/>
          <w:snapToGrid w:val="0"/>
          <w:sz w:val="24"/>
          <w:szCs w:val="24"/>
          <w:lang w:val="th-TH" w:eastAsia="th-TH"/>
        </w:rPr>
      </w:pPr>
    </w:p>
    <w:p w14:paraId="0BE8EDCA" w14:textId="7ECE9949" w:rsidR="00D9177A" w:rsidRDefault="00D9177A" w:rsidP="00D9177A">
      <w:pPr>
        <w:ind w:left="540"/>
        <w:jc w:val="thaiDistribute"/>
        <w:rPr>
          <w:rFonts w:ascii="Angsana New" w:hAnsi="Angsana New"/>
          <w:snapToGrid w:val="0"/>
          <w:spacing w:val="-2"/>
          <w:sz w:val="30"/>
          <w:szCs w:val="30"/>
          <w:cs/>
          <w:lang w:val="th-TH" w:eastAsia="th-TH"/>
        </w:rPr>
      </w:pPr>
      <w:r w:rsidRPr="00B466F7">
        <w:rPr>
          <w:rFonts w:ascii="Angsana New" w:hAnsi="Angsana New" w:hint="cs"/>
          <w:snapToGrid w:val="0"/>
          <w:spacing w:val="-2"/>
          <w:sz w:val="30"/>
          <w:szCs w:val="30"/>
          <w:cs/>
          <w:lang w:val="th-TH" w:eastAsia="th-TH"/>
        </w:rPr>
        <w:t>ใน</w:t>
      </w:r>
      <w:r>
        <w:rPr>
          <w:rFonts w:ascii="Angsana New" w:hAnsi="Angsana New" w:hint="cs"/>
          <w:snapToGrid w:val="0"/>
          <w:spacing w:val="-2"/>
          <w:sz w:val="30"/>
          <w:szCs w:val="30"/>
          <w:cs/>
          <w:lang w:val="th-TH" w:eastAsia="th-TH"/>
        </w:rPr>
        <w:t>การประชุมวิสามัญผู้ถือหุ้น</w:t>
      </w:r>
      <w:r>
        <w:rPr>
          <w:rFonts w:ascii="Angsana New" w:hAnsi="Angsana New" w:hint="cs"/>
          <w:snapToGrid w:val="0"/>
          <w:spacing w:val="-2"/>
          <w:sz w:val="30"/>
          <w:szCs w:val="30"/>
          <w:cs/>
          <w:lang w:eastAsia="th-TH"/>
        </w:rPr>
        <w:t xml:space="preserve">ของบริษัทเมื่อวันที่ </w:t>
      </w:r>
      <w:r>
        <w:rPr>
          <w:rFonts w:ascii="Angsana New" w:hAnsi="Angsana New"/>
          <w:snapToGrid w:val="0"/>
          <w:spacing w:val="-2"/>
          <w:sz w:val="30"/>
          <w:szCs w:val="30"/>
          <w:lang w:eastAsia="th-TH"/>
        </w:rPr>
        <w:t xml:space="preserve">21 </w:t>
      </w:r>
      <w:r>
        <w:rPr>
          <w:rFonts w:ascii="Angsana New" w:hAnsi="Angsana New" w:hint="cs"/>
          <w:snapToGrid w:val="0"/>
          <w:spacing w:val="-2"/>
          <w:sz w:val="30"/>
          <w:szCs w:val="30"/>
          <w:cs/>
          <w:lang w:eastAsia="th-TH"/>
        </w:rPr>
        <w:t xml:space="preserve">ตุลาคม </w:t>
      </w:r>
      <w:r>
        <w:rPr>
          <w:rFonts w:ascii="Angsana New" w:hAnsi="Angsana New"/>
          <w:snapToGrid w:val="0"/>
          <w:spacing w:val="-2"/>
          <w:sz w:val="30"/>
          <w:szCs w:val="30"/>
          <w:lang w:eastAsia="th-TH"/>
        </w:rPr>
        <w:t xml:space="preserve">2564 </w:t>
      </w:r>
      <w:r>
        <w:rPr>
          <w:rFonts w:ascii="Angsana New" w:hAnsi="Angsana New" w:hint="cs"/>
          <w:snapToGrid w:val="0"/>
          <w:spacing w:val="-2"/>
          <w:sz w:val="30"/>
          <w:szCs w:val="30"/>
          <w:cs/>
          <w:lang w:eastAsia="th-TH"/>
        </w:rPr>
        <w:t>ผู้ถือหุ้นมีมติอนุมัติให้</w:t>
      </w:r>
      <w:r w:rsidRPr="002E3AB8">
        <w:rPr>
          <w:rFonts w:ascii="Angsana New" w:hAnsi="Angsana New" w:hint="cs"/>
          <w:snapToGrid w:val="0"/>
          <w:spacing w:val="-2"/>
          <w:sz w:val="30"/>
          <w:szCs w:val="30"/>
          <w:cs/>
          <w:lang w:val="th-TH" w:eastAsia="th-TH"/>
        </w:rPr>
        <w:t xml:space="preserve">บริษัท อาร์เอช อินเตอร์เนชั่นแนล (สิงคโปร์) คอร์ปอเรชั่น จำกัด </w:t>
      </w:r>
      <w:r>
        <w:rPr>
          <w:rFonts w:ascii="Angsana New" w:hAnsi="Angsana New" w:hint="cs"/>
          <w:snapToGrid w:val="0"/>
          <w:spacing w:val="-2"/>
          <w:sz w:val="30"/>
          <w:szCs w:val="30"/>
          <w:cs/>
          <w:lang w:val="th-TH" w:eastAsia="th-TH"/>
        </w:rPr>
        <w:t xml:space="preserve">(“RHIS”) </w:t>
      </w:r>
      <w:r w:rsidRPr="002E3AB8">
        <w:rPr>
          <w:rFonts w:ascii="Angsana New" w:hAnsi="Angsana New" w:hint="cs"/>
          <w:snapToGrid w:val="0"/>
          <w:spacing w:val="-2"/>
          <w:sz w:val="30"/>
          <w:szCs w:val="30"/>
          <w:cs/>
          <w:lang w:val="th-TH" w:eastAsia="th-TH"/>
        </w:rPr>
        <w:t>ซึ่งเป็นบริษัทย่อยทางอ้อม</w:t>
      </w:r>
      <w:r>
        <w:rPr>
          <w:rFonts w:ascii="Angsana New" w:hAnsi="Angsana New" w:hint="cs"/>
          <w:snapToGrid w:val="0"/>
          <w:spacing w:val="-2"/>
          <w:sz w:val="30"/>
          <w:szCs w:val="30"/>
          <w:cs/>
          <w:lang w:val="th-TH" w:eastAsia="th-TH"/>
        </w:rPr>
        <w:t xml:space="preserve"> </w:t>
      </w:r>
      <w:r>
        <w:rPr>
          <w:rFonts w:ascii="Angsana New" w:hAnsi="Angsana New" w:hint="cs"/>
          <w:snapToGrid w:val="0"/>
          <w:spacing w:val="-2"/>
          <w:sz w:val="30"/>
          <w:szCs w:val="30"/>
          <w:cs/>
          <w:lang w:eastAsia="th-TH"/>
        </w:rPr>
        <w:t>เข้าซื้อหุ้นสามัญใน</w:t>
      </w:r>
      <w:r w:rsidR="00C91F98">
        <w:rPr>
          <w:rFonts w:ascii="Angsana New" w:hAnsi="Angsana New" w:hint="cs"/>
          <w:snapToGrid w:val="0"/>
          <w:spacing w:val="-2"/>
          <w:sz w:val="30"/>
          <w:szCs w:val="30"/>
          <w:cs/>
          <w:lang w:eastAsia="th-TH"/>
        </w:rPr>
        <w:t>บริษัท</w:t>
      </w:r>
      <w:r>
        <w:rPr>
          <w:rFonts w:ascii="Angsana New" w:hAnsi="Angsana New" w:hint="cs"/>
          <w:snapToGrid w:val="0"/>
          <w:spacing w:val="-2"/>
          <w:sz w:val="30"/>
          <w:szCs w:val="30"/>
          <w:cs/>
          <w:lang w:eastAsia="th-TH"/>
        </w:rPr>
        <w:t xml:space="preserve"> </w:t>
      </w:r>
      <w:r>
        <w:rPr>
          <w:rFonts w:ascii="Angsana New" w:hAnsi="Angsana New"/>
          <w:snapToGrid w:val="0"/>
          <w:spacing w:val="-2"/>
          <w:sz w:val="30"/>
          <w:szCs w:val="30"/>
          <w:lang w:eastAsia="th-TH"/>
        </w:rPr>
        <w:t xml:space="preserve">PT </w:t>
      </w:r>
      <w:proofErr w:type="spellStart"/>
      <w:r>
        <w:rPr>
          <w:rFonts w:ascii="Angsana New" w:hAnsi="Angsana New"/>
          <w:snapToGrid w:val="0"/>
          <w:spacing w:val="-2"/>
          <w:sz w:val="30"/>
          <w:szCs w:val="30"/>
          <w:lang w:eastAsia="th-TH"/>
        </w:rPr>
        <w:t>Paiton</w:t>
      </w:r>
      <w:proofErr w:type="spellEnd"/>
      <w:r>
        <w:rPr>
          <w:rFonts w:ascii="Angsana New" w:hAnsi="Angsana New"/>
          <w:snapToGrid w:val="0"/>
          <w:spacing w:val="-2"/>
          <w:sz w:val="30"/>
          <w:szCs w:val="30"/>
          <w:lang w:eastAsia="th-TH"/>
        </w:rPr>
        <w:t xml:space="preserve"> Energy </w:t>
      </w:r>
      <w:r>
        <w:rPr>
          <w:rFonts w:ascii="Angsana New" w:hAnsi="Angsana New" w:hint="cs"/>
          <w:snapToGrid w:val="0"/>
          <w:spacing w:val="-2"/>
          <w:sz w:val="30"/>
          <w:szCs w:val="30"/>
          <w:cs/>
          <w:lang w:eastAsia="th-TH"/>
        </w:rPr>
        <w:t>และ</w:t>
      </w:r>
      <w:r w:rsidR="00C91F98">
        <w:rPr>
          <w:rFonts w:ascii="Angsana New" w:hAnsi="Angsana New" w:hint="cs"/>
          <w:snapToGrid w:val="0"/>
          <w:spacing w:val="-2"/>
          <w:sz w:val="30"/>
          <w:szCs w:val="30"/>
          <w:cs/>
          <w:lang w:eastAsia="th-TH"/>
        </w:rPr>
        <w:t>บริษัท</w:t>
      </w:r>
      <w:r>
        <w:rPr>
          <w:rFonts w:ascii="Angsana New" w:hAnsi="Angsana New" w:hint="cs"/>
          <w:snapToGrid w:val="0"/>
          <w:spacing w:val="-2"/>
          <w:sz w:val="30"/>
          <w:szCs w:val="30"/>
          <w:cs/>
          <w:lang w:eastAsia="th-TH"/>
        </w:rPr>
        <w:t xml:space="preserve"> </w:t>
      </w:r>
      <w:proofErr w:type="spellStart"/>
      <w:r>
        <w:rPr>
          <w:rFonts w:ascii="Angsana New" w:hAnsi="Angsana New"/>
          <w:snapToGrid w:val="0"/>
          <w:spacing w:val="-2"/>
          <w:sz w:val="30"/>
          <w:szCs w:val="30"/>
          <w:lang w:eastAsia="th-TH"/>
        </w:rPr>
        <w:t>Minejesa</w:t>
      </w:r>
      <w:proofErr w:type="spellEnd"/>
      <w:r>
        <w:rPr>
          <w:rFonts w:ascii="Angsana New" w:hAnsi="Angsana New"/>
          <w:snapToGrid w:val="0"/>
          <w:spacing w:val="-2"/>
          <w:sz w:val="30"/>
          <w:szCs w:val="30"/>
          <w:lang w:eastAsia="th-TH"/>
        </w:rPr>
        <w:t xml:space="preserve"> Capital B.V.</w:t>
      </w:r>
      <w:r w:rsidR="00C91F98">
        <w:rPr>
          <w:rFonts w:ascii="Angsana New" w:hAnsi="Angsana New" w:hint="cs"/>
          <w:snapToGrid w:val="0"/>
          <w:spacing w:val="-2"/>
          <w:sz w:val="30"/>
          <w:szCs w:val="30"/>
          <w:cs/>
          <w:lang w:eastAsia="th-TH"/>
        </w:rPr>
        <w:t xml:space="preserve"> </w:t>
      </w:r>
      <w:r w:rsidR="002A768C">
        <w:rPr>
          <w:rFonts w:ascii="Angsana New" w:hAnsi="Angsana New" w:hint="cs"/>
          <w:snapToGrid w:val="0"/>
          <w:spacing w:val="-2"/>
          <w:sz w:val="30"/>
          <w:szCs w:val="30"/>
          <w:cs/>
          <w:lang w:eastAsia="th-TH"/>
        </w:rPr>
        <w:t>ใน</w:t>
      </w:r>
      <w:r w:rsidR="002A768C" w:rsidRPr="007A58FD">
        <w:rPr>
          <w:rFonts w:ascii="Angsana New" w:hAnsi="Angsana New" w:hint="cs"/>
          <w:sz w:val="30"/>
          <w:szCs w:val="30"/>
          <w:cs/>
        </w:rPr>
        <w:t>สัดส่วนการถือหุ้น</w:t>
      </w:r>
      <w:r w:rsidR="00C91F98">
        <w:rPr>
          <w:rFonts w:ascii="Angsana New" w:hAnsi="Angsana New" w:hint="cs"/>
          <w:snapToGrid w:val="0"/>
          <w:spacing w:val="-2"/>
          <w:sz w:val="30"/>
          <w:szCs w:val="30"/>
          <w:cs/>
          <w:lang w:eastAsia="th-TH"/>
        </w:rPr>
        <w:t xml:space="preserve">ร้อยละ </w:t>
      </w:r>
      <w:r w:rsidR="00C91F98">
        <w:rPr>
          <w:rFonts w:ascii="Angsana New" w:hAnsi="Angsana New"/>
          <w:snapToGrid w:val="0"/>
          <w:spacing w:val="-2"/>
          <w:sz w:val="30"/>
          <w:szCs w:val="30"/>
          <w:lang w:eastAsia="th-TH"/>
        </w:rPr>
        <w:t xml:space="preserve">45.52 </w:t>
      </w:r>
      <w:r>
        <w:rPr>
          <w:rFonts w:ascii="Angsana New" w:hAnsi="Angsana New" w:hint="cs"/>
          <w:snapToGrid w:val="0"/>
          <w:spacing w:val="-2"/>
          <w:sz w:val="30"/>
          <w:szCs w:val="30"/>
          <w:cs/>
          <w:lang w:eastAsia="th-TH"/>
        </w:rPr>
        <w:t>และ</w:t>
      </w:r>
      <w:r w:rsidR="00C91F98">
        <w:rPr>
          <w:rFonts w:ascii="Angsana New" w:hAnsi="Angsana New" w:hint="cs"/>
          <w:snapToGrid w:val="0"/>
          <w:spacing w:val="-2"/>
          <w:sz w:val="30"/>
          <w:szCs w:val="30"/>
          <w:cs/>
          <w:lang w:eastAsia="th-TH"/>
        </w:rPr>
        <w:t xml:space="preserve">ในบริษัท </w:t>
      </w:r>
      <w:r w:rsidR="00C91F98">
        <w:rPr>
          <w:rFonts w:ascii="Angsana New" w:hAnsi="Angsana New"/>
          <w:snapToGrid w:val="0"/>
          <w:spacing w:val="-2"/>
          <w:sz w:val="30"/>
          <w:szCs w:val="30"/>
          <w:lang w:eastAsia="th-TH"/>
        </w:rPr>
        <w:t>IPM Asia Pte. Ltd.</w:t>
      </w:r>
      <w:r w:rsidR="00C91F98">
        <w:rPr>
          <w:rFonts w:ascii="Angsana New" w:hAnsi="Angsana New" w:hint="cs"/>
          <w:snapToGrid w:val="0"/>
          <w:spacing w:val="-2"/>
          <w:sz w:val="30"/>
          <w:szCs w:val="30"/>
          <w:cs/>
          <w:lang w:eastAsia="th-TH"/>
        </w:rPr>
        <w:t xml:space="preserve"> </w:t>
      </w:r>
      <w:r w:rsidR="002A768C">
        <w:rPr>
          <w:rFonts w:ascii="Angsana New" w:hAnsi="Angsana New" w:hint="cs"/>
          <w:snapToGrid w:val="0"/>
          <w:spacing w:val="-2"/>
          <w:sz w:val="30"/>
          <w:szCs w:val="30"/>
          <w:cs/>
          <w:lang w:eastAsia="th-TH"/>
        </w:rPr>
        <w:t>ใน</w:t>
      </w:r>
      <w:r w:rsidR="002A768C" w:rsidRPr="002A768C">
        <w:rPr>
          <w:rFonts w:ascii="Angsana New" w:hAnsi="Angsana New" w:hint="cs"/>
          <w:spacing w:val="-4"/>
          <w:sz w:val="30"/>
          <w:szCs w:val="30"/>
          <w:cs/>
        </w:rPr>
        <w:t>สัดส่วนการถือหุ้น</w:t>
      </w:r>
      <w:r w:rsidR="002A768C" w:rsidRPr="002A768C">
        <w:rPr>
          <w:rFonts w:ascii="Angsana New" w:hAnsi="Angsana New" w:hint="cs"/>
          <w:snapToGrid w:val="0"/>
          <w:spacing w:val="-4"/>
          <w:sz w:val="30"/>
          <w:szCs w:val="30"/>
          <w:cs/>
          <w:lang w:eastAsia="th-TH"/>
        </w:rPr>
        <w:t xml:space="preserve">ร้อยละ </w:t>
      </w:r>
      <w:r w:rsidRPr="002A768C">
        <w:rPr>
          <w:rFonts w:ascii="Angsana New" w:hAnsi="Angsana New"/>
          <w:snapToGrid w:val="0"/>
          <w:spacing w:val="-4"/>
          <w:sz w:val="30"/>
          <w:szCs w:val="30"/>
          <w:lang w:eastAsia="th-TH"/>
        </w:rPr>
        <w:t>65</w:t>
      </w:r>
      <w:r w:rsidR="00C91F98" w:rsidRPr="002A768C">
        <w:rPr>
          <w:rFonts w:ascii="Angsana New" w:hAnsi="Angsana New" w:hint="cs"/>
          <w:snapToGrid w:val="0"/>
          <w:spacing w:val="-4"/>
          <w:sz w:val="30"/>
          <w:szCs w:val="30"/>
          <w:cs/>
          <w:lang w:eastAsia="th-TH"/>
        </w:rPr>
        <w:t xml:space="preserve"> </w:t>
      </w:r>
      <w:r w:rsidRPr="002A768C">
        <w:rPr>
          <w:rFonts w:ascii="Angsana New" w:hAnsi="Angsana New" w:hint="cs"/>
          <w:snapToGrid w:val="0"/>
          <w:spacing w:val="-4"/>
          <w:sz w:val="30"/>
          <w:szCs w:val="30"/>
          <w:cs/>
          <w:lang w:eastAsia="th-TH"/>
        </w:rPr>
        <w:t>และ</w:t>
      </w:r>
      <w:r w:rsidR="002A768C" w:rsidRPr="002A768C">
        <w:rPr>
          <w:rFonts w:ascii="Angsana New" w:hAnsi="Angsana New" w:hint="cs"/>
          <w:snapToGrid w:val="0"/>
          <w:spacing w:val="-4"/>
          <w:sz w:val="30"/>
          <w:szCs w:val="30"/>
          <w:cs/>
          <w:lang w:eastAsia="th-TH"/>
        </w:rPr>
        <w:t>มีมติ</w:t>
      </w:r>
      <w:r w:rsidR="00C91F98" w:rsidRPr="002A768C">
        <w:rPr>
          <w:rFonts w:ascii="Angsana New" w:hAnsi="Angsana New" w:hint="cs"/>
          <w:snapToGrid w:val="0"/>
          <w:spacing w:val="-4"/>
          <w:sz w:val="30"/>
          <w:szCs w:val="30"/>
          <w:cs/>
          <w:lang w:eastAsia="th-TH"/>
        </w:rPr>
        <w:t>อนุมัติให้บริษัทและ</w:t>
      </w:r>
      <w:r w:rsidR="00BA2B68">
        <w:rPr>
          <w:rFonts w:ascii="Angsana New" w:hAnsi="Angsana New"/>
          <w:snapToGrid w:val="0"/>
          <w:spacing w:val="-4"/>
          <w:sz w:val="30"/>
          <w:szCs w:val="30"/>
          <w:lang w:eastAsia="th-TH"/>
        </w:rPr>
        <w:t>/</w:t>
      </w:r>
      <w:r w:rsidR="00BA2B68">
        <w:rPr>
          <w:rFonts w:ascii="Angsana New" w:hAnsi="Angsana New" w:hint="cs"/>
          <w:snapToGrid w:val="0"/>
          <w:spacing w:val="-4"/>
          <w:sz w:val="30"/>
          <w:szCs w:val="30"/>
          <w:cs/>
          <w:lang w:eastAsia="th-TH"/>
        </w:rPr>
        <w:t xml:space="preserve">หรือ </w:t>
      </w:r>
      <w:r w:rsidR="00BA2B68">
        <w:rPr>
          <w:rFonts w:ascii="Angsana New" w:hAnsi="Angsana New"/>
          <w:snapToGrid w:val="0"/>
          <w:spacing w:val="-4"/>
          <w:sz w:val="30"/>
          <w:szCs w:val="30"/>
          <w:lang w:eastAsia="th-TH"/>
        </w:rPr>
        <w:t>RHIS</w:t>
      </w:r>
      <w:r w:rsidR="002A768C" w:rsidRPr="002A768C">
        <w:rPr>
          <w:rFonts w:ascii="Angsana New" w:hAnsi="Angsana New" w:hint="cs"/>
          <w:snapToGrid w:val="0"/>
          <w:spacing w:val="-4"/>
          <w:sz w:val="30"/>
          <w:szCs w:val="30"/>
          <w:cs/>
          <w:lang w:eastAsia="th-TH"/>
        </w:rPr>
        <w:t xml:space="preserve"> </w:t>
      </w:r>
      <w:r w:rsidR="00C91F98" w:rsidRPr="002A768C">
        <w:rPr>
          <w:rFonts w:ascii="Angsana New" w:hAnsi="Angsana New" w:hint="cs"/>
          <w:snapToGrid w:val="0"/>
          <w:spacing w:val="-4"/>
          <w:sz w:val="30"/>
          <w:szCs w:val="30"/>
          <w:cs/>
          <w:lang w:eastAsia="th-TH"/>
        </w:rPr>
        <w:t>จัด</w:t>
      </w:r>
      <w:r w:rsidRPr="002A768C">
        <w:rPr>
          <w:rFonts w:ascii="Angsana New" w:hAnsi="Angsana New" w:hint="cs"/>
          <w:snapToGrid w:val="0"/>
          <w:spacing w:val="-4"/>
          <w:sz w:val="30"/>
          <w:szCs w:val="30"/>
          <w:cs/>
          <w:lang w:eastAsia="th-TH"/>
        </w:rPr>
        <w:t>สรรเงินลงทุน ณ วันโอนหุ้น</w:t>
      </w:r>
      <w:r>
        <w:rPr>
          <w:rFonts w:ascii="Angsana New" w:hAnsi="Angsana New" w:hint="cs"/>
          <w:snapToGrid w:val="0"/>
          <w:spacing w:val="-2"/>
          <w:sz w:val="30"/>
          <w:szCs w:val="30"/>
          <w:cs/>
          <w:lang w:eastAsia="th-TH"/>
        </w:rPr>
        <w:t xml:space="preserve"> ตามเงื่อนไขการซื้อขายหุ้นสามัญดังกล่าว</w:t>
      </w:r>
    </w:p>
    <w:p w14:paraId="01F71469" w14:textId="77777777" w:rsidR="00D9177A" w:rsidRPr="00D9177A" w:rsidRDefault="00D9177A" w:rsidP="00D9177A">
      <w:pPr>
        <w:ind w:left="540"/>
        <w:jc w:val="thaiDistribute"/>
        <w:rPr>
          <w:rFonts w:ascii="Angsana New" w:hAnsi="Angsana New"/>
          <w:snapToGrid w:val="0"/>
          <w:spacing w:val="-2"/>
          <w:sz w:val="24"/>
          <w:szCs w:val="24"/>
          <w:lang w:val="th-TH" w:eastAsia="th-TH"/>
        </w:rPr>
      </w:pPr>
    </w:p>
    <w:p w14:paraId="355BCEAC" w14:textId="40391A0B" w:rsidR="0006507E" w:rsidRPr="007A58FD" w:rsidRDefault="0006507E" w:rsidP="0006507E">
      <w:pPr>
        <w:pStyle w:val="ListParagraph"/>
        <w:ind w:left="518"/>
        <w:jc w:val="thaiDistribute"/>
        <w:rPr>
          <w:rFonts w:ascii="Angsana New" w:hAnsi="Angsana New"/>
          <w:b/>
          <w:bCs/>
          <w:i/>
          <w:iCs/>
          <w:snapToGrid w:val="0"/>
          <w:sz w:val="30"/>
          <w:szCs w:val="30"/>
          <w:lang w:val="th-TH" w:eastAsia="th-TH"/>
        </w:rPr>
      </w:pPr>
      <w:r w:rsidRPr="007A58FD">
        <w:rPr>
          <w:rFonts w:ascii="Angsana New" w:hAnsi="Angsana New"/>
          <w:b/>
          <w:bCs/>
          <w:i/>
          <w:iCs/>
          <w:snapToGrid w:val="0"/>
          <w:sz w:val="30"/>
          <w:szCs w:val="30"/>
          <w:cs/>
          <w:lang w:val="th-TH" w:eastAsia="th-TH"/>
        </w:rPr>
        <w:t>การลงนามสัญญาซื้อขายหุ้น</w:t>
      </w:r>
      <w:r w:rsidRPr="007A58FD">
        <w:rPr>
          <w:rFonts w:ascii="Angsana New" w:hAnsi="Angsana New" w:hint="cs"/>
          <w:b/>
          <w:bCs/>
          <w:i/>
          <w:iCs/>
          <w:snapToGrid w:val="0"/>
          <w:sz w:val="30"/>
          <w:szCs w:val="30"/>
          <w:cs/>
          <w:lang w:val="th-TH" w:eastAsia="th-TH"/>
        </w:rPr>
        <w:t xml:space="preserve"> สัญญาจองซื้อหุ้น และการทำคำเสนอซื้อหลักทรัพย์ทั้งหมดของบริษัท สหโคเจน (ชลบุรี) จำกัด (มหาชน)</w:t>
      </w:r>
    </w:p>
    <w:p w14:paraId="1E147C3F" w14:textId="77777777" w:rsidR="0006507E" w:rsidRPr="00D9177A" w:rsidRDefault="0006507E" w:rsidP="00482B23">
      <w:pPr>
        <w:ind w:left="540"/>
        <w:jc w:val="thaiDistribute"/>
        <w:rPr>
          <w:rFonts w:ascii="Angsana New" w:hAnsi="Angsana New"/>
          <w:snapToGrid w:val="0"/>
          <w:sz w:val="24"/>
          <w:szCs w:val="24"/>
          <w:highlight w:val="yellow"/>
          <w:lang w:val="th-TH" w:eastAsia="th-TH"/>
        </w:rPr>
      </w:pPr>
    </w:p>
    <w:p w14:paraId="7DE86867" w14:textId="7CB5D2E2" w:rsidR="00D9177A" w:rsidRDefault="0006507E" w:rsidP="000650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ind w:left="518"/>
        <w:jc w:val="thaiDistribute"/>
        <w:rPr>
          <w:rFonts w:ascii="Angsana New" w:hAnsi="Angsana New"/>
          <w:sz w:val="30"/>
          <w:szCs w:val="30"/>
        </w:rPr>
      </w:pPr>
      <w:r w:rsidRPr="007A58FD">
        <w:rPr>
          <w:rFonts w:ascii="Angsana New" w:hAnsi="Angsana New"/>
          <w:sz w:val="30"/>
          <w:szCs w:val="30"/>
          <w:cs/>
          <w:lang w:val="th-TH"/>
        </w:rPr>
        <w:t xml:space="preserve">เมื่อวันที่ </w:t>
      </w:r>
      <w:r w:rsidRPr="007A58FD">
        <w:rPr>
          <w:rFonts w:ascii="Angsana New" w:hAnsi="Angsana New"/>
          <w:sz w:val="30"/>
          <w:szCs w:val="30"/>
        </w:rPr>
        <w:t>28</w:t>
      </w:r>
      <w:r w:rsidRPr="007A58FD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7A58FD">
        <w:rPr>
          <w:rFonts w:ascii="Angsana New" w:hAnsi="Angsana New" w:hint="cs"/>
          <w:sz w:val="30"/>
          <w:szCs w:val="30"/>
          <w:cs/>
          <w:lang w:val="th-TH"/>
        </w:rPr>
        <w:t>ตุลา</w:t>
      </w:r>
      <w:r w:rsidRPr="007A58FD">
        <w:rPr>
          <w:rFonts w:ascii="Angsana New" w:hAnsi="Angsana New"/>
          <w:sz w:val="30"/>
          <w:szCs w:val="30"/>
          <w:cs/>
          <w:lang w:val="th-TH"/>
        </w:rPr>
        <w:t xml:space="preserve">คม </w:t>
      </w:r>
      <w:r w:rsidRPr="007A58FD">
        <w:rPr>
          <w:rFonts w:ascii="Angsana New" w:hAnsi="Angsana New" w:hint="cs"/>
          <w:sz w:val="30"/>
          <w:szCs w:val="30"/>
        </w:rPr>
        <w:t>2564</w:t>
      </w:r>
      <w:r w:rsidRPr="007A58FD">
        <w:rPr>
          <w:rFonts w:ascii="Angsana New" w:hAnsi="Angsana New" w:hint="cs"/>
          <w:sz w:val="30"/>
          <w:szCs w:val="30"/>
          <w:cs/>
        </w:rPr>
        <w:t xml:space="preserve"> บริษัทได้มีการลงนามสัญญาซื้อขายหุ้นสามัญในบริษัท </w:t>
      </w:r>
      <w:r w:rsidRPr="007A58FD">
        <w:rPr>
          <w:rFonts w:ascii="Angsana New" w:hAnsi="Angsana New"/>
          <w:sz w:val="30"/>
          <w:szCs w:val="30"/>
          <w:cs/>
        </w:rPr>
        <w:t>สหโคเจน (ชลบุรี) จำกัด (มหาชน)</w:t>
      </w:r>
      <w:r w:rsidRPr="007A58FD">
        <w:rPr>
          <w:rFonts w:ascii="Angsana New" w:hAnsi="Angsana New" w:hint="cs"/>
          <w:sz w:val="30"/>
          <w:szCs w:val="30"/>
          <w:cs/>
        </w:rPr>
        <w:t xml:space="preserve"> </w:t>
      </w:r>
      <w:r w:rsidRPr="007A58FD">
        <w:rPr>
          <w:rFonts w:ascii="Angsana New" w:hAnsi="Angsana New"/>
          <w:sz w:val="30"/>
          <w:szCs w:val="30"/>
        </w:rPr>
        <w:t xml:space="preserve">(“SCG”) </w:t>
      </w:r>
      <w:r w:rsidR="00A06B68">
        <w:rPr>
          <w:rFonts w:ascii="Angsana New" w:hAnsi="Angsana New" w:hint="cs"/>
          <w:sz w:val="30"/>
          <w:szCs w:val="30"/>
          <w:cs/>
        </w:rPr>
        <w:t>ซึ่งเป็นบริษัทจดทะเบียนในตลาดหลักทรัพย์แห่งประเทศไทย</w:t>
      </w:r>
      <w:r w:rsidRPr="007A58FD">
        <w:rPr>
          <w:rFonts w:ascii="Angsana New" w:hAnsi="Angsana New" w:hint="cs"/>
          <w:sz w:val="30"/>
          <w:szCs w:val="30"/>
          <w:cs/>
        </w:rPr>
        <w:t>จากผู้ถือหุ้น</w:t>
      </w:r>
      <w:r w:rsidR="00A06B68">
        <w:rPr>
          <w:rFonts w:ascii="Angsana New" w:hAnsi="Angsana New" w:hint="cs"/>
          <w:sz w:val="30"/>
          <w:szCs w:val="30"/>
          <w:cs/>
        </w:rPr>
        <w:t>เดิม</w:t>
      </w:r>
      <w:r w:rsidRPr="007A58FD">
        <w:rPr>
          <w:rFonts w:ascii="Angsana New" w:hAnsi="Angsana New" w:hint="cs"/>
          <w:sz w:val="30"/>
          <w:szCs w:val="30"/>
          <w:cs/>
        </w:rPr>
        <w:t xml:space="preserve">บางราย เป็นจำนวน </w:t>
      </w:r>
      <w:r w:rsidRPr="007A58FD">
        <w:rPr>
          <w:rFonts w:ascii="Angsana New" w:hAnsi="Angsana New"/>
          <w:sz w:val="30"/>
          <w:szCs w:val="30"/>
        </w:rPr>
        <w:t xml:space="preserve">384.79 </w:t>
      </w:r>
      <w:r w:rsidRPr="007A58FD">
        <w:rPr>
          <w:rFonts w:ascii="Angsana New" w:hAnsi="Angsana New" w:hint="cs"/>
          <w:sz w:val="30"/>
          <w:szCs w:val="30"/>
          <w:cs/>
        </w:rPr>
        <w:t xml:space="preserve">ล้านหุ้น ในราคาหุ้นละ </w:t>
      </w:r>
      <w:r w:rsidRPr="007A58FD">
        <w:rPr>
          <w:rFonts w:ascii="Angsana New" w:hAnsi="Angsana New"/>
          <w:sz w:val="30"/>
          <w:szCs w:val="30"/>
        </w:rPr>
        <w:t xml:space="preserve">5.75 </w:t>
      </w:r>
      <w:r w:rsidRPr="007A58FD">
        <w:rPr>
          <w:rFonts w:ascii="Angsana New" w:hAnsi="Angsana New" w:hint="cs"/>
          <w:sz w:val="30"/>
          <w:szCs w:val="30"/>
          <w:cs/>
        </w:rPr>
        <w:t xml:space="preserve">บาท คิดเป็นจำนวนเงินทั้งสิ้น </w:t>
      </w:r>
      <w:r w:rsidRPr="007A58FD">
        <w:rPr>
          <w:rFonts w:ascii="Angsana New" w:hAnsi="Angsana New"/>
          <w:sz w:val="30"/>
          <w:szCs w:val="30"/>
        </w:rPr>
        <w:t xml:space="preserve">2,212.54 </w:t>
      </w:r>
      <w:r w:rsidRPr="007A58FD">
        <w:rPr>
          <w:rFonts w:ascii="Angsana New" w:hAnsi="Angsana New" w:hint="cs"/>
          <w:sz w:val="30"/>
          <w:szCs w:val="30"/>
          <w:cs/>
        </w:rPr>
        <w:t>ล้านบาท และ</w:t>
      </w:r>
      <w:r w:rsidR="00A06B68">
        <w:rPr>
          <w:rFonts w:ascii="Angsana New" w:hAnsi="Angsana New" w:hint="cs"/>
          <w:sz w:val="30"/>
          <w:szCs w:val="30"/>
          <w:cs/>
        </w:rPr>
        <w:t>ลงนาม</w:t>
      </w:r>
      <w:r w:rsidRPr="007A58FD">
        <w:rPr>
          <w:rFonts w:ascii="Angsana New" w:hAnsi="Angsana New" w:hint="cs"/>
          <w:sz w:val="30"/>
          <w:szCs w:val="30"/>
          <w:cs/>
        </w:rPr>
        <w:t>สัญญาจองซื้อหุ้นสามัญเพิ่มทุนของ</w:t>
      </w:r>
      <w:r w:rsidR="00A06B68">
        <w:rPr>
          <w:rFonts w:ascii="Angsana New" w:hAnsi="Angsana New" w:hint="cs"/>
          <w:sz w:val="30"/>
          <w:szCs w:val="30"/>
          <w:cs/>
        </w:rPr>
        <w:t>บริษัทดังกล่าว</w:t>
      </w:r>
      <w:r w:rsidR="004A3DF7">
        <w:rPr>
          <w:rFonts w:ascii="Angsana New" w:hAnsi="Angsana New" w:hint="cs"/>
          <w:sz w:val="30"/>
          <w:szCs w:val="30"/>
          <w:cs/>
        </w:rPr>
        <w:t xml:space="preserve"> ซึ่ง</w:t>
      </w:r>
      <w:r w:rsidRPr="007A58FD">
        <w:rPr>
          <w:rFonts w:ascii="Angsana New" w:hAnsi="Angsana New" w:hint="cs"/>
          <w:sz w:val="30"/>
          <w:szCs w:val="30"/>
          <w:cs/>
        </w:rPr>
        <w:t xml:space="preserve">จะออกและจัดสรรให้แก่บุคคลในวงจำกัด </w:t>
      </w:r>
      <w:r w:rsidRPr="007A58FD">
        <w:rPr>
          <w:rFonts w:ascii="Angsana New" w:hAnsi="Angsana New"/>
          <w:sz w:val="30"/>
          <w:szCs w:val="30"/>
        </w:rPr>
        <w:t xml:space="preserve">(Private Placement) </w:t>
      </w:r>
      <w:r w:rsidRPr="007A58FD">
        <w:rPr>
          <w:rFonts w:ascii="Angsana New" w:hAnsi="Angsana New" w:hint="cs"/>
          <w:sz w:val="30"/>
          <w:szCs w:val="30"/>
          <w:cs/>
        </w:rPr>
        <w:t xml:space="preserve">เป็นจำนวนรวม </w:t>
      </w:r>
      <w:r w:rsidRPr="007A58FD">
        <w:rPr>
          <w:rFonts w:ascii="Angsana New" w:hAnsi="Angsana New"/>
          <w:sz w:val="30"/>
          <w:szCs w:val="30"/>
        </w:rPr>
        <w:t xml:space="preserve">208.69 </w:t>
      </w:r>
      <w:r w:rsidRPr="007A58FD">
        <w:rPr>
          <w:rFonts w:ascii="Angsana New" w:hAnsi="Angsana New" w:hint="cs"/>
          <w:sz w:val="30"/>
          <w:szCs w:val="30"/>
          <w:cs/>
        </w:rPr>
        <w:t xml:space="preserve">ล้านหุ้น </w:t>
      </w:r>
      <w:r w:rsidR="004A3DF7">
        <w:rPr>
          <w:rFonts w:ascii="Angsana New" w:hAnsi="Angsana New" w:hint="cs"/>
          <w:sz w:val="30"/>
          <w:szCs w:val="30"/>
          <w:cs/>
        </w:rPr>
        <w:t>โดยมี</w:t>
      </w:r>
      <w:r w:rsidRPr="007A58FD">
        <w:rPr>
          <w:rFonts w:ascii="Angsana New" w:hAnsi="Angsana New" w:hint="cs"/>
          <w:sz w:val="30"/>
          <w:szCs w:val="30"/>
          <w:cs/>
        </w:rPr>
        <w:t xml:space="preserve">มูลค่าที่ตราไว้หุ้นละ </w:t>
      </w:r>
      <w:r w:rsidRPr="007A58FD">
        <w:rPr>
          <w:rFonts w:ascii="Angsana New" w:hAnsi="Angsana New"/>
          <w:sz w:val="30"/>
          <w:szCs w:val="30"/>
        </w:rPr>
        <w:t xml:space="preserve">1.00 </w:t>
      </w:r>
      <w:r w:rsidRPr="007A58FD">
        <w:rPr>
          <w:rFonts w:ascii="Angsana New" w:hAnsi="Angsana New" w:hint="cs"/>
          <w:sz w:val="30"/>
          <w:szCs w:val="30"/>
          <w:cs/>
        </w:rPr>
        <w:t>บาท</w:t>
      </w:r>
      <w:r w:rsidRPr="007A58FD">
        <w:rPr>
          <w:rFonts w:ascii="Angsana New" w:hAnsi="Angsana New"/>
          <w:sz w:val="30"/>
          <w:szCs w:val="30"/>
        </w:rPr>
        <w:t xml:space="preserve"> </w:t>
      </w:r>
      <w:r w:rsidRPr="007A58FD">
        <w:rPr>
          <w:rFonts w:ascii="Angsana New" w:hAnsi="Angsana New" w:hint="cs"/>
          <w:sz w:val="30"/>
          <w:szCs w:val="30"/>
          <w:cs/>
        </w:rPr>
        <w:t xml:space="preserve">ในราคาจองซื้อหุ้นละ </w:t>
      </w:r>
      <w:r w:rsidRPr="007A58FD">
        <w:rPr>
          <w:rFonts w:ascii="Angsana New" w:hAnsi="Angsana New"/>
          <w:sz w:val="30"/>
          <w:szCs w:val="30"/>
        </w:rPr>
        <w:t xml:space="preserve">5.75 </w:t>
      </w:r>
      <w:r w:rsidRPr="007A58FD">
        <w:rPr>
          <w:rFonts w:ascii="Angsana New" w:hAnsi="Angsana New" w:hint="cs"/>
          <w:sz w:val="30"/>
          <w:szCs w:val="30"/>
          <w:cs/>
        </w:rPr>
        <w:t xml:space="preserve">บาท คิดเป็นจำนวนเงินทั้งสิ้น </w:t>
      </w:r>
      <w:r w:rsidRPr="007A58FD">
        <w:rPr>
          <w:rFonts w:ascii="Angsana New" w:hAnsi="Angsana New"/>
          <w:sz w:val="30"/>
          <w:szCs w:val="30"/>
        </w:rPr>
        <w:t xml:space="preserve">1,200 </w:t>
      </w:r>
      <w:r w:rsidRPr="007A58FD">
        <w:rPr>
          <w:rFonts w:ascii="Angsana New" w:hAnsi="Angsana New" w:hint="cs"/>
          <w:sz w:val="30"/>
          <w:szCs w:val="30"/>
          <w:cs/>
        </w:rPr>
        <w:t>ล้านบาท</w:t>
      </w:r>
      <w:r w:rsidRPr="007A58FD">
        <w:rPr>
          <w:rFonts w:ascii="Angsana New" w:hAnsi="Angsana New"/>
          <w:sz w:val="30"/>
          <w:szCs w:val="30"/>
        </w:rPr>
        <w:t xml:space="preserve"> </w:t>
      </w:r>
      <w:r w:rsidRPr="007A58FD">
        <w:rPr>
          <w:rFonts w:ascii="Angsana New" w:hAnsi="Angsana New" w:hint="cs"/>
          <w:sz w:val="30"/>
          <w:szCs w:val="30"/>
          <w:cs/>
        </w:rPr>
        <w:t>การเข้าลงทุนในครั้งนี้ เพื่อสร้างพันมิตรทางธุรกิจที่แข็งแกร่งระหว่างบริษัท ซึ่งมีความเชี่ยวชาญในการพัฒนาโครงการในโรงไฟฟ้าขนาดต่าง</w:t>
      </w:r>
      <w:r w:rsidR="00470B22">
        <w:rPr>
          <w:rFonts w:ascii="Angsana New" w:hAnsi="Angsana New" w:hint="cs"/>
          <w:sz w:val="30"/>
          <w:szCs w:val="30"/>
          <w:cs/>
        </w:rPr>
        <w:t xml:space="preserve"> </w:t>
      </w:r>
      <w:r w:rsidRPr="007A58FD">
        <w:rPr>
          <w:rFonts w:ascii="Angsana New" w:hAnsi="Angsana New" w:hint="cs"/>
          <w:sz w:val="30"/>
          <w:szCs w:val="30"/>
          <w:cs/>
        </w:rPr>
        <w:t>ๆ และกลุ่มสหพัฒน์</w:t>
      </w:r>
      <w:r w:rsidRPr="007A58FD">
        <w:rPr>
          <w:rFonts w:ascii="Angsana New" w:hAnsi="Angsana New"/>
          <w:sz w:val="30"/>
          <w:szCs w:val="30"/>
        </w:rPr>
        <w:t xml:space="preserve"> </w:t>
      </w:r>
      <w:r w:rsidRPr="007A58FD">
        <w:rPr>
          <w:rFonts w:ascii="Angsana New" w:hAnsi="Angsana New" w:hint="cs"/>
          <w:sz w:val="30"/>
          <w:szCs w:val="30"/>
          <w:cs/>
        </w:rPr>
        <w:t>ซึ่งเป็นกลุ่มธุรกิจขนาดใหญ่ที่ดำเนินธุรกิจหลักคือธุรกิจผลิตและจำหน่ายสินค้าอุปโภคบริโภคของประเทศไทยมาอย่างยาวนาน</w:t>
      </w:r>
      <w:r w:rsidR="00A06B68">
        <w:rPr>
          <w:rFonts w:ascii="Angsana New" w:hAnsi="Angsana New" w:hint="cs"/>
          <w:sz w:val="30"/>
          <w:szCs w:val="30"/>
          <w:cs/>
        </w:rPr>
        <w:t xml:space="preserve"> ทั้งนี้</w:t>
      </w:r>
      <w:r w:rsidR="004A3DF7">
        <w:rPr>
          <w:rFonts w:ascii="Angsana New" w:hAnsi="Angsana New" w:hint="cs"/>
          <w:sz w:val="30"/>
          <w:szCs w:val="30"/>
          <w:cs/>
        </w:rPr>
        <w:t xml:space="preserve"> </w:t>
      </w:r>
      <w:r w:rsidRPr="007A58FD">
        <w:rPr>
          <w:rFonts w:ascii="Angsana New" w:hAnsi="Angsana New" w:hint="cs"/>
          <w:sz w:val="30"/>
          <w:szCs w:val="30"/>
          <w:cs/>
        </w:rPr>
        <w:t>บริษัทจะได้มาซึ่งหุ้นสามัญของ</w:t>
      </w:r>
      <w:r w:rsidR="00A06B68">
        <w:rPr>
          <w:rFonts w:ascii="Angsana New" w:hAnsi="Angsana New" w:hint="cs"/>
          <w:sz w:val="30"/>
          <w:szCs w:val="30"/>
          <w:cs/>
        </w:rPr>
        <w:t>บริษัทดังกล่าว</w:t>
      </w:r>
      <w:r w:rsidRPr="007A58FD">
        <w:rPr>
          <w:rFonts w:ascii="Angsana New" w:hAnsi="Angsana New" w:hint="cs"/>
          <w:sz w:val="30"/>
          <w:szCs w:val="30"/>
          <w:cs/>
        </w:rPr>
        <w:t xml:space="preserve">เป็นจำนวนรวมทั้งสิ้น </w:t>
      </w:r>
      <w:r w:rsidRPr="007A58FD">
        <w:rPr>
          <w:rFonts w:ascii="Angsana New" w:hAnsi="Angsana New"/>
          <w:sz w:val="30"/>
          <w:szCs w:val="30"/>
        </w:rPr>
        <w:t xml:space="preserve">593.48 </w:t>
      </w:r>
      <w:r w:rsidRPr="007A58FD">
        <w:rPr>
          <w:rFonts w:ascii="Angsana New" w:hAnsi="Angsana New" w:hint="cs"/>
          <w:sz w:val="30"/>
          <w:szCs w:val="30"/>
          <w:cs/>
        </w:rPr>
        <w:t xml:space="preserve">ล้านหุ้น โดยคิดเป็นสัดส่วนการถือหุ้นร้อยละ </w:t>
      </w:r>
      <w:r w:rsidRPr="007A58FD">
        <w:rPr>
          <w:rFonts w:ascii="Angsana New" w:hAnsi="Angsana New"/>
          <w:sz w:val="30"/>
          <w:szCs w:val="30"/>
        </w:rPr>
        <w:t xml:space="preserve">51 </w:t>
      </w:r>
      <w:r w:rsidRPr="007A58FD">
        <w:rPr>
          <w:rFonts w:ascii="Angsana New" w:hAnsi="Angsana New" w:hint="cs"/>
          <w:sz w:val="30"/>
          <w:szCs w:val="30"/>
          <w:cs/>
        </w:rPr>
        <w:t>ของหุ้นที่ออกและจำหน่ายได้แล้วทั้งหม</w:t>
      </w:r>
      <w:r w:rsidR="00A06B68">
        <w:rPr>
          <w:rFonts w:ascii="Angsana New" w:hAnsi="Angsana New" w:hint="cs"/>
          <w:sz w:val="30"/>
          <w:szCs w:val="30"/>
          <w:cs/>
        </w:rPr>
        <w:t>ดภายหลัง</w:t>
      </w:r>
      <w:r w:rsidR="00BA2B68">
        <w:rPr>
          <w:rFonts w:ascii="Angsana New" w:hAnsi="Angsana New" w:hint="cs"/>
          <w:sz w:val="30"/>
          <w:szCs w:val="30"/>
          <w:cs/>
        </w:rPr>
        <w:t>จาก</w:t>
      </w:r>
      <w:r w:rsidR="00A06B68">
        <w:rPr>
          <w:rFonts w:ascii="Angsana New" w:hAnsi="Angsana New" w:hint="cs"/>
          <w:sz w:val="30"/>
          <w:szCs w:val="30"/>
          <w:cs/>
        </w:rPr>
        <w:t>การออกและจัดสรรหุ้น</w:t>
      </w:r>
      <w:r w:rsidR="00BA2B68">
        <w:rPr>
          <w:rFonts w:ascii="Angsana New" w:hAnsi="Angsana New" w:hint="cs"/>
          <w:sz w:val="30"/>
          <w:szCs w:val="30"/>
          <w:cs/>
        </w:rPr>
        <w:t>สามัญ</w:t>
      </w:r>
      <w:r w:rsidR="00A06B68">
        <w:rPr>
          <w:rFonts w:ascii="Angsana New" w:hAnsi="Angsana New" w:hint="cs"/>
          <w:sz w:val="30"/>
          <w:szCs w:val="30"/>
          <w:cs/>
        </w:rPr>
        <w:t>เพิ่มทุน</w:t>
      </w:r>
      <w:r w:rsidRPr="007A58FD">
        <w:rPr>
          <w:rFonts w:ascii="Angsana New" w:hAnsi="Angsana New"/>
          <w:sz w:val="30"/>
          <w:szCs w:val="30"/>
        </w:rPr>
        <w:t xml:space="preserve"> </w:t>
      </w:r>
    </w:p>
    <w:p w14:paraId="4DFC225A" w14:textId="77777777" w:rsidR="00C91F98" w:rsidRDefault="00C91F98" w:rsidP="000650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ind w:left="518"/>
        <w:jc w:val="thaiDistribute"/>
        <w:rPr>
          <w:rFonts w:ascii="Angsana New" w:hAnsi="Angsana New"/>
          <w:sz w:val="30"/>
          <w:szCs w:val="30"/>
        </w:rPr>
      </w:pPr>
    </w:p>
    <w:p w14:paraId="7E1C1722" w14:textId="77777777" w:rsidR="00AB4906" w:rsidRPr="00AB4906" w:rsidRDefault="00AB4906" w:rsidP="00AB49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ind w:left="518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th-TH"/>
        </w:rPr>
      </w:pPr>
      <w:r w:rsidRPr="00AB4906"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  <w:t xml:space="preserve">การเรียกชำระค่าหุ้นเพิ่มทุนของบริษัท </w:t>
      </w:r>
      <w:r w:rsidRPr="00AB4906">
        <w:rPr>
          <w:rFonts w:ascii="Angsana New" w:hAnsi="Angsana New"/>
          <w:b/>
          <w:bCs/>
          <w:i/>
          <w:iCs/>
          <w:sz w:val="30"/>
          <w:szCs w:val="30"/>
          <w:lang w:val="th-TH"/>
        </w:rPr>
        <w:t>NEXIF ENERGY BT PTE. LTD. (“NEBTP”)</w:t>
      </w:r>
    </w:p>
    <w:p w14:paraId="16B08191" w14:textId="77777777" w:rsidR="00AB4906" w:rsidRPr="00AB4906" w:rsidRDefault="00AB4906" w:rsidP="00AB49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ind w:left="518"/>
        <w:jc w:val="thaiDistribute"/>
        <w:rPr>
          <w:rFonts w:ascii="Angsana New" w:hAnsi="Angsana New"/>
          <w:b/>
          <w:bCs/>
          <w:sz w:val="30"/>
          <w:szCs w:val="30"/>
          <w:lang w:val="th-TH"/>
        </w:rPr>
      </w:pPr>
    </w:p>
    <w:p w14:paraId="5A2DB671" w14:textId="42A32355" w:rsidR="00AB4906" w:rsidRPr="00A06B68" w:rsidRDefault="00AB4906" w:rsidP="00AB49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ind w:left="518"/>
        <w:jc w:val="thaiDistribute"/>
        <w:rPr>
          <w:rFonts w:ascii="Angsana New" w:hAnsi="Angsana New"/>
          <w:sz w:val="30"/>
          <w:szCs w:val="30"/>
        </w:rPr>
      </w:pPr>
      <w:r w:rsidRPr="00AB4906">
        <w:rPr>
          <w:rFonts w:ascii="Angsana New" w:hAnsi="Angsana New"/>
          <w:sz w:val="30"/>
          <w:szCs w:val="30"/>
          <w:cs/>
          <w:lang w:val="th-TH"/>
        </w:rPr>
        <w:t xml:space="preserve">เมื่อวันที่ </w:t>
      </w:r>
      <w:r w:rsidR="00D678C1" w:rsidRPr="00D678C1">
        <w:rPr>
          <w:rFonts w:ascii="Angsana New" w:hAnsi="Angsana New"/>
          <w:sz w:val="30"/>
          <w:szCs w:val="30"/>
        </w:rPr>
        <w:t>3</w:t>
      </w:r>
      <w:r w:rsidRPr="00AB4906">
        <w:rPr>
          <w:rFonts w:ascii="Angsana New" w:hAnsi="Angsana New"/>
          <w:sz w:val="30"/>
          <w:szCs w:val="30"/>
          <w:cs/>
          <w:lang w:val="th-TH"/>
        </w:rPr>
        <w:t xml:space="preserve"> พฤศจิกายน </w:t>
      </w:r>
      <w:r w:rsidR="00D678C1" w:rsidRPr="00D678C1">
        <w:rPr>
          <w:rFonts w:ascii="Angsana New" w:hAnsi="Angsana New"/>
          <w:sz w:val="30"/>
          <w:szCs w:val="30"/>
        </w:rPr>
        <w:t>2564</w:t>
      </w:r>
      <w:r w:rsidRPr="00AB4906">
        <w:rPr>
          <w:rFonts w:ascii="Angsana New" w:hAnsi="Angsana New"/>
          <w:sz w:val="30"/>
          <w:szCs w:val="30"/>
          <w:cs/>
          <w:lang w:val="th-TH"/>
        </w:rPr>
        <w:t xml:space="preserve"> บริษัท อาร์เอช อินเตอร์เนชั่นแนล (สิงคโปร์) คอร์ปอเรชั่น จำกัด (“</w:t>
      </w:r>
      <w:r w:rsidRPr="00AB4906">
        <w:rPr>
          <w:rFonts w:ascii="Angsana New" w:hAnsi="Angsana New"/>
          <w:sz w:val="30"/>
          <w:szCs w:val="30"/>
          <w:lang w:val="th-TH"/>
        </w:rPr>
        <w:t xml:space="preserve">RHIS”) </w:t>
      </w:r>
      <w:r w:rsidRPr="00AB4906">
        <w:rPr>
          <w:rFonts w:ascii="Angsana New" w:hAnsi="Angsana New"/>
          <w:sz w:val="30"/>
          <w:szCs w:val="30"/>
          <w:cs/>
          <w:lang w:val="th-TH"/>
        </w:rPr>
        <w:t xml:space="preserve">ซึ่งเป็นบริษัทย่อยทางอ้อมได้จ่ายชำระค่าหุ้นเพิ่มทุนจำนวน </w:t>
      </w:r>
      <w:r w:rsidR="00D678C1" w:rsidRPr="00D678C1">
        <w:rPr>
          <w:rFonts w:ascii="Angsana New" w:hAnsi="Angsana New"/>
          <w:sz w:val="30"/>
          <w:szCs w:val="30"/>
        </w:rPr>
        <w:t>0</w:t>
      </w:r>
      <w:r w:rsidRPr="00AB4906">
        <w:rPr>
          <w:rFonts w:ascii="Angsana New" w:hAnsi="Angsana New"/>
          <w:sz w:val="30"/>
          <w:szCs w:val="30"/>
          <w:cs/>
          <w:lang w:val="th-TH"/>
        </w:rPr>
        <w:t>.</w:t>
      </w:r>
      <w:r w:rsidR="00D678C1" w:rsidRPr="00D678C1">
        <w:rPr>
          <w:rFonts w:ascii="Angsana New" w:hAnsi="Angsana New"/>
          <w:sz w:val="30"/>
          <w:szCs w:val="30"/>
        </w:rPr>
        <w:t>66</w:t>
      </w:r>
      <w:r w:rsidRPr="00AB4906">
        <w:rPr>
          <w:rFonts w:ascii="Angsana New" w:hAnsi="Angsana New"/>
          <w:sz w:val="30"/>
          <w:szCs w:val="30"/>
          <w:cs/>
          <w:lang w:val="th-TH"/>
        </w:rPr>
        <w:t xml:space="preserve"> ล้านหุ้น มีมูลค่าหุ้นที่ตราไว้หุ้นละ </w:t>
      </w:r>
      <w:r w:rsidR="00D678C1" w:rsidRPr="00D678C1">
        <w:rPr>
          <w:rFonts w:ascii="Angsana New" w:hAnsi="Angsana New"/>
          <w:sz w:val="30"/>
          <w:szCs w:val="30"/>
        </w:rPr>
        <w:t>1</w:t>
      </w:r>
      <w:r w:rsidRPr="00AB4906">
        <w:rPr>
          <w:rFonts w:ascii="Angsana New" w:hAnsi="Angsana New"/>
          <w:sz w:val="30"/>
          <w:szCs w:val="30"/>
          <w:cs/>
          <w:lang w:val="th-TH"/>
        </w:rPr>
        <w:t xml:space="preserve"> เหรียญสหรัฐอเมริกา เป็นจำนวนเงิน </w:t>
      </w:r>
      <w:r w:rsidR="00D678C1" w:rsidRPr="00D678C1">
        <w:rPr>
          <w:rFonts w:ascii="Angsana New" w:hAnsi="Angsana New"/>
          <w:sz w:val="30"/>
          <w:szCs w:val="30"/>
        </w:rPr>
        <w:t>0</w:t>
      </w:r>
      <w:r w:rsidRPr="00AB4906">
        <w:rPr>
          <w:rFonts w:ascii="Angsana New" w:hAnsi="Angsana New"/>
          <w:sz w:val="30"/>
          <w:szCs w:val="30"/>
          <w:cs/>
          <w:lang w:val="th-TH"/>
        </w:rPr>
        <w:t>.</w:t>
      </w:r>
      <w:r w:rsidR="00D678C1" w:rsidRPr="00D678C1">
        <w:rPr>
          <w:rFonts w:ascii="Angsana New" w:hAnsi="Angsana New"/>
          <w:sz w:val="30"/>
          <w:szCs w:val="30"/>
        </w:rPr>
        <w:t>66</w:t>
      </w:r>
      <w:r w:rsidRPr="00AB4906">
        <w:rPr>
          <w:rFonts w:ascii="Angsana New" w:hAnsi="Angsana New"/>
          <w:sz w:val="30"/>
          <w:szCs w:val="30"/>
          <w:cs/>
          <w:lang w:val="th-TH"/>
        </w:rPr>
        <w:t xml:space="preserve"> ล้านเหรียญสหรัฐอเมริกา ให้แก่ </w:t>
      </w:r>
      <w:r w:rsidRPr="00AB4906">
        <w:rPr>
          <w:rFonts w:ascii="Angsana New" w:hAnsi="Angsana New"/>
          <w:sz w:val="30"/>
          <w:szCs w:val="30"/>
          <w:lang w:val="th-TH"/>
        </w:rPr>
        <w:t xml:space="preserve">NEBTP </w:t>
      </w:r>
      <w:r w:rsidRPr="00AB4906">
        <w:rPr>
          <w:rFonts w:ascii="Angsana New" w:hAnsi="Angsana New"/>
          <w:sz w:val="30"/>
          <w:szCs w:val="30"/>
          <w:cs/>
          <w:lang w:val="th-TH"/>
        </w:rPr>
        <w:t xml:space="preserve">ตามสัดส่วนการลงทุนร้อยละ </w:t>
      </w:r>
      <w:r w:rsidR="00D678C1" w:rsidRPr="00D678C1">
        <w:rPr>
          <w:rFonts w:ascii="Angsana New" w:hAnsi="Angsana New"/>
          <w:sz w:val="30"/>
          <w:szCs w:val="30"/>
        </w:rPr>
        <w:t>50</w:t>
      </w:r>
      <w:r w:rsidRPr="00AB4906">
        <w:rPr>
          <w:rFonts w:ascii="Angsana New" w:hAnsi="Angsana New"/>
          <w:sz w:val="30"/>
          <w:szCs w:val="30"/>
          <w:cs/>
          <w:lang w:val="th-TH"/>
        </w:rPr>
        <w:t xml:space="preserve"> เป็นจำนวนเงินรวมทั้งสิ้น </w:t>
      </w:r>
      <w:r w:rsidR="00D678C1" w:rsidRPr="00D678C1">
        <w:rPr>
          <w:rFonts w:ascii="Angsana New" w:hAnsi="Angsana New"/>
          <w:sz w:val="30"/>
          <w:szCs w:val="30"/>
        </w:rPr>
        <w:t>0</w:t>
      </w:r>
      <w:r w:rsidRPr="00AB4906">
        <w:rPr>
          <w:rFonts w:ascii="Angsana New" w:hAnsi="Angsana New"/>
          <w:sz w:val="30"/>
          <w:szCs w:val="30"/>
          <w:cs/>
          <w:lang w:val="th-TH"/>
        </w:rPr>
        <w:t>.</w:t>
      </w:r>
      <w:r w:rsidR="00D678C1" w:rsidRPr="00D678C1">
        <w:rPr>
          <w:rFonts w:ascii="Angsana New" w:hAnsi="Angsana New"/>
          <w:sz w:val="30"/>
          <w:szCs w:val="30"/>
        </w:rPr>
        <w:t>66</w:t>
      </w:r>
      <w:r w:rsidRPr="00AB4906">
        <w:rPr>
          <w:rFonts w:ascii="Angsana New" w:hAnsi="Angsana New"/>
          <w:sz w:val="30"/>
          <w:szCs w:val="30"/>
          <w:cs/>
          <w:lang w:val="th-TH"/>
        </w:rPr>
        <w:t xml:space="preserve"> ล้านเหรียญสหรัฐอเมริกา หรือเทียบเท่า </w:t>
      </w:r>
      <w:r w:rsidR="00D678C1" w:rsidRPr="00D678C1">
        <w:rPr>
          <w:rFonts w:ascii="Angsana New" w:hAnsi="Angsana New"/>
          <w:sz w:val="30"/>
          <w:szCs w:val="30"/>
        </w:rPr>
        <w:t>22</w:t>
      </w:r>
      <w:r w:rsidRPr="00AB4906">
        <w:rPr>
          <w:rFonts w:ascii="Angsana New" w:hAnsi="Angsana New"/>
          <w:sz w:val="30"/>
          <w:szCs w:val="30"/>
          <w:cs/>
          <w:lang w:val="th-TH"/>
        </w:rPr>
        <w:t>.</w:t>
      </w:r>
      <w:r w:rsidR="00D678C1" w:rsidRPr="00D678C1">
        <w:rPr>
          <w:rFonts w:ascii="Angsana New" w:hAnsi="Angsana New"/>
          <w:sz w:val="30"/>
          <w:szCs w:val="30"/>
        </w:rPr>
        <w:t>00</w:t>
      </w:r>
      <w:r w:rsidRPr="00AB4906">
        <w:rPr>
          <w:rFonts w:ascii="Angsana New" w:hAnsi="Angsana New"/>
          <w:sz w:val="30"/>
          <w:szCs w:val="30"/>
          <w:cs/>
          <w:lang w:val="th-TH"/>
        </w:rPr>
        <w:t xml:space="preserve"> ล้านบาท</w:t>
      </w:r>
    </w:p>
    <w:sectPr w:rsidR="00AB4906" w:rsidRPr="00A06B68" w:rsidSect="00881097">
      <w:headerReference w:type="default" r:id="rId14"/>
      <w:pgSz w:w="11907" w:h="16840" w:code="9"/>
      <w:pgMar w:top="691" w:right="1152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BC50516" w14:textId="77777777" w:rsidR="00F172F9" w:rsidRDefault="00F172F9" w:rsidP="004956B4">
      <w:r>
        <w:separator/>
      </w:r>
    </w:p>
  </w:endnote>
  <w:endnote w:type="continuationSeparator" w:id="0">
    <w:p w14:paraId="391CD3BD" w14:textId="77777777" w:rsidR="00F172F9" w:rsidRDefault="00F172F9" w:rsidP="004956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624882689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59703B6E" w14:textId="69247DE2" w:rsidR="00C65645" w:rsidRPr="00510CF7" w:rsidRDefault="00C65645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510CF7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510CF7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510CF7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510CF7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510CF7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  <w:p w14:paraId="719139B9" w14:textId="77777777" w:rsidR="00C65645" w:rsidRDefault="00C656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E668253" w14:textId="77777777" w:rsidR="00F172F9" w:rsidRDefault="00F172F9" w:rsidP="004956B4">
      <w:r>
        <w:separator/>
      </w:r>
    </w:p>
  </w:footnote>
  <w:footnote w:type="continuationSeparator" w:id="0">
    <w:p w14:paraId="27E6470F" w14:textId="77777777" w:rsidR="00F172F9" w:rsidRDefault="00F172F9" w:rsidP="004956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E4550C2" w14:textId="77777777" w:rsidR="00C65645" w:rsidRDefault="00C65645" w:rsidP="004F087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9E21D6">
      <w:rPr>
        <w:rFonts w:ascii="Angsana New" w:hAnsi="Angsana New"/>
        <w:b/>
        <w:bCs/>
        <w:sz w:val="32"/>
        <w:szCs w:val="32"/>
        <w:cs/>
      </w:rPr>
      <w:t>บริษัท ราช กรุ๊ป จำกัด (มหาชน) และบริษัทย่อย</w:t>
    </w:r>
  </w:p>
  <w:p w14:paraId="54380E5F" w14:textId="77777777" w:rsidR="00C65645" w:rsidRPr="004F0871" w:rsidRDefault="00C65645" w:rsidP="004F087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4F087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058C41EF" w14:textId="03E2FC95" w:rsidR="00C65645" w:rsidRPr="00F813C9" w:rsidRDefault="00C65645" w:rsidP="00F813C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F813C9">
      <w:rPr>
        <w:rFonts w:ascii="Angsana New" w:hAnsi="Angsana New"/>
        <w:b/>
        <w:bCs/>
        <w:sz w:val="32"/>
        <w:szCs w:val="32"/>
        <w:cs/>
      </w:rPr>
      <w:t>สำหรับ</w:t>
    </w:r>
    <w:r w:rsidRPr="007237DB">
      <w:rPr>
        <w:rFonts w:asciiTheme="majorBidi" w:hAnsiTheme="majorBidi" w:cstheme="majorBidi"/>
        <w:b/>
        <w:bCs/>
        <w:sz w:val="32"/>
        <w:szCs w:val="32"/>
        <w:cs/>
      </w:rPr>
      <w:t>งวด</w:t>
    </w:r>
    <w:r>
      <w:rPr>
        <w:rFonts w:ascii="Angsana New" w:hAnsi="Angsana New"/>
        <w:b/>
        <w:bCs/>
        <w:sz w:val="32"/>
        <w:szCs w:val="32"/>
        <w:cs/>
      </w:rPr>
      <w:t>สามเดือน</w:t>
    </w:r>
    <w:r>
      <w:rPr>
        <w:rFonts w:ascii="Angsana New" w:hAnsi="Angsana New" w:hint="cs"/>
        <w:b/>
        <w:bCs/>
        <w:sz w:val="32"/>
        <w:szCs w:val="32"/>
        <w:cs/>
      </w:rPr>
      <w:t xml:space="preserve">และเก้าเดือนสิ้นสุดวันที่ </w:t>
    </w:r>
    <w:r w:rsidRPr="00922CAB">
      <w:rPr>
        <w:rFonts w:ascii="Angsana New" w:hAnsi="Angsana New"/>
        <w:b/>
        <w:bCs/>
        <w:sz w:val="32"/>
        <w:szCs w:val="32"/>
      </w:rPr>
      <w:t>3</w:t>
    </w:r>
    <w:r>
      <w:rPr>
        <w:rFonts w:ascii="Angsana New" w:hAnsi="Angsana New"/>
        <w:b/>
        <w:bCs/>
        <w:sz w:val="32"/>
        <w:szCs w:val="32"/>
      </w:rPr>
      <w:t xml:space="preserve">0 </w:t>
    </w:r>
    <w:r>
      <w:rPr>
        <w:rFonts w:ascii="Angsana New" w:hAnsi="Angsana New" w:hint="cs"/>
        <w:b/>
        <w:bCs/>
        <w:sz w:val="32"/>
        <w:szCs w:val="32"/>
        <w:cs/>
      </w:rPr>
      <w:t>กันยายน</w:t>
    </w:r>
    <w:r>
      <w:rPr>
        <w:rFonts w:ascii="Angsana New" w:hAnsi="Angsana New"/>
        <w:b/>
        <w:bCs/>
        <w:sz w:val="32"/>
        <w:szCs w:val="32"/>
        <w:cs/>
      </w:rPr>
      <w:t xml:space="preserve"> </w:t>
    </w:r>
    <w:r w:rsidRPr="00922CAB">
      <w:rPr>
        <w:rFonts w:ascii="Angsana New" w:hAnsi="Angsana New"/>
        <w:b/>
        <w:bCs/>
        <w:sz w:val="32"/>
        <w:szCs w:val="32"/>
      </w:rPr>
      <w:t>2564</w:t>
    </w:r>
    <w:r w:rsidRPr="0023512F">
      <w:rPr>
        <w:rFonts w:asciiTheme="majorBidi" w:hAnsiTheme="majorBidi" w:cstheme="majorBidi"/>
        <w:b/>
        <w:bCs/>
        <w:sz w:val="32"/>
        <w:szCs w:val="32"/>
        <w:cs/>
      </w:rPr>
      <w:t xml:space="preserve"> </w:t>
    </w:r>
    <w:r w:rsidRPr="00F813C9">
      <w:rPr>
        <w:rFonts w:ascii="Angsana New" w:hAnsi="Angsana New"/>
        <w:b/>
        <w:bCs/>
        <w:sz w:val="32"/>
        <w:szCs w:val="32"/>
      </w:rPr>
      <w:t>(</w:t>
    </w:r>
    <w:r w:rsidRPr="00F813C9">
      <w:rPr>
        <w:rFonts w:ascii="Angsana New" w:hAnsi="Angsana New"/>
        <w:b/>
        <w:bCs/>
        <w:sz w:val="32"/>
        <w:szCs w:val="32"/>
        <w:cs/>
      </w:rPr>
      <w:t>ไม่ได้ตรวจสอบ</w:t>
    </w:r>
    <w:r w:rsidRPr="00F813C9">
      <w:rPr>
        <w:rFonts w:ascii="Angsana New" w:hAnsi="Angsana New"/>
        <w:b/>
        <w:bCs/>
        <w:sz w:val="32"/>
        <w:szCs w:val="32"/>
      </w:rPr>
      <w:t>)</w:t>
    </w:r>
  </w:p>
  <w:p w14:paraId="70CA251E" w14:textId="77777777" w:rsidR="00C65645" w:rsidRPr="009873F3" w:rsidRDefault="00C65645" w:rsidP="0095285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0"/>
        <w:szCs w:val="3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576AB88" w14:textId="77777777" w:rsidR="00C65645" w:rsidRDefault="00C65645" w:rsidP="004F087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9E21D6">
      <w:rPr>
        <w:rFonts w:ascii="Angsana New" w:hAnsi="Angsana New"/>
        <w:b/>
        <w:bCs/>
        <w:sz w:val="32"/>
        <w:szCs w:val="32"/>
        <w:cs/>
      </w:rPr>
      <w:t>บริษัท ราช กรุ๊ป จำกัด (มหาชน) และบริษัทย่อย</w:t>
    </w:r>
  </w:p>
  <w:p w14:paraId="249F4A23" w14:textId="77777777" w:rsidR="00C65645" w:rsidRPr="004F0871" w:rsidRDefault="00C65645" w:rsidP="004F087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4F087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0DEBF05E" w14:textId="4CEF6CB7" w:rsidR="00C65645" w:rsidRPr="00F813C9" w:rsidRDefault="00C65645" w:rsidP="00F813C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F813C9">
      <w:rPr>
        <w:rFonts w:ascii="Angsana New" w:hAnsi="Angsana New"/>
        <w:b/>
        <w:bCs/>
        <w:sz w:val="32"/>
        <w:szCs w:val="32"/>
        <w:cs/>
      </w:rPr>
      <w:t>สำหรับ</w:t>
    </w:r>
    <w:r w:rsidRPr="007237DB">
      <w:rPr>
        <w:rFonts w:asciiTheme="majorBidi" w:hAnsiTheme="majorBidi" w:cstheme="majorBidi"/>
        <w:b/>
        <w:bCs/>
        <w:sz w:val="32"/>
        <w:szCs w:val="32"/>
        <w:cs/>
      </w:rPr>
      <w:t>งวด</w:t>
    </w:r>
    <w:r>
      <w:rPr>
        <w:rFonts w:ascii="Angsana New" w:hAnsi="Angsana New"/>
        <w:b/>
        <w:bCs/>
        <w:sz w:val="32"/>
        <w:szCs w:val="32"/>
        <w:cs/>
      </w:rPr>
      <w:t>สามเดือน</w:t>
    </w:r>
    <w:r>
      <w:rPr>
        <w:rFonts w:ascii="Angsana New" w:hAnsi="Angsana New" w:hint="cs"/>
        <w:b/>
        <w:bCs/>
        <w:sz w:val="32"/>
        <w:szCs w:val="32"/>
        <w:cs/>
      </w:rPr>
      <w:t xml:space="preserve">และเก้าเดือนสิ้นสุดวันที่ </w:t>
    </w:r>
    <w:r w:rsidRPr="00922CAB">
      <w:rPr>
        <w:rFonts w:ascii="Angsana New" w:hAnsi="Angsana New"/>
        <w:b/>
        <w:bCs/>
        <w:sz w:val="32"/>
        <w:szCs w:val="32"/>
      </w:rPr>
      <w:t>3</w:t>
    </w:r>
    <w:r>
      <w:rPr>
        <w:rFonts w:ascii="Angsana New" w:hAnsi="Angsana New"/>
        <w:b/>
        <w:bCs/>
        <w:sz w:val="32"/>
        <w:szCs w:val="32"/>
      </w:rPr>
      <w:t xml:space="preserve">0 </w:t>
    </w:r>
    <w:r>
      <w:rPr>
        <w:rFonts w:ascii="Angsana New" w:hAnsi="Angsana New" w:hint="cs"/>
        <w:b/>
        <w:bCs/>
        <w:sz w:val="32"/>
        <w:szCs w:val="32"/>
        <w:cs/>
      </w:rPr>
      <w:t>กันยายน</w:t>
    </w:r>
    <w:r>
      <w:rPr>
        <w:rFonts w:ascii="Angsana New" w:hAnsi="Angsana New"/>
        <w:b/>
        <w:bCs/>
        <w:sz w:val="32"/>
        <w:szCs w:val="32"/>
        <w:cs/>
      </w:rPr>
      <w:t xml:space="preserve"> </w:t>
    </w:r>
    <w:r w:rsidRPr="00922CAB">
      <w:rPr>
        <w:rFonts w:ascii="Angsana New" w:hAnsi="Angsana New"/>
        <w:b/>
        <w:bCs/>
        <w:sz w:val="32"/>
        <w:szCs w:val="32"/>
      </w:rPr>
      <w:t>2564</w:t>
    </w:r>
    <w:r w:rsidRPr="0023512F">
      <w:rPr>
        <w:rFonts w:asciiTheme="majorBidi" w:hAnsiTheme="majorBidi" w:cstheme="majorBidi"/>
        <w:b/>
        <w:bCs/>
        <w:sz w:val="32"/>
        <w:szCs w:val="32"/>
        <w:cs/>
      </w:rPr>
      <w:t xml:space="preserve"> </w:t>
    </w:r>
    <w:r w:rsidRPr="00F813C9">
      <w:rPr>
        <w:rFonts w:ascii="Angsana New" w:hAnsi="Angsana New"/>
        <w:b/>
        <w:bCs/>
        <w:sz w:val="32"/>
        <w:szCs w:val="32"/>
      </w:rPr>
      <w:t>(</w:t>
    </w:r>
    <w:r w:rsidRPr="00F813C9">
      <w:rPr>
        <w:rFonts w:ascii="Angsana New" w:hAnsi="Angsana New"/>
        <w:b/>
        <w:bCs/>
        <w:sz w:val="32"/>
        <w:szCs w:val="32"/>
        <w:cs/>
      </w:rPr>
      <w:t>ไม่ได้ตรวจสอบ</w:t>
    </w:r>
    <w:r w:rsidRPr="00F813C9">
      <w:rPr>
        <w:rFonts w:ascii="Angsana New" w:hAnsi="Angsana New"/>
        <w:b/>
        <w:bCs/>
        <w:sz w:val="32"/>
        <w:szCs w:val="32"/>
      </w:rPr>
      <w:t>)</w:t>
    </w:r>
  </w:p>
  <w:p w14:paraId="2F70FCD9" w14:textId="77777777" w:rsidR="00C65645" w:rsidRPr="009873F3" w:rsidRDefault="00C65645" w:rsidP="0095285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0"/>
        <w:szCs w:val="3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0774CC" w14:textId="77777777" w:rsidR="00C65645" w:rsidRDefault="00C65645" w:rsidP="004914E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90"/>
      <w:rPr>
        <w:rFonts w:ascii="Angsana New" w:hAnsi="Angsana New"/>
        <w:b/>
        <w:bCs/>
        <w:sz w:val="32"/>
        <w:szCs w:val="32"/>
      </w:rPr>
    </w:pPr>
    <w:r w:rsidRPr="009E21D6">
      <w:rPr>
        <w:rFonts w:ascii="Angsana New" w:hAnsi="Angsana New"/>
        <w:b/>
        <w:bCs/>
        <w:sz w:val="32"/>
        <w:szCs w:val="32"/>
        <w:cs/>
      </w:rPr>
      <w:t>บริษัท ราช กรุ๊ป จำกัด (มหาชน) และบริษัทย่อย</w:t>
    </w:r>
  </w:p>
  <w:p w14:paraId="53189471" w14:textId="77777777" w:rsidR="00C65645" w:rsidRPr="004F0871" w:rsidRDefault="00C65645" w:rsidP="004914E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90"/>
      <w:rPr>
        <w:rFonts w:ascii="Angsana New" w:hAnsi="Angsana New"/>
        <w:b/>
        <w:bCs/>
        <w:sz w:val="32"/>
        <w:szCs w:val="32"/>
      </w:rPr>
    </w:pPr>
    <w:r w:rsidRPr="004F087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7103A730" w14:textId="33EFDD47" w:rsidR="00C65645" w:rsidRPr="00F813C9" w:rsidRDefault="00C65645" w:rsidP="004914E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90"/>
      <w:rPr>
        <w:rFonts w:ascii="Angsana New" w:hAnsi="Angsana New"/>
        <w:b/>
        <w:bCs/>
        <w:sz w:val="32"/>
        <w:szCs w:val="32"/>
      </w:rPr>
    </w:pPr>
    <w:r w:rsidRPr="00F813C9">
      <w:rPr>
        <w:rFonts w:ascii="Angsana New" w:hAnsi="Angsana New"/>
        <w:b/>
        <w:bCs/>
        <w:sz w:val="32"/>
        <w:szCs w:val="32"/>
        <w:cs/>
      </w:rPr>
      <w:t>สำหรับ</w:t>
    </w:r>
    <w:r w:rsidRPr="007237DB">
      <w:rPr>
        <w:rFonts w:asciiTheme="majorBidi" w:hAnsiTheme="majorBidi" w:cstheme="majorBidi"/>
        <w:b/>
        <w:bCs/>
        <w:sz w:val="32"/>
        <w:szCs w:val="32"/>
        <w:cs/>
      </w:rPr>
      <w:t>งวด</w:t>
    </w:r>
    <w:r>
      <w:rPr>
        <w:rFonts w:ascii="Angsana New" w:hAnsi="Angsana New"/>
        <w:b/>
        <w:bCs/>
        <w:sz w:val="32"/>
        <w:szCs w:val="32"/>
        <w:cs/>
      </w:rPr>
      <w:t>สามเดือน</w:t>
    </w:r>
    <w:r>
      <w:rPr>
        <w:rFonts w:ascii="Angsana New" w:hAnsi="Angsana New" w:hint="cs"/>
        <w:b/>
        <w:bCs/>
        <w:sz w:val="32"/>
        <w:szCs w:val="32"/>
        <w:cs/>
      </w:rPr>
      <w:t xml:space="preserve">และเก้าเดือนสิ้นสุดวันที่ </w:t>
    </w:r>
    <w:r w:rsidRPr="00922CAB">
      <w:rPr>
        <w:rFonts w:ascii="Angsana New" w:hAnsi="Angsana New"/>
        <w:b/>
        <w:bCs/>
        <w:sz w:val="32"/>
        <w:szCs w:val="32"/>
      </w:rPr>
      <w:t>3</w:t>
    </w:r>
    <w:r>
      <w:rPr>
        <w:rFonts w:ascii="Angsana New" w:hAnsi="Angsana New"/>
        <w:b/>
        <w:bCs/>
        <w:sz w:val="32"/>
        <w:szCs w:val="32"/>
      </w:rPr>
      <w:t xml:space="preserve">0 </w:t>
    </w:r>
    <w:r>
      <w:rPr>
        <w:rFonts w:ascii="Angsana New" w:hAnsi="Angsana New" w:hint="cs"/>
        <w:b/>
        <w:bCs/>
        <w:sz w:val="32"/>
        <w:szCs w:val="32"/>
        <w:cs/>
      </w:rPr>
      <w:t>กันยายน</w:t>
    </w:r>
    <w:r>
      <w:rPr>
        <w:rFonts w:ascii="Angsana New" w:hAnsi="Angsana New"/>
        <w:b/>
        <w:bCs/>
        <w:sz w:val="32"/>
        <w:szCs w:val="32"/>
        <w:cs/>
      </w:rPr>
      <w:t xml:space="preserve"> </w:t>
    </w:r>
    <w:r w:rsidRPr="00922CAB">
      <w:rPr>
        <w:rFonts w:ascii="Angsana New" w:hAnsi="Angsana New"/>
        <w:b/>
        <w:bCs/>
        <w:sz w:val="32"/>
        <w:szCs w:val="32"/>
      </w:rPr>
      <w:t>2564</w:t>
    </w:r>
    <w:r w:rsidRPr="0023512F">
      <w:rPr>
        <w:rFonts w:asciiTheme="majorBidi" w:hAnsiTheme="majorBidi" w:cstheme="majorBidi"/>
        <w:b/>
        <w:bCs/>
        <w:sz w:val="32"/>
        <w:szCs w:val="32"/>
        <w:cs/>
      </w:rPr>
      <w:t xml:space="preserve"> </w:t>
    </w:r>
    <w:r w:rsidRPr="00F813C9">
      <w:rPr>
        <w:rFonts w:ascii="Angsana New" w:hAnsi="Angsana New"/>
        <w:b/>
        <w:bCs/>
        <w:sz w:val="32"/>
        <w:szCs w:val="32"/>
      </w:rPr>
      <w:t>(</w:t>
    </w:r>
    <w:r w:rsidRPr="00F813C9">
      <w:rPr>
        <w:rFonts w:ascii="Angsana New" w:hAnsi="Angsana New"/>
        <w:b/>
        <w:bCs/>
        <w:sz w:val="32"/>
        <w:szCs w:val="32"/>
        <w:cs/>
      </w:rPr>
      <w:t>ไม่ได้ตรวจสอบ</w:t>
    </w:r>
    <w:r w:rsidRPr="00F813C9">
      <w:rPr>
        <w:rFonts w:ascii="Angsana New" w:hAnsi="Angsana New"/>
        <w:b/>
        <w:bCs/>
        <w:sz w:val="32"/>
        <w:szCs w:val="32"/>
      </w:rPr>
      <w:t>)</w:t>
    </w:r>
  </w:p>
  <w:p w14:paraId="3431CB1C" w14:textId="77777777" w:rsidR="00C65645" w:rsidRPr="009873F3" w:rsidRDefault="00C65645" w:rsidP="0095285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0"/>
        <w:szCs w:val="30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6E1F319" w14:textId="77777777" w:rsidR="00C65645" w:rsidRDefault="00C65645" w:rsidP="006A489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720"/>
      <w:rPr>
        <w:rFonts w:ascii="Angsana New" w:hAnsi="Angsana New"/>
        <w:b/>
        <w:bCs/>
        <w:sz w:val="32"/>
        <w:szCs w:val="32"/>
      </w:rPr>
    </w:pPr>
    <w:r w:rsidRPr="009E21D6">
      <w:rPr>
        <w:rFonts w:ascii="Angsana New" w:hAnsi="Angsana New"/>
        <w:b/>
        <w:bCs/>
        <w:sz w:val="32"/>
        <w:szCs w:val="32"/>
        <w:cs/>
      </w:rPr>
      <w:t>บริษัท ราช กรุ๊ป จำกัด (มหาชน) และบริษัทย่อย</w:t>
    </w:r>
  </w:p>
  <w:p w14:paraId="4537C53F" w14:textId="77777777" w:rsidR="00C65645" w:rsidRPr="004F0871" w:rsidRDefault="00C65645" w:rsidP="006A489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720"/>
      <w:rPr>
        <w:rFonts w:ascii="Angsana New" w:hAnsi="Angsana New"/>
        <w:b/>
        <w:bCs/>
        <w:sz w:val="32"/>
        <w:szCs w:val="32"/>
      </w:rPr>
    </w:pPr>
    <w:r w:rsidRPr="004F087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0796E073" w14:textId="2F266D1F" w:rsidR="00C65645" w:rsidRPr="00F813C9" w:rsidRDefault="00C65645" w:rsidP="006A489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720"/>
      <w:rPr>
        <w:rFonts w:ascii="Angsana New" w:hAnsi="Angsana New"/>
        <w:b/>
        <w:bCs/>
        <w:sz w:val="32"/>
        <w:szCs w:val="32"/>
      </w:rPr>
    </w:pPr>
    <w:r w:rsidRPr="00F813C9">
      <w:rPr>
        <w:rFonts w:ascii="Angsana New" w:hAnsi="Angsana New"/>
        <w:b/>
        <w:bCs/>
        <w:sz w:val="32"/>
        <w:szCs w:val="32"/>
        <w:cs/>
      </w:rPr>
      <w:t>สำหรับ</w:t>
    </w:r>
    <w:r w:rsidRPr="007237DB">
      <w:rPr>
        <w:rFonts w:asciiTheme="majorBidi" w:hAnsiTheme="majorBidi" w:cstheme="majorBidi"/>
        <w:b/>
        <w:bCs/>
        <w:sz w:val="32"/>
        <w:szCs w:val="32"/>
        <w:cs/>
      </w:rPr>
      <w:t>งวด</w:t>
    </w:r>
    <w:r>
      <w:rPr>
        <w:rFonts w:ascii="Angsana New" w:hAnsi="Angsana New"/>
        <w:b/>
        <w:bCs/>
        <w:sz w:val="32"/>
        <w:szCs w:val="32"/>
        <w:cs/>
      </w:rPr>
      <w:t>สามเดือน</w:t>
    </w:r>
    <w:r>
      <w:rPr>
        <w:rFonts w:ascii="Angsana New" w:hAnsi="Angsana New" w:hint="cs"/>
        <w:b/>
        <w:bCs/>
        <w:sz w:val="32"/>
        <w:szCs w:val="32"/>
        <w:cs/>
      </w:rPr>
      <w:t xml:space="preserve">และเก้าเดือนสิ้นสุดวันที่ </w:t>
    </w:r>
    <w:r w:rsidRPr="00922CAB">
      <w:rPr>
        <w:rFonts w:ascii="Angsana New" w:hAnsi="Angsana New"/>
        <w:b/>
        <w:bCs/>
        <w:sz w:val="32"/>
        <w:szCs w:val="32"/>
      </w:rPr>
      <w:t>3</w:t>
    </w:r>
    <w:r>
      <w:rPr>
        <w:rFonts w:ascii="Angsana New" w:hAnsi="Angsana New"/>
        <w:b/>
        <w:bCs/>
        <w:sz w:val="32"/>
        <w:szCs w:val="32"/>
      </w:rPr>
      <w:t xml:space="preserve">0 </w:t>
    </w:r>
    <w:r>
      <w:rPr>
        <w:rFonts w:ascii="Angsana New" w:hAnsi="Angsana New" w:hint="cs"/>
        <w:b/>
        <w:bCs/>
        <w:sz w:val="32"/>
        <w:szCs w:val="32"/>
        <w:cs/>
      </w:rPr>
      <w:t>กันยายน</w:t>
    </w:r>
    <w:r>
      <w:rPr>
        <w:rFonts w:ascii="Angsana New" w:hAnsi="Angsana New"/>
        <w:b/>
        <w:bCs/>
        <w:sz w:val="32"/>
        <w:szCs w:val="32"/>
        <w:cs/>
      </w:rPr>
      <w:t xml:space="preserve"> </w:t>
    </w:r>
    <w:r w:rsidRPr="00922CAB">
      <w:rPr>
        <w:rFonts w:ascii="Angsana New" w:hAnsi="Angsana New"/>
        <w:b/>
        <w:bCs/>
        <w:sz w:val="32"/>
        <w:szCs w:val="32"/>
      </w:rPr>
      <w:t>2564</w:t>
    </w:r>
    <w:r w:rsidRPr="0023512F">
      <w:rPr>
        <w:rFonts w:asciiTheme="majorBidi" w:hAnsiTheme="majorBidi" w:cstheme="majorBidi"/>
        <w:b/>
        <w:bCs/>
        <w:sz w:val="32"/>
        <w:szCs w:val="32"/>
        <w:cs/>
      </w:rPr>
      <w:t xml:space="preserve"> </w:t>
    </w:r>
    <w:r w:rsidRPr="00F813C9">
      <w:rPr>
        <w:rFonts w:ascii="Angsana New" w:hAnsi="Angsana New"/>
        <w:b/>
        <w:bCs/>
        <w:sz w:val="32"/>
        <w:szCs w:val="32"/>
      </w:rPr>
      <w:t>(</w:t>
    </w:r>
    <w:r w:rsidRPr="00F813C9">
      <w:rPr>
        <w:rFonts w:ascii="Angsana New" w:hAnsi="Angsana New"/>
        <w:b/>
        <w:bCs/>
        <w:sz w:val="32"/>
        <w:szCs w:val="32"/>
        <w:cs/>
      </w:rPr>
      <w:t>ไม่ได้ตรวจสอบ</w:t>
    </w:r>
    <w:r w:rsidRPr="00F813C9">
      <w:rPr>
        <w:rFonts w:ascii="Angsana New" w:hAnsi="Angsana New"/>
        <w:b/>
        <w:bCs/>
        <w:sz w:val="32"/>
        <w:szCs w:val="32"/>
      </w:rPr>
      <w:t>)</w:t>
    </w:r>
  </w:p>
  <w:p w14:paraId="422D5818" w14:textId="77777777" w:rsidR="00C65645" w:rsidRPr="009873F3" w:rsidRDefault="00C65645" w:rsidP="00CA064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left="-90"/>
      <w:rPr>
        <w:rFonts w:ascii="Angsana New" w:hAnsi="Angsana New"/>
        <w:b/>
        <w:bCs/>
        <w:sz w:val="30"/>
        <w:szCs w:val="30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DE9301" w14:textId="77777777" w:rsidR="00C65645" w:rsidRDefault="00C65645" w:rsidP="006A489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9E21D6">
      <w:rPr>
        <w:rFonts w:ascii="Angsana New" w:hAnsi="Angsana New"/>
        <w:b/>
        <w:bCs/>
        <w:sz w:val="32"/>
        <w:szCs w:val="32"/>
        <w:cs/>
      </w:rPr>
      <w:t>บริษัท ราช กรุ๊ป จำกัด (มหาชน) และบริษัทย่อย</w:t>
    </w:r>
  </w:p>
  <w:p w14:paraId="6ABA87CB" w14:textId="77777777" w:rsidR="00C65645" w:rsidRPr="004F0871" w:rsidRDefault="00C65645" w:rsidP="006A489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4F087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10F86F75" w14:textId="3CD9B26C" w:rsidR="00C65645" w:rsidRPr="00F813C9" w:rsidRDefault="00C65645" w:rsidP="006A489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F813C9">
      <w:rPr>
        <w:rFonts w:ascii="Angsana New" w:hAnsi="Angsana New"/>
        <w:b/>
        <w:bCs/>
        <w:sz w:val="32"/>
        <w:szCs w:val="32"/>
        <w:cs/>
      </w:rPr>
      <w:t>สำหรับ</w:t>
    </w:r>
    <w:r w:rsidRPr="007237DB">
      <w:rPr>
        <w:rFonts w:asciiTheme="majorBidi" w:hAnsiTheme="majorBidi" w:cstheme="majorBidi"/>
        <w:b/>
        <w:bCs/>
        <w:sz w:val="32"/>
        <w:szCs w:val="32"/>
        <w:cs/>
      </w:rPr>
      <w:t>งวด</w:t>
    </w:r>
    <w:r>
      <w:rPr>
        <w:rFonts w:ascii="Angsana New" w:hAnsi="Angsana New"/>
        <w:b/>
        <w:bCs/>
        <w:sz w:val="32"/>
        <w:szCs w:val="32"/>
        <w:cs/>
      </w:rPr>
      <w:t>สามเดือน</w:t>
    </w:r>
    <w:r>
      <w:rPr>
        <w:rFonts w:ascii="Angsana New" w:hAnsi="Angsana New" w:hint="cs"/>
        <w:b/>
        <w:bCs/>
        <w:sz w:val="32"/>
        <w:szCs w:val="32"/>
        <w:cs/>
      </w:rPr>
      <w:t xml:space="preserve">และเก้าเดือนสิ้นสุดวันที่ </w:t>
    </w:r>
    <w:r w:rsidRPr="00922CAB">
      <w:rPr>
        <w:rFonts w:ascii="Angsana New" w:hAnsi="Angsana New"/>
        <w:b/>
        <w:bCs/>
        <w:sz w:val="32"/>
        <w:szCs w:val="32"/>
      </w:rPr>
      <w:t>3</w:t>
    </w:r>
    <w:r>
      <w:rPr>
        <w:rFonts w:ascii="Angsana New" w:hAnsi="Angsana New"/>
        <w:b/>
        <w:bCs/>
        <w:sz w:val="32"/>
        <w:szCs w:val="32"/>
      </w:rPr>
      <w:t xml:space="preserve">0 </w:t>
    </w:r>
    <w:r>
      <w:rPr>
        <w:rFonts w:ascii="Angsana New" w:hAnsi="Angsana New" w:hint="cs"/>
        <w:b/>
        <w:bCs/>
        <w:sz w:val="32"/>
        <w:szCs w:val="32"/>
        <w:cs/>
      </w:rPr>
      <w:t>กันยายน</w:t>
    </w:r>
    <w:r>
      <w:rPr>
        <w:rFonts w:ascii="Angsana New" w:hAnsi="Angsana New"/>
        <w:b/>
        <w:bCs/>
        <w:sz w:val="32"/>
        <w:szCs w:val="32"/>
        <w:cs/>
      </w:rPr>
      <w:t xml:space="preserve"> </w:t>
    </w:r>
    <w:r w:rsidRPr="00922CAB">
      <w:rPr>
        <w:rFonts w:ascii="Angsana New" w:hAnsi="Angsana New"/>
        <w:b/>
        <w:bCs/>
        <w:sz w:val="32"/>
        <w:szCs w:val="32"/>
      </w:rPr>
      <w:t>2564</w:t>
    </w:r>
    <w:r w:rsidRPr="0023512F">
      <w:rPr>
        <w:rFonts w:asciiTheme="majorBidi" w:hAnsiTheme="majorBidi" w:cstheme="majorBidi"/>
        <w:b/>
        <w:bCs/>
        <w:sz w:val="32"/>
        <w:szCs w:val="32"/>
        <w:cs/>
      </w:rPr>
      <w:t xml:space="preserve"> </w:t>
    </w:r>
    <w:r w:rsidRPr="00F813C9">
      <w:rPr>
        <w:rFonts w:ascii="Angsana New" w:hAnsi="Angsana New"/>
        <w:b/>
        <w:bCs/>
        <w:sz w:val="32"/>
        <w:szCs w:val="32"/>
      </w:rPr>
      <w:t>(</w:t>
    </w:r>
    <w:r w:rsidRPr="00F813C9">
      <w:rPr>
        <w:rFonts w:ascii="Angsana New" w:hAnsi="Angsana New"/>
        <w:b/>
        <w:bCs/>
        <w:sz w:val="32"/>
        <w:szCs w:val="32"/>
        <w:cs/>
      </w:rPr>
      <w:t>ไม่ได้ตรวจสอบ</w:t>
    </w:r>
    <w:r w:rsidRPr="00F813C9">
      <w:rPr>
        <w:rFonts w:ascii="Angsana New" w:hAnsi="Angsana New"/>
        <w:b/>
        <w:bCs/>
        <w:sz w:val="32"/>
        <w:szCs w:val="32"/>
      </w:rPr>
      <w:t>)</w:t>
    </w:r>
  </w:p>
  <w:p w14:paraId="25D8A6E2" w14:textId="77777777" w:rsidR="00C65645" w:rsidRPr="009873F3" w:rsidRDefault="00C65645" w:rsidP="00CA064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left="-90"/>
      <w:rPr>
        <w:rFonts w:ascii="Angsana New" w:hAnsi="Angsana New"/>
        <w:b/>
        <w:bCs/>
        <w:sz w:val="30"/>
        <w:szCs w:val="30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C6F1211" w14:textId="77777777" w:rsidR="00C65645" w:rsidRDefault="00C65645" w:rsidP="004F087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9E21D6">
      <w:rPr>
        <w:rFonts w:ascii="Angsana New" w:hAnsi="Angsana New"/>
        <w:b/>
        <w:bCs/>
        <w:sz w:val="32"/>
        <w:szCs w:val="32"/>
        <w:cs/>
      </w:rPr>
      <w:t>บริษัท ราช กรุ๊ป จำกัด (มหาชน) และบริษัทย่อย</w:t>
    </w:r>
  </w:p>
  <w:p w14:paraId="7C150F2E" w14:textId="77777777" w:rsidR="00C65645" w:rsidRPr="004F0871" w:rsidRDefault="00C65645" w:rsidP="004F087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4F087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4EF46566" w14:textId="131A5CA0" w:rsidR="00C65645" w:rsidRPr="00F813C9" w:rsidRDefault="00C65645" w:rsidP="00F813C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F813C9">
      <w:rPr>
        <w:rFonts w:ascii="Angsana New" w:hAnsi="Angsana New"/>
        <w:b/>
        <w:bCs/>
        <w:sz w:val="32"/>
        <w:szCs w:val="32"/>
        <w:cs/>
      </w:rPr>
      <w:t>สำหรับ</w:t>
    </w:r>
    <w:r w:rsidRPr="007237DB">
      <w:rPr>
        <w:rFonts w:asciiTheme="majorBidi" w:hAnsiTheme="majorBidi" w:cstheme="majorBidi"/>
        <w:b/>
        <w:bCs/>
        <w:sz w:val="32"/>
        <w:szCs w:val="32"/>
        <w:cs/>
      </w:rPr>
      <w:t>งวด</w:t>
    </w:r>
    <w:r>
      <w:rPr>
        <w:rFonts w:ascii="Angsana New" w:hAnsi="Angsana New"/>
        <w:b/>
        <w:bCs/>
        <w:sz w:val="32"/>
        <w:szCs w:val="32"/>
        <w:cs/>
      </w:rPr>
      <w:t>สามเดือน</w:t>
    </w:r>
    <w:r>
      <w:rPr>
        <w:rFonts w:ascii="Angsana New" w:hAnsi="Angsana New" w:hint="cs"/>
        <w:b/>
        <w:bCs/>
        <w:sz w:val="32"/>
        <w:szCs w:val="32"/>
        <w:cs/>
      </w:rPr>
      <w:t xml:space="preserve">และเก้าเดือนสิ้นสุดวันที่ </w:t>
    </w:r>
    <w:r w:rsidRPr="00922CAB">
      <w:rPr>
        <w:rFonts w:ascii="Angsana New" w:hAnsi="Angsana New"/>
        <w:b/>
        <w:bCs/>
        <w:sz w:val="32"/>
        <w:szCs w:val="32"/>
      </w:rPr>
      <w:t>30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กันยายน</w:t>
    </w:r>
    <w:r>
      <w:rPr>
        <w:rFonts w:ascii="Angsana New" w:hAnsi="Angsana New"/>
        <w:b/>
        <w:bCs/>
        <w:sz w:val="32"/>
        <w:szCs w:val="32"/>
        <w:cs/>
      </w:rPr>
      <w:t xml:space="preserve"> </w:t>
    </w:r>
    <w:r w:rsidRPr="00922CAB">
      <w:rPr>
        <w:rFonts w:ascii="Angsana New" w:hAnsi="Angsana New"/>
        <w:b/>
        <w:bCs/>
        <w:sz w:val="32"/>
        <w:szCs w:val="32"/>
      </w:rPr>
      <w:t>2564</w:t>
    </w:r>
    <w:r w:rsidRPr="0023512F">
      <w:rPr>
        <w:rFonts w:asciiTheme="majorBidi" w:hAnsiTheme="majorBidi" w:cstheme="majorBidi"/>
        <w:b/>
        <w:bCs/>
        <w:sz w:val="32"/>
        <w:szCs w:val="32"/>
        <w:cs/>
      </w:rPr>
      <w:t xml:space="preserve"> </w:t>
    </w:r>
    <w:r w:rsidRPr="00F813C9">
      <w:rPr>
        <w:rFonts w:ascii="Angsana New" w:hAnsi="Angsana New"/>
        <w:b/>
        <w:bCs/>
        <w:sz w:val="32"/>
        <w:szCs w:val="32"/>
      </w:rPr>
      <w:t>(</w:t>
    </w:r>
    <w:r w:rsidRPr="00F813C9">
      <w:rPr>
        <w:rFonts w:ascii="Angsana New" w:hAnsi="Angsana New"/>
        <w:b/>
        <w:bCs/>
        <w:sz w:val="32"/>
        <w:szCs w:val="32"/>
        <w:cs/>
      </w:rPr>
      <w:t>ไม่ได้ตรวจสอบ</w:t>
    </w:r>
    <w:r w:rsidRPr="00F813C9">
      <w:rPr>
        <w:rFonts w:ascii="Angsana New" w:hAnsi="Angsana New"/>
        <w:b/>
        <w:bCs/>
        <w:sz w:val="32"/>
        <w:szCs w:val="32"/>
      </w:rPr>
      <w:t>)</w:t>
    </w:r>
  </w:p>
  <w:p w14:paraId="10E2E67B" w14:textId="77777777" w:rsidR="00C65645" w:rsidRPr="009873F3" w:rsidRDefault="00C65645" w:rsidP="0095285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2A4BCFA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" w15:restartNumberingAfterBreak="0">
    <w:nsid w:val="05DC0631"/>
    <w:multiLevelType w:val="hybridMultilevel"/>
    <w:tmpl w:val="48FC509E"/>
    <w:lvl w:ilvl="0" w:tplc="3A10E4E2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7A749E8"/>
    <w:multiLevelType w:val="hybridMultilevel"/>
    <w:tmpl w:val="6C72D40C"/>
    <w:lvl w:ilvl="0" w:tplc="5EA20606">
      <w:start w:val="7"/>
      <w:numFmt w:val="decimal"/>
      <w:lvlText w:val="%1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10A40B2A"/>
    <w:multiLevelType w:val="multilevel"/>
    <w:tmpl w:val="C4FED456"/>
    <w:lvl w:ilvl="0">
      <w:start w:val="1"/>
      <w:numFmt w:val="decimal"/>
      <w:lvlText w:val="%1"/>
      <w:lvlJc w:val="left"/>
      <w:pPr>
        <w:tabs>
          <w:tab w:val="num" w:pos="880"/>
        </w:tabs>
        <w:ind w:left="880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5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6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7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9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0" w15:restartNumberingAfterBreak="0">
    <w:nsid w:val="47263C93"/>
    <w:multiLevelType w:val="multilevel"/>
    <w:tmpl w:val="43CC5348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1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92C5891"/>
    <w:multiLevelType w:val="hybridMultilevel"/>
    <w:tmpl w:val="93001052"/>
    <w:lvl w:ilvl="0" w:tplc="B922EE82">
      <w:start w:val="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A1A7BEA"/>
    <w:multiLevelType w:val="multilevel"/>
    <w:tmpl w:val="43CC5348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4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5" w15:restartNumberingAfterBreak="0">
    <w:nsid w:val="4F135D2E"/>
    <w:multiLevelType w:val="hybridMultilevel"/>
    <w:tmpl w:val="D9AAFCC6"/>
    <w:lvl w:ilvl="0" w:tplc="C4FA2286">
      <w:start w:val="1"/>
      <w:numFmt w:val="bullet"/>
      <w:lvlText w:val="-"/>
      <w:lvlJc w:val="left"/>
      <w:pPr>
        <w:ind w:left="1260" w:hanging="360"/>
      </w:pPr>
      <w:rPr>
        <w:rFonts w:asciiTheme="majorBidi" w:eastAsia="Times New Roman" w:hAnsiTheme="majorBidi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6" w15:restartNumberingAfterBreak="0">
    <w:nsid w:val="59057056"/>
    <w:multiLevelType w:val="multilevel"/>
    <w:tmpl w:val="43CC5348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7" w15:restartNumberingAfterBreak="0">
    <w:nsid w:val="6567742B"/>
    <w:multiLevelType w:val="multilevel"/>
    <w:tmpl w:val="71F2C03E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28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0" w15:restartNumberingAfterBreak="0">
    <w:nsid w:val="6F706D0A"/>
    <w:multiLevelType w:val="hybridMultilevel"/>
    <w:tmpl w:val="AEAEB6CA"/>
    <w:lvl w:ilvl="0" w:tplc="1786C160">
      <w:start w:val="2"/>
      <w:numFmt w:val="bullet"/>
      <w:lvlText w:val="-"/>
      <w:lvlJc w:val="left"/>
      <w:pPr>
        <w:ind w:left="5940" w:hanging="360"/>
      </w:pPr>
      <w:rPr>
        <w:rFonts w:asciiTheme="majorBidi" w:eastAsiaTheme="minorHAnsi" w:hAnsiTheme="majorBidi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2" w15:restartNumberingAfterBreak="0">
    <w:nsid w:val="76C65C30"/>
    <w:multiLevelType w:val="hybridMultilevel"/>
    <w:tmpl w:val="20304DDE"/>
    <w:lvl w:ilvl="0" w:tplc="A89619AC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63E021BC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A052E38A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B6E6379E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27DA2D8C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DFDCAB56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7EC0292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4922ED02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210AC6B6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3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34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8"/>
  </w:num>
  <w:num w:numId="12">
    <w:abstractNumId w:val="16"/>
  </w:num>
  <w:num w:numId="13">
    <w:abstractNumId w:val="29"/>
  </w:num>
  <w:num w:numId="14">
    <w:abstractNumId w:val="17"/>
  </w:num>
  <w:num w:numId="15">
    <w:abstractNumId w:val="19"/>
  </w:num>
  <w:num w:numId="16">
    <w:abstractNumId w:val="31"/>
  </w:num>
  <w:num w:numId="17">
    <w:abstractNumId w:val="32"/>
  </w:num>
  <w:num w:numId="18">
    <w:abstractNumId w:val="20"/>
  </w:num>
  <w:num w:numId="19">
    <w:abstractNumId w:val="14"/>
  </w:num>
  <w:num w:numId="20">
    <w:abstractNumId w:val="11"/>
  </w:num>
  <w:num w:numId="21">
    <w:abstractNumId w:val="13"/>
  </w:num>
  <w:num w:numId="22">
    <w:abstractNumId w:val="26"/>
  </w:num>
  <w:num w:numId="23">
    <w:abstractNumId w:val="24"/>
  </w:num>
  <w:num w:numId="24">
    <w:abstractNumId w:val="15"/>
  </w:num>
  <w:num w:numId="25">
    <w:abstractNumId w:val="34"/>
  </w:num>
  <w:num w:numId="26">
    <w:abstractNumId w:val="17"/>
  </w:num>
  <w:num w:numId="27">
    <w:abstractNumId w:val="28"/>
  </w:num>
  <w:num w:numId="28">
    <w:abstractNumId w:val="30"/>
  </w:num>
  <w:num w:numId="29">
    <w:abstractNumId w:val="25"/>
  </w:num>
  <w:num w:numId="30">
    <w:abstractNumId w:val="27"/>
  </w:num>
  <w:num w:numId="31">
    <w:abstractNumId w:val="21"/>
  </w:num>
  <w:num w:numId="32">
    <w:abstractNumId w:val="10"/>
  </w:num>
  <w:num w:numId="33">
    <w:abstractNumId w:val="33"/>
  </w:num>
  <w:num w:numId="34">
    <w:abstractNumId w:val="23"/>
  </w:num>
  <w:num w:numId="35">
    <w:abstractNumId w:val="12"/>
  </w:num>
  <w:num w:numId="36">
    <w:abstractNumId w:val="22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49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橄姭佨ധԕ찔嫀"/>
  </w:docVars>
  <w:rsids>
    <w:rsidRoot w:val="00127299"/>
    <w:rsid w:val="000000DA"/>
    <w:rsid w:val="000005ED"/>
    <w:rsid w:val="0000063D"/>
    <w:rsid w:val="000007A2"/>
    <w:rsid w:val="000008D5"/>
    <w:rsid w:val="00000BB5"/>
    <w:rsid w:val="00000CE7"/>
    <w:rsid w:val="00000D56"/>
    <w:rsid w:val="00000D62"/>
    <w:rsid w:val="00000F5E"/>
    <w:rsid w:val="00000FCD"/>
    <w:rsid w:val="0000104D"/>
    <w:rsid w:val="00001260"/>
    <w:rsid w:val="000013D1"/>
    <w:rsid w:val="0000176B"/>
    <w:rsid w:val="000017C7"/>
    <w:rsid w:val="0000183C"/>
    <w:rsid w:val="000019C7"/>
    <w:rsid w:val="00001E81"/>
    <w:rsid w:val="0000229C"/>
    <w:rsid w:val="00002354"/>
    <w:rsid w:val="0000240E"/>
    <w:rsid w:val="0000270A"/>
    <w:rsid w:val="00002AF0"/>
    <w:rsid w:val="00002BC6"/>
    <w:rsid w:val="000031D3"/>
    <w:rsid w:val="000036B5"/>
    <w:rsid w:val="0000384E"/>
    <w:rsid w:val="00003A38"/>
    <w:rsid w:val="00003A9F"/>
    <w:rsid w:val="00003ACC"/>
    <w:rsid w:val="00003C49"/>
    <w:rsid w:val="00003CF4"/>
    <w:rsid w:val="00003E88"/>
    <w:rsid w:val="00004D38"/>
    <w:rsid w:val="00004EE5"/>
    <w:rsid w:val="000052FD"/>
    <w:rsid w:val="00005436"/>
    <w:rsid w:val="0000544C"/>
    <w:rsid w:val="00005554"/>
    <w:rsid w:val="000055DD"/>
    <w:rsid w:val="000059D5"/>
    <w:rsid w:val="00005CE3"/>
    <w:rsid w:val="00005EFE"/>
    <w:rsid w:val="000060ED"/>
    <w:rsid w:val="000063D8"/>
    <w:rsid w:val="000063E0"/>
    <w:rsid w:val="00006671"/>
    <w:rsid w:val="00006792"/>
    <w:rsid w:val="000069C0"/>
    <w:rsid w:val="00006A56"/>
    <w:rsid w:val="00006AA8"/>
    <w:rsid w:val="00006C45"/>
    <w:rsid w:val="00006EDD"/>
    <w:rsid w:val="000075CB"/>
    <w:rsid w:val="00007766"/>
    <w:rsid w:val="00007770"/>
    <w:rsid w:val="00007DC7"/>
    <w:rsid w:val="00007F9B"/>
    <w:rsid w:val="00010549"/>
    <w:rsid w:val="00010665"/>
    <w:rsid w:val="0001071E"/>
    <w:rsid w:val="000107E1"/>
    <w:rsid w:val="00010D91"/>
    <w:rsid w:val="00010DBC"/>
    <w:rsid w:val="00010E08"/>
    <w:rsid w:val="00010F72"/>
    <w:rsid w:val="00011155"/>
    <w:rsid w:val="000113DC"/>
    <w:rsid w:val="0001194A"/>
    <w:rsid w:val="00011A6B"/>
    <w:rsid w:val="00011E5D"/>
    <w:rsid w:val="00011F46"/>
    <w:rsid w:val="00012064"/>
    <w:rsid w:val="00012358"/>
    <w:rsid w:val="00012397"/>
    <w:rsid w:val="00012528"/>
    <w:rsid w:val="00012B85"/>
    <w:rsid w:val="00012BA4"/>
    <w:rsid w:val="00012EF3"/>
    <w:rsid w:val="000132EA"/>
    <w:rsid w:val="0001342C"/>
    <w:rsid w:val="00013616"/>
    <w:rsid w:val="000136AF"/>
    <w:rsid w:val="00013704"/>
    <w:rsid w:val="00013A54"/>
    <w:rsid w:val="00013BD8"/>
    <w:rsid w:val="00014052"/>
    <w:rsid w:val="000142B5"/>
    <w:rsid w:val="0001435A"/>
    <w:rsid w:val="000143E8"/>
    <w:rsid w:val="0001449E"/>
    <w:rsid w:val="0001456D"/>
    <w:rsid w:val="00014B96"/>
    <w:rsid w:val="00014BBD"/>
    <w:rsid w:val="00014CD6"/>
    <w:rsid w:val="00014E03"/>
    <w:rsid w:val="00014E5B"/>
    <w:rsid w:val="0001501E"/>
    <w:rsid w:val="00015077"/>
    <w:rsid w:val="000150C9"/>
    <w:rsid w:val="000152A3"/>
    <w:rsid w:val="000152C1"/>
    <w:rsid w:val="000154D2"/>
    <w:rsid w:val="0001581F"/>
    <w:rsid w:val="00015860"/>
    <w:rsid w:val="00015C27"/>
    <w:rsid w:val="00015E6D"/>
    <w:rsid w:val="00015F1A"/>
    <w:rsid w:val="00015FAA"/>
    <w:rsid w:val="00016256"/>
    <w:rsid w:val="0001635D"/>
    <w:rsid w:val="00016554"/>
    <w:rsid w:val="00016633"/>
    <w:rsid w:val="000166BA"/>
    <w:rsid w:val="00016742"/>
    <w:rsid w:val="000167C6"/>
    <w:rsid w:val="000169F4"/>
    <w:rsid w:val="000169F6"/>
    <w:rsid w:val="00016B23"/>
    <w:rsid w:val="00016DE4"/>
    <w:rsid w:val="0001700D"/>
    <w:rsid w:val="00017844"/>
    <w:rsid w:val="00017C07"/>
    <w:rsid w:val="0002016E"/>
    <w:rsid w:val="00020295"/>
    <w:rsid w:val="0002058D"/>
    <w:rsid w:val="00020898"/>
    <w:rsid w:val="000208C6"/>
    <w:rsid w:val="00020955"/>
    <w:rsid w:val="00020C6D"/>
    <w:rsid w:val="0002110F"/>
    <w:rsid w:val="000212D4"/>
    <w:rsid w:val="000213E2"/>
    <w:rsid w:val="00021442"/>
    <w:rsid w:val="00021566"/>
    <w:rsid w:val="00021CC7"/>
    <w:rsid w:val="00021D6B"/>
    <w:rsid w:val="00021E28"/>
    <w:rsid w:val="00021F91"/>
    <w:rsid w:val="0002277D"/>
    <w:rsid w:val="00022861"/>
    <w:rsid w:val="00022944"/>
    <w:rsid w:val="00022B7B"/>
    <w:rsid w:val="00022E65"/>
    <w:rsid w:val="00022F48"/>
    <w:rsid w:val="0002318D"/>
    <w:rsid w:val="00023541"/>
    <w:rsid w:val="0002369A"/>
    <w:rsid w:val="00023813"/>
    <w:rsid w:val="00023912"/>
    <w:rsid w:val="00023A7E"/>
    <w:rsid w:val="00023E11"/>
    <w:rsid w:val="00023E63"/>
    <w:rsid w:val="00023ED3"/>
    <w:rsid w:val="00023FEB"/>
    <w:rsid w:val="00024234"/>
    <w:rsid w:val="0002426A"/>
    <w:rsid w:val="0002428B"/>
    <w:rsid w:val="000242C9"/>
    <w:rsid w:val="000242F0"/>
    <w:rsid w:val="0002455A"/>
    <w:rsid w:val="000246F2"/>
    <w:rsid w:val="00024960"/>
    <w:rsid w:val="00024B70"/>
    <w:rsid w:val="00024C24"/>
    <w:rsid w:val="00024E83"/>
    <w:rsid w:val="00025093"/>
    <w:rsid w:val="000250BF"/>
    <w:rsid w:val="000250F2"/>
    <w:rsid w:val="0002566A"/>
    <w:rsid w:val="000258F4"/>
    <w:rsid w:val="00025973"/>
    <w:rsid w:val="00025989"/>
    <w:rsid w:val="00025EE6"/>
    <w:rsid w:val="00026143"/>
    <w:rsid w:val="000265FC"/>
    <w:rsid w:val="000267CD"/>
    <w:rsid w:val="00026923"/>
    <w:rsid w:val="000269A7"/>
    <w:rsid w:val="00026B06"/>
    <w:rsid w:val="00026B8B"/>
    <w:rsid w:val="00026C27"/>
    <w:rsid w:val="00026CA3"/>
    <w:rsid w:val="00026D2A"/>
    <w:rsid w:val="00026D5E"/>
    <w:rsid w:val="00026E0D"/>
    <w:rsid w:val="000271C5"/>
    <w:rsid w:val="00027356"/>
    <w:rsid w:val="00027395"/>
    <w:rsid w:val="0002775A"/>
    <w:rsid w:val="00027796"/>
    <w:rsid w:val="000277ED"/>
    <w:rsid w:val="0002797D"/>
    <w:rsid w:val="00027A78"/>
    <w:rsid w:val="00027BB3"/>
    <w:rsid w:val="00027C1D"/>
    <w:rsid w:val="00027C5A"/>
    <w:rsid w:val="00027C8C"/>
    <w:rsid w:val="000301A8"/>
    <w:rsid w:val="000301F2"/>
    <w:rsid w:val="00030551"/>
    <w:rsid w:val="000308D0"/>
    <w:rsid w:val="000309F0"/>
    <w:rsid w:val="0003102B"/>
    <w:rsid w:val="00031110"/>
    <w:rsid w:val="00031A1E"/>
    <w:rsid w:val="00031B7A"/>
    <w:rsid w:val="00031DFB"/>
    <w:rsid w:val="00031F31"/>
    <w:rsid w:val="00031F89"/>
    <w:rsid w:val="000320CD"/>
    <w:rsid w:val="000321F9"/>
    <w:rsid w:val="00032255"/>
    <w:rsid w:val="000323CB"/>
    <w:rsid w:val="000324F0"/>
    <w:rsid w:val="00032675"/>
    <w:rsid w:val="000326F5"/>
    <w:rsid w:val="0003353C"/>
    <w:rsid w:val="000339B8"/>
    <w:rsid w:val="000339E3"/>
    <w:rsid w:val="00033D45"/>
    <w:rsid w:val="00033E0D"/>
    <w:rsid w:val="00033F70"/>
    <w:rsid w:val="0003422E"/>
    <w:rsid w:val="000346A2"/>
    <w:rsid w:val="0003483C"/>
    <w:rsid w:val="000348C9"/>
    <w:rsid w:val="00034A55"/>
    <w:rsid w:val="00034BEA"/>
    <w:rsid w:val="00034DFD"/>
    <w:rsid w:val="00034F3E"/>
    <w:rsid w:val="00034FA7"/>
    <w:rsid w:val="0003508B"/>
    <w:rsid w:val="00035149"/>
    <w:rsid w:val="00035AA5"/>
    <w:rsid w:val="00035C3E"/>
    <w:rsid w:val="00035D98"/>
    <w:rsid w:val="00036529"/>
    <w:rsid w:val="000369D6"/>
    <w:rsid w:val="00036C19"/>
    <w:rsid w:val="00036CA0"/>
    <w:rsid w:val="00036E08"/>
    <w:rsid w:val="0003707F"/>
    <w:rsid w:val="000372E8"/>
    <w:rsid w:val="000375B7"/>
    <w:rsid w:val="0003782E"/>
    <w:rsid w:val="0003793F"/>
    <w:rsid w:val="00037A5C"/>
    <w:rsid w:val="00037B04"/>
    <w:rsid w:val="00037CF6"/>
    <w:rsid w:val="00037F1A"/>
    <w:rsid w:val="00040077"/>
    <w:rsid w:val="0004022C"/>
    <w:rsid w:val="0004081C"/>
    <w:rsid w:val="00040B4A"/>
    <w:rsid w:val="00040BCC"/>
    <w:rsid w:val="00041159"/>
    <w:rsid w:val="0004129F"/>
    <w:rsid w:val="00041576"/>
    <w:rsid w:val="0004162C"/>
    <w:rsid w:val="00041E41"/>
    <w:rsid w:val="00042059"/>
    <w:rsid w:val="0004263F"/>
    <w:rsid w:val="00042E2F"/>
    <w:rsid w:val="00042FE9"/>
    <w:rsid w:val="000431BB"/>
    <w:rsid w:val="00043297"/>
    <w:rsid w:val="00043334"/>
    <w:rsid w:val="000437D4"/>
    <w:rsid w:val="00043B82"/>
    <w:rsid w:val="00043F2F"/>
    <w:rsid w:val="00044312"/>
    <w:rsid w:val="000448C5"/>
    <w:rsid w:val="00044DC9"/>
    <w:rsid w:val="000458DE"/>
    <w:rsid w:val="00045AB8"/>
    <w:rsid w:val="00045BC5"/>
    <w:rsid w:val="00045F1F"/>
    <w:rsid w:val="00045F78"/>
    <w:rsid w:val="00046069"/>
    <w:rsid w:val="000466C6"/>
    <w:rsid w:val="00046CB3"/>
    <w:rsid w:val="00046D0B"/>
    <w:rsid w:val="0004702B"/>
    <w:rsid w:val="0004709F"/>
    <w:rsid w:val="000476B3"/>
    <w:rsid w:val="0004778F"/>
    <w:rsid w:val="000477EA"/>
    <w:rsid w:val="000479BE"/>
    <w:rsid w:val="00047C6D"/>
    <w:rsid w:val="0005037F"/>
    <w:rsid w:val="0005049D"/>
    <w:rsid w:val="000507A6"/>
    <w:rsid w:val="00050AFE"/>
    <w:rsid w:val="00050BAB"/>
    <w:rsid w:val="00050BE6"/>
    <w:rsid w:val="00050DF0"/>
    <w:rsid w:val="000512F9"/>
    <w:rsid w:val="00051307"/>
    <w:rsid w:val="0005163C"/>
    <w:rsid w:val="000516EB"/>
    <w:rsid w:val="0005172F"/>
    <w:rsid w:val="00051A69"/>
    <w:rsid w:val="000520A3"/>
    <w:rsid w:val="0005210C"/>
    <w:rsid w:val="00052408"/>
    <w:rsid w:val="000525DD"/>
    <w:rsid w:val="0005262C"/>
    <w:rsid w:val="000527C0"/>
    <w:rsid w:val="00052808"/>
    <w:rsid w:val="0005295F"/>
    <w:rsid w:val="00052D76"/>
    <w:rsid w:val="00053262"/>
    <w:rsid w:val="0005326C"/>
    <w:rsid w:val="00053331"/>
    <w:rsid w:val="000533EE"/>
    <w:rsid w:val="000534E7"/>
    <w:rsid w:val="00053C55"/>
    <w:rsid w:val="00053E19"/>
    <w:rsid w:val="00053ED5"/>
    <w:rsid w:val="00054401"/>
    <w:rsid w:val="0005461D"/>
    <w:rsid w:val="000546EE"/>
    <w:rsid w:val="00054819"/>
    <w:rsid w:val="00054892"/>
    <w:rsid w:val="00054FD2"/>
    <w:rsid w:val="00055234"/>
    <w:rsid w:val="00055468"/>
    <w:rsid w:val="00055482"/>
    <w:rsid w:val="00055528"/>
    <w:rsid w:val="00055546"/>
    <w:rsid w:val="00055960"/>
    <w:rsid w:val="000559B2"/>
    <w:rsid w:val="00055A1B"/>
    <w:rsid w:val="00055D63"/>
    <w:rsid w:val="00055F8C"/>
    <w:rsid w:val="00056011"/>
    <w:rsid w:val="00056116"/>
    <w:rsid w:val="000563CA"/>
    <w:rsid w:val="00056416"/>
    <w:rsid w:val="00056740"/>
    <w:rsid w:val="000568F0"/>
    <w:rsid w:val="00056906"/>
    <w:rsid w:val="00056C53"/>
    <w:rsid w:val="00056E66"/>
    <w:rsid w:val="00056EAC"/>
    <w:rsid w:val="000571CF"/>
    <w:rsid w:val="000573F1"/>
    <w:rsid w:val="000574DA"/>
    <w:rsid w:val="000576E6"/>
    <w:rsid w:val="0005790E"/>
    <w:rsid w:val="00057B31"/>
    <w:rsid w:val="00057C6E"/>
    <w:rsid w:val="000603B8"/>
    <w:rsid w:val="00060457"/>
    <w:rsid w:val="000606D5"/>
    <w:rsid w:val="00060877"/>
    <w:rsid w:val="000609F1"/>
    <w:rsid w:val="00060C4D"/>
    <w:rsid w:val="00060CB8"/>
    <w:rsid w:val="00060EFD"/>
    <w:rsid w:val="00061145"/>
    <w:rsid w:val="00061335"/>
    <w:rsid w:val="00061359"/>
    <w:rsid w:val="00061415"/>
    <w:rsid w:val="00061AAE"/>
    <w:rsid w:val="00061D45"/>
    <w:rsid w:val="00061F0B"/>
    <w:rsid w:val="00062009"/>
    <w:rsid w:val="000622B0"/>
    <w:rsid w:val="0006264E"/>
    <w:rsid w:val="00062EE4"/>
    <w:rsid w:val="00062F3E"/>
    <w:rsid w:val="00062F6B"/>
    <w:rsid w:val="0006354B"/>
    <w:rsid w:val="00063C92"/>
    <w:rsid w:val="00063FDE"/>
    <w:rsid w:val="00063FFA"/>
    <w:rsid w:val="000640A0"/>
    <w:rsid w:val="00064500"/>
    <w:rsid w:val="0006456E"/>
    <w:rsid w:val="000646A7"/>
    <w:rsid w:val="00064D57"/>
    <w:rsid w:val="0006500F"/>
    <w:rsid w:val="0006507E"/>
    <w:rsid w:val="0006526D"/>
    <w:rsid w:val="0006545C"/>
    <w:rsid w:val="0006549F"/>
    <w:rsid w:val="0006552B"/>
    <w:rsid w:val="000656D4"/>
    <w:rsid w:val="000656E1"/>
    <w:rsid w:val="0006573E"/>
    <w:rsid w:val="000658B2"/>
    <w:rsid w:val="00065ADE"/>
    <w:rsid w:val="00065C28"/>
    <w:rsid w:val="00065C80"/>
    <w:rsid w:val="00065EE4"/>
    <w:rsid w:val="000663F9"/>
    <w:rsid w:val="00066403"/>
    <w:rsid w:val="0006640C"/>
    <w:rsid w:val="00066538"/>
    <w:rsid w:val="00066730"/>
    <w:rsid w:val="000668DF"/>
    <w:rsid w:val="00066A24"/>
    <w:rsid w:val="00066D24"/>
    <w:rsid w:val="00067412"/>
    <w:rsid w:val="00067554"/>
    <w:rsid w:val="00067906"/>
    <w:rsid w:val="00067D22"/>
    <w:rsid w:val="00067F09"/>
    <w:rsid w:val="00070119"/>
    <w:rsid w:val="00070443"/>
    <w:rsid w:val="00070C1C"/>
    <w:rsid w:val="00070E4A"/>
    <w:rsid w:val="00070ED0"/>
    <w:rsid w:val="00070F50"/>
    <w:rsid w:val="0007101C"/>
    <w:rsid w:val="00071261"/>
    <w:rsid w:val="000712AB"/>
    <w:rsid w:val="00071670"/>
    <w:rsid w:val="00071B10"/>
    <w:rsid w:val="00071B2A"/>
    <w:rsid w:val="00071B79"/>
    <w:rsid w:val="00071CCD"/>
    <w:rsid w:val="00071D38"/>
    <w:rsid w:val="00071FBA"/>
    <w:rsid w:val="000722E1"/>
    <w:rsid w:val="000725C1"/>
    <w:rsid w:val="000726F4"/>
    <w:rsid w:val="0007277C"/>
    <w:rsid w:val="000730CF"/>
    <w:rsid w:val="000738D8"/>
    <w:rsid w:val="00073E77"/>
    <w:rsid w:val="00073F9A"/>
    <w:rsid w:val="000742FD"/>
    <w:rsid w:val="00074301"/>
    <w:rsid w:val="000744FA"/>
    <w:rsid w:val="00074CC5"/>
    <w:rsid w:val="00074D89"/>
    <w:rsid w:val="00074FA8"/>
    <w:rsid w:val="0007509B"/>
    <w:rsid w:val="000751B4"/>
    <w:rsid w:val="000754D3"/>
    <w:rsid w:val="0007557D"/>
    <w:rsid w:val="000757CB"/>
    <w:rsid w:val="00075915"/>
    <w:rsid w:val="00075990"/>
    <w:rsid w:val="000759B4"/>
    <w:rsid w:val="00075A71"/>
    <w:rsid w:val="00075A8B"/>
    <w:rsid w:val="00075C9B"/>
    <w:rsid w:val="00076366"/>
    <w:rsid w:val="000763A9"/>
    <w:rsid w:val="00076495"/>
    <w:rsid w:val="000766A2"/>
    <w:rsid w:val="0007679B"/>
    <w:rsid w:val="00076B13"/>
    <w:rsid w:val="00076D0C"/>
    <w:rsid w:val="00076FBF"/>
    <w:rsid w:val="0007725A"/>
    <w:rsid w:val="000772F4"/>
    <w:rsid w:val="000779C7"/>
    <w:rsid w:val="00077D53"/>
    <w:rsid w:val="000800D9"/>
    <w:rsid w:val="000802BD"/>
    <w:rsid w:val="00080577"/>
    <w:rsid w:val="000806EA"/>
    <w:rsid w:val="00080715"/>
    <w:rsid w:val="000808F4"/>
    <w:rsid w:val="00080972"/>
    <w:rsid w:val="0008138F"/>
    <w:rsid w:val="00081A59"/>
    <w:rsid w:val="00081BD6"/>
    <w:rsid w:val="00081FD7"/>
    <w:rsid w:val="00082523"/>
    <w:rsid w:val="00082576"/>
    <w:rsid w:val="00082BA6"/>
    <w:rsid w:val="00082F02"/>
    <w:rsid w:val="000832F2"/>
    <w:rsid w:val="000834DF"/>
    <w:rsid w:val="0008356D"/>
    <w:rsid w:val="00083673"/>
    <w:rsid w:val="000838F4"/>
    <w:rsid w:val="00083B22"/>
    <w:rsid w:val="00083D69"/>
    <w:rsid w:val="00083F7F"/>
    <w:rsid w:val="0008445F"/>
    <w:rsid w:val="00084539"/>
    <w:rsid w:val="00084563"/>
    <w:rsid w:val="00084CB7"/>
    <w:rsid w:val="000851AB"/>
    <w:rsid w:val="000851DD"/>
    <w:rsid w:val="00085345"/>
    <w:rsid w:val="00085373"/>
    <w:rsid w:val="0008537C"/>
    <w:rsid w:val="00085548"/>
    <w:rsid w:val="0008566B"/>
    <w:rsid w:val="00085726"/>
    <w:rsid w:val="00085F9E"/>
    <w:rsid w:val="00086280"/>
    <w:rsid w:val="0008635F"/>
    <w:rsid w:val="000864C3"/>
    <w:rsid w:val="00086A5B"/>
    <w:rsid w:val="00087576"/>
    <w:rsid w:val="000877F1"/>
    <w:rsid w:val="00087832"/>
    <w:rsid w:val="000878A2"/>
    <w:rsid w:val="00087BCE"/>
    <w:rsid w:val="00087C6D"/>
    <w:rsid w:val="00087C9A"/>
    <w:rsid w:val="00087D46"/>
    <w:rsid w:val="0009004B"/>
    <w:rsid w:val="000903F5"/>
    <w:rsid w:val="00090465"/>
    <w:rsid w:val="000905B0"/>
    <w:rsid w:val="0009074D"/>
    <w:rsid w:val="0009080B"/>
    <w:rsid w:val="00090C74"/>
    <w:rsid w:val="00090EA4"/>
    <w:rsid w:val="0009103D"/>
    <w:rsid w:val="000910E9"/>
    <w:rsid w:val="00091116"/>
    <w:rsid w:val="0009119A"/>
    <w:rsid w:val="000915D5"/>
    <w:rsid w:val="000915E7"/>
    <w:rsid w:val="0009173D"/>
    <w:rsid w:val="0009182F"/>
    <w:rsid w:val="00091874"/>
    <w:rsid w:val="00091943"/>
    <w:rsid w:val="00091C62"/>
    <w:rsid w:val="00091D45"/>
    <w:rsid w:val="00091F31"/>
    <w:rsid w:val="00092641"/>
    <w:rsid w:val="000926C1"/>
    <w:rsid w:val="0009279D"/>
    <w:rsid w:val="00092820"/>
    <w:rsid w:val="00092CF8"/>
    <w:rsid w:val="00092E52"/>
    <w:rsid w:val="00092F14"/>
    <w:rsid w:val="00093258"/>
    <w:rsid w:val="000935F0"/>
    <w:rsid w:val="00093684"/>
    <w:rsid w:val="000936D5"/>
    <w:rsid w:val="00093900"/>
    <w:rsid w:val="00093A25"/>
    <w:rsid w:val="00093B7D"/>
    <w:rsid w:val="00093DFB"/>
    <w:rsid w:val="000940EC"/>
    <w:rsid w:val="00094460"/>
    <w:rsid w:val="0009458D"/>
    <w:rsid w:val="00094891"/>
    <w:rsid w:val="00094A02"/>
    <w:rsid w:val="00094BDB"/>
    <w:rsid w:val="00094C20"/>
    <w:rsid w:val="00094E2C"/>
    <w:rsid w:val="00094EB9"/>
    <w:rsid w:val="00094F87"/>
    <w:rsid w:val="0009515F"/>
    <w:rsid w:val="00095505"/>
    <w:rsid w:val="000957CE"/>
    <w:rsid w:val="00095847"/>
    <w:rsid w:val="00096568"/>
    <w:rsid w:val="00096694"/>
    <w:rsid w:val="00096700"/>
    <w:rsid w:val="00096712"/>
    <w:rsid w:val="000967C8"/>
    <w:rsid w:val="00096896"/>
    <w:rsid w:val="000968E5"/>
    <w:rsid w:val="00096A05"/>
    <w:rsid w:val="00096E14"/>
    <w:rsid w:val="0009727B"/>
    <w:rsid w:val="000973DB"/>
    <w:rsid w:val="000974F3"/>
    <w:rsid w:val="0009756E"/>
    <w:rsid w:val="0009759B"/>
    <w:rsid w:val="000977BF"/>
    <w:rsid w:val="000979CA"/>
    <w:rsid w:val="00097A19"/>
    <w:rsid w:val="00097B55"/>
    <w:rsid w:val="00097BFD"/>
    <w:rsid w:val="000A0034"/>
    <w:rsid w:val="000A00E4"/>
    <w:rsid w:val="000A0369"/>
    <w:rsid w:val="000A036D"/>
    <w:rsid w:val="000A0568"/>
    <w:rsid w:val="000A080A"/>
    <w:rsid w:val="000A08C3"/>
    <w:rsid w:val="000A0ACC"/>
    <w:rsid w:val="000A0C9B"/>
    <w:rsid w:val="000A0EA3"/>
    <w:rsid w:val="000A0F72"/>
    <w:rsid w:val="000A1623"/>
    <w:rsid w:val="000A1719"/>
    <w:rsid w:val="000A18F8"/>
    <w:rsid w:val="000A192A"/>
    <w:rsid w:val="000A1BF8"/>
    <w:rsid w:val="000A1C51"/>
    <w:rsid w:val="000A2079"/>
    <w:rsid w:val="000A23CD"/>
    <w:rsid w:val="000A249C"/>
    <w:rsid w:val="000A259D"/>
    <w:rsid w:val="000A2659"/>
    <w:rsid w:val="000A2B4E"/>
    <w:rsid w:val="000A2CAF"/>
    <w:rsid w:val="000A2CB6"/>
    <w:rsid w:val="000A2F6E"/>
    <w:rsid w:val="000A34F9"/>
    <w:rsid w:val="000A363B"/>
    <w:rsid w:val="000A38C4"/>
    <w:rsid w:val="000A3A71"/>
    <w:rsid w:val="000A3B93"/>
    <w:rsid w:val="000A3BDE"/>
    <w:rsid w:val="000A3F22"/>
    <w:rsid w:val="000A3FBE"/>
    <w:rsid w:val="000A43D0"/>
    <w:rsid w:val="000A4A06"/>
    <w:rsid w:val="000A4C89"/>
    <w:rsid w:val="000A4DA6"/>
    <w:rsid w:val="000A4DAB"/>
    <w:rsid w:val="000A4EFE"/>
    <w:rsid w:val="000A50CC"/>
    <w:rsid w:val="000A54F5"/>
    <w:rsid w:val="000A5583"/>
    <w:rsid w:val="000A5694"/>
    <w:rsid w:val="000A57C8"/>
    <w:rsid w:val="000A5807"/>
    <w:rsid w:val="000A58A2"/>
    <w:rsid w:val="000A5B04"/>
    <w:rsid w:val="000A5C37"/>
    <w:rsid w:val="000A5D77"/>
    <w:rsid w:val="000A608F"/>
    <w:rsid w:val="000A6100"/>
    <w:rsid w:val="000A62C5"/>
    <w:rsid w:val="000A64B4"/>
    <w:rsid w:val="000A64EC"/>
    <w:rsid w:val="000A6627"/>
    <w:rsid w:val="000A67A9"/>
    <w:rsid w:val="000A67F9"/>
    <w:rsid w:val="000A6B9E"/>
    <w:rsid w:val="000A6BE1"/>
    <w:rsid w:val="000A6BE6"/>
    <w:rsid w:val="000A6C35"/>
    <w:rsid w:val="000A6D38"/>
    <w:rsid w:val="000A6FC3"/>
    <w:rsid w:val="000A71EC"/>
    <w:rsid w:val="000A71FF"/>
    <w:rsid w:val="000A7206"/>
    <w:rsid w:val="000A75BF"/>
    <w:rsid w:val="000A7CDE"/>
    <w:rsid w:val="000A7D06"/>
    <w:rsid w:val="000A7E53"/>
    <w:rsid w:val="000B018B"/>
    <w:rsid w:val="000B0720"/>
    <w:rsid w:val="000B0BE6"/>
    <w:rsid w:val="000B0E74"/>
    <w:rsid w:val="000B13CC"/>
    <w:rsid w:val="000B1511"/>
    <w:rsid w:val="000B16F0"/>
    <w:rsid w:val="000B184F"/>
    <w:rsid w:val="000B1B44"/>
    <w:rsid w:val="000B21DC"/>
    <w:rsid w:val="000B21FA"/>
    <w:rsid w:val="000B220F"/>
    <w:rsid w:val="000B23AC"/>
    <w:rsid w:val="000B2485"/>
    <w:rsid w:val="000B27A1"/>
    <w:rsid w:val="000B2A85"/>
    <w:rsid w:val="000B2E70"/>
    <w:rsid w:val="000B2F90"/>
    <w:rsid w:val="000B2FCB"/>
    <w:rsid w:val="000B3193"/>
    <w:rsid w:val="000B34DA"/>
    <w:rsid w:val="000B36B2"/>
    <w:rsid w:val="000B3AAD"/>
    <w:rsid w:val="000B3B58"/>
    <w:rsid w:val="000B3C59"/>
    <w:rsid w:val="000B41EF"/>
    <w:rsid w:val="000B438E"/>
    <w:rsid w:val="000B447B"/>
    <w:rsid w:val="000B4621"/>
    <w:rsid w:val="000B4690"/>
    <w:rsid w:val="000B47C8"/>
    <w:rsid w:val="000B4934"/>
    <w:rsid w:val="000B4AD5"/>
    <w:rsid w:val="000B4B62"/>
    <w:rsid w:val="000B4C86"/>
    <w:rsid w:val="000B4E23"/>
    <w:rsid w:val="000B5088"/>
    <w:rsid w:val="000B5147"/>
    <w:rsid w:val="000B5708"/>
    <w:rsid w:val="000B62AC"/>
    <w:rsid w:val="000B6837"/>
    <w:rsid w:val="000B695E"/>
    <w:rsid w:val="000B6998"/>
    <w:rsid w:val="000B6AF9"/>
    <w:rsid w:val="000B6AFD"/>
    <w:rsid w:val="000B6BDA"/>
    <w:rsid w:val="000B6E22"/>
    <w:rsid w:val="000B763E"/>
    <w:rsid w:val="000B777C"/>
    <w:rsid w:val="000B78AD"/>
    <w:rsid w:val="000B7A60"/>
    <w:rsid w:val="000B7D61"/>
    <w:rsid w:val="000B7F82"/>
    <w:rsid w:val="000C0088"/>
    <w:rsid w:val="000C01D6"/>
    <w:rsid w:val="000C0365"/>
    <w:rsid w:val="000C03C5"/>
    <w:rsid w:val="000C08E1"/>
    <w:rsid w:val="000C0946"/>
    <w:rsid w:val="000C0BFB"/>
    <w:rsid w:val="000C0C26"/>
    <w:rsid w:val="000C0C99"/>
    <w:rsid w:val="000C0CF2"/>
    <w:rsid w:val="000C0D2D"/>
    <w:rsid w:val="000C1079"/>
    <w:rsid w:val="000C129B"/>
    <w:rsid w:val="000C1635"/>
    <w:rsid w:val="000C1822"/>
    <w:rsid w:val="000C19ED"/>
    <w:rsid w:val="000C1A68"/>
    <w:rsid w:val="000C1AEE"/>
    <w:rsid w:val="000C2123"/>
    <w:rsid w:val="000C222A"/>
    <w:rsid w:val="000C2275"/>
    <w:rsid w:val="000C26F3"/>
    <w:rsid w:val="000C2E83"/>
    <w:rsid w:val="000C2F8C"/>
    <w:rsid w:val="000C3201"/>
    <w:rsid w:val="000C3576"/>
    <w:rsid w:val="000C35C8"/>
    <w:rsid w:val="000C3BB7"/>
    <w:rsid w:val="000C3C20"/>
    <w:rsid w:val="000C3E27"/>
    <w:rsid w:val="000C3E47"/>
    <w:rsid w:val="000C4178"/>
    <w:rsid w:val="000C4231"/>
    <w:rsid w:val="000C48CB"/>
    <w:rsid w:val="000C4D02"/>
    <w:rsid w:val="000C4F26"/>
    <w:rsid w:val="000C4F69"/>
    <w:rsid w:val="000C5453"/>
    <w:rsid w:val="000C55D7"/>
    <w:rsid w:val="000C56FF"/>
    <w:rsid w:val="000C5898"/>
    <w:rsid w:val="000C5B66"/>
    <w:rsid w:val="000C5DC6"/>
    <w:rsid w:val="000C5F42"/>
    <w:rsid w:val="000C5FA7"/>
    <w:rsid w:val="000C61C8"/>
    <w:rsid w:val="000C61C9"/>
    <w:rsid w:val="000C6262"/>
    <w:rsid w:val="000C66D7"/>
    <w:rsid w:val="000C693A"/>
    <w:rsid w:val="000C6B43"/>
    <w:rsid w:val="000C6C83"/>
    <w:rsid w:val="000C6D34"/>
    <w:rsid w:val="000C6E5B"/>
    <w:rsid w:val="000C6F1B"/>
    <w:rsid w:val="000C71B2"/>
    <w:rsid w:val="000C74A7"/>
    <w:rsid w:val="000C75BD"/>
    <w:rsid w:val="000C7827"/>
    <w:rsid w:val="000C7A7D"/>
    <w:rsid w:val="000C7C75"/>
    <w:rsid w:val="000C7D2E"/>
    <w:rsid w:val="000D03D6"/>
    <w:rsid w:val="000D0479"/>
    <w:rsid w:val="000D05B1"/>
    <w:rsid w:val="000D0913"/>
    <w:rsid w:val="000D0AC3"/>
    <w:rsid w:val="000D0B08"/>
    <w:rsid w:val="000D0B83"/>
    <w:rsid w:val="000D0DE0"/>
    <w:rsid w:val="000D104A"/>
    <w:rsid w:val="000D13B5"/>
    <w:rsid w:val="000D1453"/>
    <w:rsid w:val="000D15F7"/>
    <w:rsid w:val="000D1636"/>
    <w:rsid w:val="000D1695"/>
    <w:rsid w:val="000D191D"/>
    <w:rsid w:val="000D19F0"/>
    <w:rsid w:val="000D1AB9"/>
    <w:rsid w:val="000D1CA0"/>
    <w:rsid w:val="000D1D16"/>
    <w:rsid w:val="000D1D38"/>
    <w:rsid w:val="000D1F19"/>
    <w:rsid w:val="000D1F87"/>
    <w:rsid w:val="000D2210"/>
    <w:rsid w:val="000D2357"/>
    <w:rsid w:val="000D2780"/>
    <w:rsid w:val="000D29FC"/>
    <w:rsid w:val="000D2A64"/>
    <w:rsid w:val="000D2A68"/>
    <w:rsid w:val="000D2C08"/>
    <w:rsid w:val="000D2DF1"/>
    <w:rsid w:val="000D3186"/>
    <w:rsid w:val="000D33B4"/>
    <w:rsid w:val="000D378D"/>
    <w:rsid w:val="000D38EC"/>
    <w:rsid w:val="000D3ED5"/>
    <w:rsid w:val="000D41FB"/>
    <w:rsid w:val="000D435D"/>
    <w:rsid w:val="000D45D4"/>
    <w:rsid w:val="000D4901"/>
    <w:rsid w:val="000D4AF3"/>
    <w:rsid w:val="000D4B9B"/>
    <w:rsid w:val="000D5152"/>
    <w:rsid w:val="000D5189"/>
    <w:rsid w:val="000D535A"/>
    <w:rsid w:val="000D581D"/>
    <w:rsid w:val="000D59D8"/>
    <w:rsid w:val="000D5B22"/>
    <w:rsid w:val="000D5E76"/>
    <w:rsid w:val="000D5F8C"/>
    <w:rsid w:val="000D5FDB"/>
    <w:rsid w:val="000D6056"/>
    <w:rsid w:val="000D6157"/>
    <w:rsid w:val="000D6266"/>
    <w:rsid w:val="000D63C1"/>
    <w:rsid w:val="000D65FE"/>
    <w:rsid w:val="000D6ABB"/>
    <w:rsid w:val="000D6FC6"/>
    <w:rsid w:val="000D7143"/>
    <w:rsid w:val="000D778F"/>
    <w:rsid w:val="000D79B8"/>
    <w:rsid w:val="000D79DC"/>
    <w:rsid w:val="000D7B69"/>
    <w:rsid w:val="000D7B7A"/>
    <w:rsid w:val="000D7B80"/>
    <w:rsid w:val="000D7CB7"/>
    <w:rsid w:val="000D7E2D"/>
    <w:rsid w:val="000E03CD"/>
    <w:rsid w:val="000E046F"/>
    <w:rsid w:val="000E0645"/>
    <w:rsid w:val="000E0809"/>
    <w:rsid w:val="000E09CF"/>
    <w:rsid w:val="000E0B9C"/>
    <w:rsid w:val="000E0BDD"/>
    <w:rsid w:val="000E0DD0"/>
    <w:rsid w:val="000E0EEE"/>
    <w:rsid w:val="000E0FB3"/>
    <w:rsid w:val="000E11F9"/>
    <w:rsid w:val="000E13A4"/>
    <w:rsid w:val="000E14B1"/>
    <w:rsid w:val="000E1BC6"/>
    <w:rsid w:val="000E25F5"/>
    <w:rsid w:val="000E280D"/>
    <w:rsid w:val="000E2A26"/>
    <w:rsid w:val="000E2B53"/>
    <w:rsid w:val="000E2CF3"/>
    <w:rsid w:val="000E2E18"/>
    <w:rsid w:val="000E2F73"/>
    <w:rsid w:val="000E302C"/>
    <w:rsid w:val="000E33BB"/>
    <w:rsid w:val="000E340C"/>
    <w:rsid w:val="000E3746"/>
    <w:rsid w:val="000E38A8"/>
    <w:rsid w:val="000E38D5"/>
    <w:rsid w:val="000E3AD4"/>
    <w:rsid w:val="000E3E5A"/>
    <w:rsid w:val="000E3F37"/>
    <w:rsid w:val="000E407D"/>
    <w:rsid w:val="000E4629"/>
    <w:rsid w:val="000E47D0"/>
    <w:rsid w:val="000E49CB"/>
    <w:rsid w:val="000E511E"/>
    <w:rsid w:val="000E5279"/>
    <w:rsid w:val="000E5549"/>
    <w:rsid w:val="000E57F4"/>
    <w:rsid w:val="000E5EB1"/>
    <w:rsid w:val="000E5F8F"/>
    <w:rsid w:val="000E61CC"/>
    <w:rsid w:val="000E640C"/>
    <w:rsid w:val="000E64A5"/>
    <w:rsid w:val="000E652E"/>
    <w:rsid w:val="000E6A6E"/>
    <w:rsid w:val="000E6CD9"/>
    <w:rsid w:val="000E6CEA"/>
    <w:rsid w:val="000E6E34"/>
    <w:rsid w:val="000E6FD0"/>
    <w:rsid w:val="000E7073"/>
    <w:rsid w:val="000E72D9"/>
    <w:rsid w:val="000E74E0"/>
    <w:rsid w:val="000E7583"/>
    <w:rsid w:val="000E7BDB"/>
    <w:rsid w:val="000E7D00"/>
    <w:rsid w:val="000E7DAE"/>
    <w:rsid w:val="000E7E13"/>
    <w:rsid w:val="000F0A9B"/>
    <w:rsid w:val="000F0F72"/>
    <w:rsid w:val="000F101E"/>
    <w:rsid w:val="000F11B6"/>
    <w:rsid w:val="000F1580"/>
    <w:rsid w:val="000F17F0"/>
    <w:rsid w:val="000F18D7"/>
    <w:rsid w:val="000F1B01"/>
    <w:rsid w:val="000F1B1B"/>
    <w:rsid w:val="000F1CA9"/>
    <w:rsid w:val="000F1D77"/>
    <w:rsid w:val="000F2577"/>
    <w:rsid w:val="000F2767"/>
    <w:rsid w:val="000F2CBC"/>
    <w:rsid w:val="000F2E5D"/>
    <w:rsid w:val="000F2E6E"/>
    <w:rsid w:val="000F3319"/>
    <w:rsid w:val="000F3365"/>
    <w:rsid w:val="000F3401"/>
    <w:rsid w:val="000F3899"/>
    <w:rsid w:val="000F3E52"/>
    <w:rsid w:val="000F403A"/>
    <w:rsid w:val="000F480A"/>
    <w:rsid w:val="000F4C7A"/>
    <w:rsid w:val="000F4D1A"/>
    <w:rsid w:val="000F4F11"/>
    <w:rsid w:val="000F4FDD"/>
    <w:rsid w:val="000F511D"/>
    <w:rsid w:val="000F52B1"/>
    <w:rsid w:val="000F52CD"/>
    <w:rsid w:val="000F5851"/>
    <w:rsid w:val="000F5897"/>
    <w:rsid w:val="000F5C3C"/>
    <w:rsid w:val="000F5E98"/>
    <w:rsid w:val="000F5F15"/>
    <w:rsid w:val="000F607B"/>
    <w:rsid w:val="000F6126"/>
    <w:rsid w:val="000F6235"/>
    <w:rsid w:val="000F6375"/>
    <w:rsid w:val="000F639B"/>
    <w:rsid w:val="000F64DA"/>
    <w:rsid w:val="000F69E2"/>
    <w:rsid w:val="000F6BCA"/>
    <w:rsid w:val="000F6CFE"/>
    <w:rsid w:val="000F72B3"/>
    <w:rsid w:val="000F7393"/>
    <w:rsid w:val="000F7503"/>
    <w:rsid w:val="000F75DF"/>
    <w:rsid w:val="000F7920"/>
    <w:rsid w:val="000F7B42"/>
    <w:rsid w:val="000F7C16"/>
    <w:rsid w:val="000F7CD6"/>
    <w:rsid w:val="000F7E9A"/>
    <w:rsid w:val="000F7F32"/>
    <w:rsid w:val="000F7F49"/>
    <w:rsid w:val="00100573"/>
    <w:rsid w:val="00100666"/>
    <w:rsid w:val="001006A9"/>
    <w:rsid w:val="00100C2F"/>
    <w:rsid w:val="00100FD0"/>
    <w:rsid w:val="00100FFF"/>
    <w:rsid w:val="001012F2"/>
    <w:rsid w:val="001014D0"/>
    <w:rsid w:val="00101600"/>
    <w:rsid w:val="00101642"/>
    <w:rsid w:val="00101B3F"/>
    <w:rsid w:val="00101B62"/>
    <w:rsid w:val="00101BC9"/>
    <w:rsid w:val="00101E70"/>
    <w:rsid w:val="0010205F"/>
    <w:rsid w:val="001022EB"/>
    <w:rsid w:val="001023A6"/>
    <w:rsid w:val="00102612"/>
    <w:rsid w:val="00102960"/>
    <w:rsid w:val="001029A7"/>
    <w:rsid w:val="00102CD6"/>
    <w:rsid w:val="00102D69"/>
    <w:rsid w:val="001031E6"/>
    <w:rsid w:val="0010337C"/>
    <w:rsid w:val="00103521"/>
    <w:rsid w:val="0010352B"/>
    <w:rsid w:val="0010370B"/>
    <w:rsid w:val="0010376D"/>
    <w:rsid w:val="00103B37"/>
    <w:rsid w:val="00103C5C"/>
    <w:rsid w:val="00103DD1"/>
    <w:rsid w:val="00103FD7"/>
    <w:rsid w:val="00104406"/>
    <w:rsid w:val="00104539"/>
    <w:rsid w:val="001045D0"/>
    <w:rsid w:val="001048AD"/>
    <w:rsid w:val="001049B3"/>
    <w:rsid w:val="00104AC1"/>
    <w:rsid w:val="00104DDE"/>
    <w:rsid w:val="00104DEB"/>
    <w:rsid w:val="00104EAD"/>
    <w:rsid w:val="001050F2"/>
    <w:rsid w:val="00105648"/>
    <w:rsid w:val="00105795"/>
    <w:rsid w:val="0010597C"/>
    <w:rsid w:val="001059DD"/>
    <w:rsid w:val="00105CB6"/>
    <w:rsid w:val="00106168"/>
    <w:rsid w:val="0010633F"/>
    <w:rsid w:val="001063D8"/>
    <w:rsid w:val="00106514"/>
    <w:rsid w:val="0010654F"/>
    <w:rsid w:val="00106636"/>
    <w:rsid w:val="001066F4"/>
    <w:rsid w:val="00106986"/>
    <w:rsid w:val="00106B2A"/>
    <w:rsid w:val="00106B2D"/>
    <w:rsid w:val="00106BB0"/>
    <w:rsid w:val="001071D1"/>
    <w:rsid w:val="00107594"/>
    <w:rsid w:val="00107655"/>
    <w:rsid w:val="0010775C"/>
    <w:rsid w:val="001077C4"/>
    <w:rsid w:val="00107886"/>
    <w:rsid w:val="00107B27"/>
    <w:rsid w:val="00107EF7"/>
    <w:rsid w:val="00107FAD"/>
    <w:rsid w:val="001101AE"/>
    <w:rsid w:val="001102F8"/>
    <w:rsid w:val="0011053B"/>
    <w:rsid w:val="001105B3"/>
    <w:rsid w:val="00110942"/>
    <w:rsid w:val="00110AAD"/>
    <w:rsid w:val="00110CE0"/>
    <w:rsid w:val="00110CE2"/>
    <w:rsid w:val="001110FC"/>
    <w:rsid w:val="0011122B"/>
    <w:rsid w:val="0011137C"/>
    <w:rsid w:val="00111B77"/>
    <w:rsid w:val="0011228A"/>
    <w:rsid w:val="00112301"/>
    <w:rsid w:val="0011248E"/>
    <w:rsid w:val="001125BB"/>
    <w:rsid w:val="001127E5"/>
    <w:rsid w:val="00112819"/>
    <w:rsid w:val="0011283C"/>
    <w:rsid w:val="00112DFD"/>
    <w:rsid w:val="00112EC0"/>
    <w:rsid w:val="0011354A"/>
    <w:rsid w:val="0011361E"/>
    <w:rsid w:val="0011378F"/>
    <w:rsid w:val="00113E1F"/>
    <w:rsid w:val="00113F6C"/>
    <w:rsid w:val="00114430"/>
    <w:rsid w:val="00114450"/>
    <w:rsid w:val="001146FB"/>
    <w:rsid w:val="00114728"/>
    <w:rsid w:val="001147FB"/>
    <w:rsid w:val="001148B4"/>
    <w:rsid w:val="001149A6"/>
    <w:rsid w:val="00114B96"/>
    <w:rsid w:val="00114DDE"/>
    <w:rsid w:val="00114E61"/>
    <w:rsid w:val="001153E5"/>
    <w:rsid w:val="001154B2"/>
    <w:rsid w:val="001155DE"/>
    <w:rsid w:val="001156F6"/>
    <w:rsid w:val="00115A74"/>
    <w:rsid w:val="00115DFC"/>
    <w:rsid w:val="00115E89"/>
    <w:rsid w:val="0011618F"/>
    <w:rsid w:val="00116261"/>
    <w:rsid w:val="001164B9"/>
    <w:rsid w:val="001164C2"/>
    <w:rsid w:val="00116574"/>
    <w:rsid w:val="00116F1D"/>
    <w:rsid w:val="001170DE"/>
    <w:rsid w:val="0011739C"/>
    <w:rsid w:val="001174EC"/>
    <w:rsid w:val="00117582"/>
    <w:rsid w:val="0011770A"/>
    <w:rsid w:val="00117909"/>
    <w:rsid w:val="00117B23"/>
    <w:rsid w:val="00117B78"/>
    <w:rsid w:val="00117C37"/>
    <w:rsid w:val="00117D6F"/>
    <w:rsid w:val="001200B5"/>
    <w:rsid w:val="001202E8"/>
    <w:rsid w:val="00120302"/>
    <w:rsid w:val="001204B8"/>
    <w:rsid w:val="0012070E"/>
    <w:rsid w:val="001208BB"/>
    <w:rsid w:val="00120C22"/>
    <w:rsid w:val="00121317"/>
    <w:rsid w:val="001214D5"/>
    <w:rsid w:val="001219E3"/>
    <w:rsid w:val="00121AD0"/>
    <w:rsid w:val="00121D45"/>
    <w:rsid w:val="00121ED3"/>
    <w:rsid w:val="00121EDA"/>
    <w:rsid w:val="00121FA3"/>
    <w:rsid w:val="001223F3"/>
    <w:rsid w:val="00122AB7"/>
    <w:rsid w:val="00122B8F"/>
    <w:rsid w:val="00122D79"/>
    <w:rsid w:val="00122E79"/>
    <w:rsid w:val="00122E9F"/>
    <w:rsid w:val="001231CC"/>
    <w:rsid w:val="001231D5"/>
    <w:rsid w:val="00123336"/>
    <w:rsid w:val="001234A3"/>
    <w:rsid w:val="001236F5"/>
    <w:rsid w:val="00123737"/>
    <w:rsid w:val="00123AC4"/>
    <w:rsid w:val="00123DF2"/>
    <w:rsid w:val="00123F6D"/>
    <w:rsid w:val="0012447F"/>
    <w:rsid w:val="001245E6"/>
    <w:rsid w:val="001245F1"/>
    <w:rsid w:val="00124623"/>
    <w:rsid w:val="00124A65"/>
    <w:rsid w:val="00124B92"/>
    <w:rsid w:val="00124BFC"/>
    <w:rsid w:val="00124DE1"/>
    <w:rsid w:val="0012508E"/>
    <w:rsid w:val="001254B0"/>
    <w:rsid w:val="00125885"/>
    <w:rsid w:val="001258DE"/>
    <w:rsid w:val="00125939"/>
    <w:rsid w:val="00125980"/>
    <w:rsid w:val="00125982"/>
    <w:rsid w:val="001259A1"/>
    <w:rsid w:val="00125C02"/>
    <w:rsid w:val="00126259"/>
    <w:rsid w:val="0012668E"/>
    <w:rsid w:val="0012675B"/>
    <w:rsid w:val="0012683E"/>
    <w:rsid w:val="00126A30"/>
    <w:rsid w:val="00126C10"/>
    <w:rsid w:val="00126C68"/>
    <w:rsid w:val="00126D02"/>
    <w:rsid w:val="00127299"/>
    <w:rsid w:val="001272A0"/>
    <w:rsid w:val="0012754B"/>
    <w:rsid w:val="00130144"/>
    <w:rsid w:val="0013014E"/>
    <w:rsid w:val="001303C0"/>
    <w:rsid w:val="00130442"/>
    <w:rsid w:val="00130564"/>
    <w:rsid w:val="001306EF"/>
    <w:rsid w:val="00130776"/>
    <w:rsid w:val="0013098E"/>
    <w:rsid w:val="00130AF4"/>
    <w:rsid w:val="00130B26"/>
    <w:rsid w:val="00130BE7"/>
    <w:rsid w:val="00130CB5"/>
    <w:rsid w:val="00130D37"/>
    <w:rsid w:val="00130DBC"/>
    <w:rsid w:val="00130E4C"/>
    <w:rsid w:val="00130EE2"/>
    <w:rsid w:val="0013123A"/>
    <w:rsid w:val="00131345"/>
    <w:rsid w:val="00131392"/>
    <w:rsid w:val="0013142A"/>
    <w:rsid w:val="001314C0"/>
    <w:rsid w:val="0013174E"/>
    <w:rsid w:val="00131BD3"/>
    <w:rsid w:val="00131DED"/>
    <w:rsid w:val="00131E5C"/>
    <w:rsid w:val="00131E85"/>
    <w:rsid w:val="00131EBE"/>
    <w:rsid w:val="00131ED4"/>
    <w:rsid w:val="00132190"/>
    <w:rsid w:val="00132225"/>
    <w:rsid w:val="00132249"/>
    <w:rsid w:val="001325E0"/>
    <w:rsid w:val="0013280C"/>
    <w:rsid w:val="001328F9"/>
    <w:rsid w:val="00132D52"/>
    <w:rsid w:val="00132D5C"/>
    <w:rsid w:val="00132F28"/>
    <w:rsid w:val="00132FE0"/>
    <w:rsid w:val="00133335"/>
    <w:rsid w:val="00133635"/>
    <w:rsid w:val="00133844"/>
    <w:rsid w:val="00133973"/>
    <w:rsid w:val="00133D6A"/>
    <w:rsid w:val="00133E02"/>
    <w:rsid w:val="00133F1E"/>
    <w:rsid w:val="001341D9"/>
    <w:rsid w:val="001341DF"/>
    <w:rsid w:val="0013526B"/>
    <w:rsid w:val="001352C8"/>
    <w:rsid w:val="001354F3"/>
    <w:rsid w:val="001357DA"/>
    <w:rsid w:val="00135BE1"/>
    <w:rsid w:val="00135C33"/>
    <w:rsid w:val="00135D4C"/>
    <w:rsid w:val="00136471"/>
    <w:rsid w:val="00136657"/>
    <w:rsid w:val="00136A2E"/>
    <w:rsid w:val="00136A81"/>
    <w:rsid w:val="00137218"/>
    <w:rsid w:val="001372E4"/>
    <w:rsid w:val="00137413"/>
    <w:rsid w:val="00137742"/>
    <w:rsid w:val="00137780"/>
    <w:rsid w:val="00137CFC"/>
    <w:rsid w:val="00137D57"/>
    <w:rsid w:val="001400ED"/>
    <w:rsid w:val="0014058B"/>
    <w:rsid w:val="001407B8"/>
    <w:rsid w:val="00140C7C"/>
    <w:rsid w:val="00140FB7"/>
    <w:rsid w:val="00141092"/>
    <w:rsid w:val="0014111E"/>
    <w:rsid w:val="00141127"/>
    <w:rsid w:val="0014137F"/>
    <w:rsid w:val="001419B7"/>
    <w:rsid w:val="00141CFC"/>
    <w:rsid w:val="00141E3E"/>
    <w:rsid w:val="001423D0"/>
    <w:rsid w:val="001427E2"/>
    <w:rsid w:val="00142925"/>
    <w:rsid w:val="0014298D"/>
    <w:rsid w:val="00143430"/>
    <w:rsid w:val="001434A2"/>
    <w:rsid w:val="0014359A"/>
    <w:rsid w:val="001436AF"/>
    <w:rsid w:val="001439E9"/>
    <w:rsid w:val="00143C41"/>
    <w:rsid w:val="00143D1F"/>
    <w:rsid w:val="00144425"/>
    <w:rsid w:val="00144E19"/>
    <w:rsid w:val="00144EFC"/>
    <w:rsid w:val="001452BB"/>
    <w:rsid w:val="001453F2"/>
    <w:rsid w:val="001457B1"/>
    <w:rsid w:val="00145954"/>
    <w:rsid w:val="00145AB6"/>
    <w:rsid w:val="00145D94"/>
    <w:rsid w:val="00145DB7"/>
    <w:rsid w:val="0014612C"/>
    <w:rsid w:val="00146505"/>
    <w:rsid w:val="001465D3"/>
    <w:rsid w:val="00146600"/>
    <w:rsid w:val="00146856"/>
    <w:rsid w:val="00146857"/>
    <w:rsid w:val="00146971"/>
    <w:rsid w:val="00146E02"/>
    <w:rsid w:val="00146E49"/>
    <w:rsid w:val="00146E63"/>
    <w:rsid w:val="00146E68"/>
    <w:rsid w:val="00146E97"/>
    <w:rsid w:val="001471BB"/>
    <w:rsid w:val="001472BD"/>
    <w:rsid w:val="00147412"/>
    <w:rsid w:val="00147905"/>
    <w:rsid w:val="0014791F"/>
    <w:rsid w:val="00147D96"/>
    <w:rsid w:val="00147FB3"/>
    <w:rsid w:val="00147FC5"/>
    <w:rsid w:val="0015007F"/>
    <w:rsid w:val="001502C5"/>
    <w:rsid w:val="001503B3"/>
    <w:rsid w:val="00150501"/>
    <w:rsid w:val="00150803"/>
    <w:rsid w:val="00150A2B"/>
    <w:rsid w:val="00150BCA"/>
    <w:rsid w:val="00150E9F"/>
    <w:rsid w:val="00150EC2"/>
    <w:rsid w:val="00150FD7"/>
    <w:rsid w:val="00151345"/>
    <w:rsid w:val="00151693"/>
    <w:rsid w:val="001516F0"/>
    <w:rsid w:val="001519A5"/>
    <w:rsid w:val="00151F14"/>
    <w:rsid w:val="00152214"/>
    <w:rsid w:val="00152594"/>
    <w:rsid w:val="0015267D"/>
    <w:rsid w:val="00152A6C"/>
    <w:rsid w:val="00152B69"/>
    <w:rsid w:val="00153470"/>
    <w:rsid w:val="001534C1"/>
    <w:rsid w:val="00153BED"/>
    <w:rsid w:val="00153C41"/>
    <w:rsid w:val="00153DCA"/>
    <w:rsid w:val="00153E32"/>
    <w:rsid w:val="001544BB"/>
    <w:rsid w:val="001544F1"/>
    <w:rsid w:val="00154626"/>
    <w:rsid w:val="00154633"/>
    <w:rsid w:val="00154842"/>
    <w:rsid w:val="00154989"/>
    <w:rsid w:val="00154FB1"/>
    <w:rsid w:val="00154FF0"/>
    <w:rsid w:val="00155116"/>
    <w:rsid w:val="001551DB"/>
    <w:rsid w:val="001558D9"/>
    <w:rsid w:val="001559F5"/>
    <w:rsid w:val="00155E4C"/>
    <w:rsid w:val="0015645F"/>
    <w:rsid w:val="00156680"/>
    <w:rsid w:val="001569D0"/>
    <w:rsid w:val="00156C26"/>
    <w:rsid w:val="00156CF3"/>
    <w:rsid w:val="00156DB8"/>
    <w:rsid w:val="00156DE3"/>
    <w:rsid w:val="001571B6"/>
    <w:rsid w:val="00157857"/>
    <w:rsid w:val="00157A4E"/>
    <w:rsid w:val="00157C74"/>
    <w:rsid w:val="00157CE5"/>
    <w:rsid w:val="00157DB5"/>
    <w:rsid w:val="00157E07"/>
    <w:rsid w:val="00157FD3"/>
    <w:rsid w:val="001601B2"/>
    <w:rsid w:val="00160214"/>
    <w:rsid w:val="0016028C"/>
    <w:rsid w:val="0016056B"/>
    <w:rsid w:val="0016091A"/>
    <w:rsid w:val="00160B21"/>
    <w:rsid w:val="00160B28"/>
    <w:rsid w:val="00160E30"/>
    <w:rsid w:val="00160FCF"/>
    <w:rsid w:val="0016110C"/>
    <w:rsid w:val="001613AD"/>
    <w:rsid w:val="00161627"/>
    <w:rsid w:val="001618C8"/>
    <w:rsid w:val="00161DBE"/>
    <w:rsid w:val="001620C9"/>
    <w:rsid w:val="001621DA"/>
    <w:rsid w:val="00162942"/>
    <w:rsid w:val="00162AE3"/>
    <w:rsid w:val="00162AE9"/>
    <w:rsid w:val="0016339C"/>
    <w:rsid w:val="0016383F"/>
    <w:rsid w:val="00163F0F"/>
    <w:rsid w:val="00163F9A"/>
    <w:rsid w:val="00164109"/>
    <w:rsid w:val="0016429C"/>
    <w:rsid w:val="0016432D"/>
    <w:rsid w:val="00164603"/>
    <w:rsid w:val="00164E1C"/>
    <w:rsid w:val="00164E9D"/>
    <w:rsid w:val="00165223"/>
    <w:rsid w:val="00165237"/>
    <w:rsid w:val="001652C1"/>
    <w:rsid w:val="0016555B"/>
    <w:rsid w:val="001657FE"/>
    <w:rsid w:val="00165BB2"/>
    <w:rsid w:val="001667AB"/>
    <w:rsid w:val="0016711F"/>
    <w:rsid w:val="00167225"/>
    <w:rsid w:val="00167282"/>
    <w:rsid w:val="00167293"/>
    <w:rsid w:val="00167955"/>
    <w:rsid w:val="00167AC3"/>
    <w:rsid w:val="00167EC2"/>
    <w:rsid w:val="00167EE1"/>
    <w:rsid w:val="00167FF2"/>
    <w:rsid w:val="0017007F"/>
    <w:rsid w:val="001702CA"/>
    <w:rsid w:val="001708ED"/>
    <w:rsid w:val="00170913"/>
    <w:rsid w:val="00170D34"/>
    <w:rsid w:val="00170E05"/>
    <w:rsid w:val="00171079"/>
    <w:rsid w:val="001710E4"/>
    <w:rsid w:val="001711F3"/>
    <w:rsid w:val="00171478"/>
    <w:rsid w:val="001715C8"/>
    <w:rsid w:val="0017192F"/>
    <w:rsid w:val="00171D05"/>
    <w:rsid w:val="00171E67"/>
    <w:rsid w:val="00171F4F"/>
    <w:rsid w:val="00171FE3"/>
    <w:rsid w:val="00172046"/>
    <w:rsid w:val="001721C3"/>
    <w:rsid w:val="001722DF"/>
    <w:rsid w:val="00172914"/>
    <w:rsid w:val="00172CF2"/>
    <w:rsid w:val="00172F9F"/>
    <w:rsid w:val="001730B7"/>
    <w:rsid w:val="00173342"/>
    <w:rsid w:val="00173C0F"/>
    <w:rsid w:val="00173ED1"/>
    <w:rsid w:val="00174171"/>
    <w:rsid w:val="00174217"/>
    <w:rsid w:val="00174254"/>
    <w:rsid w:val="0017429F"/>
    <w:rsid w:val="001746C9"/>
    <w:rsid w:val="001748A6"/>
    <w:rsid w:val="001748BB"/>
    <w:rsid w:val="00174BBF"/>
    <w:rsid w:val="00174C01"/>
    <w:rsid w:val="00174E60"/>
    <w:rsid w:val="00174EAD"/>
    <w:rsid w:val="0017522D"/>
    <w:rsid w:val="00175552"/>
    <w:rsid w:val="00175561"/>
    <w:rsid w:val="0017561B"/>
    <w:rsid w:val="0017565A"/>
    <w:rsid w:val="001758A1"/>
    <w:rsid w:val="00175B2F"/>
    <w:rsid w:val="00175C3F"/>
    <w:rsid w:val="00175C59"/>
    <w:rsid w:val="00175EE8"/>
    <w:rsid w:val="001762AD"/>
    <w:rsid w:val="001762F1"/>
    <w:rsid w:val="001766D8"/>
    <w:rsid w:val="00176AE7"/>
    <w:rsid w:val="00176E37"/>
    <w:rsid w:val="001771F9"/>
    <w:rsid w:val="001779F4"/>
    <w:rsid w:val="00177A43"/>
    <w:rsid w:val="00177A73"/>
    <w:rsid w:val="00177A91"/>
    <w:rsid w:val="00177C93"/>
    <w:rsid w:val="00180187"/>
    <w:rsid w:val="0018055F"/>
    <w:rsid w:val="00180863"/>
    <w:rsid w:val="00180865"/>
    <w:rsid w:val="001808BE"/>
    <w:rsid w:val="001808C6"/>
    <w:rsid w:val="00180A97"/>
    <w:rsid w:val="00180DBE"/>
    <w:rsid w:val="00180F65"/>
    <w:rsid w:val="00180FF1"/>
    <w:rsid w:val="00181176"/>
    <w:rsid w:val="00181182"/>
    <w:rsid w:val="001811CB"/>
    <w:rsid w:val="0018159A"/>
    <w:rsid w:val="00181691"/>
    <w:rsid w:val="001819F8"/>
    <w:rsid w:val="00181A9D"/>
    <w:rsid w:val="00181B71"/>
    <w:rsid w:val="00181C4B"/>
    <w:rsid w:val="00182605"/>
    <w:rsid w:val="001829C5"/>
    <w:rsid w:val="00182A2A"/>
    <w:rsid w:val="00182DC4"/>
    <w:rsid w:val="00182F4C"/>
    <w:rsid w:val="00182FD4"/>
    <w:rsid w:val="001833FE"/>
    <w:rsid w:val="00183770"/>
    <w:rsid w:val="00183941"/>
    <w:rsid w:val="00183C4D"/>
    <w:rsid w:val="00183DDE"/>
    <w:rsid w:val="00183DF7"/>
    <w:rsid w:val="00183F59"/>
    <w:rsid w:val="00184022"/>
    <w:rsid w:val="001842AB"/>
    <w:rsid w:val="001846A4"/>
    <w:rsid w:val="001846EF"/>
    <w:rsid w:val="001847A0"/>
    <w:rsid w:val="001847E2"/>
    <w:rsid w:val="00184878"/>
    <w:rsid w:val="0018495D"/>
    <w:rsid w:val="0018497D"/>
    <w:rsid w:val="00184AB3"/>
    <w:rsid w:val="00184B97"/>
    <w:rsid w:val="00184D6D"/>
    <w:rsid w:val="00184DAA"/>
    <w:rsid w:val="0018524F"/>
    <w:rsid w:val="00185392"/>
    <w:rsid w:val="001853F3"/>
    <w:rsid w:val="001859C7"/>
    <w:rsid w:val="001859E7"/>
    <w:rsid w:val="00185E1F"/>
    <w:rsid w:val="00185EF5"/>
    <w:rsid w:val="001861F1"/>
    <w:rsid w:val="00186283"/>
    <w:rsid w:val="00186379"/>
    <w:rsid w:val="001868AA"/>
    <w:rsid w:val="00186EA6"/>
    <w:rsid w:val="00186F12"/>
    <w:rsid w:val="001874C6"/>
    <w:rsid w:val="0018775F"/>
    <w:rsid w:val="001877ED"/>
    <w:rsid w:val="00187870"/>
    <w:rsid w:val="00187A66"/>
    <w:rsid w:val="00187CFC"/>
    <w:rsid w:val="00187DD6"/>
    <w:rsid w:val="00187ED0"/>
    <w:rsid w:val="00190055"/>
    <w:rsid w:val="0019009C"/>
    <w:rsid w:val="001904CA"/>
    <w:rsid w:val="00190953"/>
    <w:rsid w:val="001909D4"/>
    <w:rsid w:val="00190B60"/>
    <w:rsid w:val="00190CD5"/>
    <w:rsid w:val="00190E9E"/>
    <w:rsid w:val="00190FE5"/>
    <w:rsid w:val="001910CB"/>
    <w:rsid w:val="001912E1"/>
    <w:rsid w:val="001914EC"/>
    <w:rsid w:val="001915BA"/>
    <w:rsid w:val="001915BD"/>
    <w:rsid w:val="001916F0"/>
    <w:rsid w:val="001919A8"/>
    <w:rsid w:val="00191B63"/>
    <w:rsid w:val="00191C01"/>
    <w:rsid w:val="00191CCD"/>
    <w:rsid w:val="00191D6B"/>
    <w:rsid w:val="00191F68"/>
    <w:rsid w:val="00192018"/>
    <w:rsid w:val="001921C2"/>
    <w:rsid w:val="0019233E"/>
    <w:rsid w:val="001924FB"/>
    <w:rsid w:val="0019290C"/>
    <w:rsid w:val="00192CD5"/>
    <w:rsid w:val="00192E65"/>
    <w:rsid w:val="00192E7C"/>
    <w:rsid w:val="00192FA5"/>
    <w:rsid w:val="001933C0"/>
    <w:rsid w:val="001936D3"/>
    <w:rsid w:val="00193822"/>
    <w:rsid w:val="001938B6"/>
    <w:rsid w:val="00193BD8"/>
    <w:rsid w:val="00193D18"/>
    <w:rsid w:val="00193F8D"/>
    <w:rsid w:val="0019442F"/>
    <w:rsid w:val="001947C3"/>
    <w:rsid w:val="001947FB"/>
    <w:rsid w:val="0019498E"/>
    <w:rsid w:val="001949E8"/>
    <w:rsid w:val="00194AC9"/>
    <w:rsid w:val="00194BD3"/>
    <w:rsid w:val="00194F4C"/>
    <w:rsid w:val="00194F63"/>
    <w:rsid w:val="00195071"/>
    <w:rsid w:val="001950B0"/>
    <w:rsid w:val="001950BC"/>
    <w:rsid w:val="001953AE"/>
    <w:rsid w:val="001953D9"/>
    <w:rsid w:val="001955B6"/>
    <w:rsid w:val="00195D3D"/>
    <w:rsid w:val="00195E5F"/>
    <w:rsid w:val="00196041"/>
    <w:rsid w:val="001961AA"/>
    <w:rsid w:val="001967D1"/>
    <w:rsid w:val="00196C58"/>
    <w:rsid w:val="00196FBB"/>
    <w:rsid w:val="001971E4"/>
    <w:rsid w:val="001971F6"/>
    <w:rsid w:val="00197279"/>
    <w:rsid w:val="0019727B"/>
    <w:rsid w:val="001973CF"/>
    <w:rsid w:val="00197517"/>
    <w:rsid w:val="00197967"/>
    <w:rsid w:val="00197A64"/>
    <w:rsid w:val="00197B50"/>
    <w:rsid w:val="00197BA8"/>
    <w:rsid w:val="00197EC9"/>
    <w:rsid w:val="00197FF6"/>
    <w:rsid w:val="001A021F"/>
    <w:rsid w:val="001A0369"/>
    <w:rsid w:val="001A0487"/>
    <w:rsid w:val="001A0C6F"/>
    <w:rsid w:val="001A0CB9"/>
    <w:rsid w:val="001A116F"/>
    <w:rsid w:val="001A1712"/>
    <w:rsid w:val="001A18BF"/>
    <w:rsid w:val="001A1BC8"/>
    <w:rsid w:val="001A2627"/>
    <w:rsid w:val="001A29E3"/>
    <w:rsid w:val="001A2A1C"/>
    <w:rsid w:val="001A2CE3"/>
    <w:rsid w:val="001A2E51"/>
    <w:rsid w:val="001A2EB1"/>
    <w:rsid w:val="001A301C"/>
    <w:rsid w:val="001A304D"/>
    <w:rsid w:val="001A31E9"/>
    <w:rsid w:val="001A3358"/>
    <w:rsid w:val="001A34AA"/>
    <w:rsid w:val="001A350F"/>
    <w:rsid w:val="001A35EB"/>
    <w:rsid w:val="001A3A74"/>
    <w:rsid w:val="001A3B52"/>
    <w:rsid w:val="001A3D0A"/>
    <w:rsid w:val="001A3DF2"/>
    <w:rsid w:val="001A443C"/>
    <w:rsid w:val="001A4530"/>
    <w:rsid w:val="001A462E"/>
    <w:rsid w:val="001A4684"/>
    <w:rsid w:val="001A48D4"/>
    <w:rsid w:val="001A4ADA"/>
    <w:rsid w:val="001A4C35"/>
    <w:rsid w:val="001A4C4C"/>
    <w:rsid w:val="001A4E1C"/>
    <w:rsid w:val="001A4F0F"/>
    <w:rsid w:val="001A4F75"/>
    <w:rsid w:val="001A50A1"/>
    <w:rsid w:val="001A5100"/>
    <w:rsid w:val="001A51D4"/>
    <w:rsid w:val="001A580F"/>
    <w:rsid w:val="001A5D27"/>
    <w:rsid w:val="001A5ED1"/>
    <w:rsid w:val="001A5F25"/>
    <w:rsid w:val="001A6405"/>
    <w:rsid w:val="001A65C2"/>
    <w:rsid w:val="001A65FF"/>
    <w:rsid w:val="001A67F1"/>
    <w:rsid w:val="001A6961"/>
    <w:rsid w:val="001A6A4A"/>
    <w:rsid w:val="001A6E46"/>
    <w:rsid w:val="001A6EBF"/>
    <w:rsid w:val="001A70EA"/>
    <w:rsid w:val="001A727D"/>
    <w:rsid w:val="001A763A"/>
    <w:rsid w:val="001A793F"/>
    <w:rsid w:val="001A7CF0"/>
    <w:rsid w:val="001A7E45"/>
    <w:rsid w:val="001B018D"/>
    <w:rsid w:val="001B01A7"/>
    <w:rsid w:val="001B02BF"/>
    <w:rsid w:val="001B068F"/>
    <w:rsid w:val="001B0920"/>
    <w:rsid w:val="001B09D4"/>
    <w:rsid w:val="001B0B13"/>
    <w:rsid w:val="001B0E7A"/>
    <w:rsid w:val="001B101F"/>
    <w:rsid w:val="001B103E"/>
    <w:rsid w:val="001B1600"/>
    <w:rsid w:val="001B166C"/>
    <w:rsid w:val="001B1AB3"/>
    <w:rsid w:val="001B1AFC"/>
    <w:rsid w:val="001B1C98"/>
    <w:rsid w:val="001B1C9D"/>
    <w:rsid w:val="001B1CC1"/>
    <w:rsid w:val="001B2355"/>
    <w:rsid w:val="001B244F"/>
    <w:rsid w:val="001B27D6"/>
    <w:rsid w:val="001B28D7"/>
    <w:rsid w:val="001B2F03"/>
    <w:rsid w:val="001B3029"/>
    <w:rsid w:val="001B3638"/>
    <w:rsid w:val="001B393D"/>
    <w:rsid w:val="001B3CF9"/>
    <w:rsid w:val="001B461D"/>
    <w:rsid w:val="001B474A"/>
    <w:rsid w:val="001B47A8"/>
    <w:rsid w:val="001B4BA1"/>
    <w:rsid w:val="001B4F27"/>
    <w:rsid w:val="001B529A"/>
    <w:rsid w:val="001B535D"/>
    <w:rsid w:val="001B5569"/>
    <w:rsid w:val="001B5B39"/>
    <w:rsid w:val="001B5D0C"/>
    <w:rsid w:val="001B5D9F"/>
    <w:rsid w:val="001B5EED"/>
    <w:rsid w:val="001B5EF8"/>
    <w:rsid w:val="001B5F63"/>
    <w:rsid w:val="001B5FD7"/>
    <w:rsid w:val="001B6335"/>
    <w:rsid w:val="001B646D"/>
    <w:rsid w:val="001B68CF"/>
    <w:rsid w:val="001B6A80"/>
    <w:rsid w:val="001B6A8C"/>
    <w:rsid w:val="001B6B11"/>
    <w:rsid w:val="001B6B58"/>
    <w:rsid w:val="001B6EC9"/>
    <w:rsid w:val="001B6F0F"/>
    <w:rsid w:val="001B739C"/>
    <w:rsid w:val="001B75E0"/>
    <w:rsid w:val="001B768B"/>
    <w:rsid w:val="001B76D1"/>
    <w:rsid w:val="001B77DD"/>
    <w:rsid w:val="001B7988"/>
    <w:rsid w:val="001B7C95"/>
    <w:rsid w:val="001B7EDE"/>
    <w:rsid w:val="001B7EDF"/>
    <w:rsid w:val="001C017F"/>
    <w:rsid w:val="001C01A2"/>
    <w:rsid w:val="001C054D"/>
    <w:rsid w:val="001C058A"/>
    <w:rsid w:val="001C0663"/>
    <w:rsid w:val="001C075D"/>
    <w:rsid w:val="001C0764"/>
    <w:rsid w:val="001C07F6"/>
    <w:rsid w:val="001C0A29"/>
    <w:rsid w:val="001C0C3E"/>
    <w:rsid w:val="001C1078"/>
    <w:rsid w:val="001C15FF"/>
    <w:rsid w:val="001C16DA"/>
    <w:rsid w:val="001C1747"/>
    <w:rsid w:val="001C176A"/>
    <w:rsid w:val="001C1810"/>
    <w:rsid w:val="001C1896"/>
    <w:rsid w:val="001C1943"/>
    <w:rsid w:val="001C1F60"/>
    <w:rsid w:val="001C23D6"/>
    <w:rsid w:val="001C273A"/>
    <w:rsid w:val="001C2A20"/>
    <w:rsid w:val="001C2A75"/>
    <w:rsid w:val="001C2CE5"/>
    <w:rsid w:val="001C2D3A"/>
    <w:rsid w:val="001C2EB2"/>
    <w:rsid w:val="001C2FE9"/>
    <w:rsid w:val="001C377C"/>
    <w:rsid w:val="001C39E8"/>
    <w:rsid w:val="001C3CBD"/>
    <w:rsid w:val="001C3DB6"/>
    <w:rsid w:val="001C3F3F"/>
    <w:rsid w:val="001C47EB"/>
    <w:rsid w:val="001C4BFB"/>
    <w:rsid w:val="001C4DB6"/>
    <w:rsid w:val="001C5078"/>
    <w:rsid w:val="001C50FE"/>
    <w:rsid w:val="001C5172"/>
    <w:rsid w:val="001C52DE"/>
    <w:rsid w:val="001C535D"/>
    <w:rsid w:val="001C5394"/>
    <w:rsid w:val="001C5501"/>
    <w:rsid w:val="001C5A5D"/>
    <w:rsid w:val="001C5CF6"/>
    <w:rsid w:val="001C5D99"/>
    <w:rsid w:val="001C5DD2"/>
    <w:rsid w:val="001C5EAE"/>
    <w:rsid w:val="001C6523"/>
    <w:rsid w:val="001C6608"/>
    <w:rsid w:val="001C6BCF"/>
    <w:rsid w:val="001C6DCF"/>
    <w:rsid w:val="001C6F37"/>
    <w:rsid w:val="001C71C2"/>
    <w:rsid w:val="001C72AB"/>
    <w:rsid w:val="001C74F9"/>
    <w:rsid w:val="001C790F"/>
    <w:rsid w:val="001C7C95"/>
    <w:rsid w:val="001C7D0D"/>
    <w:rsid w:val="001C7E14"/>
    <w:rsid w:val="001C7EC1"/>
    <w:rsid w:val="001D02D0"/>
    <w:rsid w:val="001D040D"/>
    <w:rsid w:val="001D098B"/>
    <w:rsid w:val="001D0A04"/>
    <w:rsid w:val="001D0AC6"/>
    <w:rsid w:val="001D0B59"/>
    <w:rsid w:val="001D116D"/>
    <w:rsid w:val="001D1694"/>
    <w:rsid w:val="001D16D9"/>
    <w:rsid w:val="001D17CC"/>
    <w:rsid w:val="001D17D2"/>
    <w:rsid w:val="001D1A0B"/>
    <w:rsid w:val="001D1B85"/>
    <w:rsid w:val="001D1BE7"/>
    <w:rsid w:val="001D1C2A"/>
    <w:rsid w:val="001D1DAD"/>
    <w:rsid w:val="001D2356"/>
    <w:rsid w:val="001D274D"/>
    <w:rsid w:val="001D2791"/>
    <w:rsid w:val="001D2BE1"/>
    <w:rsid w:val="001D2DF9"/>
    <w:rsid w:val="001D2EB6"/>
    <w:rsid w:val="001D2F18"/>
    <w:rsid w:val="001D30B0"/>
    <w:rsid w:val="001D326A"/>
    <w:rsid w:val="001D34F0"/>
    <w:rsid w:val="001D3784"/>
    <w:rsid w:val="001D37E6"/>
    <w:rsid w:val="001D3B6C"/>
    <w:rsid w:val="001D3C2B"/>
    <w:rsid w:val="001D3DBD"/>
    <w:rsid w:val="001D3E3E"/>
    <w:rsid w:val="001D3EB0"/>
    <w:rsid w:val="001D4213"/>
    <w:rsid w:val="001D43E6"/>
    <w:rsid w:val="001D4550"/>
    <w:rsid w:val="001D4990"/>
    <w:rsid w:val="001D4D81"/>
    <w:rsid w:val="001D5312"/>
    <w:rsid w:val="001D576E"/>
    <w:rsid w:val="001D5F4C"/>
    <w:rsid w:val="001D61A6"/>
    <w:rsid w:val="001D61ED"/>
    <w:rsid w:val="001D6667"/>
    <w:rsid w:val="001D6801"/>
    <w:rsid w:val="001D6AF3"/>
    <w:rsid w:val="001D6BEA"/>
    <w:rsid w:val="001D6EAE"/>
    <w:rsid w:val="001D7003"/>
    <w:rsid w:val="001D70CD"/>
    <w:rsid w:val="001D7275"/>
    <w:rsid w:val="001D7310"/>
    <w:rsid w:val="001D74BD"/>
    <w:rsid w:val="001D7692"/>
    <w:rsid w:val="001D7728"/>
    <w:rsid w:val="001D7B15"/>
    <w:rsid w:val="001D7C23"/>
    <w:rsid w:val="001D7FCB"/>
    <w:rsid w:val="001E0251"/>
    <w:rsid w:val="001E03F6"/>
    <w:rsid w:val="001E0DC1"/>
    <w:rsid w:val="001E0E8D"/>
    <w:rsid w:val="001E0F1D"/>
    <w:rsid w:val="001E12B2"/>
    <w:rsid w:val="001E14B2"/>
    <w:rsid w:val="001E1AC3"/>
    <w:rsid w:val="001E1BFE"/>
    <w:rsid w:val="001E1C75"/>
    <w:rsid w:val="001E2824"/>
    <w:rsid w:val="001E288A"/>
    <w:rsid w:val="001E28DE"/>
    <w:rsid w:val="001E2A4F"/>
    <w:rsid w:val="001E2B23"/>
    <w:rsid w:val="001E2EB7"/>
    <w:rsid w:val="001E329B"/>
    <w:rsid w:val="001E3460"/>
    <w:rsid w:val="001E35A0"/>
    <w:rsid w:val="001E36AA"/>
    <w:rsid w:val="001E3B10"/>
    <w:rsid w:val="001E3CAB"/>
    <w:rsid w:val="001E3D8B"/>
    <w:rsid w:val="001E3DD2"/>
    <w:rsid w:val="001E3E14"/>
    <w:rsid w:val="001E400A"/>
    <w:rsid w:val="001E40D9"/>
    <w:rsid w:val="001E415A"/>
    <w:rsid w:val="001E43A8"/>
    <w:rsid w:val="001E465A"/>
    <w:rsid w:val="001E4D76"/>
    <w:rsid w:val="001E4E87"/>
    <w:rsid w:val="001E4F80"/>
    <w:rsid w:val="001E51B6"/>
    <w:rsid w:val="001E58BC"/>
    <w:rsid w:val="001E59BD"/>
    <w:rsid w:val="001E6013"/>
    <w:rsid w:val="001E60E4"/>
    <w:rsid w:val="001E62AA"/>
    <w:rsid w:val="001E6408"/>
    <w:rsid w:val="001E68CE"/>
    <w:rsid w:val="001E6D68"/>
    <w:rsid w:val="001E6D7E"/>
    <w:rsid w:val="001E6EFB"/>
    <w:rsid w:val="001E700D"/>
    <w:rsid w:val="001E70C9"/>
    <w:rsid w:val="001E7238"/>
    <w:rsid w:val="001E76A4"/>
    <w:rsid w:val="001E7807"/>
    <w:rsid w:val="001E789C"/>
    <w:rsid w:val="001E7C31"/>
    <w:rsid w:val="001E7CA5"/>
    <w:rsid w:val="001E7E16"/>
    <w:rsid w:val="001F00C1"/>
    <w:rsid w:val="001F02A4"/>
    <w:rsid w:val="001F05AF"/>
    <w:rsid w:val="001F05BD"/>
    <w:rsid w:val="001F0B05"/>
    <w:rsid w:val="001F0D57"/>
    <w:rsid w:val="001F0F18"/>
    <w:rsid w:val="001F150C"/>
    <w:rsid w:val="001F1549"/>
    <w:rsid w:val="001F1629"/>
    <w:rsid w:val="001F1676"/>
    <w:rsid w:val="001F1967"/>
    <w:rsid w:val="001F226F"/>
    <w:rsid w:val="001F22FE"/>
    <w:rsid w:val="001F2349"/>
    <w:rsid w:val="001F257F"/>
    <w:rsid w:val="001F2618"/>
    <w:rsid w:val="001F26DB"/>
    <w:rsid w:val="001F27A5"/>
    <w:rsid w:val="001F27FF"/>
    <w:rsid w:val="001F2B5D"/>
    <w:rsid w:val="001F2C59"/>
    <w:rsid w:val="001F33D6"/>
    <w:rsid w:val="001F3544"/>
    <w:rsid w:val="001F3857"/>
    <w:rsid w:val="001F397C"/>
    <w:rsid w:val="001F3986"/>
    <w:rsid w:val="001F3E12"/>
    <w:rsid w:val="001F41EF"/>
    <w:rsid w:val="001F493D"/>
    <w:rsid w:val="001F499D"/>
    <w:rsid w:val="001F4DDD"/>
    <w:rsid w:val="001F4ED8"/>
    <w:rsid w:val="001F4FEA"/>
    <w:rsid w:val="001F50FD"/>
    <w:rsid w:val="001F5492"/>
    <w:rsid w:val="001F55B6"/>
    <w:rsid w:val="001F564B"/>
    <w:rsid w:val="001F56B3"/>
    <w:rsid w:val="001F56BE"/>
    <w:rsid w:val="001F5AF7"/>
    <w:rsid w:val="001F5B9C"/>
    <w:rsid w:val="001F5C62"/>
    <w:rsid w:val="001F5D92"/>
    <w:rsid w:val="001F5DFF"/>
    <w:rsid w:val="001F5ED2"/>
    <w:rsid w:val="001F600D"/>
    <w:rsid w:val="001F6015"/>
    <w:rsid w:val="001F65C1"/>
    <w:rsid w:val="001F67A8"/>
    <w:rsid w:val="001F6DF4"/>
    <w:rsid w:val="001F746F"/>
    <w:rsid w:val="001F74F5"/>
    <w:rsid w:val="001F75FA"/>
    <w:rsid w:val="001F7667"/>
    <w:rsid w:val="001F79F9"/>
    <w:rsid w:val="001F7A85"/>
    <w:rsid w:val="001F7B2A"/>
    <w:rsid w:val="00200093"/>
    <w:rsid w:val="002002CE"/>
    <w:rsid w:val="002003E3"/>
    <w:rsid w:val="00200408"/>
    <w:rsid w:val="002004FB"/>
    <w:rsid w:val="00200653"/>
    <w:rsid w:val="002006A9"/>
    <w:rsid w:val="00201504"/>
    <w:rsid w:val="0020178D"/>
    <w:rsid w:val="0020195B"/>
    <w:rsid w:val="002019E5"/>
    <w:rsid w:val="00201D77"/>
    <w:rsid w:val="0020214A"/>
    <w:rsid w:val="00202292"/>
    <w:rsid w:val="00202860"/>
    <w:rsid w:val="00202AEC"/>
    <w:rsid w:val="00202D63"/>
    <w:rsid w:val="00202FC5"/>
    <w:rsid w:val="002035DE"/>
    <w:rsid w:val="00203633"/>
    <w:rsid w:val="002037AB"/>
    <w:rsid w:val="00203DF7"/>
    <w:rsid w:val="0020440B"/>
    <w:rsid w:val="00204744"/>
    <w:rsid w:val="002047CB"/>
    <w:rsid w:val="002048D6"/>
    <w:rsid w:val="00204B6D"/>
    <w:rsid w:val="00204C5D"/>
    <w:rsid w:val="00204D9D"/>
    <w:rsid w:val="002052A9"/>
    <w:rsid w:val="002056B7"/>
    <w:rsid w:val="00205893"/>
    <w:rsid w:val="002059E9"/>
    <w:rsid w:val="00205B41"/>
    <w:rsid w:val="00205DAF"/>
    <w:rsid w:val="002060BB"/>
    <w:rsid w:val="0020635E"/>
    <w:rsid w:val="00206569"/>
    <w:rsid w:val="0020679D"/>
    <w:rsid w:val="00206A4F"/>
    <w:rsid w:val="00206CBD"/>
    <w:rsid w:val="00206EFC"/>
    <w:rsid w:val="002071DC"/>
    <w:rsid w:val="00207260"/>
    <w:rsid w:val="00207724"/>
    <w:rsid w:val="00207AEC"/>
    <w:rsid w:val="00207C15"/>
    <w:rsid w:val="00207C55"/>
    <w:rsid w:val="00207CD4"/>
    <w:rsid w:val="00207EDA"/>
    <w:rsid w:val="002101BC"/>
    <w:rsid w:val="0021056F"/>
    <w:rsid w:val="00210605"/>
    <w:rsid w:val="0021064D"/>
    <w:rsid w:val="002106EC"/>
    <w:rsid w:val="00210791"/>
    <w:rsid w:val="00210822"/>
    <w:rsid w:val="00210900"/>
    <w:rsid w:val="00210A36"/>
    <w:rsid w:val="00210B6C"/>
    <w:rsid w:val="00210DE1"/>
    <w:rsid w:val="002112FB"/>
    <w:rsid w:val="00211393"/>
    <w:rsid w:val="00211394"/>
    <w:rsid w:val="00211981"/>
    <w:rsid w:val="002119DB"/>
    <w:rsid w:val="00211CD0"/>
    <w:rsid w:val="00211F4D"/>
    <w:rsid w:val="00212112"/>
    <w:rsid w:val="00212115"/>
    <w:rsid w:val="00212377"/>
    <w:rsid w:val="002127E2"/>
    <w:rsid w:val="002128E6"/>
    <w:rsid w:val="0021308C"/>
    <w:rsid w:val="00213435"/>
    <w:rsid w:val="002134D3"/>
    <w:rsid w:val="00213B55"/>
    <w:rsid w:val="00213BBB"/>
    <w:rsid w:val="00213D71"/>
    <w:rsid w:val="00213E26"/>
    <w:rsid w:val="00213EC2"/>
    <w:rsid w:val="00214001"/>
    <w:rsid w:val="002143B1"/>
    <w:rsid w:val="002143BE"/>
    <w:rsid w:val="002146A0"/>
    <w:rsid w:val="002146F5"/>
    <w:rsid w:val="00214A07"/>
    <w:rsid w:val="00214AD9"/>
    <w:rsid w:val="00214FF6"/>
    <w:rsid w:val="00215008"/>
    <w:rsid w:val="00215153"/>
    <w:rsid w:val="002151E8"/>
    <w:rsid w:val="00215243"/>
    <w:rsid w:val="00215368"/>
    <w:rsid w:val="00215546"/>
    <w:rsid w:val="00215838"/>
    <w:rsid w:val="00215B43"/>
    <w:rsid w:val="00215C16"/>
    <w:rsid w:val="00215D05"/>
    <w:rsid w:val="00215E40"/>
    <w:rsid w:val="0021634C"/>
    <w:rsid w:val="002163FD"/>
    <w:rsid w:val="0021671D"/>
    <w:rsid w:val="00216822"/>
    <w:rsid w:val="00216824"/>
    <w:rsid w:val="00216C6B"/>
    <w:rsid w:val="00216D05"/>
    <w:rsid w:val="00217088"/>
    <w:rsid w:val="0021719C"/>
    <w:rsid w:val="002171C0"/>
    <w:rsid w:val="00217CAA"/>
    <w:rsid w:val="00217E88"/>
    <w:rsid w:val="00217FE8"/>
    <w:rsid w:val="00220154"/>
    <w:rsid w:val="00220226"/>
    <w:rsid w:val="00220290"/>
    <w:rsid w:val="002206F4"/>
    <w:rsid w:val="002207A2"/>
    <w:rsid w:val="0022086F"/>
    <w:rsid w:val="00220A68"/>
    <w:rsid w:val="0022107A"/>
    <w:rsid w:val="0022151E"/>
    <w:rsid w:val="00221929"/>
    <w:rsid w:val="00221EE6"/>
    <w:rsid w:val="00222122"/>
    <w:rsid w:val="00222144"/>
    <w:rsid w:val="00222240"/>
    <w:rsid w:val="0022231A"/>
    <w:rsid w:val="002224A5"/>
    <w:rsid w:val="0022349F"/>
    <w:rsid w:val="002234DC"/>
    <w:rsid w:val="002235E3"/>
    <w:rsid w:val="0022370C"/>
    <w:rsid w:val="00223AA1"/>
    <w:rsid w:val="002242B3"/>
    <w:rsid w:val="002243CB"/>
    <w:rsid w:val="00224795"/>
    <w:rsid w:val="002248FE"/>
    <w:rsid w:val="00224B3A"/>
    <w:rsid w:val="00224C4D"/>
    <w:rsid w:val="00224F3B"/>
    <w:rsid w:val="0022516B"/>
    <w:rsid w:val="0022590B"/>
    <w:rsid w:val="00225A5E"/>
    <w:rsid w:val="00225A77"/>
    <w:rsid w:val="00225D3D"/>
    <w:rsid w:val="00225DF2"/>
    <w:rsid w:val="0022627C"/>
    <w:rsid w:val="002264FA"/>
    <w:rsid w:val="0022651C"/>
    <w:rsid w:val="00226840"/>
    <w:rsid w:val="002268BB"/>
    <w:rsid w:val="00226B6B"/>
    <w:rsid w:val="00226FBC"/>
    <w:rsid w:val="002270F5"/>
    <w:rsid w:val="00227480"/>
    <w:rsid w:val="002274F8"/>
    <w:rsid w:val="00227595"/>
    <w:rsid w:val="002277BE"/>
    <w:rsid w:val="0022789B"/>
    <w:rsid w:val="00227A85"/>
    <w:rsid w:val="00227DC8"/>
    <w:rsid w:val="00227E9E"/>
    <w:rsid w:val="00227F0A"/>
    <w:rsid w:val="002300C6"/>
    <w:rsid w:val="00230204"/>
    <w:rsid w:val="002303A6"/>
    <w:rsid w:val="00230B00"/>
    <w:rsid w:val="00230C6D"/>
    <w:rsid w:val="00230DDF"/>
    <w:rsid w:val="00231242"/>
    <w:rsid w:val="002312FD"/>
    <w:rsid w:val="002313C1"/>
    <w:rsid w:val="002314BE"/>
    <w:rsid w:val="0023194E"/>
    <w:rsid w:val="00231E9A"/>
    <w:rsid w:val="002321E8"/>
    <w:rsid w:val="00232294"/>
    <w:rsid w:val="0023232F"/>
    <w:rsid w:val="00232755"/>
    <w:rsid w:val="00232760"/>
    <w:rsid w:val="002327D7"/>
    <w:rsid w:val="00232B73"/>
    <w:rsid w:val="00232E1B"/>
    <w:rsid w:val="002331D7"/>
    <w:rsid w:val="002331F4"/>
    <w:rsid w:val="00233318"/>
    <w:rsid w:val="002338E8"/>
    <w:rsid w:val="002338FA"/>
    <w:rsid w:val="00233979"/>
    <w:rsid w:val="00233A10"/>
    <w:rsid w:val="00233F1A"/>
    <w:rsid w:val="00233F73"/>
    <w:rsid w:val="0023412E"/>
    <w:rsid w:val="00234193"/>
    <w:rsid w:val="002342C0"/>
    <w:rsid w:val="0023430C"/>
    <w:rsid w:val="00234391"/>
    <w:rsid w:val="002343D2"/>
    <w:rsid w:val="00234405"/>
    <w:rsid w:val="00234485"/>
    <w:rsid w:val="00234B19"/>
    <w:rsid w:val="00234E04"/>
    <w:rsid w:val="0023500D"/>
    <w:rsid w:val="002350CC"/>
    <w:rsid w:val="002350F8"/>
    <w:rsid w:val="0023512F"/>
    <w:rsid w:val="00235246"/>
    <w:rsid w:val="002354CB"/>
    <w:rsid w:val="002359B3"/>
    <w:rsid w:val="00235B79"/>
    <w:rsid w:val="00235CB8"/>
    <w:rsid w:val="00235DD1"/>
    <w:rsid w:val="00236017"/>
    <w:rsid w:val="002362FB"/>
    <w:rsid w:val="00236AEC"/>
    <w:rsid w:val="00236EBC"/>
    <w:rsid w:val="00236EE1"/>
    <w:rsid w:val="002371F4"/>
    <w:rsid w:val="002373D1"/>
    <w:rsid w:val="002374BB"/>
    <w:rsid w:val="002374F9"/>
    <w:rsid w:val="002379A9"/>
    <w:rsid w:val="00237B69"/>
    <w:rsid w:val="002400BF"/>
    <w:rsid w:val="002401A9"/>
    <w:rsid w:val="002401CA"/>
    <w:rsid w:val="00240217"/>
    <w:rsid w:val="00240308"/>
    <w:rsid w:val="002405CE"/>
    <w:rsid w:val="00240816"/>
    <w:rsid w:val="002409C8"/>
    <w:rsid w:val="002415E3"/>
    <w:rsid w:val="00241682"/>
    <w:rsid w:val="002416EB"/>
    <w:rsid w:val="002417F3"/>
    <w:rsid w:val="00241AF8"/>
    <w:rsid w:val="00241C75"/>
    <w:rsid w:val="00241CB4"/>
    <w:rsid w:val="00241D33"/>
    <w:rsid w:val="00242298"/>
    <w:rsid w:val="00242B14"/>
    <w:rsid w:val="00242CD5"/>
    <w:rsid w:val="00242FC0"/>
    <w:rsid w:val="00243250"/>
    <w:rsid w:val="00243318"/>
    <w:rsid w:val="0024333B"/>
    <w:rsid w:val="0024348E"/>
    <w:rsid w:val="00243502"/>
    <w:rsid w:val="00243712"/>
    <w:rsid w:val="0024377A"/>
    <w:rsid w:val="002438DD"/>
    <w:rsid w:val="002439CB"/>
    <w:rsid w:val="00243D71"/>
    <w:rsid w:val="00243D8D"/>
    <w:rsid w:val="00243EBF"/>
    <w:rsid w:val="00243F45"/>
    <w:rsid w:val="00243FAE"/>
    <w:rsid w:val="00244127"/>
    <w:rsid w:val="002441FD"/>
    <w:rsid w:val="0024430A"/>
    <w:rsid w:val="0024449E"/>
    <w:rsid w:val="002446B0"/>
    <w:rsid w:val="002447E0"/>
    <w:rsid w:val="00244919"/>
    <w:rsid w:val="00244CAE"/>
    <w:rsid w:val="00244CE8"/>
    <w:rsid w:val="00244F4E"/>
    <w:rsid w:val="002450F9"/>
    <w:rsid w:val="0024524F"/>
    <w:rsid w:val="002458C0"/>
    <w:rsid w:val="00245CA1"/>
    <w:rsid w:val="00246025"/>
    <w:rsid w:val="002460B1"/>
    <w:rsid w:val="00246242"/>
    <w:rsid w:val="002462BC"/>
    <w:rsid w:val="00246630"/>
    <w:rsid w:val="002466AC"/>
    <w:rsid w:val="002468CC"/>
    <w:rsid w:val="00246CCB"/>
    <w:rsid w:val="00246D7B"/>
    <w:rsid w:val="002470EB"/>
    <w:rsid w:val="00247173"/>
    <w:rsid w:val="00247393"/>
    <w:rsid w:val="00247978"/>
    <w:rsid w:val="00247C20"/>
    <w:rsid w:val="00247DDC"/>
    <w:rsid w:val="00247F55"/>
    <w:rsid w:val="00250164"/>
    <w:rsid w:val="00250205"/>
    <w:rsid w:val="002507CE"/>
    <w:rsid w:val="00250D82"/>
    <w:rsid w:val="00250FAB"/>
    <w:rsid w:val="002510A2"/>
    <w:rsid w:val="00251274"/>
    <w:rsid w:val="00251690"/>
    <w:rsid w:val="00251AD9"/>
    <w:rsid w:val="00251B2C"/>
    <w:rsid w:val="00251BEF"/>
    <w:rsid w:val="00251C6C"/>
    <w:rsid w:val="00251D0F"/>
    <w:rsid w:val="002527F3"/>
    <w:rsid w:val="002529DB"/>
    <w:rsid w:val="00252A1C"/>
    <w:rsid w:val="00252D56"/>
    <w:rsid w:val="00253042"/>
    <w:rsid w:val="00253535"/>
    <w:rsid w:val="002535D9"/>
    <w:rsid w:val="00253671"/>
    <w:rsid w:val="002538E6"/>
    <w:rsid w:val="002538EB"/>
    <w:rsid w:val="00253A2F"/>
    <w:rsid w:val="00253B35"/>
    <w:rsid w:val="00254082"/>
    <w:rsid w:val="002542B7"/>
    <w:rsid w:val="002542FE"/>
    <w:rsid w:val="0025461D"/>
    <w:rsid w:val="00254AC7"/>
    <w:rsid w:val="00254AFC"/>
    <w:rsid w:val="00254E92"/>
    <w:rsid w:val="00255613"/>
    <w:rsid w:val="00255AA3"/>
    <w:rsid w:val="00255B1C"/>
    <w:rsid w:val="00255FE7"/>
    <w:rsid w:val="00256055"/>
    <w:rsid w:val="002560D5"/>
    <w:rsid w:val="00256163"/>
    <w:rsid w:val="0025621D"/>
    <w:rsid w:val="002564C9"/>
    <w:rsid w:val="0025655E"/>
    <w:rsid w:val="002565CA"/>
    <w:rsid w:val="002565EE"/>
    <w:rsid w:val="002565FE"/>
    <w:rsid w:val="002566A6"/>
    <w:rsid w:val="00256701"/>
    <w:rsid w:val="00256A9C"/>
    <w:rsid w:val="00256D62"/>
    <w:rsid w:val="00256DE8"/>
    <w:rsid w:val="0025723D"/>
    <w:rsid w:val="0025733D"/>
    <w:rsid w:val="00257BF5"/>
    <w:rsid w:val="00257C82"/>
    <w:rsid w:val="00257C99"/>
    <w:rsid w:val="00257E2F"/>
    <w:rsid w:val="002604EB"/>
    <w:rsid w:val="00260B1B"/>
    <w:rsid w:val="00260CCF"/>
    <w:rsid w:val="0026150F"/>
    <w:rsid w:val="00261F1B"/>
    <w:rsid w:val="002620AE"/>
    <w:rsid w:val="00262205"/>
    <w:rsid w:val="002622DA"/>
    <w:rsid w:val="002625A6"/>
    <w:rsid w:val="00262A92"/>
    <w:rsid w:val="00262D7A"/>
    <w:rsid w:val="00262EFE"/>
    <w:rsid w:val="00262F3E"/>
    <w:rsid w:val="00263365"/>
    <w:rsid w:val="002633C5"/>
    <w:rsid w:val="002634A8"/>
    <w:rsid w:val="00263606"/>
    <w:rsid w:val="00263900"/>
    <w:rsid w:val="002639F8"/>
    <w:rsid w:val="00263D4F"/>
    <w:rsid w:val="00263F8E"/>
    <w:rsid w:val="00264148"/>
    <w:rsid w:val="00264465"/>
    <w:rsid w:val="002647B3"/>
    <w:rsid w:val="00264854"/>
    <w:rsid w:val="00264878"/>
    <w:rsid w:val="002648B7"/>
    <w:rsid w:val="00264BE8"/>
    <w:rsid w:val="00264D7D"/>
    <w:rsid w:val="002651BE"/>
    <w:rsid w:val="0026533D"/>
    <w:rsid w:val="002655D6"/>
    <w:rsid w:val="00265A63"/>
    <w:rsid w:val="00265BDB"/>
    <w:rsid w:val="00265DE1"/>
    <w:rsid w:val="00265F4B"/>
    <w:rsid w:val="00265FD6"/>
    <w:rsid w:val="00265FFB"/>
    <w:rsid w:val="002666D0"/>
    <w:rsid w:val="00266A3D"/>
    <w:rsid w:val="00266D6B"/>
    <w:rsid w:val="00266F06"/>
    <w:rsid w:val="002672BB"/>
    <w:rsid w:val="002672EC"/>
    <w:rsid w:val="0026736A"/>
    <w:rsid w:val="002674E6"/>
    <w:rsid w:val="00267800"/>
    <w:rsid w:val="00267C54"/>
    <w:rsid w:val="00267EA8"/>
    <w:rsid w:val="00267F7D"/>
    <w:rsid w:val="00267FE8"/>
    <w:rsid w:val="0027010B"/>
    <w:rsid w:val="002702F8"/>
    <w:rsid w:val="002707C6"/>
    <w:rsid w:val="002707FD"/>
    <w:rsid w:val="00270AD3"/>
    <w:rsid w:val="00270C0D"/>
    <w:rsid w:val="00270E4F"/>
    <w:rsid w:val="00271180"/>
    <w:rsid w:val="00271285"/>
    <w:rsid w:val="00271A00"/>
    <w:rsid w:val="00271D88"/>
    <w:rsid w:val="00271D89"/>
    <w:rsid w:val="00271DFE"/>
    <w:rsid w:val="00271E85"/>
    <w:rsid w:val="002721A5"/>
    <w:rsid w:val="0027240A"/>
    <w:rsid w:val="0027271B"/>
    <w:rsid w:val="00272B15"/>
    <w:rsid w:val="00272BD6"/>
    <w:rsid w:val="00272DBF"/>
    <w:rsid w:val="00272EBB"/>
    <w:rsid w:val="00272ED0"/>
    <w:rsid w:val="00272F69"/>
    <w:rsid w:val="00273443"/>
    <w:rsid w:val="002734E9"/>
    <w:rsid w:val="002736A6"/>
    <w:rsid w:val="002736F8"/>
    <w:rsid w:val="002738BC"/>
    <w:rsid w:val="00273A78"/>
    <w:rsid w:val="00273B89"/>
    <w:rsid w:val="00273EF5"/>
    <w:rsid w:val="00274314"/>
    <w:rsid w:val="0027437E"/>
    <w:rsid w:val="0027447B"/>
    <w:rsid w:val="0027478F"/>
    <w:rsid w:val="0027480F"/>
    <w:rsid w:val="00274DA4"/>
    <w:rsid w:val="00274E70"/>
    <w:rsid w:val="00274F1F"/>
    <w:rsid w:val="00275011"/>
    <w:rsid w:val="00275085"/>
    <w:rsid w:val="002750B7"/>
    <w:rsid w:val="00275713"/>
    <w:rsid w:val="0027596E"/>
    <w:rsid w:val="00275C99"/>
    <w:rsid w:val="00275E1D"/>
    <w:rsid w:val="00275E5D"/>
    <w:rsid w:val="00275F08"/>
    <w:rsid w:val="00275F65"/>
    <w:rsid w:val="00276092"/>
    <w:rsid w:val="0027629F"/>
    <w:rsid w:val="002762CB"/>
    <w:rsid w:val="0027656E"/>
    <w:rsid w:val="00276874"/>
    <w:rsid w:val="00276B17"/>
    <w:rsid w:val="00276BC9"/>
    <w:rsid w:val="00276CBD"/>
    <w:rsid w:val="00276D51"/>
    <w:rsid w:val="00276E72"/>
    <w:rsid w:val="0027701E"/>
    <w:rsid w:val="002770D5"/>
    <w:rsid w:val="00277394"/>
    <w:rsid w:val="00277402"/>
    <w:rsid w:val="002774C4"/>
    <w:rsid w:val="00277962"/>
    <w:rsid w:val="00277AA4"/>
    <w:rsid w:val="00277AD8"/>
    <w:rsid w:val="00277C63"/>
    <w:rsid w:val="00277CB8"/>
    <w:rsid w:val="00277D10"/>
    <w:rsid w:val="00277D46"/>
    <w:rsid w:val="00277EF7"/>
    <w:rsid w:val="00277F51"/>
    <w:rsid w:val="00277FC9"/>
    <w:rsid w:val="002802EC"/>
    <w:rsid w:val="002804F6"/>
    <w:rsid w:val="002806E8"/>
    <w:rsid w:val="002807A5"/>
    <w:rsid w:val="0028090D"/>
    <w:rsid w:val="00280B65"/>
    <w:rsid w:val="00280D2B"/>
    <w:rsid w:val="0028109A"/>
    <w:rsid w:val="002810A3"/>
    <w:rsid w:val="002810DB"/>
    <w:rsid w:val="00281237"/>
    <w:rsid w:val="0028127E"/>
    <w:rsid w:val="00281984"/>
    <w:rsid w:val="00281F6D"/>
    <w:rsid w:val="00282243"/>
    <w:rsid w:val="00282335"/>
    <w:rsid w:val="002823FE"/>
    <w:rsid w:val="00282570"/>
    <w:rsid w:val="002828E5"/>
    <w:rsid w:val="00282A55"/>
    <w:rsid w:val="00283109"/>
    <w:rsid w:val="00283373"/>
    <w:rsid w:val="00283549"/>
    <w:rsid w:val="002835B3"/>
    <w:rsid w:val="00283608"/>
    <w:rsid w:val="00283640"/>
    <w:rsid w:val="00283668"/>
    <w:rsid w:val="00283917"/>
    <w:rsid w:val="00283BA5"/>
    <w:rsid w:val="00283CCA"/>
    <w:rsid w:val="00283EA2"/>
    <w:rsid w:val="00283EEF"/>
    <w:rsid w:val="002840F0"/>
    <w:rsid w:val="00284463"/>
    <w:rsid w:val="0028451D"/>
    <w:rsid w:val="00284582"/>
    <w:rsid w:val="00284692"/>
    <w:rsid w:val="002848A4"/>
    <w:rsid w:val="00284F85"/>
    <w:rsid w:val="00284FA2"/>
    <w:rsid w:val="002853D9"/>
    <w:rsid w:val="00285885"/>
    <w:rsid w:val="002859D6"/>
    <w:rsid w:val="00285D52"/>
    <w:rsid w:val="00285F0D"/>
    <w:rsid w:val="00286003"/>
    <w:rsid w:val="002860D0"/>
    <w:rsid w:val="0028640A"/>
    <w:rsid w:val="00286513"/>
    <w:rsid w:val="00286518"/>
    <w:rsid w:val="002867FE"/>
    <w:rsid w:val="00286956"/>
    <w:rsid w:val="002869EF"/>
    <w:rsid w:val="00286C09"/>
    <w:rsid w:val="00286F09"/>
    <w:rsid w:val="00286F6D"/>
    <w:rsid w:val="002875A0"/>
    <w:rsid w:val="0028771E"/>
    <w:rsid w:val="00287924"/>
    <w:rsid w:val="0028795A"/>
    <w:rsid w:val="00287C9A"/>
    <w:rsid w:val="00287CB7"/>
    <w:rsid w:val="00287EE4"/>
    <w:rsid w:val="00287F8A"/>
    <w:rsid w:val="00290074"/>
    <w:rsid w:val="002901F6"/>
    <w:rsid w:val="0029029B"/>
    <w:rsid w:val="0029055A"/>
    <w:rsid w:val="00290F78"/>
    <w:rsid w:val="00291176"/>
    <w:rsid w:val="002913B6"/>
    <w:rsid w:val="002914AC"/>
    <w:rsid w:val="00291546"/>
    <w:rsid w:val="002917F3"/>
    <w:rsid w:val="00291880"/>
    <w:rsid w:val="00291A93"/>
    <w:rsid w:val="00291C63"/>
    <w:rsid w:val="00291C98"/>
    <w:rsid w:val="00291DCF"/>
    <w:rsid w:val="00291F55"/>
    <w:rsid w:val="00291F7D"/>
    <w:rsid w:val="00292441"/>
    <w:rsid w:val="0029248F"/>
    <w:rsid w:val="002924DC"/>
    <w:rsid w:val="00292740"/>
    <w:rsid w:val="00292D26"/>
    <w:rsid w:val="00292D57"/>
    <w:rsid w:val="00292DF4"/>
    <w:rsid w:val="00293708"/>
    <w:rsid w:val="00293792"/>
    <w:rsid w:val="00293991"/>
    <w:rsid w:val="00293B83"/>
    <w:rsid w:val="00293CE1"/>
    <w:rsid w:val="00293FBB"/>
    <w:rsid w:val="0029401A"/>
    <w:rsid w:val="002942A6"/>
    <w:rsid w:val="002944D6"/>
    <w:rsid w:val="00294B02"/>
    <w:rsid w:val="00294BB1"/>
    <w:rsid w:val="00294C78"/>
    <w:rsid w:val="00294CD3"/>
    <w:rsid w:val="00294F1D"/>
    <w:rsid w:val="0029583A"/>
    <w:rsid w:val="00295B46"/>
    <w:rsid w:val="00295F30"/>
    <w:rsid w:val="00296019"/>
    <w:rsid w:val="00296391"/>
    <w:rsid w:val="002963BC"/>
    <w:rsid w:val="00296552"/>
    <w:rsid w:val="00296EA0"/>
    <w:rsid w:val="002972E4"/>
    <w:rsid w:val="0029740E"/>
    <w:rsid w:val="00297486"/>
    <w:rsid w:val="0029752E"/>
    <w:rsid w:val="002976EE"/>
    <w:rsid w:val="002979EE"/>
    <w:rsid w:val="002A03E7"/>
    <w:rsid w:val="002A0481"/>
    <w:rsid w:val="002A0E89"/>
    <w:rsid w:val="002A0F20"/>
    <w:rsid w:val="002A117C"/>
    <w:rsid w:val="002A11D7"/>
    <w:rsid w:val="002A1295"/>
    <w:rsid w:val="002A13CB"/>
    <w:rsid w:val="002A1452"/>
    <w:rsid w:val="002A1524"/>
    <w:rsid w:val="002A15DF"/>
    <w:rsid w:val="002A19C1"/>
    <w:rsid w:val="002A1B15"/>
    <w:rsid w:val="002A1CEC"/>
    <w:rsid w:val="002A1DF4"/>
    <w:rsid w:val="002A24F1"/>
    <w:rsid w:val="002A26BE"/>
    <w:rsid w:val="002A2796"/>
    <w:rsid w:val="002A2C74"/>
    <w:rsid w:val="002A2CFE"/>
    <w:rsid w:val="002A2DBC"/>
    <w:rsid w:val="002A3117"/>
    <w:rsid w:val="002A3335"/>
    <w:rsid w:val="002A33D2"/>
    <w:rsid w:val="002A361B"/>
    <w:rsid w:val="002A3845"/>
    <w:rsid w:val="002A3848"/>
    <w:rsid w:val="002A3BB0"/>
    <w:rsid w:val="002A3CE8"/>
    <w:rsid w:val="002A41B0"/>
    <w:rsid w:val="002A443F"/>
    <w:rsid w:val="002A44C6"/>
    <w:rsid w:val="002A4A19"/>
    <w:rsid w:val="002A4C10"/>
    <w:rsid w:val="002A4CE3"/>
    <w:rsid w:val="002A4D48"/>
    <w:rsid w:val="002A4D8B"/>
    <w:rsid w:val="002A4F72"/>
    <w:rsid w:val="002A4FBD"/>
    <w:rsid w:val="002A5303"/>
    <w:rsid w:val="002A55C8"/>
    <w:rsid w:val="002A5A79"/>
    <w:rsid w:val="002A5EA5"/>
    <w:rsid w:val="002A62E2"/>
    <w:rsid w:val="002A62F4"/>
    <w:rsid w:val="002A6570"/>
    <w:rsid w:val="002A65CD"/>
    <w:rsid w:val="002A6C6A"/>
    <w:rsid w:val="002A6F1C"/>
    <w:rsid w:val="002A7324"/>
    <w:rsid w:val="002A748E"/>
    <w:rsid w:val="002A768C"/>
    <w:rsid w:val="002A76FB"/>
    <w:rsid w:val="002A785C"/>
    <w:rsid w:val="002A79F8"/>
    <w:rsid w:val="002A7CC9"/>
    <w:rsid w:val="002A7E08"/>
    <w:rsid w:val="002A7F7E"/>
    <w:rsid w:val="002B049B"/>
    <w:rsid w:val="002B04F0"/>
    <w:rsid w:val="002B068B"/>
    <w:rsid w:val="002B0757"/>
    <w:rsid w:val="002B0826"/>
    <w:rsid w:val="002B090D"/>
    <w:rsid w:val="002B0BA0"/>
    <w:rsid w:val="002B0C8D"/>
    <w:rsid w:val="002B0D30"/>
    <w:rsid w:val="002B0E04"/>
    <w:rsid w:val="002B13EC"/>
    <w:rsid w:val="002B1497"/>
    <w:rsid w:val="002B19A0"/>
    <w:rsid w:val="002B1A11"/>
    <w:rsid w:val="002B1E6B"/>
    <w:rsid w:val="002B2365"/>
    <w:rsid w:val="002B26A7"/>
    <w:rsid w:val="002B30E0"/>
    <w:rsid w:val="002B373D"/>
    <w:rsid w:val="002B451E"/>
    <w:rsid w:val="002B47B2"/>
    <w:rsid w:val="002B47F2"/>
    <w:rsid w:val="002B4891"/>
    <w:rsid w:val="002B49CC"/>
    <w:rsid w:val="002B4A40"/>
    <w:rsid w:val="002B4D77"/>
    <w:rsid w:val="002B4EC8"/>
    <w:rsid w:val="002B4FB7"/>
    <w:rsid w:val="002B5404"/>
    <w:rsid w:val="002B5488"/>
    <w:rsid w:val="002B5708"/>
    <w:rsid w:val="002B5796"/>
    <w:rsid w:val="002B58AA"/>
    <w:rsid w:val="002B59AD"/>
    <w:rsid w:val="002B5B44"/>
    <w:rsid w:val="002B5D2D"/>
    <w:rsid w:val="002B5EE2"/>
    <w:rsid w:val="002B5EF8"/>
    <w:rsid w:val="002B608C"/>
    <w:rsid w:val="002B62A2"/>
    <w:rsid w:val="002B6516"/>
    <w:rsid w:val="002B6661"/>
    <w:rsid w:val="002B681F"/>
    <w:rsid w:val="002B684A"/>
    <w:rsid w:val="002B6ACD"/>
    <w:rsid w:val="002B6BB9"/>
    <w:rsid w:val="002B72C0"/>
    <w:rsid w:val="002B7316"/>
    <w:rsid w:val="002B757A"/>
    <w:rsid w:val="002B76BF"/>
    <w:rsid w:val="002B7802"/>
    <w:rsid w:val="002B7855"/>
    <w:rsid w:val="002B799A"/>
    <w:rsid w:val="002B7D79"/>
    <w:rsid w:val="002B7DCC"/>
    <w:rsid w:val="002B7FA6"/>
    <w:rsid w:val="002C039A"/>
    <w:rsid w:val="002C03E0"/>
    <w:rsid w:val="002C042C"/>
    <w:rsid w:val="002C0476"/>
    <w:rsid w:val="002C06CF"/>
    <w:rsid w:val="002C0713"/>
    <w:rsid w:val="002C0D1E"/>
    <w:rsid w:val="002C0F85"/>
    <w:rsid w:val="002C1318"/>
    <w:rsid w:val="002C13BE"/>
    <w:rsid w:val="002C1549"/>
    <w:rsid w:val="002C15C1"/>
    <w:rsid w:val="002C1698"/>
    <w:rsid w:val="002C16B2"/>
    <w:rsid w:val="002C1759"/>
    <w:rsid w:val="002C1A18"/>
    <w:rsid w:val="002C1D2B"/>
    <w:rsid w:val="002C1D2F"/>
    <w:rsid w:val="002C1E96"/>
    <w:rsid w:val="002C1F0D"/>
    <w:rsid w:val="002C201E"/>
    <w:rsid w:val="002C21B0"/>
    <w:rsid w:val="002C2511"/>
    <w:rsid w:val="002C26B3"/>
    <w:rsid w:val="002C28EF"/>
    <w:rsid w:val="002C2977"/>
    <w:rsid w:val="002C2A75"/>
    <w:rsid w:val="002C2AB0"/>
    <w:rsid w:val="002C2C4D"/>
    <w:rsid w:val="002C2CD0"/>
    <w:rsid w:val="002C2DD8"/>
    <w:rsid w:val="002C2EEB"/>
    <w:rsid w:val="002C3133"/>
    <w:rsid w:val="002C31D7"/>
    <w:rsid w:val="002C358B"/>
    <w:rsid w:val="002C368C"/>
    <w:rsid w:val="002C3B1A"/>
    <w:rsid w:val="002C3D36"/>
    <w:rsid w:val="002C3E41"/>
    <w:rsid w:val="002C40ED"/>
    <w:rsid w:val="002C420D"/>
    <w:rsid w:val="002C452B"/>
    <w:rsid w:val="002C4A3D"/>
    <w:rsid w:val="002C4CC5"/>
    <w:rsid w:val="002C4EA7"/>
    <w:rsid w:val="002C4F62"/>
    <w:rsid w:val="002C5460"/>
    <w:rsid w:val="002C5465"/>
    <w:rsid w:val="002C56D8"/>
    <w:rsid w:val="002C5728"/>
    <w:rsid w:val="002C57BD"/>
    <w:rsid w:val="002C5A05"/>
    <w:rsid w:val="002C5C17"/>
    <w:rsid w:val="002C5C74"/>
    <w:rsid w:val="002C6009"/>
    <w:rsid w:val="002C6245"/>
    <w:rsid w:val="002C6320"/>
    <w:rsid w:val="002C6386"/>
    <w:rsid w:val="002C653B"/>
    <w:rsid w:val="002C67CA"/>
    <w:rsid w:val="002C6ED5"/>
    <w:rsid w:val="002C70DC"/>
    <w:rsid w:val="002C70EA"/>
    <w:rsid w:val="002C7351"/>
    <w:rsid w:val="002C751A"/>
    <w:rsid w:val="002C796E"/>
    <w:rsid w:val="002C7DC7"/>
    <w:rsid w:val="002C7DE1"/>
    <w:rsid w:val="002C7FC6"/>
    <w:rsid w:val="002D000E"/>
    <w:rsid w:val="002D024A"/>
    <w:rsid w:val="002D045B"/>
    <w:rsid w:val="002D09BB"/>
    <w:rsid w:val="002D0A49"/>
    <w:rsid w:val="002D0BFB"/>
    <w:rsid w:val="002D0DAF"/>
    <w:rsid w:val="002D1069"/>
    <w:rsid w:val="002D16F2"/>
    <w:rsid w:val="002D1927"/>
    <w:rsid w:val="002D1A6F"/>
    <w:rsid w:val="002D1DF8"/>
    <w:rsid w:val="002D22EC"/>
    <w:rsid w:val="002D23D2"/>
    <w:rsid w:val="002D24C5"/>
    <w:rsid w:val="002D2511"/>
    <w:rsid w:val="002D27D7"/>
    <w:rsid w:val="002D296A"/>
    <w:rsid w:val="002D2E10"/>
    <w:rsid w:val="002D3006"/>
    <w:rsid w:val="002D339B"/>
    <w:rsid w:val="002D34DF"/>
    <w:rsid w:val="002D3540"/>
    <w:rsid w:val="002D375C"/>
    <w:rsid w:val="002D3E3C"/>
    <w:rsid w:val="002D41B9"/>
    <w:rsid w:val="002D424E"/>
    <w:rsid w:val="002D437F"/>
    <w:rsid w:val="002D4565"/>
    <w:rsid w:val="002D463B"/>
    <w:rsid w:val="002D479A"/>
    <w:rsid w:val="002D47ED"/>
    <w:rsid w:val="002D488F"/>
    <w:rsid w:val="002D4F12"/>
    <w:rsid w:val="002D4F2A"/>
    <w:rsid w:val="002D51C9"/>
    <w:rsid w:val="002D5229"/>
    <w:rsid w:val="002D526E"/>
    <w:rsid w:val="002D599F"/>
    <w:rsid w:val="002D5B0A"/>
    <w:rsid w:val="002D5F76"/>
    <w:rsid w:val="002D6119"/>
    <w:rsid w:val="002D612A"/>
    <w:rsid w:val="002D6216"/>
    <w:rsid w:val="002D62EE"/>
    <w:rsid w:val="002D642B"/>
    <w:rsid w:val="002D66EF"/>
    <w:rsid w:val="002D68ED"/>
    <w:rsid w:val="002D6AD6"/>
    <w:rsid w:val="002D6E30"/>
    <w:rsid w:val="002D6FD5"/>
    <w:rsid w:val="002D706F"/>
    <w:rsid w:val="002D751D"/>
    <w:rsid w:val="002D7817"/>
    <w:rsid w:val="002D7F6A"/>
    <w:rsid w:val="002E03AF"/>
    <w:rsid w:val="002E0630"/>
    <w:rsid w:val="002E0631"/>
    <w:rsid w:val="002E0731"/>
    <w:rsid w:val="002E0821"/>
    <w:rsid w:val="002E0A99"/>
    <w:rsid w:val="002E0C7B"/>
    <w:rsid w:val="002E0F92"/>
    <w:rsid w:val="002E10D2"/>
    <w:rsid w:val="002E1326"/>
    <w:rsid w:val="002E188D"/>
    <w:rsid w:val="002E1D7D"/>
    <w:rsid w:val="002E1EFF"/>
    <w:rsid w:val="002E1F1D"/>
    <w:rsid w:val="002E214D"/>
    <w:rsid w:val="002E2301"/>
    <w:rsid w:val="002E2783"/>
    <w:rsid w:val="002E29AC"/>
    <w:rsid w:val="002E2A9E"/>
    <w:rsid w:val="002E2AD3"/>
    <w:rsid w:val="002E2CFD"/>
    <w:rsid w:val="002E2D36"/>
    <w:rsid w:val="002E2EEC"/>
    <w:rsid w:val="002E30DF"/>
    <w:rsid w:val="002E30E6"/>
    <w:rsid w:val="002E38E3"/>
    <w:rsid w:val="002E3A45"/>
    <w:rsid w:val="002E3AB8"/>
    <w:rsid w:val="002E4090"/>
    <w:rsid w:val="002E41A8"/>
    <w:rsid w:val="002E4350"/>
    <w:rsid w:val="002E45FC"/>
    <w:rsid w:val="002E4D5E"/>
    <w:rsid w:val="002E4F54"/>
    <w:rsid w:val="002E50AA"/>
    <w:rsid w:val="002E57BD"/>
    <w:rsid w:val="002E595B"/>
    <w:rsid w:val="002E5CEE"/>
    <w:rsid w:val="002E5D1B"/>
    <w:rsid w:val="002E5E13"/>
    <w:rsid w:val="002E6094"/>
    <w:rsid w:val="002E61E4"/>
    <w:rsid w:val="002E6296"/>
    <w:rsid w:val="002E6346"/>
    <w:rsid w:val="002E64CC"/>
    <w:rsid w:val="002E65A3"/>
    <w:rsid w:val="002E6781"/>
    <w:rsid w:val="002E6B5A"/>
    <w:rsid w:val="002E6B5E"/>
    <w:rsid w:val="002E6BA6"/>
    <w:rsid w:val="002E6EA4"/>
    <w:rsid w:val="002E6FD9"/>
    <w:rsid w:val="002E71E5"/>
    <w:rsid w:val="002E7490"/>
    <w:rsid w:val="002E765B"/>
    <w:rsid w:val="002E77DB"/>
    <w:rsid w:val="002E7983"/>
    <w:rsid w:val="002E7F6C"/>
    <w:rsid w:val="002E7FAF"/>
    <w:rsid w:val="002E7FE3"/>
    <w:rsid w:val="002F0015"/>
    <w:rsid w:val="002F0133"/>
    <w:rsid w:val="002F01AC"/>
    <w:rsid w:val="002F0425"/>
    <w:rsid w:val="002F0529"/>
    <w:rsid w:val="002F0572"/>
    <w:rsid w:val="002F06C8"/>
    <w:rsid w:val="002F06D6"/>
    <w:rsid w:val="002F0718"/>
    <w:rsid w:val="002F09E7"/>
    <w:rsid w:val="002F0CFE"/>
    <w:rsid w:val="002F0F2C"/>
    <w:rsid w:val="002F137E"/>
    <w:rsid w:val="002F13DF"/>
    <w:rsid w:val="002F1537"/>
    <w:rsid w:val="002F16C8"/>
    <w:rsid w:val="002F1B8C"/>
    <w:rsid w:val="002F1BB2"/>
    <w:rsid w:val="002F1C7E"/>
    <w:rsid w:val="002F1CA2"/>
    <w:rsid w:val="002F1CD1"/>
    <w:rsid w:val="002F1CF0"/>
    <w:rsid w:val="002F1CFF"/>
    <w:rsid w:val="002F1F99"/>
    <w:rsid w:val="002F20BA"/>
    <w:rsid w:val="002F25CF"/>
    <w:rsid w:val="002F2638"/>
    <w:rsid w:val="002F2860"/>
    <w:rsid w:val="002F295D"/>
    <w:rsid w:val="002F29E0"/>
    <w:rsid w:val="002F2A8D"/>
    <w:rsid w:val="002F2C7D"/>
    <w:rsid w:val="002F2E59"/>
    <w:rsid w:val="002F2EB3"/>
    <w:rsid w:val="002F2EBD"/>
    <w:rsid w:val="002F33B5"/>
    <w:rsid w:val="002F35C8"/>
    <w:rsid w:val="002F3D01"/>
    <w:rsid w:val="002F414D"/>
    <w:rsid w:val="002F4602"/>
    <w:rsid w:val="002F4DE8"/>
    <w:rsid w:val="002F4DFF"/>
    <w:rsid w:val="002F4F3A"/>
    <w:rsid w:val="002F5184"/>
    <w:rsid w:val="002F53BB"/>
    <w:rsid w:val="002F549B"/>
    <w:rsid w:val="002F556A"/>
    <w:rsid w:val="002F5D32"/>
    <w:rsid w:val="002F60B1"/>
    <w:rsid w:val="002F60B9"/>
    <w:rsid w:val="002F62A0"/>
    <w:rsid w:val="002F649C"/>
    <w:rsid w:val="002F6EC0"/>
    <w:rsid w:val="002F71F4"/>
    <w:rsid w:val="002F72E9"/>
    <w:rsid w:val="002F73C9"/>
    <w:rsid w:val="002F7412"/>
    <w:rsid w:val="002F7529"/>
    <w:rsid w:val="002F7861"/>
    <w:rsid w:val="002F7943"/>
    <w:rsid w:val="002F79D2"/>
    <w:rsid w:val="002F7AB4"/>
    <w:rsid w:val="00300069"/>
    <w:rsid w:val="003000CD"/>
    <w:rsid w:val="00300121"/>
    <w:rsid w:val="0030012F"/>
    <w:rsid w:val="003002E3"/>
    <w:rsid w:val="003004E1"/>
    <w:rsid w:val="00300661"/>
    <w:rsid w:val="003007FC"/>
    <w:rsid w:val="00300EB9"/>
    <w:rsid w:val="00300FD4"/>
    <w:rsid w:val="00301497"/>
    <w:rsid w:val="003015E9"/>
    <w:rsid w:val="00301B7C"/>
    <w:rsid w:val="00301C19"/>
    <w:rsid w:val="00301E03"/>
    <w:rsid w:val="00302038"/>
    <w:rsid w:val="0030208F"/>
    <w:rsid w:val="00302259"/>
    <w:rsid w:val="00302291"/>
    <w:rsid w:val="0030235C"/>
    <w:rsid w:val="003024DF"/>
    <w:rsid w:val="003024F3"/>
    <w:rsid w:val="0030257D"/>
    <w:rsid w:val="00302912"/>
    <w:rsid w:val="003029CC"/>
    <w:rsid w:val="00302EF5"/>
    <w:rsid w:val="00302FA8"/>
    <w:rsid w:val="00303183"/>
    <w:rsid w:val="00303220"/>
    <w:rsid w:val="00303497"/>
    <w:rsid w:val="00303A0A"/>
    <w:rsid w:val="00303D6B"/>
    <w:rsid w:val="00303F09"/>
    <w:rsid w:val="00304AE3"/>
    <w:rsid w:val="00304D26"/>
    <w:rsid w:val="00304DB5"/>
    <w:rsid w:val="00304DBE"/>
    <w:rsid w:val="00305033"/>
    <w:rsid w:val="00305228"/>
    <w:rsid w:val="003057D6"/>
    <w:rsid w:val="0030582F"/>
    <w:rsid w:val="00305961"/>
    <w:rsid w:val="00305AA6"/>
    <w:rsid w:val="00305E08"/>
    <w:rsid w:val="00306121"/>
    <w:rsid w:val="0030612B"/>
    <w:rsid w:val="003063CE"/>
    <w:rsid w:val="00306591"/>
    <w:rsid w:val="003066A6"/>
    <w:rsid w:val="00306750"/>
    <w:rsid w:val="00306A6E"/>
    <w:rsid w:val="00306BF9"/>
    <w:rsid w:val="00306C11"/>
    <w:rsid w:val="00306CFA"/>
    <w:rsid w:val="00307003"/>
    <w:rsid w:val="00307114"/>
    <w:rsid w:val="0030724E"/>
    <w:rsid w:val="0030728F"/>
    <w:rsid w:val="003073D1"/>
    <w:rsid w:val="003074FE"/>
    <w:rsid w:val="00307994"/>
    <w:rsid w:val="003079D5"/>
    <w:rsid w:val="00307D09"/>
    <w:rsid w:val="00307DCA"/>
    <w:rsid w:val="00307E02"/>
    <w:rsid w:val="0031026D"/>
    <w:rsid w:val="003102B5"/>
    <w:rsid w:val="00310725"/>
    <w:rsid w:val="00310731"/>
    <w:rsid w:val="003107B6"/>
    <w:rsid w:val="00310D5A"/>
    <w:rsid w:val="00310E87"/>
    <w:rsid w:val="003110C8"/>
    <w:rsid w:val="0031141D"/>
    <w:rsid w:val="00311790"/>
    <w:rsid w:val="00311ABB"/>
    <w:rsid w:val="00311E87"/>
    <w:rsid w:val="00312028"/>
    <w:rsid w:val="003120B4"/>
    <w:rsid w:val="00312162"/>
    <w:rsid w:val="00312239"/>
    <w:rsid w:val="00312380"/>
    <w:rsid w:val="003126D3"/>
    <w:rsid w:val="0031296F"/>
    <w:rsid w:val="00312AC5"/>
    <w:rsid w:val="00312B77"/>
    <w:rsid w:val="00312BD1"/>
    <w:rsid w:val="00312BD8"/>
    <w:rsid w:val="00312E1C"/>
    <w:rsid w:val="00312F1F"/>
    <w:rsid w:val="00313076"/>
    <w:rsid w:val="003130D3"/>
    <w:rsid w:val="0031360E"/>
    <w:rsid w:val="00313651"/>
    <w:rsid w:val="00313ACB"/>
    <w:rsid w:val="00313C10"/>
    <w:rsid w:val="0031404D"/>
    <w:rsid w:val="003142AD"/>
    <w:rsid w:val="00314390"/>
    <w:rsid w:val="00314781"/>
    <w:rsid w:val="003148D5"/>
    <w:rsid w:val="00314BDD"/>
    <w:rsid w:val="00314D84"/>
    <w:rsid w:val="00314E14"/>
    <w:rsid w:val="00314F79"/>
    <w:rsid w:val="00314FD3"/>
    <w:rsid w:val="00315674"/>
    <w:rsid w:val="00315720"/>
    <w:rsid w:val="00315999"/>
    <w:rsid w:val="00315C83"/>
    <w:rsid w:val="00315CEE"/>
    <w:rsid w:val="00315EB0"/>
    <w:rsid w:val="00316054"/>
    <w:rsid w:val="00316059"/>
    <w:rsid w:val="003161D3"/>
    <w:rsid w:val="003162A2"/>
    <w:rsid w:val="003167AD"/>
    <w:rsid w:val="00316B2E"/>
    <w:rsid w:val="00316C2F"/>
    <w:rsid w:val="00316F2F"/>
    <w:rsid w:val="00316F61"/>
    <w:rsid w:val="00316FDF"/>
    <w:rsid w:val="00317173"/>
    <w:rsid w:val="00317668"/>
    <w:rsid w:val="003178C0"/>
    <w:rsid w:val="00317A89"/>
    <w:rsid w:val="00317AD9"/>
    <w:rsid w:val="00317B65"/>
    <w:rsid w:val="00317BEF"/>
    <w:rsid w:val="00317BFF"/>
    <w:rsid w:val="00317D60"/>
    <w:rsid w:val="00317DAF"/>
    <w:rsid w:val="00317F97"/>
    <w:rsid w:val="00317FE7"/>
    <w:rsid w:val="003200BC"/>
    <w:rsid w:val="003207B2"/>
    <w:rsid w:val="003208CB"/>
    <w:rsid w:val="0032095A"/>
    <w:rsid w:val="00320BA5"/>
    <w:rsid w:val="00320C5B"/>
    <w:rsid w:val="00320EA3"/>
    <w:rsid w:val="00321009"/>
    <w:rsid w:val="0032120F"/>
    <w:rsid w:val="00321260"/>
    <w:rsid w:val="003214BD"/>
    <w:rsid w:val="00321A25"/>
    <w:rsid w:val="00321ADE"/>
    <w:rsid w:val="00321CA9"/>
    <w:rsid w:val="00321F64"/>
    <w:rsid w:val="00322851"/>
    <w:rsid w:val="00322BFF"/>
    <w:rsid w:val="00322EA1"/>
    <w:rsid w:val="00323069"/>
    <w:rsid w:val="00323094"/>
    <w:rsid w:val="003234DE"/>
    <w:rsid w:val="0032374C"/>
    <w:rsid w:val="003238FC"/>
    <w:rsid w:val="00323CC9"/>
    <w:rsid w:val="00323E38"/>
    <w:rsid w:val="0032401F"/>
    <w:rsid w:val="0032418B"/>
    <w:rsid w:val="00324255"/>
    <w:rsid w:val="00324833"/>
    <w:rsid w:val="00324B77"/>
    <w:rsid w:val="00324CC3"/>
    <w:rsid w:val="00324E58"/>
    <w:rsid w:val="00324E8B"/>
    <w:rsid w:val="003250D5"/>
    <w:rsid w:val="003251F6"/>
    <w:rsid w:val="00325261"/>
    <w:rsid w:val="0032529A"/>
    <w:rsid w:val="00325502"/>
    <w:rsid w:val="00325ADD"/>
    <w:rsid w:val="00325CA5"/>
    <w:rsid w:val="00325CC4"/>
    <w:rsid w:val="0032609C"/>
    <w:rsid w:val="003261D5"/>
    <w:rsid w:val="0032679C"/>
    <w:rsid w:val="0032696B"/>
    <w:rsid w:val="00326C49"/>
    <w:rsid w:val="00326DEF"/>
    <w:rsid w:val="00326E35"/>
    <w:rsid w:val="00326EE5"/>
    <w:rsid w:val="00327120"/>
    <w:rsid w:val="00327177"/>
    <w:rsid w:val="003271AC"/>
    <w:rsid w:val="003271F2"/>
    <w:rsid w:val="003274BB"/>
    <w:rsid w:val="003274E3"/>
    <w:rsid w:val="00327870"/>
    <w:rsid w:val="00327AE6"/>
    <w:rsid w:val="00327CE9"/>
    <w:rsid w:val="00327F6A"/>
    <w:rsid w:val="00327FFA"/>
    <w:rsid w:val="00330022"/>
    <w:rsid w:val="00330227"/>
    <w:rsid w:val="003308BC"/>
    <w:rsid w:val="00330940"/>
    <w:rsid w:val="00330A80"/>
    <w:rsid w:val="00330DD0"/>
    <w:rsid w:val="00330F7A"/>
    <w:rsid w:val="00331274"/>
    <w:rsid w:val="00331301"/>
    <w:rsid w:val="00331A74"/>
    <w:rsid w:val="00331BFC"/>
    <w:rsid w:val="00331D7B"/>
    <w:rsid w:val="00331DBB"/>
    <w:rsid w:val="003324FE"/>
    <w:rsid w:val="0033258C"/>
    <w:rsid w:val="0033262C"/>
    <w:rsid w:val="00332A36"/>
    <w:rsid w:val="00332B77"/>
    <w:rsid w:val="00332BF6"/>
    <w:rsid w:val="00332D2F"/>
    <w:rsid w:val="00332D55"/>
    <w:rsid w:val="00332E43"/>
    <w:rsid w:val="00333273"/>
    <w:rsid w:val="003333AA"/>
    <w:rsid w:val="00333C8C"/>
    <w:rsid w:val="00333D31"/>
    <w:rsid w:val="003342B7"/>
    <w:rsid w:val="00334530"/>
    <w:rsid w:val="003345A9"/>
    <w:rsid w:val="003346BE"/>
    <w:rsid w:val="003349F2"/>
    <w:rsid w:val="00334ED6"/>
    <w:rsid w:val="00334F46"/>
    <w:rsid w:val="003355C0"/>
    <w:rsid w:val="003357B1"/>
    <w:rsid w:val="0033593F"/>
    <w:rsid w:val="00335980"/>
    <w:rsid w:val="00335D80"/>
    <w:rsid w:val="00335E13"/>
    <w:rsid w:val="00336218"/>
    <w:rsid w:val="0033624B"/>
    <w:rsid w:val="00336265"/>
    <w:rsid w:val="003368FD"/>
    <w:rsid w:val="00336915"/>
    <w:rsid w:val="003369C6"/>
    <w:rsid w:val="00336F91"/>
    <w:rsid w:val="003371DD"/>
    <w:rsid w:val="003373C3"/>
    <w:rsid w:val="00337586"/>
    <w:rsid w:val="003376E9"/>
    <w:rsid w:val="003377B5"/>
    <w:rsid w:val="0034034F"/>
    <w:rsid w:val="003405A8"/>
    <w:rsid w:val="00340642"/>
    <w:rsid w:val="003407E9"/>
    <w:rsid w:val="00340AC2"/>
    <w:rsid w:val="003411D7"/>
    <w:rsid w:val="003413AF"/>
    <w:rsid w:val="0034172B"/>
    <w:rsid w:val="00341745"/>
    <w:rsid w:val="0034204B"/>
    <w:rsid w:val="00342270"/>
    <w:rsid w:val="00342274"/>
    <w:rsid w:val="003424D2"/>
    <w:rsid w:val="00342649"/>
    <w:rsid w:val="00342AA1"/>
    <w:rsid w:val="00342B13"/>
    <w:rsid w:val="0034307E"/>
    <w:rsid w:val="003430F2"/>
    <w:rsid w:val="003431C1"/>
    <w:rsid w:val="00343274"/>
    <w:rsid w:val="0034336E"/>
    <w:rsid w:val="003433CC"/>
    <w:rsid w:val="003435F3"/>
    <w:rsid w:val="00343637"/>
    <w:rsid w:val="00343A3F"/>
    <w:rsid w:val="00343B33"/>
    <w:rsid w:val="00343D74"/>
    <w:rsid w:val="00343DD0"/>
    <w:rsid w:val="00343FF2"/>
    <w:rsid w:val="0034431D"/>
    <w:rsid w:val="00344533"/>
    <w:rsid w:val="0034457C"/>
    <w:rsid w:val="00344735"/>
    <w:rsid w:val="003447CA"/>
    <w:rsid w:val="003449FE"/>
    <w:rsid w:val="00344E34"/>
    <w:rsid w:val="00345020"/>
    <w:rsid w:val="003452E9"/>
    <w:rsid w:val="003452F2"/>
    <w:rsid w:val="00345709"/>
    <w:rsid w:val="003458DC"/>
    <w:rsid w:val="00345A4A"/>
    <w:rsid w:val="00345C4A"/>
    <w:rsid w:val="00345CBA"/>
    <w:rsid w:val="00345FD0"/>
    <w:rsid w:val="003460F2"/>
    <w:rsid w:val="00346189"/>
    <w:rsid w:val="00346308"/>
    <w:rsid w:val="00346317"/>
    <w:rsid w:val="0034634A"/>
    <w:rsid w:val="00346616"/>
    <w:rsid w:val="00346E00"/>
    <w:rsid w:val="00347107"/>
    <w:rsid w:val="003471E8"/>
    <w:rsid w:val="00347477"/>
    <w:rsid w:val="0034761E"/>
    <w:rsid w:val="003477AD"/>
    <w:rsid w:val="00347B5A"/>
    <w:rsid w:val="00347D38"/>
    <w:rsid w:val="00347D4F"/>
    <w:rsid w:val="00347E66"/>
    <w:rsid w:val="00347EC9"/>
    <w:rsid w:val="00350783"/>
    <w:rsid w:val="0035149C"/>
    <w:rsid w:val="0035153C"/>
    <w:rsid w:val="00351621"/>
    <w:rsid w:val="003516A5"/>
    <w:rsid w:val="00351711"/>
    <w:rsid w:val="0035173D"/>
    <w:rsid w:val="00351754"/>
    <w:rsid w:val="003517B5"/>
    <w:rsid w:val="00351874"/>
    <w:rsid w:val="00351928"/>
    <w:rsid w:val="00351BE8"/>
    <w:rsid w:val="00351C6D"/>
    <w:rsid w:val="00351DC3"/>
    <w:rsid w:val="0035266D"/>
    <w:rsid w:val="0035270E"/>
    <w:rsid w:val="00352CF6"/>
    <w:rsid w:val="00352D9F"/>
    <w:rsid w:val="0035348C"/>
    <w:rsid w:val="003534CE"/>
    <w:rsid w:val="003535C4"/>
    <w:rsid w:val="00353789"/>
    <w:rsid w:val="003539F8"/>
    <w:rsid w:val="00353A27"/>
    <w:rsid w:val="00353B76"/>
    <w:rsid w:val="00353BF3"/>
    <w:rsid w:val="003544CA"/>
    <w:rsid w:val="003545A8"/>
    <w:rsid w:val="00354CD9"/>
    <w:rsid w:val="00354CED"/>
    <w:rsid w:val="00354D6D"/>
    <w:rsid w:val="00354E9F"/>
    <w:rsid w:val="00354F31"/>
    <w:rsid w:val="00355252"/>
    <w:rsid w:val="003552B8"/>
    <w:rsid w:val="00355603"/>
    <w:rsid w:val="00355787"/>
    <w:rsid w:val="0035585D"/>
    <w:rsid w:val="00355870"/>
    <w:rsid w:val="00355BBE"/>
    <w:rsid w:val="00355D76"/>
    <w:rsid w:val="00355E08"/>
    <w:rsid w:val="0035604B"/>
    <w:rsid w:val="003560D1"/>
    <w:rsid w:val="0035615A"/>
    <w:rsid w:val="0035631A"/>
    <w:rsid w:val="003569B5"/>
    <w:rsid w:val="00356A46"/>
    <w:rsid w:val="00356BEC"/>
    <w:rsid w:val="003574C4"/>
    <w:rsid w:val="00357670"/>
    <w:rsid w:val="0035779C"/>
    <w:rsid w:val="00357975"/>
    <w:rsid w:val="003579AA"/>
    <w:rsid w:val="00357A4F"/>
    <w:rsid w:val="00357B33"/>
    <w:rsid w:val="00357BCB"/>
    <w:rsid w:val="00357C07"/>
    <w:rsid w:val="00357E55"/>
    <w:rsid w:val="00357F41"/>
    <w:rsid w:val="00360054"/>
    <w:rsid w:val="003600DF"/>
    <w:rsid w:val="003602A7"/>
    <w:rsid w:val="0036071C"/>
    <w:rsid w:val="0036077E"/>
    <w:rsid w:val="00360806"/>
    <w:rsid w:val="0036088F"/>
    <w:rsid w:val="003608CF"/>
    <w:rsid w:val="00360958"/>
    <w:rsid w:val="00360F3D"/>
    <w:rsid w:val="00361327"/>
    <w:rsid w:val="00361440"/>
    <w:rsid w:val="00361572"/>
    <w:rsid w:val="00361974"/>
    <w:rsid w:val="00361980"/>
    <w:rsid w:val="00361B92"/>
    <w:rsid w:val="0036255A"/>
    <w:rsid w:val="003625CB"/>
    <w:rsid w:val="003626EA"/>
    <w:rsid w:val="00362892"/>
    <w:rsid w:val="00362E10"/>
    <w:rsid w:val="00363080"/>
    <w:rsid w:val="003630EA"/>
    <w:rsid w:val="003632F5"/>
    <w:rsid w:val="00363367"/>
    <w:rsid w:val="00363693"/>
    <w:rsid w:val="0036398F"/>
    <w:rsid w:val="00363D6A"/>
    <w:rsid w:val="003640DF"/>
    <w:rsid w:val="003640F4"/>
    <w:rsid w:val="00364123"/>
    <w:rsid w:val="0036422D"/>
    <w:rsid w:val="0036438C"/>
    <w:rsid w:val="00364513"/>
    <w:rsid w:val="0036452A"/>
    <w:rsid w:val="00364805"/>
    <w:rsid w:val="0036484E"/>
    <w:rsid w:val="00364CD0"/>
    <w:rsid w:val="00364ED8"/>
    <w:rsid w:val="00365EEE"/>
    <w:rsid w:val="00365F2D"/>
    <w:rsid w:val="00365FC5"/>
    <w:rsid w:val="00366045"/>
    <w:rsid w:val="0036625F"/>
    <w:rsid w:val="003664F2"/>
    <w:rsid w:val="00366562"/>
    <w:rsid w:val="00366CFE"/>
    <w:rsid w:val="003679F1"/>
    <w:rsid w:val="003679FD"/>
    <w:rsid w:val="00367BDA"/>
    <w:rsid w:val="00367D11"/>
    <w:rsid w:val="00367E27"/>
    <w:rsid w:val="00367E6E"/>
    <w:rsid w:val="00367EBC"/>
    <w:rsid w:val="00370007"/>
    <w:rsid w:val="00370341"/>
    <w:rsid w:val="003703EC"/>
    <w:rsid w:val="003705BF"/>
    <w:rsid w:val="00370641"/>
    <w:rsid w:val="00370742"/>
    <w:rsid w:val="00370DE1"/>
    <w:rsid w:val="00370E95"/>
    <w:rsid w:val="003714B6"/>
    <w:rsid w:val="003715A0"/>
    <w:rsid w:val="0037173F"/>
    <w:rsid w:val="00371890"/>
    <w:rsid w:val="00371904"/>
    <w:rsid w:val="0037198E"/>
    <w:rsid w:val="00371D2D"/>
    <w:rsid w:val="00372031"/>
    <w:rsid w:val="003720E6"/>
    <w:rsid w:val="003720EF"/>
    <w:rsid w:val="003721E4"/>
    <w:rsid w:val="00372276"/>
    <w:rsid w:val="00372278"/>
    <w:rsid w:val="003722B9"/>
    <w:rsid w:val="003722FF"/>
    <w:rsid w:val="00372626"/>
    <w:rsid w:val="00372733"/>
    <w:rsid w:val="003727E6"/>
    <w:rsid w:val="003727F8"/>
    <w:rsid w:val="00372BE6"/>
    <w:rsid w:val="00372C02"/>
    <w:rsid w:val="00372EE0"/>
    <w:rsid w:val="00372FAB"/>
    <w:rsid w:val="003733F8"/>
    <w:rsid w:val="0037349E"/>
    <w:rsid w:val="003736D1"/>
    <w:rsid w:val="0037389C"/>
    <w:rsid w:val="00373A47"/>
    <w:rsid w:val="00373B1B"/>
    <w:rsid w:val="00373CDE"/>
    <w:rsid w:val="00373DCC"/>
    <w:rsid w:val="00373DD8"/>
    <w:rsid w:val="00373DF0"/>
    <w:rsid w:val="003741B4"/>
    <w:rsid w:val="003745A1"/>
    <w:rsid w:val="003745E9"/>
    <w:rsid w:val="0037466F"/>
    <w:rsid w:val="00374A94"/>
    <w:rsid w:val="00374A96"/>
    <w:rsid w:val="00374AFA"/>
    <w:rsid w:val="00374B46"/>
    <w:rsid w:val="00374B7C"/>
    <w:rsid w:val="00375300"/>
    <w:rsid w:val="00375334"/>
    <w:rsid w:val="00375C14"/>
    <w:rsid w:val="00375D0D"/>
    <w:rsid w:val="00375F5C"/>
    <w:rsid w:val="00376245"/>
    <w:rsid w:val="00376302"/>
    <w:rsid w:val="003766F4"/>
    <w:rsid w:val="0037676B"/>
    <w:rsid w:val="00376805"/>
    <w:rsid w:val="00376D42"/>
    <w:rsid w:val="00376D49"/>
    <w:rsid w:val="00376F88"/>
    <w:rsid w:val="00377080"/>
    <w:rsid w:val="0037709E"/>
    <w:rsid w:val="00377290"/>
    <w:rsid w:val="00377356"/>
    <w:rsid w:val="0037760B"/>
    <w:rsid w:val="00377A8B"/>
    <w:rsid w:val="00377BAC"/>
    <w:rsid w:val="00377EA1"/>
    <w:rsid w:val="00377F1F"/>
    <w:rsid w:val="00380078"/>
    <w:rsid w:val="0038030A"/>
    <w:rsid w:val="00380335"/>
    <w:rsid w:val="00380A0E"/>
    <w:rsid w:val="00380B1E"/>
    <w:rsid w:val="00380B83"/>
    <w:rsid w:val="00380D23"/>
    <w:rsid w:val="00380EF3"/>
    <w:rsid w:val="00381154"/>
    <w:rsid w:val="00381226"/>
    <w:rsid w:val="003812E8"/>
    <w:rsid w:val="00381513"/>
    <w:rsid w:val="0038156F"/>
    <w:rsid w:val="00381ABB"/>
    <w:rsid w:val="003820DB"/>
    <w:rsid w:val="00382141"/>
    <w:rsid w:val="003821BA"/>
    <w:rsid w:val="0038239F"/>
    <w:rsid w:val="003825A1"/>
    <w:rsid w:val="003825B9"/>
    <w:rsid w:val="003825C5"/>
    <w:rsid w:val="00382794"/>
    <w:rsid w:val="0038284D"/>
    <w:rsid w:val="0038285C"/>
    <w:rsid w:val="00382A2D"/>
    <w:rsid w:val="00382F2C"/>
    <w:rsid w:val="00383036"/>
    <w:rsid w:val="00383061"/>
    <w:rsid w:val="003834A6"/>
    <w:rsid w:val="00383835"/>
    <w:rsid w:val="00383D18"/>
    <w:rsid w:val="00383E06"/>
    <w:rsid w:val="00383E7C"/>
    <w:rsid w:val="00383E9C"/>
    <w:rsid w:val="00384057"/>
    <w:rsid w:val="00384328"/>
    <w:rsid w:val="00384411"/>
    <w:rsid w:val="00384851"/>
    <w:rsid w:val="00384CAC"/>
    <w:rsid w:val="0038512F"/>
    <w:rsid w:val="00385477"/>
    <w:rsid w:val="0038576B"/>
    <w:rsid w:val="00385967"/>
    <w:rsid w:val="00385D48"/>
    <w:rsid w:val="00385E3D"/>
    <w:rsid w:val="00386415"/>
    <w:rsid w:val="00386831"/>
    <w:rsid w:val="0038693D"/>
    <w:rsid w:val="003869F1"/>
    <w:rsid w:val="00386B05"/>
    <w:rsid w:val="00386B4D"/>
    <w:rsid w:val="00386B94"/>
    <w:rsid w:val="00386F9A"/>
    <w:rsid w:val="00386FA1"/>
    <w:rsid w:val="003870AD"/>
    <w:rsid w:val="003870B3"/>
    <w:rsid w:val="0038716A"/>
    <w:rsid w:val="00387484"/>
    <w:rsid w:val="0038749F"/>
    <w:rsid w:val="00387848"/>
    <w:rsid w:val="00387B04"/>
    <w:rsid w:val="00387BD2"/>
    <w:rsid w:val="00387C18"/>
    <w:rsid w:val="00387C78"/>
    <w:rsid w:val="00387CA6"/>
    <w:rsid w:val="00387D31"/>
    <w:rsid w:val="00387E3D"/>
    <w:rsid w:val="003900F6"/>
    <w:rsid w:val="003902C4"/>
    <w:rsid w:val="00390613"/>
    <w:rsid w:val="003906D8"/>
    <w:rsid w:val="00390A92"/>
    <w:rsid w:val="00390CAD"/>
    <w:rsid w:val="00390CB0"/>
    <w:rsid w:val="00390E25"/>
    <w:rsid w:val="0039114B"/>
    <w:rsid w:val="003912B7"/>
    <w:rsid w:val="00391580"/>
    <w:rsid w:val="003916E9"/>
    <w:rsid w:val="0039178C"/>
    <w:rsid w:val="003918A9"/>
    <w:rsid w:val="00391D76"/>
    <w:rsid w:val="00391F3D"/>
    <w:rsid w:val="00391F85"/>
    <w:rsid w:val="00391FA3"/>
    <w:rsid w:val="00391FB7"/>
    <w:rsid w:val="00392038"/>
    <w:rsid w:val="003921F5"/>
    <w:rsid w:val="00392381"/>
    <w:rsid w:val="0039270B"/>
    <w:rsid w:val="00392932"/>
    <w:rsid w:val="00392B4D"/>
    <w:rsid w:val="00392B8B"/>
    <w:rsid w:val="00392F8B"/>
    <w:rsid w:val="0039323E"/>
    <w:rsid w:val="003933A2"/>
    <w:rsid w:val="00393736"/>
    <w:rsid w:val="0039399F"/>
    <w:rsid w:val="00393DC6"/>
    <w:rsid w:val="0039438D"/>
    <w:rsid w:val="00394BBB"/>
    <w:rsid w:val="00394C32"/>
    <w:rsid w:val="00394F33"/>
    <w:rsid w:val="003950DC"/>
    <w:rsid w:val="003950FD"/>
    <w:rsid w:val="00395128"/>
    <w:rsid w:val="003951CA"/>
    <w:rsid w:val="003951D7"/>
    <w:rsid w:val="003952CA"/>
    <w:rsid w:val="003953FE"/>
    <w:rsid w:val="00395558"/>
    <w:rsid w:val="00395A41"/>
    <w:rsid w:val="00395A62"/>
    <w:rsid w:val="00395AFF"/>
    <w:rsid w:val="00395B34"/>
    <w:rsid w:val="00395B6F"/>
    <w:rsid w:val="00395C6D"/>
    <w:rsid w:val="00395D96"/>
    <w:rsid w:val="00395E1C"/>
    <w:rsid w:val="00395FC8"/>
    <w:rsid w:val="00395FD1"/>
    <w:rsid w:val="003962E4"/>
    <w:rsid w:val="00396302"/>
    <w:rsid w:val="003965D2"/>
    <w:rsid w:val="003966FB"/>
    <w:rsid w:val="00396968"/>
    <w:rsid w:val="00396C9B"/>
    <w:rsid w:val="00396E1C"/>
    <w:rsid w:val="00396E97"/>
    <w:rsid w:val="00396F1E"/>
    <w:rsid w:val="003974D1"/>
    <w:rsid w:val="00397518"/>
    <w:rsid w:val="003977C6"/>
    <w:rsid w:val="00397B54"/>
    <w:rsid w:val="00397B61"/>
    <w:rsid w:val="00397C74"/>
    <w:rsid w:val="00397D8F"/>
    <w:rsid w:val="00397F91"/>
    <w:rsid w:val="003A0184"/>
    <w:rsid w:val="003A04D5"/>
    <w:rsid w:val="003A0886"/>
    <w:rsid w:val="003A0A5C"/>
    <w:rsid w:val="003A0C7D"/>
    <w:rsid w:val="003A0C8E"/>
    <w:rsid w:val="003A131C"/>
    <w:rsid w:val="003A18CF"/>
    <w:rsid w:val="003A1CFC"/>
    <w:rsid w:val="003A1E61"/>
    <w:rsid w:val="003A1EF3"/>
    <w:rsid w:val="003A1EFF"/>
    <w:rsid w:val="003A2141"/>
    <w:rsid w:val="003A23A3"/>
    <w:rsid w:val="003A277C"/>
    <w:rsid w:val="003A299D"/>
    <w:rsid w:val="003A2BC8"/>
    <w:rsid w:val="003A2D1B"/>
    <w:rsid w:val="003A3154"/>
    <w:rsid w:val="003A3315"/>
    <w:rsid w:val="003A3B59"/>
    <w:rsid w:val="003A3C9A"/>
    <w:rsid w:val="003A3E24"/>
    <w:rsid w:val="003A3F23"/>
    <w:rsid w:val="003A3F91"/>
    <w:rsid w:val="003A40FA"/>
    <w:rsid w:val="003A41C4"/>
    <w:rsid w:val="003A42A5"/>
    <w:rsid w:val="003A442E"/>
    <w:rsid w:val="003A46C1"/>
    <w:rsid w:val="003A4AEB"/>
    <w:rsid w:val="003A4C7B"/>
    <w:rsid w:val="003A4D5D"/>
    <w:rsid w:val="003A4FD8"/>
    <w:rsid w:val="003A4FEE"/>
    <w:rsid w:val="003A51AC"/>
    <w:rsid w:val="003A529B"/>
    <w:rsid w:val="003A5491"/>
    <w:rsid w:val="003A57EA"/>
    <w:rsid w:val="003A58DA"/>
    <w:rsid w:val="003A58DE"/>
    <w:rsid w:val="003A5964"/>
    <w:rsid w:val="003A5992"/>
    <w:rsid w:val="003A5A0D"/>
    <w:rsid w:val="003A5AC1"/>
    <w:rsid w:val="003A5B04"/>
    <w:rsid w:val="003A5EC9"/>
    <w:rsid w:val="003A5FD1"/>
    <w:rsid w:val="003A6367"/>
    <w:rsid w:val="003A6455"/>
    <w:rsid w:val="003A6854"/>
    <w:rsid w:val="003A68EC"/>
    <w:rsid w:val="003A69BE"/>
    <w:rsid w:val="003A6A92"/>
    <w:rsid w:val="003A6D57"/>
    <w:rsid w:val="003A6F0C"/>
    <w:rsid w:val="003A7034"/>
    <w:rsid w:val="003A722E"/>
    <w:rsid w:val="003A76C1"/>
    <w:rsid w:val="003A77DE"/>
    <w:rsid w:val="003A7B69"/>
    <w:rsid w:val="003A7BE9"/>
    <w:rsid w:val="003A7C24"/>
    <w:rsid w:val="003A7E0B"/>
    <w:rsid w:val="003A7ED9"/>
    <w:rsid w:val="003B01CD"/>
    <w:rsid w:val="003B048E"/>
    <w:rsid w:val="003B05ED"/>
    <w:rsid w:val="003B0644"/>
    <w:rsid w:val="003B07E1"/>
    <w:rsid w:val="003B09E5"/>
    <w:rsid w:val="003B0A65"/>
    <w:rsid w:val="003B0B32"/>
    <w:rsid w:val="003B0B92"/>
    <w:rsid w:val="003B102F"/>
    <w:rsid w:val="003B107C"/>
    <w:rsid w:val="003B13E9"/>
    <w:rsid w:val="003B14DE"/>
    <w:rsid w:val="003B1805"/>
    <w:rsid w:val="003B1CE1"/>
    <w:rsid w:val="003B2059"/>
    <w:rsid w:val="003B225D"/>
    <w:rsid w:val="003B22FF"/>
    <w:rsid w:val="003B2342"/>
    <w:rsid w:val="003B2530"/>
    <w:rsid w:val="003B28BA"/>
    <w:rsid w:val="003B2A2C"/>
    <w:rsid w:val="003B2A86"/>
    <w:rsid w:val="003B2AED"/>
    <w:rsid w:val="003B2B1B"/>
    <w:rsid w:val="003B2BE5"/>
    <w:rsid w:val="003B2CE7"/>
    <w:rsid w:val="003B31A7"/>
    <w:rsid w:val="003B3397"/>
    <w:rsid w:val="003B3B33"/>
    <w:rsid w:val="003B3B77"/>
    <w:rsid w:val="003B4125"/>
    <w:rsid w:val="003B4161"/>
    <w:rsid w:val="003B465F"/>
    <w:rsid w:val="003B4736"/>
    <w:rsid w:val="003B4A8C"/>
    <w:rsid w:val="003B4A95"/>
    <w:rsid w:val="003B4CB7"/>
    <w:rsid w:val="003B4D02"/>
    <w:rsid w:val="003B4E8C"/>
    <w:rsid w:val="003B4ED9"/>
    <w:rsid w:val="003B507C"/>
    <w:rsid w:val="003B515F"/>
    <w:rsid w:val="003B51A9"/>
    <w:rsid w:val="003B53B3"/>
    <w:rsid w:val="003B5588"/>
    <w:rsid w:val="003B572F"/>
    <w:rsid w:val="003B59E8"/>
    <w:rsid w:val="003B5BAC"/>
    <w:rsid w:val="003B5E7B"/>
    <w:rsid w:val="003B5F50"/>
    <w:rsid w:val="003B601A"/>
    <w:rsid w:val="003B609D"/>
    <w:rsid w:val="003B610E"/>
    <w:rsid w:val="003B61FC"/>
    <w:rsid w:val="003B66D0"/>
    <w:rsid w:val="003B6D1F"/>
    <w:rsid w:val="003B6D2E"/>
    <w:rsid w:val="003B6D63"/>
    <w:rsid w:val="003B6E78"/>
    <w:rsid w:val="003B6FCC"/>
    <w:rsid w:val="003B728F"/>
    <w:rsid w:val="003B7514"/>
    <w:rsid w:val="003B796C"/>
    <w:rsid w:val="003B79EF"/>
    <w:rsid w:val="003B7B67"/>
    <w:rsid w:val="003B7C12"/>
    <w:rsid w:val="003C001C"/>
    <w:rsid w:val="003C01C4"/>
    <w:rsid w:val="003C01D9"/>
    <w:rsid w:val="003C037C"/>
    <w:rsid w:val="003C043E"/>
    <w:rsid w:val="003C0662"/>
    <w:rsid w:val="003C0768"/>
    <w:rsid w:val="003C08DC"/>
    <w:rsid w:val="003C0C5C"/>
    <w:rsid w:val="003C0E17"/>
    <w:rsid w:val="003C0EF5"/>
    <w:rsid w:val="003C1061"/>
    <w:rsid w:val="003C10DE"/>
    <w:rsid w:val="003C12C9"/>
    <w:rsid w:val="003C1588"/>
    <w:rsid w:val="003C15ED"/>
    <w:rsid w:val="003C1D04"/>
    <w:rsid w:val="003C1E73"/>
    <w:rsid w:val="003C22C4"/>
    <w:rsid w:val="003C2300"/>
    <w:rsid w:val="003C27BB"/>
    <w:rsid w:val="003C294E"/>
    <w:rsid w:val="003C2C34"/>
    <w:rsid w:val="003C2C66"/>
    <w:rsid w:val="003C2D2E"/>
    <w:rsid w:val="003C3759"/>
    <w:rsid w:val="003C380E"/>
    <w:rsid w:val="003C3A28"/>
    <w:rsid w:val="003C3DBF"/>
    <w:rsid w:val="003C3E88"/>
    <w:rsid w:val="003C3EFF"/>
    <w:rsid w:val="003C3FE8"/>
    <w:rsid w:val="003C4076"/>
    <w:rsid w:val="003C4093"/>
    <w:rsid w:val="003C40A6"/>
    <w:rsid w:val="003C40E3"/>
    <w:rsid w:val="003C4274"/>
    <w:rsid w:val="003C43FC"/>
    <w:rsid w:val="003C48C4"/>
    <w:rsid w:val="003C4906"/>
    <w:rsid w:val="003C4A68"/>
    <w:rsid w:val="003C4B27"/>
    <w:rsid w:val="003C4C23"/>
    <w:rsid w:val="003C4CD3"/>
    <w:rsid w:val="003C4EA2"/>
    <w:rsid w:val="003C50B0"/>
    <w:rsid w:val="003C5296"/>
    <w:rsid w:val="003C5377"/>
    <w:rsid w:val="003C5689"/>
    <w:rsid w:val="003C56BE"/>
    <w:rsid w:val="003C5988"/>
    <w:rsid w:val="003C6034"/>
    <w:rsid w:val="003C60D1"/>
    <w:rsid w:val="003C641C"/>
    <w:rsid w:val="003C6613"/>
    <w:rsid w:val="003C6696"/>
    <w:rsid w:val="003C6961"/>
    <w:rsid w:val="003C6A50"/>
    <w:rsid w:val="003C6AEB"/>
    <w:rsid w:val="003C6B33"/>
    <w:rsid w:val="003C6BC0"/>
    <w:rsid w:val="003C6E1C"/>
    <w:rsid w:val="003C6EB3"/>
    <w:rsid w:val="003C6F4A"/>
    <w:rsid w:val="003C706A"/>
    <w:rsid w:val="003C71FC"/>
    <w:rsid w:val="003C720A"/>
    <w:rsid w:val="003C7237"/>
    <w:rsid w:val="003C72AC"/>
    <w:rsid w:val="003C73DD"/>
    <w:rsid w:val="003C763B"/>
    <w:rsid w:val="003C78CE"/>
    <w:rsid w:val="003C79AD"/>
    <w:rsid w:val="003C7AF0"/>
    <w:rsid w:val="003C7B4C"/>
    <w:rsid w:val="003C7B93"/>
    <w:rsid w:val="003C7E66"/>
    <w:rsid w:val="003D0745"/>
    <w:rsid w:val="003D08CC"/>
    <w:rsid w:val="003D0AB3"/>
    <w:rsid w:val="003D0DA9"/>
    <w:rsid w:val="003D117B"/>
    <w:rsid w:val="003D139B"/>
    <w:rsid w:val="003D14FC"/>
    <w:rsid w:val="003D19AB"/>
    <w:rsid w:val="003D1FA7"/>
    <w:rsid w:val="003D20CF"/>
    <w:rsid w:val="003D2369"/>
    <w:rsid w:val="003D247B"/>
    <w:rsid w:val="003D263B"/>
    <w:rsid w:val="003D2FAB"/>
    <w:rsid w:val="003D2FB5"/>
    <w:rsid w:val="003D3251"/>
    <w:rsid w:val="003D325C"/>
    <w:rsid w:val="003D33A9"/>
    <w:rsid w:val="003D33EE"/>
    <w:rsid w:val="003D393B"/>
    <w:rsid w:val="003D440B"/>
    <w:rsid w:val="003D4659"/>
    <w:rsid w:val="003D4879"/>
    <w:rsid w:val="003D48E6"/>
    <w:rsid w:val="003D4A18"/>
    <w:rsid w:val="003D4CC7"/>
    <w:rsid w:val="003D50F4"/>
    <w:rsid w:val="003D55C3"/>
    <w:rsid w:val="003D5740"/>
    <w:rsid w:val="003D5D44"/>
    <w:rsid w:val="003D6504"/>
    <w:rsid w:val="003D6630"/>
    <w:rsid w:val="003D6A17"/>
    <w:rsid w:val="003D6B65"/>
    <w:rsid w:val="003D6CDC"/>
    <w:rsid w:val="003D6D61"/>
    <w:rsid w:val="003D70DD"/>
    <w:rsid w:val="003D73B1"/>
    <w:rsid w:val="003D7596"/>
    <w:rsid w:val="003D76EC"/>
    <w:rsid w:val="003D77EA"/>
    <w:rsid w:val="003D7865"/>
    <w:rsid w:val="003D7B52"/>
    <w:rsid w:val="003D7BAF"/>
    <w:rsid w:val="003D7D4A"/>
    <w:rsid w:val="003E0706"/>
    <w:rsid w:val="003E082C"/>
    <w:rsid w:val="003E0A8A"/>
    <w:rsid w:val="003E0B8C"/>
    <w:rsid w:val="003E0C0F"/>
    <w:rsid w:val="003E14C0"/>
    <w:rsid w:val="003E1621"/>
    <w:rsid w:val="003E171F"/>
    <w:rsid w:val="003E1949"/>
    <w:rsid w:val="003E1959"/>
    <w:rsid w:val="003E1A03"/>
    <w:rsid w:val="003E1A75"/>
    <w:rsid w:val="003E1AF6"/>
    <w:rsid w:val="003E1C2F"/>
    <w:rsid w:val="003E1C96"/>
    <w:rsid w:val="003E1E8E"/>
    <w:rsid w:val="003E1EA4"/>
    <w:rsid w:val="003E1EE4"/>
    <w:rsid w:val="003E1F7B"/>
    <w:rsid w:val="003E2000"/>
    <w:rsid w:val="003E2202"/>
    <w:rsid w:val="003E2473"/>
    <w:rsid w:val="003E24FE"/>
    <w:rsid w:val="003E2931"/>
    <w:rsid w:val="003E2CD4"/>
    <w:rsid w:val="003E30B4"/>
    <w:rsid w:val="003E3186"/>
    <w:rsid w:val="003E3501"/>
    <w:rsid w:val="003E3A08"/>
    <w:rsid w:val="003E3B48"/>
    <w:rsid w:val="003E40B0"/>
    <w:rsid w:val="003E422C"/>
    <w:rsid w:val="003E433A"/>
    <w:rsid w:val="003E44AA"/>
    <w:rsid w:val="003E49A4"/>
    <w:rsid w:val="003E4E2A"/>
    <w:rsid w:val="003E5033"/>
    <w:rsid w:val="003E525B"/>
    <w:rsid w:val="003E5336"/>
    <w:rsid w:val="003E5429"/>
    <w:rsid w:val="003E5597"/>
    <w:rsid w:val="003E5E2F"/>
    <w:rsid w:val="003E5E55"/>
    <w:rsid w:val="003E5E68"/>
    <w:rsid w:val="003E5EA5"/>
    <w:rsid w:val="003E60BA"/>
    <w:rsid w:val="003E61D4"/>
    <w:rsid w:val="003E69A3"/>
    <w:rsid w:val="003E6AEB"/>
    <w:rsid w:val="003E6B0E"/>
    <w:rsid w:val="003E6B66"/>
    <w:rsid w:val="003E6C07"/>
    <w:rsid w:val="003E6C84"/>
    <w:rsid w:val="003E6C97"/>
    <w:rsid w:val="003E6D89"/>
    <w:rsid w:val="003E6D9D"/>
    <w:rsid w:val="003E6ED4"/>
    <w:rsid w:val="003E7050"/>
    <w:rsid w:val="003E710D"/>
    <w:rsid w:val="003E71BB"/>
    <w:rsid w:val="003E71C0"/>
    <w:rsid w:val="003E7563"/>
    <w:rsid w:val="003E7AD5"/>
    <w:rsid w:val="003E7E70"/>
    <w:rsid w:val="003E7F58"/>
    <w:rsid w:val="003F0525"/>
    <w:rsid w:val="003F0685"/>
    <w:rsid w:val="003F07A1"/>
    <w:rsid w:val="003F0852"/>
    <w:rsid w:val="003F0B40"/>
    <w:rsid w:val="003F0D43"/>
    <w:rsid w:val="003F0E8E"/>
    <w:rsid w:val="003F15C2"/>
    <w:rsid w:val="003F15FA"/>
    <w:rsid w:val="003F1704"/>
    <w:rsid w:val="003F19AA"/>
    <w:rsid w:val="003F1C8C"/>
    <w:rsid w:val="003F1C99"/>
    <w:rsid w:val="003F1CE8"/>
    <w:rsid w:val="003F1D17"/>
    <w:rsid w:val="003F1DCE"/>
    <w:rsid w:val="003F1DF3"/>
    <w:rsid w:val="003F1F20"/>
    <w:rsid w:val="003F1FAD"/>
    <w:rsid w:val="003F210B"/>
    <w:rsid w:val="003F2371"/>
    <w:rsid w:val="003F273E"/>
    <w:rsid w:val="003F27F9"/>
    <w:rsid w:val="003F288C"/>
    <w:rsid w:val="003F2C4B"/>
    <w:rsid w:val="003F2D02"/>
    <w:rsid w:val="003F31C1"/>
    <w:rsid w:val="003F3206"/>
    <w:rsid w:val="003F3280"/>
    <w:rsid w:val="003F33CE"/>
    <w:rsid w:val="003F34E8"/>
    <w:rsid w:val="003F36AA"/>
    <w:rsid w:val="003F3740"/>
    <w:rsid w:val="003F3C94"/>
    <w:rsid w:val="003F404B"/>
    <w:rsid w:val="003F45D1"/>
    <w:rsid w:val="003F48DD"/>
    <w:rsid w:val="003F4B72"/>
    <w:rsid w:val="003F4DE3"/>
    <w:rsid w:val="003F4E91"/>
    <w:rsid w:val="003F4F02"/>
    <w:rsid w:val="003F5076"/>
    <w:rsid w:val="003F5777"/>
    <w:rsid w:val="003F579D"/>
    <w:rsid w:val="003F5B54"/>
    <w:rsid w:val="003F5BAA"/>
    <w:rsid w:val="003F6020"/>
    <w:rsid w:val="003F624A"/>
    <w:rsid w:val="003F6479"/>
    <w:rsid w:val="003F6685"/>
    <w:rsid w:val="003F6795"/>
    <w:rsid w:val="003F67FD"/>
    <w:rsid w:val="003F6947"/>
    <w:rsid w:val="003F6E8D"/>
    <w:rsid w:val="003F6FF0"/>
    <w:rsid w:val="003F70A9"/>
    <w:rsid w:val="003F7293"/>
    <w:rsid w:val="003F747D"/>
    <w:rsid w:val="003F7853"/>
    <w:rsid w:val="003F79DD"/>
    <w:rsid w:val="003F7C42"/>
    <w:rsid w:val="00400285"/>
    <w:rsid w:val="004002F2"/>
    <w:rsid w:val="004009D2"/>
    <w:rsid w:val="00400A65"/>
    <w:rsid w:val="00400BE2"/>
    <w:rsid w:val="00400EDD"/>
    <w:rsid w:val="0040122A"/>
    <w:rsid w:val="00401363"/>
    <w:rsid w:val="004015D9"/>
    <w:rsid w:val="00401741"/>
    <w:rsid w:val="00401872"/>
    <w:rsid w:val="00401C4E"/>
    <w:rsid w:val="00401EE8"/>
    <w:rsid w:val="0040209A"/>
    <w:rsid w:val="004023B1"/>
    <w:rsid w:val="00402E49"/>
    <w:rsid w:val="0040318F"/>
    <w:rsid w:val="0040329B"/>
    <w:rsid w:val="0040353F"/>
    <w:rsid w:val="00403980"/>
    <w:rsid w:val="00403AEB"/>
    <w:rsid w:val="00403B3C"/>
    <w:rsid w:val="00403CBF"/>
    <w:rsid w:val="00403CFE"/>
    <w:rsid w:val="00403E00"/>
    <w:rsid w:val="004041DB"/>
    <w:rsid w:val="00404431"/>
    <w:rsid w:val="0040472A"/>
    <w:rsid w:val="00404ADE"/>
    <w:rsid w:val="00404D25"/>
    <w:rsid w:val="00404EFF"/>
    <w:rsid w:val="004058F7"/>
    <w:rsid w:val="00405C12"/>
    <w:rsid w:val="00405C9E"/>
    <w:rsid w:val="00406138"/>
    <w:rsid w:val="004063A3"/>
    <w:rsid w:val="004064B8"/>
    <w:rsid w:val="0040667D"/>
    <w:rsid w:val="00406854"/>
    <w:rsid w:val="00406EF4"/>
    <w:rsid w:val="00406F7D"/>
    <w:rsid w:val="004076FF"/>
    <w:rsid w:val="0040772E"/>
    <w:rsid w:val="00407985"/>
    <w:rsid w:val="00407BCA"/>
    <w:rsid w:val="00407EDE"/>
    <w:rsid w:val="00407FAC"/>
    <w:rsid w:val="00410272"/>
    <w:rsid w:val="00410BB7"/>
    <w:rsid w:val="004110E8"/>
    <w:rsid w:val="00411181"/>
    <w:rsid w:val="00411186"/>
    <w:rsid w:val="00411487"/>
    <w:rsid w:val="00411545"/>
    <w:rsid w:val="004116DF"/>
    <w:rsid w:val="0041173C"/>
    <w:rsid w:val="00411772"/>
    <w:rsid w:val="00411A5B"/>
    <w:rsid w:val="00411B8F"/>
    <w:rsid w:val="00411E35"/>
    <w:rsid w:val="00412079"/>
    <w:rsid w:val="004122C7"/>
    <w:rsid w:val="00412923"/>
    <w:rsid w:val="00412BE4"/>
    <w:rsid w:val="00412CA0"/>
    <w:rsid w:val="00412F4A"/>
    <w:rsid w:val="0041300E"/>
    <w:rsid w:val="0041305F"/>
    <w:rsid w:val="004130C9"/>
    <w:rsid w:val="004132B9"/>
    <w:rsid w:val="00413492"/>
    <w:rsid w:val="0041361C"/>
    <w:rsid w:val="0041364C"/>
    <w:rsid w:val="00413C85"/>
    <w:rsid w:val="00413E39"/>
    <w:rsid w:val="00413E66"/>
    <w:rsid w:val="00414066"/>
    <w:rsid w:val="004140CB"/>
    <w:rsid w:val="004141A3"/>
    <w:rsid w:val="004141FB"/>
    <w:rsid w:val="00414249"/>
    <w:rsid w:val="004142B0"/>
    <w:rsid w:val="00414332"/>
    <w:rsid w:val="004145CE"/>
    <w:rsid w:val="00414792"/>
    <w:rsid w:val="00414946"/>
    <w:rsid w:val="00414C00"/>
    <w:rsid w:val="00414F71"/>
    <w:rsid w:val="004150C8"/>
    <w:rsid w:val="004152F2"/>
    <w:rsid w:val="00415619"/>
    <w:rsid w:val="0041567B"/>
    <w:rsid w:val="004157EA"/>
    <w:rsid w:val="00415855"/>
    <w:rsid w:val="004159D5"/>
    <w:rsid w:val="0041602D"/>
    <w:rsid w:val="004160C7"/>
    <w:rsid w:val="004161D3"/>
    <w:rsid w:val="0041630A"/>
    <w:rsid w:val="00416364"/>
    <w:rsid w:val="00416765"/>
    <w:rsid w:val="00416832"/>
    <w:rsid w:val="00416A8C"/>
    <w:rsid w:val="00416C19"/>
    <w:rsid w:val="00416CB6"/>
    <w:rsid w:val="004174F5"/>
    <w:rsid w:val="0041755E"/>
    <w:rsid w:val="0041774A"/>
    <w:rsid w:val="00417BC9"/>
    <w:rsid w:val="00417E5F"/>
    <w:rsid w:val="00417EB8"/>
    <w:rsid w:val="00417EC2"/>
    <w:rsid w:val="004201BE"/>
    <w:rsid w:val="00420233"/>
    <w:rsid w:val="00420321"/>
    <w:rsid w:val="004204E8"/>
    <w:rsid w:val="004205F3"/>
    <w:rsid w:val="004206CD"/>
    <w:rsid w:val="00420741"/>
    <w:rsid w:val="004207C1"/>
    <w:rsid w:val="00420905"/>
    <w:rsid w:val="00420F63"/>
    <w:rsid w:val="00420FAE"/>
    <w:rsid w:val="00420FBF"/>
    <w:rsid w:val="004212D5"/>
    <w:rsid w:val="004214EE"/>
    <w:rsid w:val="00421934"/>
    <w:rsid w:val="00421C6E"/>
    <w:rsid w:val="00422147"/>
    <w:rsid w:val="004223B0"/>
    <w:rsid w:val="0042253F"/>
    <w:rsid w:val="004227A8"/>
    <w:rsid w:val="00422BD3"/>
    <w:rsid w:val="004231FF"/>
    <w:rsid w:val="00423290"/>
    <w:rsid w:val="004233A2"/>
    <w:rsid w:val="0042343D"/>
    <w:rsid w:val="0042348F"/>
    <w:rsid w:val="00423490"/>
    <w:rsid w:val="00423661"/>
    <w:rsid w:val="00424203"/>
    <w:rsid w:val="00424359"/>
    <w:rsid w:val="0042440E"/>
    <w:rsid w:val="00424574"/>
    <w:rsid w:val="004249D5"/>
    <w:rsid w:val="00424CF1"/>
    <w:rsid w:val="00424EA3"/>
    <w:rsid w:val="00425227"/>
    <w:rsid w:val="0042545F"/>
    <w:rsid w:val="00425A17"/>
    <w:rsid w:val="00425AA9"/>
    <w:rsid w:val="00425CC4"/>
    <w:rsid w:val="00425D30"/>
    <w:rsid w:val="00425D60"/>
    <w:rsid w:val="00425EB0"/>
    <w:rsid w:val="00425F74"/>
    <w:rsid w:val="00426181"/>
    <w:rsid w:val="00426540"/>
    <w:rsid w:val="004268E6"/>
    <w:rsid w:val="00426983"/>
    <w:rsid w:val="00426BB9"/>
    <w:rsid w:val="00426F43"/>
    <w:rsid w:val="00427184"/>
    <w:rsid w:val="0042745F"/>
    <w:rsid w:val="004276A0"/>
    <w:rsid w:val="00427AF8"/>
    <w:rsid w:val="00427C0E"/>
    <w:rsid w:val="00427C16"/>
    <w:rsid w:val="00427D0A"/>
    <w:rsid w:val="00427EEA"/>
    <w:rsid w:val="004303B9"/>
    <w:rsid w:val="00430485"/>
    <w:rsid w:val="00430A15"/>
    <w:rsid w:val="00430A4D"/>
    <w:rsid w:val="00430BC2"/>
    <w:rsid w:val="00430C69"/>
    <w:rsid w:val="00430CD0"/>
    <w:rsid w:val="00430CEC"/>
    <w:rsid w:val="00430DCA"/>
    <w:rsid w:val="00430E22"/>
    <w:rsid w:val="00430E48"/>
    <w:rsid w:val="0043117C"/>
    <w:rsid w:val="00431224"/>
    <w:rsid w:val="004312AD"/>
    <w:rsid w:val="004315F8"/>
    <w:rsid w:val="004317A7"/>
    <w:rsid w:val="004319C8"/>
    <w:rsid w:val="00431AEB"/>
    <w:rsid w:val="00431D41"/>
    <w:rsid w:val="00432173"/>
    <w:rsid w:val="004322FA"/>
    <w:rsid w:val="00432539"/>
    <w:rsid w:val="00432809"/>
    <w:rsid w:val="00432974"/>
    <w:rsid w:val="00432C74"/>
    <w:rsid w:val="00432F95"/>
    <w:rsid w:val="0043312A"/>
    <w:rsid w:val="0043313C"/>
    <w:rsid w:val="00433255"/>
    <w:rsid w:val="0043328F"/>
    <w:rsid w:val="004332ED"/>
    <w:rsid w:val="00433342"/>
    <w:rsid w:val="0043335C"/>
    <w:rsid w:val="004336E5"/>
    <w:rsid w:val="004337C6"/>
    <w:rsid w:val="00433BC1"/>
    <w:rsid w:val="00433C61"/>
    <w:rsid w:val="00433FB7"/>
    <w:rsid w:val="0043408A"/>
    <w:rsid w:val="00434582"/>
    <w:rsid w:val="00434670"/>
    <w:rsid w:val="004346C3"/>
    <w:rsid w:val="00434C0D"/>
    <w:rsid w:val="00434D35"/>
    <w:rsid w:val="0043503F"/>
    <w:rsid w:val="0043505E"/>
    <w:rsid w:val="00435D13"/>
    <w:rsid w:val="00435DB1"/>
    <w:rsid w:val="00435E61"/>
    <w:rsid w:val="004360E1"/>
    <w:rsid w:val="00436159"/>
    <w:rsid w:val="004362A2"/>
    <w:rsid w:val="004364B6"/>
    <w:rsid w:val="004368FA"/>
    <w:rsid w:val="00436999"/>
    <w:rsid w:val="00436A95"/>
    <w:rsid w:val="00436EED"/>
    <w:rsid w:val="00437224"/>
    <w:rsid w:val="0043732D"/>
    <w:rsid w:val="0043783F"/>
    <w:rsid w:val="00437929"/>
    <w:rsid w:val="00437B65"/>
    <w:rsid w:val="00440030"/>
    <w:rsid w:val="00440244"/>
    <w:rsid w:val="0044032D"/>
    <w:rsid w:val="004403A8"/>
    <w:rsid w:val="00440567"/>
    <w:rsid w:val="0044056B"/>
    <w:rsid w:val="004407D8"/>
    <w:rsid w:val="0044081C"/>
    <w:rsid w:val="00440873"/>
    <w:rsid w:val="004408CC"/>
    <w:rsid w:val="00440AEF"/>
    <w:rsid w:val="00440CE4"/>
    <w:rsid w:val="00440CE6"/>
    <w:rsid w:val="004415D2"/>
    <w:rsid w:val="00441659"/>
    <w:rsid w:val="0044169B"/>
    <w:rsid w:val="00441742"/>
    <w:rsid w:val="0044184A"/>
    <w:rsid w:val="00441D15"/>
    <w:rsid w:val="00441D7D"/>
    <w:rsid w:val="00441E35"/>
    <w:rsid w:val="00441FDD"/>
    <w:rsid w:val="00442187"/>
    <w:rsid w:val="00442297"/>
    <w:rsid w:val="004425EB"/>
    <w:rsid w:val="00442769"/>
    <w:rsid w:val="00442B09"/>
    <w:rsid w:val="00442B89"/>
    <w:rsid w:val="00442C3A"/>
    <w:rsid w:val="00442E60"/>
    <w:rsid w:val="0044312A"/>
    <w:rsid w:val="00443405"/>
    <w:rsid w:val="00443AC1"/>
    <w:rsid w:val="00443C49"/>
    <w:rsid w:val="00443CB6"/>
    <w:rsid w:val="00443F11"/>
    <w:rsid w:val="00444068"/>
    <w:rsid w:val="004445D1"/>
    <w:rsid w:val="00444A5C"/>
    <w:rsid w:val="00444ECA"/>
    <w:rsid w:val="00444FDA"/>
    <w:rsid w:val="004456A5"/>
    <w:rsid w:val="004457DB"/>
    <w:rsid w:val="00445870"/>
    <w:rsid w:val="00445B4F"/>
    <w:rsid w:val="00445CDC"/>
    <w:rsid w:val="00446619"/>
    <w:rsid w:val="00446AE0"/>
    <w:rsid w:val="00446C9C"/>
    <w:rsid w:val="00446ED4"/>
    <w:rsid w:val="00446F11"/>
    <w:rsid w:val="00446FAC"/>
    <w:rsid w:val="004470C4"/>
    <w:rsid w:val="00447163"/>
    <w:rsid w:val="004474AC"/>
    <w:rsid w:val="00447725"/>
    <w:rsid w:val="00447A5A"/>
    <w:rsid w:val="00447B89"/>
    <w:rsid w:val="00447C38"/>
    <w:rsid w:val="00447DF1"/>
    <w:rsid w:val="00450089"/>
    <w:rsid w:val="004500CB"/>
    <w:rsid w:val="0045010C"/>
    <w:rsid w:val="0045037F"/>
    <w:rsid w:val="004504C2"/>
    <w:rsid w:val="0045068F"/>
    <w:rsid w:val="00450A34"/>
    <w:rsid w:val="00450B03"/>
    <w:rsid w:val="00450B9D"/>
    <w:rsid w:val="00450BC6"/>
    <w:rsid w:val="00450CAF"/>
    <w:rsid w:val="00450EA0"/>
    <w:rsid w:val="0045144F"/>
    <w:rsid w:val="00451990"/>
    <w:rsid w:val="004519DF"/>
    <w:rsid w:val="00451B74"/>
    <w:rsid w:val="00451EB8"/>
    <w:rsid w:val="00451FC7"/>
    <w:rsid w:val="004521EB"/>
    <w:rsid w:val="0045222A"/>
    <w:rsid w:val="004524D7"/>
    <w:rsid w:val="0045270F"/>
    <w:rsid w:val="004527CC"/>
    <w:rsid w:val="004527F3"/>
    <w:rsid w:val="00452A90"/>
    <w:rsid w:val="00452AB5"/>
    <w:rsid w:val="00452AC5"/>
    <w:rsid w:val="00452B20"/>
    <w:rsid w:val="00452C7B"/>
    <w:rsid w:val="00452D71"/>
    <w:rsid w:val="00452E9E"/>
    <w:rsid w:val="004531CA"/>
    <w:rsid w:val="00453249"/>
    <w:rsid w:val="004535C9"/>
    <w:rsid w:val="00453AB7"/>
    <w:rsid w:val="00453C70"/>
    <w:rsid w:val="00453F01"/>
    <w:rsid w:val="00453FC5"/>
    <w:rsid w:val="00453FDC"/>
    <w:rsid w:val="004541EC"/>
    <w:rsid w:val="00454255"/>
    <w:rsid w:val="00454339"/>
    <w:rsid w:val="004543CF"/>
    <w:rsid w:val="0045446D"/>
    <w:rsid w:val="00454BAE"/>
    <w:rsid w:val="00454C6D"/>
    <w:rsid w:val="00454D0F"/>
    <w:rsid w:val="00454D42"/>
    <w:rsid w:val="00454D44"/>
    <w:rsid w:val="004552A2"/>
    <w:rsid w:val="00455344"/>
    <w:rsid w:val="0045536C"/>
    <w:rsid w:val="0045553B"/>
    <w:rsid w:val="004558BF"/>
    <w:rsid w:val="004558EE"/>
    <w:rsid w:val="0045595F"/>
    <w:rsid w:val="00455B03"/>
    <w:rsid w:val="00455CF3"/>
    <w:rsid w:val="00455D54"/>
    <w:rsid w:val="00455E26"/>
    <w:rsid w:val="00456146"/>
    <w:rsid w:val="00456A9F"/>
    <w:rsid w:val="00456B80"/>
    <w:rsid w:val="00456D9C"/>
    <w:rsid w:val="00456E25"/>
    <w:rsid w:val="00456F1D"/>
    <w:rsid w:val="00457120"/>
    <w:rsid w:val="004571CB"/>
    <w:rsid w:val="004575C8"/>
    <w:rsid w:val="004576D7"/>
    <w:rsid w:val="004576F3"/>
    <w:rsid w:val="00457BF9"/>
    <w:rsid w:val="00457F9F"/>
    <w:rsid w:val="00457FD1"/>
    <w:rsid w:val="004600CF"/>
    <w:rsid w:val="0046082C"/>
    <w:rsid w:val="00460F76"/>
    <w:rsid w:val="0046104F"/>
    <w:rsid w:val="00461375"/>
    <w:rsid w:val="0046143E"/>
    <w:rsid w:val="0046190A"/>
    <w:rsid w:val="00461A72"/>
    <w:rsid w:val="00461BB5"/>
    <w:rsid w:val="0046213D"/>
    <w:rsid w:val="00462282"/>
    <w:rsid w:val="004625A1"/>
    <w:rsid w:val="00462919"/>
    <w:rsid w:val="00462A68"/>
    <w:rsid w:val="004635DA"/>
    <w:rsid w:val="00463899"/>
    <w:rsid w:val="00463E50"/>
    <w:rsid w:val="00463F34"/>
    <w:rsid w:val="004642F9"/>
    <w:rsid w:val="004644B5"/>
    <w:rsid w:val="0046469E"/>
    <w:rsid w:val="0046486F"/>
    <w:rsid w:val="00464A14"/>
    <w:rsid w:val="00464FAE"/>
    <w:rsid w:val="00465258"/>
    <w:rsid w:val="0046539B"/>
    <w:rsid w:val="00465468"/>
    <w:rsid w:val="00465617"/>
    <w:rsid w:val="0046573D"/>
    <w:rsid w:val="00465C8B"/>
    <w:rsid w:val="00465FCB"/>
    <w:rsid w:val="00466470"/>
    <w:rsid w:val="004666EC"/>
    <w:rsid w:val="00466A5B"/>
    <w:rsid w:val="00466B16"/>
    <w:rsid w:val="00466BE0"/>
    <w:rsid w:val="004671A9"/>
    <w:rsid w:val="0046745A"/>
    <w:rsid w:val="004675D8"/>
    <w:rsid w:val="004675E1"/>
    <w:rsid w:val="0046769A"/>
    <w:rsid w:val="00467E66"/>
    <w:rsid w:val="00470228"/>
    <w:rsid w:val="0047060E"/>
    <w:rsid w:val="00470B22"/>
    <w:rsid w:val="00470E4A"/>
    <w:rsid w:val="00470F7D"/>
    <w:rsid w:val="00470F85"/>
    <w:rsid w:val="00471121"/>
    <w:rsid w:val="0047124D"/>
    <w:rsid w:val="00471691"/>
    <w:rsid w:val="00471E01"/>
    <w:rsid w:val="004723C9"/>
    <w:rsid w:val="004725B8"/>
    <w:rsid w:val="004727CB"/>
    <w:rsid w:val="00472939"/>
    <w:rsid w:val="004733BA"/>
    <w:rsid w:val="00473665"/>
    <w:rsid w:val="004736A8"/>
    <w:rsid w:val="00473707"/>
    <w:rsid w:val="004738CF"/>
    <w:rsid w:val="004738DB"/>
    <w:rsid w:val="00473961"/>
    <w:rsid w:val="00473C63"/>
    <w:rsid w:val="004742A0"/>
    <w:rsid w:val="004742A3"/>
    <w:rsid w:val="00474AC8"/>
    <w:rsid w:val="00474B36"/>
    <w:rsid w:val="0047539A"/>
    <w:rsid w:val="00475C84"/>
    <w:rsid w:val="00475D5F"/>
    <w:rsid w:val="00476067"/>
    <w:rsid w:val="004761C0"/>
    <w:rsid w:val="00476279"/>
    <w:rsid w:val="004763AB"/>
    <w:rsid w:val="00476438"/>
    <w:rsid w:val="00476527"/>
    <w:rsid w:val="00476621"/>
    <w:rsid w:val="0047668F"/>
    <w:rsid w:val="00476859"/>
    <w:rsid w:val="004768D4"/>
    <w:rsid w:val="00476AE5"/>
    <w:rsid w:val="00476FD9"/>
    <w:rsid w:val="00477055"/>
    <w:rsid w:val="0047714F"/>
    <w:rsid w:val="0047722F"/>
    <w:rsid w:val="0047726D"/>
    <w:rsid w:val="004776AC"/>
    <w:rsid w:val="00477742"/>
    <w:rsid w:val="00477783"/>
    <w:rsid w:val="0047783F"/>
    <w:rsid w:val="00477903"/>
    <w:rsid w:val="00477AB0"/>
    <w:rsid w:val="00477B20"/>
    <w:rsid w:val="00477BC7"/>
    <w:rsid w:val="00477C32"/>
    <w:rsid w:val="00477CAD"/>
    <w:rsid w:val="00480011"/>
    <w:rsid w:val="00480015"/>
    <w:rsid w:val="004801DB"/>
    <w:rsid w:val="00480238"/>
    <w:rsid w:val="00480507"/>
    <w:rsid w:val="00480665"/>
    <w:rsid w:val="004809A6"/>
    <w:rsid w:val="00480E17"/>
    <w:rsid w:val="00480E51"/>
    <w:rsid w:val="00481BCD"/>
    <w:rsid w:val="00481C2A"/>
    <w:rsid w:val="00481EF2"/>
    <w:rsid w:val="00482075"/>
    <w:rsid w:val="004820DA"/>
    <w:rsid w:val="00482574"/>
    <w:rsid w:val="004827C1"/>
    <w:rsid w:val="004829E7"/>
    <w:rsid w:val="00482B23"/>
    <w:rsid w:val="00482D28"/>
    <w:rsid w:val="004833F3"/>
    <w:rsid w:val="0048399E"/>
    <w:rsid w:val="00483DF4"/>
    <w:rsid w:val="004846C8"/>
    <w:rsid w:val="00484841"/>
    <w:rsid w:val="00484ABD"/>
    <w:rsid w:val="00484D0B"/>
    <w:rsid w:val="00484F68"/>
    <w:rsid w:val="00485DCF"/>
    <w:rsid w:val="00486196"/>
    <w:rsid w:val="00486357"/>
    <w:rsid w:val="004864AE"/>
    <w:rsid w:val="00486564"/>
    <w:rsid w:val="004867EF"/>
    <w:rsid w:val="00486CCF"/>
    <w:rsid w:val="00486EF1"/>
    <w:rsid w:val="00487035"/>
    <w:rsid w:val="0048707F"/>
    <w:rsid w:val="0048757D"/>
    <w:rsid w:val="00487656"/>
    <w:rsid w:val="004879FA"/>
    <w:rsid w:val="0049021F"/>
    <w:rsid w:val="004903B5"/>
    <w:rsid w:val="004903EA"/>
    <w:rsid w:val="004906F0"/>
    <w:rsid w:val="00490ECE"/>
    <w:rsid w:val="004912CE"/>
    <w:rsid w:val="004914EB"/>
    <w:rsid w:val="00491777"/>
    <w:rsid w:val="004917D8"/>
    <w:rsid w:val="00491943"/>
    <w:rsid w:val="00491965"/>
    <w:rsid w:val="00491F5E"/>
    <w:rsid w:val="00492174"/>
    <w:rsid w:val="0049223D"/>
    <w:rsid w:val="004924C0"/>
    <w:rsid w:val="004925FD"/>
    <w:rsid w:val="0049281E"/>
    <w:rsid w:val="00492BF1"/>
    <w:rsid w:val="00492CC2"/>
    <w:rsid w:val="00493129"/>
    <w:rsid w:val="00493261"/>
    <w:rsid w:val="004933BB"/>
    <w:rsid w:val="0049342E"/>
    <w:rsid w:val="00493689"/>
    <w:rsid w:val="004939B2"/>
    <w:rsid w:val="004939FA"/>
    <w:rsid w:val="00493B61"/>
    <w:rsid w:val="00493BBB"/>
    <w:rsid w:val="00493E23"/>
    <w:rsid w:val="00493EC3"/>
    <w:rsid w:val="00493EEC"/>
    <w:rsid w:val="00493FE2"/>
    <w:rsid w:val="00494003"/>
    <w:rsid w:val="00494180"/>
    <w:rsid w:val="004945FD"/>
    <w:rsid w:val="0049471E"/>
    <w:rsid w:val="0049480A"/>
    <w:rsid w:val="0049489B"/>
    <w:rsid w:val="00494971"/>
    <w:rsid w:val="00495081"/>
    <w:rsid w:val="004950DF"/>
    <w:rsid w:val="004951A8"/>
    <w:rsid w:val="00495286"/>
    <w:rsid w:val="0049544A"/>
    <w:rsid w:val="004955AA"/>
    <w:rsid w:val="004956B4"/>
    <w:rsid w:val="00495746"/>
    <w:rsid w:val="00495901"/>
    <w:rsid w:val="00495A21"/>
    <w:rsid w:val="00495B07"/>
    <w:rsid w:val="00495B7B"/>
    <w:rsid w:val="00495C30"/>
    <w:rsid w:val="00495CC1"/>
    <w:rsid w:val="0049602C"/>
    <w:rsid w:val="004966E1"/>
    <w:rsid w:val="0049677C"/>
    <w:rsid w:val="0049684E"/>
    <w:rsid w:val="00496876"/>
    <w:rsid w:val="00496AAB"/>
    <w:rsid w:val="00496B31"/>
    <w:rsid w:val="00496CA2"/>
    <w:rsid w:val="00497007"/>
    <w:rsid w:val="00497146"/>
    <w:rsid w:val="00497265"/>
    <w:rsid w:val="00497510"/>
    <w:rsid w:val="00497517"/>
    <w:rsid w:val="0049766C"/>
    <w:rsid w:val="004A010F"/>
    <w:rsid w:val="004A0144"/>
    <w:rsid w:val="004A0325"/>
    <w:rsid w:val="004A036B"/>
    <w:rsid w:val="004A052C"/>
    <w:rsid w:val="004A0576"/>
    <w:rsid w:val="004A0619"/>
    <w:rsid w:val="004A07A7"/>
    <w:rsid w:val="004A0859"/>
    <w:rsid w:val="004A098B"/>
    <w:rsid w:val="004A0B01"/>
    <w:rsid w:val="004A0B56"/>
    <w:rsid w:val="004A0C6B"/>
    <w:rsid w:val="004A11D9"/>
    <w:rsid w:val="004A13F9"/>
    <w:rsid w:val="004A141C"/>
    <w:rsid w:val="004A15B3"/>
    <w:rsid w:val="004A192C"/>
    <w:rsid w:val="004A19AE"/>
    <w:rsid w:val="004A1C3C"/>
    <w:rsid w:val="004A1CE0"/>
    <w:rsid w:val="004A2126"/>
    <w:rsid w:val="004A21BF"/>
    <w:rsid w:val="004A2309"/>
    <w:rsid w:val="004A2734"/>
    <w:rsid w:val="004A27F7"/>
    <w:rsid w:val="004A2865"/>
    <w:rsid w:val="004A2D89"/>
    <w:rsid w:val="004A2DC6"/>
    <w:rsid w:val="004A3085"/>
    <w:rsid w:val="004A34B8"/>
    <w:rsid w:val="004A38AE"/>
    <w:rsid w:val="004A3B8B"/>
    <w:rsid w:val="004A3DF7"/>
    <w:rsid w:val="004A40C4"/>
    <w:rsid w:val="004A4313"/>
    <w:rsid w:val="004A451B"/>
    <w:rsid w:val="004A4701"/>
    <w:rsid w:val="004A472D"/>
    <w:rsid w:val="004A4878"/>
    <w:rsid w:val="004A4BF2"/>
    <w:rsid w:val="004A4C70"/>
    <w:rsid w:val="004A4D8F"/>
    <w:rsid w:val="004A4ED5"/>
    <w:rsid w:val="004A54AB"/>
    <w:rsid w:val="004A55DE"/>
    <w:rsid w:val="004A5723"/>
    <w:rsid w:val="004A58EC"/>
    <w:rsid w:val="004A5C3E"/>
    <w:rsid w:val="004A68CE"/>
    <w:rsid w:val="004A6931"/>
    <w:rsid w:val="004A69B9"/>
    <w:rsid w:val="004A69E8"/>
    <w:rsid w:val="004A6A7D"/>
    <w:rsid w:val="004A6E47"/>
    <w:rsid w:val="004A6E8F"/>
    <w:rsid w:val="004A72A8"/>
    <w:rsid w:val="004A7422"/>
    <w:rsid w:val="004A74B7"/>
    <w:rsid w:val="004A7CC2"/>
    <w:rsid w:val="004A7FFA"/>
    <w:rsid w:val="004B0018"/>
    <w:rsid w:val="004B017B"/>
    <w:rsid w:val="004B05C5"/>
    <w:rsid w:val="004B05E3"/>
    <w:rsid w:val="004B0649"/>
    <w:rsid w:val="004B073F"/>
    <w:rsid w:val="004B0778"/>
    <w:rsid w:val="004B07AD"/>
    <w:rsid w:val="004B089E"/>
    <w:rsid w:val="004B08A7"/>
    <w:rsid w:val="004B0AE5"/>
    <w:rsid w:val="004B0CB5"/>
    <w:rsid w:val="004B0F24"/>
    <w:rsid w:val="004B1069"/>
    <w:rsid w:val="004B12C0"/>
    <w:rsid w:val="004B137D"/>
    <w:rsid w:val="004B1643"/>
    <w:rsid w:val="004B206E"/>
    <w:rsid w:val="004B2159"/>
    <w:rsid w:val="004B2648"/>
    <w:rsid w:val="004B2FF5"/>
    <w:rsid w:val="004B3069"/>
    <w:rsid w:val="004B31A6"/>
    <w:rsid w:val="004B3357"/>
    <w:rsid w:val="004B3580"/>
    <w:rsid w:val="004B3BD9"/>
    <w:rsid w:val="004B4320"/>
    <w:rsid w:val="004B439F"/>
    <w:rsid w:val="004B499E"/>
    <w:rsid w:val="004B4B96"/>
    <w:rsid w:val="004B4E64"/>
    <w:rsid w:val="004B4E71"/>
    <w:rsid w:val="004B4FA2"/>
    <w:rsid w:val="004B5009"/>
    <w:rsid w:val="004B502F"/>
    <w:rsid w:val="004B5428"/>
    <w:rsid w:val="004B567B"/>
    <w:rsid w:val="004B5682"/>
    <w:rsid w:val="004B591B"/>
    <w:rsid w:val="004B5BEC"/>
    <w:rsid w:val="004B5C93"/>
    <w:rsid w:val="004B5D84"/>
    <w:rsid w:val="004B63EF"/>
    <w:rsid w:val="004B6473"/>
    <w:rsid w:val="004B6A50"/>
    <w:rsid w:val="004B6BD0"/>
    <w:rsid w:val="004B6C0C"/>
    <w:rsid w:val="004B6C28"/>
    <w:rsid w:val="004B7A2E"/>
    <w:rsid w:val="004B7CD2"/>
    <w:rsid w:val="004C008D"/>
    <w:rsid w:val="004C0394"/>
    <w:rsid w:val="004C0906"/>
    <w:rsid w:val="004C0A80"/>
    <w:rsid w:val="004C0EB7"/>
    <w:rsid w:val="004C111A"/>
    <w:rsid w:val="004C14E4"/>
    <w:rsid w:val="004C1937"/>
    <w:rsid w:val="004C1A67"/>
    <w:rsid w:val="004C1B64"/>
    <w:rsid w:val="004C1CC3"/>
    <w:rsid w:val="004C1DB5"/>
    <w:rsid w:val="004C1EBD"/>
    <w:rsid w:val="004C210B"/>
    <w:rsid w:val="004C22C3"/>
    <w:rsid w:val="004C2D60"/>
    <w:rsid w:val="004C31AC"/>
    <w:rsid w:val="004C31CE"/>
    <w:rsid w:val="004C3378"/>
    <w:rsid w:val="004C338A"/>
    <w:rsid w:val="004C33FD"/>
    <w:rsid w:val="004C36A9"/>
    <w:rsid w:val="004C378A"/>
    <w:rsid w:val="004C3915"/>
    <w:rsid w:val="004C3CA5"/>
    <w:rsid w:val="004C3D79"/>
    <w:rsid w:val="004C3EE2"/>
    <w:rsid w:val="004C3F1B"/>
    <w:rsid w:val="004C3FE9"/>
    <w:rsid w:val="004C41E0"/>
    <w:rsid w:val="004C4236"/>
    <w:rsid w:val="004C4249"/>
    <w:rsid w:val="004C444E"/>
    <w:rsid w:val="004C4644"/>
    <w:rsid w:val="004C466F"/>
    <w:rsid w:val="004C4706"/>
    <w:rsid w:val="004C4A9A"/>
    <w:rsid w:val="004C4B32"/>
    <w:rsid w:val="004C4BC0"/>
    <w:rsid w:val="004C4D22"/>
    <w:rsid w:val="004C4D62"/>
    <w:rsid w:val="004C4E6C"/>
    <w:rsid w:val="004C5080"/>
    <w:rsid w:val="004C529F"/>
    <w:rsid w:val="004C579E"/>
    <w:rsid w:val="004C57DB"/>
    <w:rsid w:val="004C5AA1"/>
    <w:rsid w:val="004C5F1D"/>
    <w:rsid w:val="004C621B"/>
    <w:rsid w:val="004C677F"/>
    <w:rsid w:val="004C67F2"/>
    <w:rsid w:val="004C689E"/>
    <w:rsid w:val="004C68A5"/>
    <w:rsid w:val="004C6A2C"/>
    <w:rsid w:val="004C6BB0"/>
    <w:rsid w:val="004C6F0A"/>
    <w:rsid w:val="004C7225"/>
    <w:rsid w:val="004C770C"/>
    <w:rsid w:val="004C776C"/>
    <w:rsid w:val="004C779A"/>
    <w:rsid w:val="004C77C2"/>
    <w:rsid w:val="004C7807"/>
    <w:rsid w:val="004D0024"/>
    <w:rsid w:val="004D037F"/>
    <w:rsid w:val="004D03B6"/>
    <w:rsid w:val="004D0526"/>
    <w:rsid w:val="004D0815"/>
    <w:rsid w:val="004D0996"/>
    <w:rsid w:val="004D0CEA"/>
    <w:rsid w:val="004D0FF0"/>
    <w:rsid w:val="004D11F3"/>
    <w:rsid w:val="004D143E"/>
    <w:rsid w:val="004D1856"/>
    <w:rsid w:val="004D18F1"/>
    <w:rsid w:val="004D19CC"/>
    <w:rsid w:val="004D1F05"/>
    <w:rsid w:val="004D1F4E"/>
    <w:rsid w:val="004D2097"/>
    <w:rsid w:val="004D22CB"/>
    <w:rsid w:val="004D2405"/>
    <w:rsid w:val="004D24DA"/>
    <w:rsid w:val="004D291C"/>
    <w:rsid w:val="004D2A4F"/>
    <w:rsid w:val="004D2C53"/>
    <w:rsid w:val="004D2C80"/>
    <w:rsid w:val="004D2D24"/>
    <w:rsid w:val="004D2D6C"/>
    <w:rsid w:val="004D2E7E"/>
    <w:rsid w:val="004D2F54"/>
    <w:rsid w:val="004D31EE"/>
    <w:rsid w:val="004D3201"/>
    <w:rsid w:val="004D36E9"/>
    <w:rsid w:val="004D379B"/>
    <w:rsid w:val="004D3955"/>
    <w:rsid w:val="004D3B30"/>
    <w:rsid w:val="004D3C34"/>
    <w:rsid w:val="004D4003"/>
    <w:rsid w:val="004D4342"/>
    <w:rsid w:val="004D46E0"/>
    <w:rsid w:val="004D48C8"/>
    <w:rsid w:val="004D4B67"/>
    <w:rsid w:val="004D4BE3"/>
    <w:rsid w:val="004D4D25"/>
    <w:rsid w:val="004D4EC7"/>
    <w:rsid w:val="004D4F01"/>
    <w:rsid w:val="004D5163"/>
    <w:rsid w:val="004D5169"/>
    <w:rsid w:val="004D5298"/>
    <w:rsid w:val="004D5482"/>
    <w:rsid w:val="004D54D0"/>
    <w:rsid w:val="004D563A"/>
    <w:rsid w:val="004D5848"/>
    <w:rsid w:val="004D5A9A"/>
    <w:rsid w:val="004D5D40"/>
    <w:rsid w:val="004D5E6D"/>
    <w:rsid w:val="004D60C8"/>
    <w:rsid w:val="004D61E1"/>
    <w:rsid w:val="004D6666"/>
    <w:rsid w:val="004D676A"/>
    <w:rsid w:val="004D6979"/>
    <w:rsid w:val="004D6C41"/>
    <w:rsid w:val="004D6D83"/>
    <w:rsid w:val="004D6E16"/>
    <w:rsid w:val="004D6F95"/>
    <w:rsid w:val="004D700C"/>
    <w:rsid w:val="004D7988"/>
    <w:rsid w:val="004D79A7"/>
    <w:rsid w:val="004D79FB"/>
    <w:rsid w:val="004D7AB4"/>
    <w:rsid w:val="004D7BAC"/>
    <w:rsid w:val="004D7D04"/>
    <w:rsid w:val="004D7D55"/>
    <w:rsid w:val="004D7EE3"/>
    <w:rsid w:val="004D7F51"/>
    <w:rsid w:val="004E03A0"/>
    <w:rsid w:val="004E03DC"/>
    <w:rsid w:val="004E0527"/>
    <w:rsid w:val="004E0AC7"/>
    <w:rsid w:val="004E0B8A"/>
    <w:rsid w:val="004E0D98"/>
    <w:rsid w:val="004E0E27"/>
    <w:rsid w:val="004E0F89"/>
    <w:rsid w:val="004E1191"/>
    <w:rsid w:val="004E1209"/>
    <w:rsid w:val="004E13D8"/>
    <w:rsid w:val="004E13FE"/>
    <w:rsid w:val="004E14D4"/>
    <w:rsid w:val="004E1685"/>
    <w:rsid w:val="004E16B7"/>
    <w:rsid w:val="004E16F1"/>
    <w:rsid w:val="004E176F"/>
    <w:rsid w:val="004E1800"/>
    <w:rsid w:val="004E1EE7"/>
    <w:rsid w:val="004E1FEB"/>
    <w:rsid w:val="004E227B"/>
    <w:rsid w:val="004E2339"/>
    <w:rsid w:val="004E26E1"/>
    <w:rsid w:val="004E275B"/>
    <w:rsid w:val="004E27FA"/>
    <w:rsid w:val="004E282E"/>
    <w:rsid w:val="004E336C"/>
    <w:rsid w:val="004E35FA"/>
    <w:rsid w:val="004E3674"/>
    <w:rsid w:val="004E36FE"/>
    <w:rsid w:val="004E37C8"/>
    <w:rsid w:val="004E3958"/>
    <w:rsid w:val="004E3A1B"/>
    <w:rsid w:val="004E3BCB"/>
    <w:rsid w:val="004E3C05"/>
    <w:rsid w:val="004E3D6A"/>
    <w:rsid w:val="004E42F9"/>
    <w:rsid w:val="004E44DC"/>
    <w:rsid w:val="004E45D4"/>
    <w:rsid w:val="004E49BC"/>
    <w:rsid w:val="004E4AE8"/>
    <w:rsid w:val="004E4C8F"/>
    <w:rsid w:val="004E4F85"/>
    <w:rsid w:val="004E4FD8"/>
    <w:rsid w:val="004E4FE7"/>
    <w:rsid w:val="004E51FF"/>
    <w:rsid w:val="004E555B"/>
    <w:rsid w:val="004E583C"/>
    <w:rsid w:val="004E58EC"/>
    <w:rsid w:val="004E593B"/>
    <w:rsid w:val="004E5950"/>
    <w:rsid w:val="004E5AE2"/>
    <w:rsid w:val="004E5E67"/>
    <w:rsid w:val="004E6A70"/>
    <w:rsid w:val="004E6BC9"/>
    <w:rsid w:val="004E6F9D"/>
    <w:rsid w:val="004E7076"/>
    <w:rsid w:val="004E7398"/>
    <w:rsid w:val="004E764E"/>
    <w:rsid w:val="004E777E"/>
    <w:rsid w:val="004E7A69"/>
    <w:rsid w:val="004E7C5C"/>
    <w:rsid w:val="004E7D99"/>
    <w:rsid w:val="004E7FBD"/>
    <w:rsid w:val="004F0160"/>
    <w:rsid w:val="004F02F1"/>
    <w:rsid w:val="004F0815"/>
    <w:rsid w:val="004F0871"/>
    <w:rsid w:val="004F09C8"/>
    <w:rsid w:val="004F0E2D"/>
    <w:rsid w:val="004F104F"/>
    <w:rsid w:val="004F16AC"/>
    <w:rsid w:val="004F21A5"/>
    <w:rsid w:val="004F2347"/>
    <w:rsid w:val="004F23A8"/>
    <w:rsid w:val="004F26ED"/>
    <w:rsid w:val="004F26F9"/>
    <w:rsid w:val="004F2861"/>
    <w:rsid w:val="004F28F5"/>
    <w:rsid w:val="004F2C77"/>
    <w:rsid w:val="004F2ED7"/>
    <w:rsid w:val="004F3134"/>
    <w:rsid w:val="004F3348"/>
    <w:rsid w:val="004F35EC"/>
    <w:rsid w:val="004F36D9"/>
    <w:rsid w:val="004F3A98"/>
    <w:rsid w:val="004F3CFE"/>
    <w:rsid w:val="004F3EB4"/>
    <w:rsid w:val="004F3EE6"/>
    <w:rsid w:val="004F4060"/>
    <w:rsid w:val="004F41FD"/>
    <w:rsid w:val="004F41FF"/>
    <w:rsid w:val="004F42D4"/>
    <w:rsid w:val="004F44EB"/>
    <w:rsid w:val="004F4656"/>
    <w:rsid w:val="004F484D"/>
    <w:rsid w:val="004F48FB"/>
    <w:rsid w:val="004F493E"/>
    <w:rsid w:val="004F4B48"/>
    <w:rsid w:val="004F4B87"/>
    <w:rsid w:val="004F4C48"/>
    <w:rsid w:val="004F4DB8"/>
    <w:rsid w:val="004F4E83"/>
    <w:rsid w:val="004F4E87"/>
    <w:rsid w:val="004F4F7C"/>
    <w:rsid w:val="004F5097"/>
    <w:rsid w:val="004F5098"/>
    <w:rsid w:val="004F50A5"/>
    <w:rsid w:val="004F5337"/>
    <w:rsid w:val="004F5352"/>
    <w:rsid w:val="004F5499"/>
    <w:rsid w:val="004F553E"/>
    <w:rsid w:val="004F5603"/>
    <w:rsid w:val="004F56E0"/>
    <w:rsid w:val="004F590F"/>
    <w:rsid w:val="004F5ACA"/>
    <w:rsid w:val="004F5BE6"/>
    <w:rsid w:val="004F5CA3"/>
    <w:rsid w:val="004F5D23"/>
    <w:rsid w:val="004F5D90"/>
    <w:rsid w:val="004F658B"/>
    <w:rsid w:val="004F66A3"/>
    <w:rsid w:val="004F680A"/>
    <w:rsid w:val="004F6B15"/>
    <w:rsid w:val="004F6B8A"/>
    <w:rsid w:val="004F6D3C"/>
    <w:rsid w:val="004F6D99"/>
    <w:rsid w:val="004F706A"/>
    <w:rsid w:val="004F7404"/>
    <w:rsid w:val="004F744C"/>
    <w:rsid w:val="004F76CD"/>
    <w:rsid w:val="004F778F"/>
    <w:rsid w:val="004F782B"/>
    <w:rsid w:val="004F78CA"/>
    <w:rsid w:val="004F79F3"/>
    <w:rsid w:val="004F7CF1"/>
    <w:rsid w:val="004F7E49"/>
    <w:rsid w:val="004F7E84"/>
    <w:rsid w:val="004F7FD0"/>
    <w:rsid w:val="00500415"/>
    <w:rsid w:val="005009DE"/>
    <w:rsid w:val="00500AA3"/>
    <w:rsid w:val="00500BB5"/>
    <w:rsid w:val="00500C4D"/>
    <w:rsid w:val="00500DB2"/>
    <w:rsid w:val="00500E66"/>
    <w:rsid w:val="00500E67"/>
    <w:rsid w:val="00501647"/>
    <w:rsid w:val="00501C12"/>
    <w:rsid w:val="00501C36"/>
    <w:rsid w:val="00501D8E"/>
    <w:rsid w:val="005021E6"/>
    <w:rsid w:val="0050237F"/>
    <w:rsid w:val="005023D0"/>
    <w:rsid w:val="00502605"/>
    <w:rsid w:val="0050268B"/>
    <w:rsid w:val="00502751"/>
    <w:rsid w:val="0050279F"/>
    <w:rsid w:val="005029E3"/>
    <w:rsid w:val="00502F3D"/>
    <w:rsid w:val="00503088"/>
    <w:rsid w:val="00503415"/>
    <w:rsid w:val="0050382F"/>
    <w:rsid w:val="00503A58"/>
    <w:rsid w:val="00503C4D"/>
    <w:rsid w:val="00503CAC"/>
    <w:rsid w:val="00503DAA"/>
    <w:rsid w:val="00503E5E"/>
    <w:rsid w:val="00503E69"/>
    <w:rsid w:val="0050440C"/>
    <w:rsid w:val="0050442A"/>
    <w:rsid w:val="00504435"/>
    <w:rsid w:val="0050443E"/>
    <w:rsid w:val="005044FA"/>
    <w:rsid w:val="0050471D"/>
    <w:rsid w:val="00504A08"/>
    <w:rsid w:val="00504D8E"/>
    <w:rsid w:val="005050C7"/>
    <w:rsid w:val="005055B8"/>
    <w:rsid w:val="0050561D"/>
    <w:rsid w:val="00505871"/>
    <w:rsid w:val="00505938"/>
    <w:rsid w:val="00505AF2"/>
    <w:rsid w:val="00505EBF"/>
    <w:rsid w:val="00506035"/>
    <w:rsid w:val="0050612B"/>
    <w:rsid w:val="0050615E"/>
    <w:rsid w:val="005061E7"/>
    <w:rsid w:val="005062B3"/>
    <w:rsid w:val="00506349"/>
    <w:rsid w:val="00506503"/>
    <w:rsid w:val="00506699"/>
    <w:rsid w:val="00506B19"/>
    <w:rsid w:val="00506B47"/>
    <w:rsid w:val="00506CA7"/>
    <w:rsid w:val="00506D0C"/>
    <w:rsid w:val="00506D67"/>
    <w:rsid w:val="00506E2D"/>
    <w:rsid w:val="00506E7B"/>
    <w:rsid w:val="00506EF5"/>
    <w:rsid w:val="005074B2"/>
    <w:rsid w:val="00507522"/>
    <w:rsid w:val="005075B3"/>
    <w:rsid w:val="00507677"/>
    <w:rsid w:val="005076B5"/>
    <w:rsid w:val="005079CE"/>
    <w:rsid w:val="005104B5"/>
    <w:rsid w:val="00510CF7"/>
    <w:rsid w:val="005112EC"/>
    <w:rsid w:val="00511327"/>
    <w:rsid w:val="005116F8"/>
    <w:rsid w:val="0051184D"/>
    <w:rsid w:val="00511F77"/>
    <w:rsid w:val="005120CB"/>
    <w:rsid w:val="00512163"/>
    <w:rsid w:val="0051225C"/>
    <w:rsid w:val="005122C9"/>
    <w:rsid w:val="00512946"/>
    <w:rsid w:val="00512B3E"/>
    <w:rsid w:val="00512F35"/>
    <w:rsid w:val="00513529"/>
    <w:rsid w:val="00513AA3"/>
    <w:rsid w:val="00513B2D"/>
    <w:rsid w:val="00513EE9"/>
    <w:rsid w:val="00514106"/>
    <w:rsid w:val="00514383"/>
    <w:rsid w:val="00514776"/>
    <w:rsid w:val="0051486C"/>
    <w:rsid w:val="00514C0B"/>
    <w:rsid w:val="00514EFC"/>
    <w:rsid w:val="00515269"/>
    <w:rsid w:val="00515604"/>
    <w:rsid w:val="00515745"/>
    <w:rsid w:val="00515797"/>
    <w:rsid w:val="00515D1D"/>
    <w:rsid w:val="00515DBD"/>
    <w:rsid w:val="00515E1F"/>
    <w:rsid w:val="005161CE"/>
    <w:rsid w:val="005161FB"/>
    <w:rsid w:val="00516312"/>
    <w:rsid w:val="00516699"/>
    <w:rsid w:val="00516C9E"/>
    <w:rsid w:val="00516F5D"/>
    <w:rsid w:val="00517100"/>
    <w:rsid w:val="005173FF"/>
    <w:rsid w:val="00517408"/>
    <w:rsid w:val="00517521"/>
    <w:rsid w:val="00520153"/>
    <w:rsid w:val="00520176"/>
    <w:rsid w:val="005201B2"/>
    <w:rsid w:val="00520466"/>
    <w:rsid w:val="0052063C"/>
    <w:rsid w:val="00520819"/>
    <w:rsid w:val="005209AF"/>
    <w:rsid w:val="00520EA0"/>
    <w:rsid w:val="00520F7E"/>
    <w:rsid w:val="00520FBE"/>
    <w:rsid w:val="00520FD4"/>
    <w:rsid w:val="0052129D"/>
    <w:rsid w:val="0052172D"/>
    <w:rsid w:val="0052181B"/>
    <w:rsid w:val="00521874"/>
    <w:rsid w:val="00521A1C"/>
    <w:rsid w:val="00521D45"/>
    <w:rsid w:val="00521FF2"/>
    <w:rsid w:val="005221E2"/>
    <w:rsid w:val="005221FC"/>
    <w:rsid w:val="00522840"/>
    <w:rsid w:val="00522BB0"/>
    <w:rsid w:val="00522BB1"/>
    <w:rsid w:val="00522C3A"/>
    <w:rsid w:val="00522FA9"/>
    <w:rsid w:val="005236B4"/>
    <w:rsid w:val="0052389F"/>
    <w:rsid w:val="0052393E"/>
    <w:rsid w:val="00523C97"/>
    <w:rsid w:val="00523D0E"/>
    <w:rsid w:val="00523FA6"/>
    <w:rsid w:val="00524220"/>
    <w:rsid w:val="005242EB"/>
    <w:rsid w:val="005245AF"/>
    <w:rsid w:val="005245F6"/>
    <w:rsid w:val="005247AF"/>
    <w:rsid w:val="005248C9"/>
    <w:rsid w:val="00524C7D"/>
    <w:rsid w:val="00524D54"/>
    <w:rsid w:val="00525148"/>
    <w:rsid w:val="005255D3"/>
    <w:rsid w:val="00525CD8"/>
    <w:rsid w:val="00525DCB"/>
    <w:rsid w:val="00526873"/>
    <w:rsid w:val="00526952"/>
    <w:rsid w:val="00526B79"/>
    <w:rsid w:val="005271F4"/>
    <w:rsid w:val="005272C9"/>
    <w:rsid w:val="005273CE"/>
    <w:rsid w:val="005273F2"/>
    <w:rsid w:val="005274AA"/>
    <w:rsid w:val="005275B3"/>
    <w:rsid w:val="00527B8C"/>
    <w:rsid w:val="00527D50"/>
    <w:rsid w:val="00527E63"/>
    <w:rsid w:val="00530010"/>
    <w:rsid w:val="00530093"/>
    <w:rsid w:val="00530127"/>
    <w:rsid w:val="00530461"/>
    <w:rsid w:val="005304CD"/>
    <w:rsid w:val="00530547"/>
    <w:rsid w:val="00530852"/>
    <w:rsid w:val="00530ADB"/>
    <w:rsid w:val="00530ADE"/>
    <w:rsid w:val="00530D8B"/>
    <w:rsid w:val="00530FA9"/>
    <w:rsid w:val="00530FCA"/>
    <w:rsid w:val="00531565"/>
    <w:rsid w:val="00531ED9"/>
    <w:rsid w:val="00531F39"/>
    <w:rsid w:val="0053217F"/>
    <w:rsid w:val="00532393"/>
    <w:rsid w:val="005323F9"/>
    <w:rsid w:val="005329C5"/>
    <w:rsid w:val="00532AE1"/>
    <w:rsid w:val="00533980"/>
    <w:rsid w:val="005339EA"/>
    <w:rsid w:val="00533A13"/>
    <w:rsid w:val="00533A41"/>
    <w:rsid w:val="00533E05"/>
    <w:rsid w:val="00533E28"/>
    <w:rsid w:val="005340F2"/>
    <w:rsid w:val="005347C5"/>
    <w:rsid w:val="00534871"/>
    <w:rsid w:val="00534C88"/>
    <w:rsid w:val="00534E8C"/>
    <w:rsid w:val="00534F27"/>
    <w:rsid w:val="005350A3"/>
    <w:rsid w:val="005351E5"/>
    <w:rsid w:val="00535279"/>
    <w:rsid w:val="00535296"/>
    <w:rsid w:val="005353B1"/>
    <w:rsid w:val="00535561"/>
    <w:rsid w:val="005356F5"/>
    <w:rsid w:val="005357E9"/>
    <w:rsid w:val="00535A9D"/>
    <w:rsid w:val="00535AA2"/>
    <w:rsid w:val="005362A9"/>
    <w:rsid w:val="0053640B"/>
    <w:rsid w:val="00536437"/>
    <w:rsid w:val="0053672C"/>
    <w:rsid w:val="0053673E"/>
    <w:rsid w:val="005367DA"/>
    <w:rsid w:val="005367F1"/>
    <w:rsid w:val="005369C9"/>
    <w:rsid w:val="00536CA3"/>
    <w:rsid w:val="00536D35"/>
    <w:rsid w:val="00536F22"/>
    <w:rsid w:val="00536F8E"/>
    <w:rsid w:val="00537014"/>
    <w:rsid w:val="00537344"/>
    <w:rsid w:val="00537720"/>
    <w:rsid w:val="00537BEC"/>
    <w:rsid w:val="00537DAF"/>
    <w:rsid w:val="00537F5F"/>
    <w:rsid w:val="00540443"/>
    <w:rsid w:val="00540ADB"/>
    <w:rsid w:val="00540E32"/>
    <w:rsid w:val="0054143F"/>
    <w:rsid w:val="005414B5"/>
    <w:rsid w:val="00541817"/>
    <w:rsid w:val="0054189E"/>
    <w:rsid w:val="00541A4C"/>
    <w:rsid w:val="00541F9A"/>
    <w:rsid w:val="00542154"/>
    <w:rsid w:val="005422EE"/>
    <w:rsid w:val="0054238F"/>
    <w:rsid w:val="005424DB"/>
    <w:rsid w:val="005425F4"/>
    <w:rsid w:val="00542B55"/>
    <w:rsid w:val="00542D84"/>
    <w:rsid w:val="00542D89"/>
    <w:rsid w:val="00542DFA"/>
    <w:rsid w:val="00542E45"/>
    <w:rsid w:val="00542F53"/>
    <w:rsid w:val="0054306B"/>
    <w:rsid w:val="005431BD"/>
    <w:rsid w:val="00543485"/>
    <w:rsid w:val="00543870"/>
    <w:rsid w:val="005439E6"/>
    <w:rsid w:val="00543B6D"/>
    <w:rsid w:val="00544373"/>
    <w:rsid w:val="00544460"/>
    <w:rsid w:val="005446D2"/>
    <w:rsid w:val="005446FB"/>
    <w:rsid w:val="00544909"/>
    <w:rsid w:val="005449E7"/>
    <w:rsid w:val="00544D47"/>
    <w:rsid w:val="00544DC9"/>
    <w:rsid w:val="00545178"/>
    <w:rsid w:val="0054522C"/>
    <w:rsid w:val="005453E7"/>
    <w:rsid w:val="0054577F"/>
    <w:rsid w:val="00545783"/>
    <w:rsid w:val="005459B7"/>
    <w:rsid w:val="00545B5F"/>
    <w:rsid w:val="00545B9E"/>
    <w:rsid w:val="00545BB8"/>
    <w:rsid w:val="00545D08"/>
    <w:rsid w:val="00545DBC"/>
    <w:rsid w:val="00545E37"/>
    <w:rsid w:val="00546079"/>
    <w:rsid w:val="0054607E"/>
    <w:rsid w:val="0054609E"/>
    <w:rsid w:val="005460FB"/>
    <w:rsid w:val="005461B2"/>
    <w:rsid w:val="0054642E"/>
    <w:rsid w:val="00546540"/>
    <w:rsid w:val="005466DB"/>
    <w:rsid w:val="0054676B"/>
    <w:rsid w:val="00546789"/>
    <w:rsid w:val="005469E7"/>
    <w:rsid w:val="00546A05"/>
    <w:rsid w:val="00546A8D"/>
    <w:rsid w:val="00546B27"/>
    <w:rsid w:val="00546BE3"/>
    <w:rsid w:val="00546E44"/>
    <w:rsid w:val="00546F31"/>
    <w:rsid w:val="00547420"/>
    <w:rsid w:val="00547421"/>
    <w:rsid w:val="00547478"/>
    <w:rsid w:val="00547687"/>
    <w:rsid w:val="005476D3"/>
    <w:rsid w:val="005477C4"/>
    <w:rsid w:val="00547D03"/>
    <w:rsid w:val="00547D99"/>
    <w:rsid w:val="00550076"/>
    <w:rsid w:val="005503AC"/>
    <w:rsid w:val="005503F2"/>
    <w:rsid w:val="00550784"/>
    <w:rsid w:val="00550843"/>
    <w:rsid w:val="005509C8"/>
    <w:rsid w:val="00550D6F"/>
    <w:rsid w:val="00550DD3"/>
    <w:rsid w:val="00550DF3"/>
    <w:rsid w:val="00550F30"/>
    <w:rsid w:val="00551026"/>
    <w:rsid w:val="005510DA"/>
    <w:rsid w:val="005515BA"/>
    <w:rsid w:val="005516AA"/>
    <w:rsid w:val="0055174D"/>
    <w:rsid w:val="00551A32"/>
    <w:rsid w:val="00551A38"/>
    <w:rsid w:val="00551AF5"/>
    <w:rsid w:val="00551C3C"/>
    <w:rsid w:val="00551CF0"/>
    <w:rsid w:val="00551F00"/>
    <w:rsid w:val="00552068"/>
    <w:rsid w:val="00552139"/>
    <w:rsid w:val="0055216B"/>
    <w:rsid w:val="00552196"/>
    <w:rsid w:val="005521C5"/>
    <w:rsid w:val="00552228"/>
    <w:rsid w:val="00552447"/>
    <w:rsid w:val="00552855"/>
    <w:rsid w:val="00552B02"/>
    <w:rsid w:val="00552C5F"/>
    <w:rsid w:val="00552E15"/>
    <w:rsid w:val="00552F70"/>
    <w:rsid w:val="00553025"/>
    <w:rsid w:val="0055307B"/>
    <w:rsid w:val="00553149"/>
    <w:rsid w:val="005538CE"/>
    <w:rsid w:val="00553B1A"/>
    <w:rsid w:val="00553C0C"/>
    <w:rsid w:val="00553C95"/>
    <w:rsid w:val="00553D54"/>
    <w:rsid w:val="00553DEA"/>
    <w:rsid w:val="00553E01"/>
    <w:rsid w:val="00554500"/>
    <w:rsid w:val="0055450F"/>
    <w:rsid w:val="005546C0"/>
    <w:rsid w:val="005549A0"/>
    <w:rsid w:val="00554A42"/>
    <w:rsid w:val="00554C4F"/>
    <w:rsid w:val="00554DCC"/>
    <w:rsid w:val="00554E05"/>
    <w:rsid w:val="00554F04"/>
    <w:rsid w:val="0055505A"/>
    <w:rsid w:val="005551ED"/>
    <w:rsid w:val="005555A8"/>
    <w:rsid w:val="00555961"/>
    <w:rsid w:val="00555B09"/>
    <w:rsid w:val="0055622A"/>
    <w:rsid w:val="00556402"/>
    <w:rsid w:val="0055650F"/>
    <w:rsid w:val="0055657D"/>
    <w:rsid w:val="00556970"/>
    <w:rsid w:val="00556A97"/>
    <w:rsid w:val="00556A98"/>
    <w:rsid w:val="00556C60"/>
    <w:rsid w:val="00556CD2"/>
    <w:rsid w:val="00556ECB"/>
    <w:rsid w:val="00557086"/>
    <w:rsid w:val="00557101"/>
    <w:rsid w:val="00557975"/>
    <w:rsid w:val="00557B22"/>
    <w:rsid w:val="00557B3E"/>
    <w:rsid w:val="00557CD9"/>
    <w:rsid w:val="005604FC"/>
    <w:rsid w:val="00560559"/>
    <w:rsid w:val="00560726"/>
    <w:rsid w:val="00560BAB"/>
    <w:rsid w:val="00560C17"/>
    <w:rsid w:val="00560DD0"/>
    <w:rsid w:val="005619FA"/>
    <w:rsid w:val="00561BC4"/>
    <w:rsid w:val="00561EAD"/>
    <w:rsid w:val="00561F51"/>
    <w:rsid w:val="00561F81"/>
    <w:rsid w:val="00561FD4"/>
    <w:rsid w:val="00562161"/>
    <w:rsid w:val="0056219D"/>
    <w:rsid w:val="005622D0"/>
    <w:rsid w:val="005622DA"/>
    <w:rsid w:val="00562377"/>
    <w:rsid w:val="005623E6"/>
    <w:rsid w:val="0056243F"/>
    <w:rsid w:val="00562610"/>
    <w:rsid w:val="00562881"/>
    <w:rsid w:val="005629B8"/>
    <w:rsid w:val="00562A05"/>
    <w:rsid w:val="00562A6E"/>
    <w:rsid w:val="00562AE2"/>
    <w:rsid w:val="00562CA6"/>
    <w:rsid w:val="00562EB4"/>
    <w:rsid w:val="005630A8"/>
    <w:rsid w:val="00563115"/>
    <w:rsid w:val="0056352D"/>
    <w:rsid w:val="005635D9"/>
    <w:rsid w:val="005636BC"/>
    <w:rsid w:val="005637E5"/>
    <w:rsid w:val="0056392D"/>
    <w:rsid w:val="00563DFD"/>
    <w:rsid w:val="005647B5"/>
    <w:rsid w:val="005647EE"/>
    <w:rsid w:val="00564B0A"/>
    <w:rsid w:val="00564C83"/>
    <w:rsid w:val="005650D8"/>
    <w:rsid w:val="0056536D"/>
    <w:rsid w:val="00565399"/>
    <w:rsid w:val="005657A8"/>
    <w:rsid w:val="005657E8"/>
    <w:rsid w:val="005658C9"/>
    <w:rsid w:val="00565A19"/>
    <w:rsid w:val="00565C1D"/>
    <w:rsid w:val="005663B1"/>
    <w:rsid w:val="005667B7"/>
    <w:rsid w:val="00566898"/>
    <w:rsid w:val="00566909"/>
    <w:rsid w:val="00566922"/>
    <w:rsid w:val="00566936"/>
    <w:rsid w:val="0056693C"/>
    <w:rsid w:val="005669A3"/>
    <w:rsid w:val="00566D2A"/>
    <w:rsid w:val="00566F62"/>
    <w:rsid w:val="00567071"/>
    <w:rsid w:val="005670D6"/>
    <w:rsid w:val="00567108"/>
    <w:rsid w:val="00567286"/>
    <w:rsid w:val="0056728E"/>
    <w:rsid w:val="00567567"/>
    <w:rsid w:val="00567590"/>
    <w:rsid w:val="00567610"/>
    <w:rsid w:val="00567A66"/>
    <w:rsid w:val="00567BDC"/>
    <w:rsid w:val="00567C66"/>
    <w:rsid w:val="00567EA3"/>
    <w:rsid w:val="00570013"/>
    <w:rsid w:val="0057029F"/>
    <w:rsid w:val="005705AD"/>
    <w:rsid w:val="00570741"/>
    <w:rsid w:val="0057080A"/>
    <w:rsid w:val="00570971"/>
    <w:rsid w:val="00570A39"/>
    <w:rsid w:val="00570AB5"/>
    <w:rsid w:val="00570E2E"/>
    <w:rsid w:val="00570ED2"/>
    <w:rsid w:val="00570FE8"/>
    <w:rsid w:val="00571095"/>
    <w:rsid w:val="0057117B"/>
    <w:rsid w:val="00571570"/>
    <w:rsid w:val="00571573"/>
    <w:rsid w:val="00571B46"/>
    <w:rsid w:val="00571BD0"/>
    <w:rsid w:val="00571DB0"/>
    <w:rsid w:val="00572035"/>
    <w:rsid w:val="00572062"/>
    <w:rsid w:val="0057212A"/>
    <w:rsid w:val="0057280B"/>
    <w:rsid w:val="00572B0D"/>
    <w:rsid w:val="00572BA3"/>
    <w:rsid w:val="00572E95"/>
    <w:rsid w:val="005733F9"/>
    <w:rsid w:val="00573641"/>
    <w:rsid w:val="00573841"/>
    <w:rsid w:val="00573BAC"/>
    <w:rsid w:val="00573BBF"/>
    <w:rsid w:val="00573D67"/>
    <w:rsid w:val="00574660"/>
    <w:rsid w:val="00574816"/>
    <w:rsid w:val="00574DEF"/>
    <w:rsid w:val="00574F13"/>
    <w:rsid w:val="00574F88"/>
    <w:rsid w:val="00575107"/>
    <w:rsid w:val="005756D1"/>
    <w:rsid w:val="00575A90"/>
    <w:rsid w:val="00575B6C"/>
    <w:rsid w:val="00575C73"/>
    <w:rsid w:val="00575D66"/>
    <w:rsid w:val="00575E53"/>
    <w:rsid w:val="005762BF"/>
    <w:rsid w:val="005762FF"/>
    <w:rsid w:val="005764A1"/>
    <w:rsid w:val="005766B8"/>
    <w:rsid w:val="0057672C"/>
    <w:rsid w:val="005768F3"/>
    <w:rsid w:val="00576978"/>
    <w:rsid w:val="00576CF7"/>
    <w:rsid w:val="00576EC9"/>
    <w:rsid w:val="00577499"/>
    <w:rsid w:val="00577827"/>
    <w:rsid w:val="0057783E"/>
    <w:rsid w:val="00577CF5"/>
    <w:rsid w:val="0058000D"/>
    <w:rsid w:val="005802DE"/>
    <w:rsid w:val="00580474"/>
    <w:rsid w:val="0058085C"/>
    <w:rsid w:val="005808B5"/>
    <w:rsid w:val="00580979"/>
    <w:rsid w:val="00580A1B"/>
    <w:rsid w:val="00580A3A"/>
    <w:rsid w:val="00580D14"/>
    <w:rsid w:val="00580F65"/>
    <w:rsid w:val="00581024"/>
    <w:rsid w:val="0058145E"/>
    <w:rsid w:val="00581A06"/>
    <w:rsid w:val="00581A22"/>
    <w:rsid w:val="00581BA5"/>
    <w:rsid w:val="005821C2"/>
    <w:rsid w:val="0058249F"/>
    <w:rsid w:val="00582584"/>
    <w:rsid w:val="0058274B"/>
    <w:rsid w:val="00582910"/>
    <w:rsid w:val="00582E0B"/>
    <w:rsid w:val="00582FA5"/>
    <w:rsid w:val="00582FDB"/>
    <w:rsid w:val="005830E7"/>
    <w:rsid w:val="005830FD"/>
    <w:rsid w:val="0058311F"/>
    <w:rsid w:val="00583212"/>
    <w:rsid w:val="005832F5"/>
    <w:rsid w:val="00583338"/>
    <w:rsid w:val="00583413"/>
    <w:rsid w:val="00583681"/>
    <w:rsid w:val="00583ACD"/>
    <w:rsid w:val="00583EA7"/>
    <w:rsid w:val="00584066"/>
    <w:rsid w:val="005840D4"/>
    <w:rsid w:val="005846A8"/>
    <w:rsid w:val="00584938"/>
    <w:rsid w:val="00584C12"/>
    <w:rsid w:val="00584D9B"/>
    <w:rsid w:val="00585412"/>
    <w:rsid w:val="00585889"/>
    <w:rsid w:val="00585938"/>
    <w:rsid w:val="0058598F"/>
    <w:rsid w:val="00585A1D"/>
    <w:rsid w:val="00585B63"/>
    <w:rsid w:val="00586366"/>
    <w:rsid w:val="00586502"/>
    <w:rsid w:val="00586762"/>
    <w:rsid w:val="00586B7F"/>
    <w:rsid w:val="00586CE9"/>
    <w:rsid w:val="00586D75"/>
    <w:rsid w:val="00586DE7"/>
    <w:rsid w:val="00586E03"/>
    <w:rsid w:val="00586E7D"/>
    <w:rsid w:val="00587310"/>
    <w:rsid w:val="00587419"/>
    <w:rsid w:val="00587F64"/>
    <w:rsid w:val="00587FA9"/>
    <w:rsid w:val="00590718"/>
    <w:rsid w:val="0059084D"/>
    <w:rsid w:val="00590AAF"/>
    <w:rsid w:val="00591359"/>
    <w:rsid w:val="0059135F"/>
    <w:rsid w:val="005914AF"/>
    <w:rsid w:val="00591B55"/>
    <w:rsid w:val="00591BCC"/>
    <w:rsid w:val="00591D0F"/>
    <w:rsid w:val="00591D13"/>
    <w:rsid w:val="00591E03"/>
    <w:rsid w:val="00591FFA"/>
    <w:rsid w:val="005923AE"/>
    <w:rsid w:val="005925D9"/>
    <w:rsid w:val="00592B06"/>
    <w:rsid w:val="00592BAC"/>
    <w:rsid w:val="00592D1D"/>
    <w:rsid w:val="005932B1"/>
    <w:rsid w:val="0059339A"/>
    <w:rsid w:val="0059347F"/>
    <w:rsid w:val="005935DA"/>
    <w:rsid w:val="0059362D"/>
    <w:rsid w:val="005936A1"/>
    <w:rsid w:val="005936AF"/>
    <w:rsid w:val="00593788"/>
    <w:rsid w:val="00593799"/>
    <w:rsid w:val="00593BB7"/>
    <w:rsid w:val="00593E64"/>
    <w:rsid w:val="00593EFA"/>
    <w:rsid w:val="0059428F"/>
    <w:rsid w:val="005943B6"/>
    <w:rsid w:val="005948C1"/>
    <w:rsid w:val="005948C4"/>
    <w:rsid w:val="005949DC"/>
    <w:rsid w:val="00594AEA"/>
    <w:rsid w:val="00594D5B"/>
    <w:rsid w:val="00594E86"/>
    <w:rsid w:val="00595501"/>
    <w:rsid w:val="005956B2"/>
    <w:rsid w:val="00595A16"/>
    <w:rsid w:val="00595E0B"/>
    <w:rsid w:val="005962EE"/>
    <w:rsid w:val="0059653B"/>
    <w:rsid w:val="00596845"/>
    <w:rsid w:val="00596DCF"/>
    <w:rsid w:val="00596E8A"/>
    <w:rsid w:val="00596F38"/>
    <w:rsid w:val="0059708D"/>
    <w:rsid w:val="005972AC"/>
    <w:rsid w:val="005972F3"/>
    <w:rsid w:val="005976B5"/>
    <w:rsid w:val="0059788F"/>
    <w:rsid w:val="00597A50"/>
    <w:rsid w:val="00597B6B"/>
    <w:rsid w:val="00597CBB"/>
    <w:rsid w:val="00597E1D"/>
    <w:rsid w:val="00597FEF"/>
    <w:rsid w:val="005A00BD"/>
    <w:rsid w:val="005A0184"/>
    <w:rsid w:val="005A05F4"/>
    <w:rsid w:val="005A093C"/>
    <w:rsid w:val="005A0954"/>
    <w:rsid w:val="005A0965"/>
    <w:rsid w:val="005A0CBD"/>
    <w:rsid w:val="005A0CE1"/>
    <w:rsid w:val="005A0D81"/>
    <w:rsid w:val="005A0D83"/>
    <w:rsid w:val="005A0E5D"/>
    <w:rsid w:val="005A0EB3"/>
    <w:rsid w:val="005A105B"/>
    <w:rsid w:val="005A1C58"/>
    <w:rsid w:val="005A1C99"/>
    <w:rsid w:val="005A1E26"/>
    <w:rsid w:val="005A201E"/>
    <w:rsid w:val="005A211D"/>
    <w:rsid w:val="005A2628"/>
    <w:rsid w:val="005A2841"/>
    <w:rsid w:val="005A2963"/>
    <w:rsid w:val="005A29D0"/>
    <w:rsid w:val="005A2AC6"/>
    <w:rsid w:val="005A2D07"/>
    <w:rsid w:val="005A2DB4"/>
    <w:rsid w:val="005A2E49"/>
    <w:rsid w:val="005A30CD"/>
    <w:rsid w:val="005A3260"/>
    <w:rsid w:val="005A3612"/>
    <w:rsid w:val="005A3642"/>
    <w:rsid w:val="005A394F"/>
    <w:rsid w:val="005A39FC"/>
    <w:rsid w:val="005A3A79"/>
    <w:rsid w:val="005A3CAC"/>
    <w:rsid w:val="005A3EDF"/>
    <w:rsid w:val="005A3F14"/>
    <w:rsid w:val="005A4282"/>
    <w:rsid w:val="005A4353"/>
    <w:rsid w:val="005A447D"/>
    <w:rsid w:val="005A4495"/>
    <w:rsid w:val="005A4A12"/>
    <w:rsid w:val="005A4A5B"/>
    <w:rsid w:val="005A4D61"/>
    <w:rsid w:val="005A4D9C"/>
    <w:rsid w:val="005A5067"/>
    <w:rsid w:val="005A5289"/>
    <w:rsid w:val="005A53F4"/>
    <w:rsid w:val="005A5963"/>
    <w:rsid w:val="005A5965"/>
    <w:rsid w:val="005A5A42"/>
    <w:rsid w:val="005A5CA4"/>
    <w:rsid w:val="005A6124"/>
    <w:rsid w:val="005A624E"/>
    <w:rsid w:val="005A6457"/>
    <w:rsid w:val="005A689D"/>
    <w:rsid w:val="005A6AA4"/>
    <w:rsid w:val="005A6AF6"/>
    <w:rsid w:val="005A6D5B"/>
    <w:rsid w:val="005A70CB"/>
    <w:rsid w:val="005A7159"/>
    <w:rsid w:val="005A72D6"/>
    <w:rsid w:val="005A7351"/>
    <w:rsid w:val="005A7618"/>
    <w:rsid w:val="005A769C"/>
    <w:rsid w:val="005A76F3"/>
    <w:rsid w:val="005A77B7"/>
    <w:rsid w:val="005A78EE"/>
    <w:rsid w:val="005A7A3E"/>
    <w:rsid w:val="005A7CC6"/>
    <w:rsid w:val="005A7E64"/>
    <w:rsid w:val="005B0034"/>
    <w:rsid w:val="005B0071"/>
    <w:rsid w:val="005B01DD"/>
    <w:rsid w:val="005B029C"/>
    <w:rsid w:val="005B031C"/>
    <w:rsid w:val="005B04FF"/>
    <w:rsid w:val="005B07D0"/>
    <w:rsid w:val="005B0818"/>
    <w:rsid w:val="005B0871"/>
    <w:rsid w:val="005B0A74"/>
    <w:rsid w:val="005B1303"/>
    <w:rsid w:val="005B16D8"/>
    <w:rsid w:val="005B17E1"/>
    <w:rsid w:val="005B1C57"/>
    <w:rsid w:val="005B1E62"/>
    <w:rsid w:val="005B1EC1"/>
    <w:rsid w:val="005B2036"/>
    <w:rsid w:val="005B23A4"/>
    <w:rsid w:val="005B26A2"/>
    <w:rsid w:val="005B2829"/>
    <w:rsid w:val="005B2A03"/>
    <w:rsid w:val="005B2CB7"/>
    <w:rsid w:val="005B2D05"/>
    <w:rsid w:val="005B3331"/>
    <w:rsid w:val="005B33AA"/>
    <w:rsid w:val="005B3401"/>
    <w:rsid w:val="005B3634"/>
    <w:rsid w:val="005B3D16"/>
    <w:rsid w:val="005B3F27"/>
    <w:rsid w:val="005B404C"/>
    <w:rsid w:val="005B40E9"/>
    <w:rsid w:val="005B43C2"/>
    <w:rsid w:val="005B456A"/>
    <w:rsid w:val="005B47DF"/>
    <w:rsid w:val="005B4AB5"/>
    <w:rsid w:val="005B4D4C"/>
    <w:rsid w:val="005B4E99"/>
    <w:rsid w:val="005B515E"/>
    <w:rsid w:val="005B5302"/>
    <w:rsid w:val="005B57B3"/>
    <w:rsid w:val="005B59D8"/>
    <w:rsid w:val="005B5AAD"/>
    <w:rsid w:val="005B5B38"/>
    <w:rsid w:val="005B5BB7"/>
    <w:rsid w:val="005B5DF6"/>
    <w:rsid w:val="005B61A0"/>
    <w:rsid w:val="005B62BF"/>
    <w:rsid w:val="005B6398"/>
    <w:rsid w:val="005B63F0"/>
    <w:rsid w:val="005B6686"/>
    <w:rsid w:val="005B66DF"/>
    <w:rsid w:val="005B6726"/>
    <w:rsid w:val="005B68A8"/>
    <w:rsid w:val="005B6B05"/>
    <w:rsid w:val="005B6B0A"/>
    <w:rsid w:val="005B6CF8"/>
    <w:rsid w:val="005B6E7F"/>
    <w:rsid w:val="005B71E2"/>
    <w:rsid w:val="005B7A08"/>
    <w:rsid w:val="005B7BB7"/>
    <w:rsid w:val="005B7C07"/>
    <w:rsid w:val="005C0408"/>
    <w:rsid w:val="005C06ED"/>
    <w:rsid w:val="005C0747"/>
    <w:rsid w:val="005C0A5A"/>
    <w:rsid w:val="005C0CCF"/>
    <w:rsid w:val="005C1258"/>
    <w:rsid w:val="005C15DE"/>
    <w:rsid w:val="005C1A58"/>
    <w:rsid w:val="005C1CA7"/>
    <w:rsid w:val="005C1CBD"/>
    <w:rsid w:val="005C1D49"/>
    <w:rsid w:val="005C1E7B"/>
    <w:rsid w:val="005C215A"/>
    <w:rsid w:val="005C21A8"/>
    <w:rsid w:val="005C21AE"/>
    <w:rsid w:val="005C224B"/>
    <w:rsid w:val="005C29B1"/>
    <w:rsid w:val="005C2A34"/>
    <w:rsid w:val="005C2F04"/>
    <w:rsid w:val="005C31B6"/>
    <w:rsid w:val="005C31FB"/>
    <w:rsid w:val="005C337B"/>
    <w:rsid w:val="005C3470"/>
    <w:rsid w:val="005C34A4"/>
    <w:rsid w:val="005C34E6"/>
    <w:rsid w:val="005C3747"/>
    <w:rsid w:val="005C37FB"/>
    <w:rsid w:val="005C397B"/>
    <w:rsid w:val="005C3D29"/>
    <w:rsid w:val="005C3D43"/>
    <w:rsid w:val="005C3D4E"/>
    <w:rsid w:val="005C3E25"/>
    <w:rsid w:val="005C3F80"/>
    <w:rsid w:val="005C405E"/>
    <w:rsid w:val="005C40BC"/>
    <w:rsid w:val="005C42FA"/>
    <w:rsid w:val="005C45AE"/>
    <w:rsid w:val="005C46AA"/>
    <w:rsid w:val="005C46E4"/>
    <w:rsid w:val="005C471F"/>
    <w:rsid w:val="005C47B4"/>
    <w:rsid w:val="005C4A89"/>
    <w:rsid w:val="005C4BC7"/>
    <w:rsid w:val="005C4BE8"/>
    <w:rsid w:val="005C4CD8"/>
    <w:rsid w:val="005C4EAC"/>
    <w:rsid w:val="005C4F02"/>
    <w:rsid w:val="005C5691"/>
    <w:rsid w:val="005C595C"/>
    <w:rsid w:val="005C59EE"/>
    <w:rsid w:val="005C5BF2"/>
    <w:rsid w:val="005C60B8"/>
    <w:rsid w:val="005C6139"/>
    <w:rsid w:val="005C66D3"/>
    <w:rsid w:val="005C694F"/>
    <w:rsid w:val="005C6BEC"/>
    <w:rsid w:val="005C6C05"/>
    <w:rsid w:val="005C6D86"/>
    <w:rsid w:val="005C7280"/>
    <w:rsid w:val="005C75E2"/>
    <w:rsid w:val="005C7635"/>
    <w:rsid w:val="005C7687"/>
    <w:rsid w:val="005C777E"/>
    <w:rsid w:val="005C7803"/>
    <w:rsid w:val="005C7D60"/>
    <w:rsid w:val="005D0277"/>
    <w:rsid w:val="005D0393"/>
    <w:rsid w:val="005D03E5"/>
    <w:rsid w:val="005D0542"/>
    <w:rsid w:val="005D0640"/>
    <w:rsid w:val="005D064D"/>
    <w:rsid w:val="005D081A"/>
    <w:rsid w:val="005D09C6"/>
    <w:rsid w:val="005D0A21"/>
    <w:rsid w:val="005D0B7D"/>
    <w:rsid w:val="005D0C24"/>
    <w:rsid w:val="005D0E39"/>
    <w:rsid w:val="005D108F"/>
    <w:rsid w:val="005D12CD"/>
    <w:rsid w:val="005D16EF"/>
    <w:rsid w:val="005D1749"/>
    <w:rsid w:val="005D1A3C"/>
    <w:rsid w:val="005D2017"/>
    <w:rsid w:val="005D2106"/>
    <w:rsid w:val="005D25C8"/>
    <w:rsid w:val="005D2992"/>
    <w:rsid w:val="005D2E3B"/>
    <w:rsid w:val="005D3133"/>
    <w:rsid w:val="005D327D"/>
    <w:rsid w:val="005D3689"/>
    <w:rsid w:val="005D36AE"/>
    <w:rsid w:val="005D3753"/>
    <w:rsid w:val="005D3781"/>
    <w:rsid w:val="005D40ED"/>
    <w:rsid w:val="005D4336"/>
    <w:rsid w:val="005D45BB"/>
    <w:rsid w:val="005D4644"/>
    <w:rsid w:val="005D46AC"/>
    <w:rsid w:val="005D491F"/>
    <w:rsid w:val="005D4BF8"/>
    <w:rsid w:val="005D4E89"/>
    <w:rsid w:val="005D5031"/>
    <w:rsid w:val="005D5846"/>
    <w:rsid w:val="005D5862"/>
    <w:rsid w:val="005D5AE8"/>
    <w:rsid w:val="005D5C02"/>
    <w:rsid w:val="005D5DCD"/>
    <w:rsid w:val="005D5FD6"/>
    <w:rsid w:val="005D61CF"/>
    <w:rsid w:val="005D6311"/>
    <w:rsid w:val="005D699A"/>
    <w:rsid w:val="005D6C9C"/>
    <w:rsid w:val="005D70FB"/>
    <w:rsid w:val="005D710B"/>
    <w:rsid w:val="005D7252"/>
    <w:rsid w:val="005D73A7"/>
    <w:rsid w:val="005D73B9"/>
    <w:rsid w:val="005D7625"/>
    <w:rsid w:val="005D794B"/>
    <w:rsid w:val="005D79B8"/>
    <w:rsid w:val="005D7CE2"/>
    <w:rsid w:val="005E01F8"/>
    <w:rsid w:val="005E05B4"/>
    <w:rsid w:val="005E0850"/>
    <w:rsid w:val="005E089F"/>
    <w:rsid w:val="005E08E3"/>
    <w:rsid w:val="005E0993"/>
    <w:rsid w:val="005E0A8D"/>
    <w:rsid w:val="005E0C07"/>
    <w:rsid w:val="005E0CB5"/>
    <w:rsid w:val="005E105A"/>
    <w:rsid w:val="005E10C0"/>
    <w:rsid w:val="005E12A7"/>
    <w:rsid w:val="005E12D7"/>
    <w:rsid w:val="005E18F0"/>
    <w:rsid w:val="005E1925"/>
    <w:rsid w:val="005E1A4A"/>
    <w:rsid w:val="005E1BE8"/>
    <w:rsid w:val="005E1C8A"/>
    <w:rsid w:val="005E22D7"/>
    <w:rsid w:val="005E2619"/>
    <w:rsid w:val="005E2A86"/>
    <w:rsid w:val="005E2B43"/>
    <w:rsid w:val="005E2BB1"/>
    <w:rsid w:val="005E2F87"/>
    <w:rsid w:val="005E30FD"/>
    <w:rsid w:val="005E329B"/>
    <w:rsid w:val="005E3437"/>
    <w:rsid w:val="005E3750"/>
    <w:rsid w:val="005E378D"/>
    <w:rsid w:val="005E3881"/>
    <w:rsid w:val="005E38CC"/>
    <w:rsid w:val="005E3A37"/>
    <w:rsid w:val="005E3DDB"/>
    <w:rsid w:val="005E3F8D"/>
    <w:rsid w:val="005E40A1"/>
    <w:rsid w:val="005E40CB"/>
    <w:rsid w:val="005E421E"/>
    <w:rsid w:val="005E44C6"/>
    <w:rsid w:val="005E45DC"/>
    <w:rsid w:val="005E487B"/>
    <w:rsid w:val="005E4ADB"/>
    <w:rsid w:val="005E4B0D"/>
    <w:rsid w:val="005E4E8A"/>
    <w:rsid w:val="005E5289"/>
    <w:rsid w:val="005E528D"/>
    <w:rsid w:val="005E52D7"/>
    <w:rsid w:val="005E5696"/>
    <w:rsid w:val="005E5792"/>
    <w:rsid w:val="005E5A3C"/>
    <w:rsid w:val="005E5ACE"/>
    <w:rsid w:val="005E5C03"/>
    <w:rsid w:val="005E5DD2"/>
    <w:rsid w:val="005E633A"/>
    <w:rsid w:val="005E6406"/>
    <w:rsid w:val="005E64AD"/>
    <w:rsid w:val="005E6775"/>
    <w:rsid w:val="005E6855"/>
    <w:rsid w:val="005E6CD1"/>
    <w:rsid w:val="005E711F"/>
    <w:rsid w:val="005E7724"/>
    <w:rsid w:val="005E7A1F"/>
    <w:rsid w:val="005E7C1D"/>
    <w:rsid w:val="005E7C6B"/>
    <w:rsid w:val="005E7D20"/>
    <w:rsid w:val="005F00C1"/>
    <w:rsid w:val="005F025E"/>
    <w:rsid w:val="005F0433"/>
    <w:rsid w:val="005F0488"/>
    <w:rsid w:val="005F0869"/>
    <w:rsid w:val="005F08FA"/>
    <w:rsid w:val="005F0CB9"/>
    <w:rsid w:val="005F0D9C"/>
    <w:rsid w:val="005F0E1B"/>
    <w:rsid w:val="005F0E9E"/>
    <w:rsid w:val="005F0EBD"/>
    <w:rsid w:val="005F12CD"/>
    <w:rsid w:val="005F1580"/>
    <w:rsid w:val="005F1C33"/>
    <w:rsid w:val="005F1C85"/>
    <w:rsid w:val="005F22D0"/>
    <w:rsid w:val="005F2812"/>
    <w:rsid w:val="005F2B55"/>
    <w:rsid w:val="005F2C7A"/>
    <w:rsid w:val="005F2D05"/>
    <w:rsid w:val="005F2FFF"/>
    <w:rsid w:val="005F300E"/>
    <w:rsid w:val="005F3032"/>
    <w:rsid w:val="005F3207"/>
    <w:rsid w:val="005F3818"/>
    <w:rsid w:val="005F3A8A"/>
    <w:rsid w:val="005F3AFE"/>
    <w:rsid w:val="005F3B1F"/>
    <w:rsid w:val="005F3D99"/>
    <w:rsid w:val="005F3E25"/>
    <w:rsid w:val="005F3E54"/>
    <w:rsid w:val="005F41EC"/>
    <w:rsid w:val="005F448E"/>
    <w:rsid w:val="005F45CB"/>
    <w:rsid w:val="005F4751"/>
    <w:rsid w:val="005F4B3B"/>
    <w:rsid w:val="005F4CF0"/>
    <w:rsid w:val="005F4CFF"/>
    <w:rsid w:val="005F4D09"/>
    <w:rsid w:val="005F4EB9"/>
    <w:rsid w:val="005F4F1E"/>
    <w:rsid w:val="005F4F9D"/>
    <w:rsid w:val="005F52B8"/>
    <w:rsid w:val="005F5657"/>
    <w:rsid w:val="005F576C"/>
    <w:rsid w:val="005F58BA"/>
    <w:rsid w:val="005F5CE7"/>
    <w:rsid w:val="005F5FF8"/>
    <w:rsid w:val="005F6308"/>
    <w:rsid w:val="005F6382"/>
    <w:rsid w:val="005F6445"/>
    <w:rsid w:val="005F6554"/>
    <w:rsid w:val="005F6707"/>
    <w:rsid w:val="005F673A"/>
    <w:rsid w:val="005F680B"/>
    <w:rsid w:val="005F6C9D"/>
    <w:rsid w:val="005F6ECA"/>
    <w:rsid w:val="005F702A"/>
    <w:rsid w:val="005F7156"/>
    <w:rsid w:val="005F7779"/>
    <w:rsid w:val="005F77E5"/>
    <w:rsid w:val="005F78FD"/>
    <w:rsid w:val="005F791A"/>
    <w:rsid w:val="005F7EBC"/>
    <w:rsid w:val="0060017B"/>
    <w:rsid w:val="00600225"/>
    <w:rsid w:val="00600387"/>
    <w:rsid w:val="006004D7"/>
    <w:rsid w:val="006005EB"/>
    <w:rsid w:val="00600864"/>
    <w:rsid w:val="00600B0D"/>
    <w:rsid w:val="00600B13"/>
    <w:rsid w:val="00600C54"/>
    <w:rsid w:val="00600E67"/>
    <w:rsid w:val="00600F9F"/>
    <w:rsid w:val="00600FCE"/>
    <w:rsid w:val="00601050"/>
    <w:rsid w:val="006010BD"/>
    <w:rsid w:val="006010E9"/>
    <w:rsid w:val="0060142C"/>
    <w:rsid w:val="006014A4"/>
    <w:rsid w:val="006014F8"/>
    <w:rsid w:val="00601613"/>
    <w:rsid w:val="00601A5A"/>
    <w:rsid w:val="00601A8A"/>
    <w:rsid w:val="00601B7A"/>
    <w:rsid w:val="00601BB4"/>
    <w:rsid w:val="00601F73"/>
    <w:rsid w:val="006022A9"/>
    <w:rsid w:val="006022FD"/>
    <w:rsid w:val="00602474"/>
    <w:rsid w:val="00602714"/>
    <w:rsid w:val="00602766"/>
    <w:rsid w:val="006028DE"/>
    <w:rsid w:val="00602AA1"/>
    <w:rsid w:val="00602C21"/>
    <w:rsid w:val="00602D3F"/>
    <w:rsid w:val="00602DA6"/>
    <w:rsid w:val="006030D0"/>
    <w:rsid w:val="0060318A"/>
    <w:rsid w:val="006038B5"/>
    <w:rsid w:val="006039B1"/>
    <w:rsid w:val="00603BAC"/>
    <w:rsid w:val="00603BDE"/>
    <w:rsid w:val="00603E0A"/>
    <w:rsid w:val="00604088"/>
    <w:rsid w:val="00604120"/>
    <w:rsid w:val="0060433A"/>
    <w:rsid w:val="006043E3"/>
    <w:rsid w:val="006044AC"/>
    <w:rsid w:val="006044EC"/>
    <w:rsid w:val="0060485F"/>
    <w:rsid w:val="00604BC1"/>
    <w:rsid w:val="00604CDD"/>
    <w:rsid w:val="006050A2"/>
    <w:rsid w:val="00605417"/>
    <w:rsid w:val="006056A4"/>
    <w:rsid w:val="0060572A"/>
    <w:rsid w:val="006058AE"/>
    <w:rsid w:val="0060590A"/>
    <w:rsid w:val="0060594A"/>
    <w:rsid w:val="00605CE5"/>
    <w:rsid w:val="00605CF1"/>
    <w:rsid w:val="00605DBC"/>
    <w:rsid w:val="006064A0"/>
    <w:rsid w:val="00606987"/>
    <w:rsid w:val="00606AF6"/>
    <w:rsid w:val="00606CFB"/>
    <w:rsid w:val="00606F2F"/>
    <w:rsid w:val="0060740F"/>
    <w:rsid w:val="0060745A"/>
    <w:rsid w:val="00607688"/>
    <w:rsid w:val="00607A6C"/>
    <w:rsid w:val="00607BB2"/>
    <w:rsid w:val="00607CB8"/>
    <w:rsid w:val="00607E82"/>
    <w:rsid w:val="00610654"/>
    <w:rsid w:val="006106AC"/>
    <w:rsid w:val="00610B8B"/>
    <w:rsid w:val="00610C74"/>
    <w:rsid w:val="00610D74"/>
    <w:rsid w:val="00610E1C"/>
    <w:rsid w:val="00610FE0"/>
    <w:rsid w:val="006111F6"/>
    <w:rsid w:val="006111FE"/>
    <w:rsid w:val="00611262"/>
    <w:rsid w:val="00611500"/>
    <w:rsid w:val="006117CF"/>
    <w:rsid w:val="006118DB"/>
    <w:rsid w:val="006118E4"/>
    <w:rsid w:val="00611DE1"/>
    <w:rsid w:val="006121AF"/>
    <w:rsid w:val="0061222C"/>
    <w:rsid w:val="00612500"/>
    <w:rsid w:val="006125CD"/>
    <w:rsid w:val="0061269A"/>
    <w:rsid w:val="0061276E"/>
    <w:rsid w:val="00612A3C"/>
    <w:rsid w:val="00612DBB"/>
    <w:rsid w:val="00612DFE"/>
    <w:rsid w:val="00612EE2"/>
    <w:rsid w:val="00612F25"/>
    <w:rsid w:val="00613A30"/>
    <w:rsid w:val="00613B8F"/>
    <w:rsid w:val="00613BB1"/>
    <w:rsid w:val="00613DA6"/>
    <w:rsid w:val="006141C0"/>
    <w:rsid w:val="006142D5"/>
    <w:rsid w:val="00614361"/>
    <w:rsid w:val="006144BB"/>
    <w:rsid w:val="00614587"/>
    <w:rsid w:val="006145CB"/>
    <w:rsid w:val="0061460A"/>
    <w:rsid w:val="0061462C"/>
    <w:rsid w:val="006147A3"/>
    <w:rsid w:val="00614802"/>
    <w:rsid w:val="00614B00"/>
    <w:rsid w:val="00614C52"/>
    <w:rsid w:val="00614F92"/>
    <w:rsid w:val="00615002"/>
    <w:rsid w:val="00615843"/>
    <w:rsid w:val="00615A10"/>
    <w:rsid w:val="00615B8A"/>
    <w:rsid w:val="00615FE0"/>
    <w:rsid w:val="006160B7"/>
    <w:rsid w:val="00616649"/>
    <w:rsid w:val="0061682E"/>
    <w:rsid w:val="00616A47"/>
    <w:rsid w:val="00617045"/>
    <w:rsid w:val="0061707F"/>
    <w:rsid w:val="006173B9"/>
    <w:rsid w:val="006175D8"/>
    <w:rsid w:val="006175DE"/>
    <w:rsid w:val="00617728"/>
    <w:rsid w:val="0061777C"/>
    <w:rsid w:val="0061799C"/>
    <w:rsid w:val="00617CAB"/>
    <w:rsid w:val="00617F9F"/>
    <w:rsid w:val="00620080"/>
    <w:rsid w:val="00620195"/>
    <w:rsid w:val="00620267"/>
    <w:rsid w:val="0062030F"/>
    <w:rsid w:val="00620510"/>
    <w:rsid w:val="00620616"/>
    <w:rsid w:val="00620A41"/>
    <w:rsid w:val="00620AA0"/>
    <w:rsid w:val="00621174"/>
    <w:rsid w:val="0062159F"/>
    <w:rsid w:val="006216FA"/>
    <w:rsid w:val="0062188A"/>
    <w:rsid w:val="00621955"/>
    <w:rsid w:val="0062197A"/>
    <w:rsid w:val="00621ECC"/>
    <w:rsid w:val="0062229E"/>
    <w:rsid w:val="0062244F"/>
    <w:rsid w:val="0062245D"/>
    <w:rsid w:val="006227A2"/>
    <w:rsid w:val="0062314F"/>
    <w:rsid w:val="006233F9"/>
    <w:rsid w:val="006233FD"/>
    <w:rsid w:val="006234DD"/>
    <w:rsid w:val="00623A3B"/>
    <w:rsid w:val="00623CCA"/>
    <w:rsid w:val="00623CED"/>
    <w:rsid w:val="006244AB"/>
    <w:rsid w:val="0062464C"/>
    <w:rsid w:val="0062466A"/>
    <w:rsid w:val="00624CB3"/>
    <w:rsid w:val="00624EA0"/>
    <w:rsid w:val="0062573E"/>
    <w:rsid w:val="00625DCB"/>
    <w:rsid w:val="0062608B"/>
    <w:rsid w:val="00626217"/>
    <w:rsid w:val="006266CB"/>
    <w:rsid w:val="0062671F"/>
    <w:rsid w:val="00626B71"/>
    <w:rsid w:val="00626BB6"/>
    <w:rsid w:val="00626C51"/>
    <w:rsid w:val="00626D64"/>
    <w:rsid w:val="00627173"/>
    <w:rsid w:val="0062757B"/>
    <w:rsid w:val="006278EE"/>
    <w:rsid w:val="00627936"/>
    <w:rsid w:val="00627B2D"/>
    <w:rsid w:val="00627BFC"/>
    <w:rsid w:val="00627E75"/>
    <w:rsid w:val="00630157"/>
    <w:rsid w:val="0063060A"/>
    <w:rsid w:val="006306E3"/>
    <w:rsid w:val="006307E6"/>
    <w:rsid w:val="0063082B"/>
    <w:rsid w:val="00630DD4"/>
    <w:rsid w:val="00631089"/>
    <w:rsid w:val="006312C9"/>
    <w:rsid w:val="0063143F"/>
    <w:rsid w:val="006317AF"/>
    <w:rsid w:val="00631822"/>
    <w:rsid w:val="00631998"/>
    <w:rsid w:val="00631E7B"/>
    <w:rsid w:val="00631F6E"/>
    <w:rsid w:val="00631FEE"/>
    <w:rsid w:val="006320E5"/>
    <w:rsid w:val="00632100"/>
    <w:rsid w:val="006321A0"/>
    <w:rsid w:val="00632331"/>
    <w:rsid w:val="0063249E"/>
    <w:rsid w:val="00632725"/>
    <w:rsid w:val="00632C17"/>
    <w:rsid w:val="00632D46"/>
    <w:rsid w:val="00632EAC"/>
    <w:rsid w:val="00632F30"/>
    <w:rsid w:val="006334A3"/>
    <w:rsid w:val="00633538"/>
    <w:rsid w:val="00633792"/>
    <w:rsid w:val="006338A3"/>
    <w:rsid w:val="00633923"/>
    <w:rsid w:val="00633AB0"/>
    <w:rsid w:val="00633ADF"/>
    <w:rsid w:val="00633E1D"/>
    <w:rsid w:val="00633EEA"/>
    <w:rsid w:val="006348BF"/>
    <w:rsid w:val="00634AB0"/>
    <w:rsid w:val="00634C38"/>
    <w:rsid w:val="006350AB"/>
    <w:rsid w:val="0063572F"/>
    <w:rsid w:val="006359F7"/>
    <w:rsid w:val="00635ACB"/>
    <w:rsid w:val="00635B5A"/>
    <w:rsid w:val="00635E61"/>
    <w:rsid w:val="00635F68"/>
    <w:rsid w:val="006361A7"/>
    <w:rsid w:val="006364D0"/>
    <w:rsid w:val="00636683"/>
    <w:rsid w:val="00636988"/>
    <w:rsid w:val="00636989"/>
    <w:rsid w:val="00636A55"/>
    <w:rsid w:val="00636B1D"/>
    <w:rsid w:val="00636B54"/>
    <w:rsid w:val="00636F05"/>
    <w:rsid w:val="00636F3D"/>
    <w:rsid w:val="0063737D"/>
    <w:rsid w:val="006375A3"/>
    <w:rsid w:val="006377BB"/>
    <w:rsid w:val="00637BF0"/>
    <w:rsid w:val="00637CD6"/>
    <w:rsid w:val="00637F21"/>
    <w:rsid w:val="00637FCD"/>
    <w:rsid w:val="00640383"/>
    <w:rsid w:val="00640502"/>
    <w:rsid w:val="0064068C"/>
    <w:rsid w:val="00640737"/>
    <w:rsid w:val="006408C1"/>
    <w:rsid w:val="00640C0A"/>
    <w:rsid w:val="00640C30"/>
    <w:rsid w:val="00640C79"/>
    <w:rsid w:val="00640D5A"/>
    <w:rsid w:val="00640DC9"/>
    <w:rsid w:val="00640E08"/>
    <w:rsid w:val="00640F0C"/>
    <w:rsid w:val="006411BD"/>
    <w:rsid w:val="00641206"/>
    <w:rsid w:val="00641429"/>
    <w:rsid w:val="00641B46"/>
    <w:rsid w:val="00641B76"/>
    <w:rsid w:val="00641BE3"/>
    <w:rsid w:val="00641D33"/>
    <w:rsid w:val="00641DB5"/>
    <w:rsid w:val="00642099"/>
    <w:rsid w:val="006422A5"/>
    <w:rsid w:val="00642805"/>
    <w:rsid w:val="00642851"/>
    <w:rsid w:val="006428B8"/>
    <w:rsid w:val="00642A7B"/>
    <w:rsid w:val="00642D8A"/>
    <w:rsid w:val="00642EC6"/>
    <w:rsid w:val="006430AA"/>
    <w:rsid w:val="0064318D"/>
    <w:rsid w:val="006431EA"/>
    <w:rsid w:val="0064333F"/>
    <w:rsid w:val="00643585"/>
    <w:rsid w:val="00643AD1"/>
    <w:rsid w:val="00643ADA"/>
    <w:rsid w:val="00643B92"/>
    <w:rsid w:val="00643FB4"/>
    <w:rsid w:val="006441DC"/>
    <w:rsid w:val="006445E0"/>
    <w:rsid w:val="006446F2"/>
    <w:rsid w:val="00644753"/>
    <w:rsid w:val="00644841"/>
    <w:rsid w:val="00644D26"/>
    <w:rsid w:val="00644F38"/>
    <w:rsid w:val="00644FF3"/>
    <w:rsid w:val="006453C6"/>
    <w:rsid w:val="0064540E"/>
    <w:rsid w:val="006456C9"/>
    <w:rsid w:val="006456F1"/>
    <w:rsid w:val="006458AC"/>
    <w:rsid w:val="00645A41"/>
    <w:rsid w:val="00645C05"/>
    <w:rsid w:val="00645E03"/>
    <w:rsid w:val="00645F7F"/>
    <w:rsid w:val="00645F8F"/>
    <w:rsid w:val="00646011"/>
    <w:rsid w:val="0064609A"/>
    <w:rsid w:val="0064614D"/>
    <w:rsid w:val="0064625B"/>
    <w:rsid w:val="006466A1"/>
    <w:rsid w:val="006467ED"/>
    <w:rsid w:val="00646AA6"/>
    <w:rsid w:val="00646B9A"/>
    <w:rsid w:val="00647431"/>
    <w:rsid w:val="006474E9"/>
    <w:rsid w:val="0064750F"/>
    <w:rsid w:val="0064763D"/>
    <w:rsid w:val="00647D26"/>
    <w:rsid w:val="00647E5B"/>
    <w:rsid w:val="00647FA6"/>
    <w:rsid w:val="00650004"/>
    <w:rsid w:val="00650187"/>
    <w:rsid w:val="006502BF"/>
    <w:rsid w:val="00650658"/>
    <w:rsid w:val="0065085C"/>
    <w:rsid w:val="006508CE"/>
    <w:rsid w:val="00650A31"/>
    <w:rsid w:val="00650C44"/>
    <w:rsid w:val="0065123D"/>
    <w:rsid w:val="00651367"/>
    <w:rsid w:val="00651626"/>
    <w:rsid w:val="00651848"/>
    <w:rsid w:val="00651AF1"/>
    <w:rsid w:val="00652037"/>
    <w:rsid w:val="006524BD"/>
    <w:rsid w:val="006526D2"/>
    <w:rsid w:val="0065297D"/>
    <w:rsid w:val="006529A2"/>
    <w:rsid w:val="00652AD0"/>
    <w:rsid w:val="00652B53"/>
    <w:rsid w:val="00652C5A"/>
    <w:rsid w:val="00652C88"/>
    <w:rsid w:val="00653435"/>
    <w:rsid w:val="0065346C"/>
    <w:rsid w:val="006538BD"/>
    <w:rsid w:val="00653AF6"/>
    <w:rsid w:val="00653DAE"/>
    <w:rsid w:val="00653EA6"/>
    <w:rsid w:val="00653FD3"/>
    <w:rsid w:val="0065407E"/>
    <w:rsid w:val="006543CF"/>
    <w:rsid w:val="00654762"/>
    <w:rsid w:val="00654816"/>
    <w:rsid w:val="00654AD1"/>
    <w:rsid w:val="00654AE6"/>
    <w:rsid w:val="00654B76"/>
    <w:rsid w:val="00654BE3"/>
    <w:rsid w:val="00654C3C"/>
    <w:rsid w:val="00654CC5"/>
    <w:rsid w:val="00654D0D"/>
    <w:rsid w:val="00654DED"/>
    <w:rsid w:val="00654E88"/>
    <w:rsid w:val="00655228"/>
    <w:rsid w:val="00655261"/>
    <w:rsid w:val="00655422"/>
    <w:rsid w:val="0065552C"/>
    <w:rsid w:val="00655C11"/>
    <w:rsid w:val="00655DC0"/>
    <w:rsid w:val="00655E0E"/>
    <w:rsid w:val="00655E5C"/>
    <w:rsid w:val="006562AD"/>
    <w:rsid w:val="0065641D"/>
    <w:rsid w:val="0065662A"/>
    <w:rsid w:val="006567D3"/>
    <w:rsid w:val="0065688C"/>
    <w:rsid w:val="006569C7"/>
    <w:rsid w:val="00656C1F"/>
    <w:rsid w:val="00656D30"/>
    <w:rsid w:val="00656F16"/>
    <w:rsid w:val="00657298"/>
    <w:rsid w:val="006573B1"/>
    <w:rsid w:val="006573DA"/>
    <w:rsid w:val="00657780"/>
    <w:rsid w:val="00657982"/>
    <w:rsid w:val="00657B9B"/>
    <w:rsid w:val="00657F16"/>
    <w:rsid w:val="006602B7"/>
    <w:rsid w:val="00660696"/>
    <w:rsid w:val="00660870"/>
    <w:rsid w:val="00660AF9"/>
    <w:rsid w:val="00660E8C"/>
    <w:rsid w:val="00661097"/>
    <w:rsid w:val="0066116B"/>
    <w:rsid w:val="00661256"/>
    <w:rsid w:val="00661474"/>
    <w:rsid w:val="00661567"/>
    <w:rsid w:val="006617B5"/>
    <w:rsid w:val="0066188B"/>
    <w:rsid w:val="006618F7"/>
    <w:rsid w:val="00661D50"/>
    <w:rsid w:val="00661F24"/>
    <w:rsid w:val="00662219"/>
    <w:rsid w:val="006625C7"/>
    <w:rsid w:val="0066292C"/>
    <w:rsid w:val="006629D4"/>
    <w:rsid w:val="00662AA1"/>
    <w:rsid w:val="00662C0C"/>
    <w:rsid w:val="00662E28"/>
    <w:rsid w:val="00662E86"/>
    <w:rsid w:val="00662ED0"/>
    <w:rsid w:val="006631D6"/>
    <w:rsid w:val="006632BC"/>
    <w:rsid w:val="006633CE"/>
    <w:rsid w:val="006634C7"/>
    <w:rsid w:val="0066389F"/>
    <w:rsid w:val="00663AE1"/>
    <w:rsid w:val="00663CC0"/>
    <w:rsid w:val="00663CD3"/>
    <w:rsid w:val="00663F2A"/>
    <w:rsid w:val="00664137"/>
    <w:rsid w:val="006642B7"/>
    <w:rsid w:val="00664613"/>
    <w:rsid w:val="006647AC"/>
    <w:rsid w:val="006647F4"/>
    <w:rsid w:val="006647FC"/>
    <w:rsid w:val="00664889"/>
    <w:rsid w:val="00664999"/>
    <w:rsid w:val="00664A4E"/>
    <w:rsid w:val="00664DBE"/>
    <w:rsid w:val="0066508F"/>
    <w:rsid w:val="006650F5"/>
    <w:rsid w:val="006651A8"/>
    <w:rsid w:val="006651B4"/>
    <w:rsid w:val="0066533A"/>
    <w:rsid w:val="00665683"/>
    <w:rsid w:val="006657F7"/>
    <w:rsid w:val="00665E6E"/>
    <w:rsid w:val="006662E2"/>
    <w:rsid w:val="006663A5"/>
    <w:rsid w:val="00666479"/>
    <w:rsid w:val="00666534"/>
    <w:rsid w:val="00666848"/>
    <w:rsid w:val="00666BDA"/>
    <w:rsid w:val="00666D6B"/>
    <w:rsid w:val="006670FC"/>
    <w:rsid w:val="00667339"/>
    <w:rsid w:val="00667DBB"/>
    <w:rsid w:val="00667E5D"/>
    <w:rsid w:val="006700D4"/>
    <w:rsid w:val="00670122"/>
    <w:rsid w:val="006702DE"/>
    <w:rsid w:val="006704E3"/>
    <w:rsid w:val="0067050A"/>
    <w:rsid w:val="006705C4"/>
    <w:rsid w:val="0067060A"/>
    <w:rsid w:val="00670681"/>
    <w:rsid w:val="006708E3"/>
    <w:rsid w:val="00670A05"/>
    <w:rsid w:val="00670A55"/>
    <w:rsid w:val="00670B1B"/>
    <w:rsid w:val="00670BFB"/>
    <w:rsid w:val="00670C57"/>
    <w:rsid w:val="00670EC1"/>
    <w:rsid w:val="00671066"/>
    <w:rsid w:val="006713FF"/>
    <w:rsid w:val="0067149B"/>
    <w:rsid w:val="0067150F"/>
    <w:rsid w:val="006716B8"/>
    <w:rsid w:val="00671878"/>
    <w:rsid w:val="00671BC0"/>
    <w:rsid w:val="00671D06"/>
    <w:rsid w:val="00671DF7"/>
    <w:rsid w:val="00671E7D"/>
    <w:rsid w:val="00671FB8"/>
    <w:rsid w:val="00672A4D"/>
    <w:rsid w:val="00672A7B"/>
    <w:rsid w:val="00673039"/>
    <w:rsid w:val="006730B7"/>
    <w:rsid w:val="0067374C"/>
    <w:rsid w:val="0067375B"/>
    <w:rsid w:val="00673A50"/>
    <w:rsid w:val="00673C86"/>
    <w:rsid w:val="00674221"/>
    <w:rsid w:val="006748FC"/>
    <w:rsid w:val="00674932"/>
    <w:rsid w:val="00674E8B"/>
    <w:rsid w:val="00674F7E"/>
    <w:rsid w:val="00675231"/>
    <w:rsid w:val="00675538"/>
    <w:rsid w:val="0067582F"/>
    <w:rsid w:val="00675DEA"/>
    <w:rsid w:val="0067635E"/>
    <w:rsid w:val="00676523"/>
    <w:rsid w:val="00676813"/>
    <w:rsid w:val="006768DD"/>
    <w:rsid w:val="00676999"/>
    <w:rsid w:val="00676B55"/>
    <w:rsid w:val="00676D9D"/>
    <w:rsid w:val="00676EB5"/>
    <w:rsid w:val="00677100"/>
    <w:rsid w:val="00677112"/>
    <w:rsid w:val="006771E9"/>
    <w:rsid w:val="006771FB"/>
    <w:rsid w:val="00677281"/>
    <w:rsid w:val="0067763B"/>
    <w:rsid w:val="00677E6F"/>
    <w:rsid w:val="00677FA6"/>
    <w:rsid w:val="00677FD1"/>
    <w:rsid w:val="0068003D"/>
    <w:rsid w:val="00680202"/>
    <w:rsid w:val="006804EF"/>
    <w:rsid w:val="006804F6"/>
    <w:rsid w:val="00680627"/>
    <w:rsid w:val="00680629"/>
    <w:rsid w:val="006806AD"/>
    <w:rsid w:val="00680826"/>
    <w:rsid w:val="00680831"/>
    <w:rsid w:val="00680836"/>
    <w:rsid w:val="00680B77"/>
    <w:rsid w:val="00680E2E"/>
    <w:rsid w:val="00680F79"/>
    <w:rsid w:val="00680F95"/>
    <w:rsid w:val="00681516"/>
    <w:rsid w:val="00681555"/>
    <w:rsid w:val="006816C0"/>
    <w:rsid w:val="006817C0"/>
    <w:rsid w:val="006818E1"/>
    <w:rsid w:val="006818EE"/>
    <w:rsid w:val="00681A91"/>
    <w:rsid w:val="00681E14"/>
    <w:rsid w:val="006820B7"/>
    <w:rsid w:val="00682645"/>
    <w:rsid w:val="006826BF"/>
    <w:rsid w:val="00682796"/>
    <w:rsid w:val="00682834"/>
    <w:rsid w:val="00682938"/>
    <w:rsid w:val="00682CDF"/>
    <w:rsid w:val="00683058"/>
    <w:rsid w:val="00683416"/>
    <w:rsid w:val="006836CC"/>
    <w:rsid w:val="0068370D"/>
    <w:rsid w:val="006837B2"/>
    <w:rsid w:val="00683818"/>
    <w:rsid w:val="006838BD"/>
    <w:rsid w:val="00683976"/>
    <w:rsid w:val="00683E00"/>
    <w:rsid w:val="00683E28"/>
    <w:rsid w:val="00683EF4"/>
    <w:rsid w:val="0068405F"/>
    <w:rsid w:val="006844C1"/>
    <w:rsid w:val="00684561"/>
    <w:rsid w:val="00684C84"/>
    <w:rsid w:val="00684C9C"/>
    <w:rsid w:val="00684CF6"/>
    <w:rsid w:val="00684F23"/>
    <w:rsid w:val="0068526B"/>
    <w:rsid w:val="00685426"/>
    <w:rsid w:val="00685444"/>
    <w:rsid w:val="00685589"/>
    <w:rsid w:val="00685638"/>
    <w:rsid w:val="006857A4"/>
    <w:rsid w:val="006858F9"/>
    <w:rsid w:val="00685B41"/>
    <w:rsid w:val="00686005"/>
    <w:rsid w:val="0068602A"/>
    <w:rsid w:val="00686249"/>
    <w:rsid w:val="00686289"/>
    <w:rsid w:val="0068682B"/>
    <w:rsid w:val="00686A7A"/>
    <w:rsid w:val="00686FB7"/>
    <w:rsid w:val="006871A6"/>
    <w:rsid w:val="006872A5"/>
    <w:rsid w:val="006872CC"/>
    <w:rsid w:val="00687700"/>
    <w:rsid w:val="006877A0"/>
    <w:rsid w:val="0069011E"/>
    <w:rsid w:val="00690124"/>
    <w:rsid w:val="00690248"/>
    <w:rsid w:val="0069029B"/>
    <w:rsid w:val="00690468"/>
    <w:rsid w:val="00690544"/>
    <w:rsid w:val="00690A54"/>
    <w:rsid w:val="0069107F"/>
    <w:rsid w:val="006913C5"/>
    <w:rsid w:val="00691646"/>
    <w:rsid w:val="00691892"/>
    <w:rsid w:val="006918FA"/>
    <w:rsid w:val="006919C0"/>
    <w:rsid w:val="006919FE"/>
    <w:rsid w:val="00691AAE"/>
    <w:rsid w:val="00691E6D"/>
    <w:rsid w:val="00692568"/>
    <w:rsid w:val="006926DC"/>
    <w:rsid w:val="00692A13"/>
    <w:rsid w:val="00692B6A"/>
    <w:rsid w:val="00692C3B"/>
    <w:rsid w:val="00692C73"/>
    <w:rsid w:val="00692CB7"/>
    <w:rsid w:val="00692D27"/>
    <w:rsid w:val="00692EAB"/>
    <w:rsid w:val="00692EEF"/>
    <w:rsid w:val="00692F57"/>
    <w:rsid w:val="00692F95"/>
    <w:rsid w:val="00693560"/>
    <w:rsid w:val="0069363D"/>
    <w:rsid w:val="00693B53"/>
    <w:rsid w:val="00693FB7"/>
    <w:rsid w:val="006940F0"/>
    <w:rsid w:val="00694213"/>
    <w:rsid w:val="00694241"/>
    <w:rsid w:val="006944E8"/>
    <w:rsid w:val="00694517"/>
    <w:rsid w:val="00694526"/>
    <w:rsid w:val="00694B4E"/>
    <w:rsid w:val="00694D0A"/>
    <w:rsid w:val="00694E13"/>
    <w:rsid w:val="00694F76"/>
    <w:rsid w:val="00694F88"/>
    <w:rsid w:val="006954B5"/>
    <w:rsid w:val="006955D4"/>
    <w:rsid w:val="00695798"/>
    <w:rsid w:val="0069593E"/>
    <w:rsid w:val="00695B9B"/>
    <w:rsid w:val="00695C32"/>
    <w:rsid w:val="00696034"/>
    <w:rsid w:val="00696264"/>
    <w:rsid w:val="0069626A"/>
    <w:rsid w:val="00696412"/>
    <w:rsid w:val="00696896"/>
    <w:rsid w:val="00696EDA"/>
    <w:rsid w:val="006974CD"/>
    <w:rsid w:val="0069767E"/>
    <w:rsid w:val="006976D9"/>
    <w:rsid w:val="00697A25"/>
    <w:rsid w:val="00697E72"/>
    <w:rsid w:val="006A014F"/>
    <w:rsid w:val="006A0472"/>
    <w:rsid w:val="006A052D"/>
    <w:rsid w:val="006A0626"/>
    <w:rsid w:val="006A076C"/>
    <w:rsid w:val="006A07CA"/>
    <w:rsid w:val="006A0935"/>
    <w:rsid w:val="006A09A9"/>
    <w:rsid w:val="006A09B4"/>
    <w:rsid w:val="006A0AC0"/>
    <w:rsid w:val="006A0DDA"/>
    <w:rsid w:val="006A0F26"/>
    <w:rsid w:val="006A0F6C"/>
    <w:rsid w:val="006A102F"/>
    <w:rsid w:val="006A11BA"/>
    <w:rsid w:val="006A14CE"/>
    <w:rsid w:val="006A1839"/>
    <w:rsid w:val="006A1907"/>
    <w:rsid w:val="006A1A14"/>
    <w:rsid w:val="006A1AC3"/>
    <w:rsid w:val="006A1AD4"/>
    <w:rsid w:val="006A1DBB"/>
    <w:rsid w:val="006A2009"/>
    <w:rsid w:val="006A21C2"/>
    <w:rsid w:val="006A23D5"/>
    <w:rsid w:val="006A24D5"/>
    <w:rsid w:val="006A27C0"/>
    <w:rsid w:val="006A27C3"/>
    <w:rsid w:val="006A2A1E"/>
    <w:rsid w:val="006A2BD6"/>
    <w:rsid w:val="006A2CF7"/>
    <w:rsid w:val="006A2E06"/>
    <w:rsid w:val="006A2E7C"/>
    <w:rsid w:val="006A3033"/>
    <w:rsid w:val="006A3267"/>
    <w:rsid w:val="006A36E0"/>
    <w:rsid w:val="006A38A7"/>
    <w:rsid w:val="006A3935"/>
    <w:rsid w:val="006A3A00"/>
    <w:rsid w:val="006A3A37"/>
    <w:rsid w:val="006A3A81"/>
    <w:rsid w:val="006A3BFF"/>
    <w:rsid w:val="006A4010"/>
    <w:rsid w:val="006A40CF"/>
    <w:rsid w:val="006A427F"/>
    <w:rsid w:val="006A449E"/>
    <w:rsid w:val="006A489C"/>
    <w:rsid w:val="006A4993"/>
    <w:rsid w:val="006A4B1A"/>
    <w:rsid w:val="006A5504"/>
    <w:rsid w:val="006A5B76"/>
    <w:rsid w:val="006A6276"/>
    <w:rsid w:val="006A6581"/>
    <w:rsid w:val="006A66B6"/>
    <w:rsid w:val="006A673B"/>
    <w:rsid w:val="006A6979"/>
    <w:rsid w:val="006A6C05"/>
    <w:rsid w:val="006A6D16"/>
    <w:rsid w:val="006A6E46"/>
    <w:rsid w:val="006A70DB"/>
    <w:rsid w:val="006A721C"/>
    <w:rsid w:val="006A747C"/>
    <w:rsid w:val="006A75B8"/>
    <w:rsid w:val="006A7AB9"/>
    <w:rsid w:val="006B013F"/>
    <w:rsid w:val="006B06F7"/>
    <w:rsid w:val="006B0991"/>
    <w:rsid w:val="006B09B1"/>
    <w:rsid w:val="006B0C23"/>
    <w:rsid w:val="006B0CA3"/>
    <w:rsid w:val="006B0CB0"/>
    <w:rsid w:val="006B0EFB"/>
    <w:rsid w:val="006B1158"/>
    <w:rsid w:val="006B12D5"/>
    <w:rsid w:val="006B1384"/>
    <w:rsid w:val="006B19C0"/>
    <w:rsid w:val="006B1A39"/>
    <w:rsid w:val="006B1F90"/>
    <w:rsid w:val="006B1FA9"/>
    <w:rsid w:val="006B2043"/>
    <w:rsid w:val="006B2065"/>
    <w:rsid w:val="006B206E"/>
    <w:rsid w:val="006B23BB"/>
    <w:rsid w:val="006B2581"/>
    <w:rsid w:val="006B2A60"/>
    <w:rsid w:val="006B2B83"/>
    <w:rsid w:val="006B3489"/>
    <w:rsid w:val="006B357E"/>
    <w:rsid w:val="006B3DBD"/>
    <w:rsid w:val="006B3F06"/>
    <w:rsid w:val="006B3F69"/>
    <w:rsid w:val="006B4014"/>
    <w:rsid w:val="006B440F"/>
    <w:rsid w:val="006B465E"/>
    <w:rsid w:val="006B4DD4"/>
    <w:rsid w:val="006B4F6F"/>
    <w:rsid w:val="006B50F5"/>
    <w:rsid w:val="006B51A3"/>
    <w:rsid w:val="006B53F6"/>
    <w:rsid w:val="006B5460"/>
    <w:rsid w:val="006B55F4"/>
    <w:rsid w:val="006B5840"/>
    <w:rsid w:val="006B58C9"/>
    <w:rsid w:val="006B5E84"/>
    <w:rsid w:val="006B6118"/>
    <w:rsid w:val="006B61E2"/>
    <w:rsid w:val="006B646D"/>
    <w:rsid w:val="006B6576"/>
    <w:rsid w:val="006B6860"/>
    <w:rsid w:val="006B694F"/>
    <w:rsid w:val="006B6AC1"/>
    <w:rsid w:val="006B6B1C"/>
    <w:rsid w:val="006B6B43"/>
    <w:rsid w:val="006B6C55"/>
    <w:rsid w:val="006B6E0B"/>
    <w:rsid w:val="006B6F24"/>
    <w:rsid w:val="006B6F5E"/>
    <w:rsid w:val="006B7203"/>
    <w:rsid w:val="006B7395"/>
    <w:rsid w:val="006B7518"/>
    <w:rsid w:val="006B7675"/>
    <w:rsid w:val="006B78C7"/>
    <w:rsid w:val="006B79BE"/>
    <w:rsid w:val="006B7A01"/>
    <w:rsid w:val="006B7C24"/>
    <w:rsid w:val="006B7D1F"/>
    <w:rsid w:val="006B7D86"/>
    <w:rsid w:val="006B7E6F"/>
    <w:rsid w:val="006B7F22"/>
    <w:rsid w:val="006C0079"/>
    <w:rsid w:val="006C013F"/>
    <w:rsid w:val="006C028A"/>
    <w:rsid w:val="006C07BC"/>
    <w:rsid w:val="006C0E83"/>
    <w:rsid w:val="006C0E8D"/>
    <w:rsid w:val="006C0F0F"/>
    <w:rsid w:val="006C11E8"/>
    <w:rsid w:val="006C11FE"/>
    <w:rsid w:val="006C1601"/>
    <w:rsid w:val="006C17C1"/>
    <w:rsid w:val="006C2058"/>
    <w:rsid w:val="006C21CF"/>
    <w:rsid w:val="006C221E"/>
    <w:rsid w:val="006C2314"/>
    <w:rsid w:val="006C23E1"/>
    <w:rsid w:val="006C2440"/>
    <w:rsid w:val="006C24D9"/>
    <w:rsid w:val="006C24FD"/>
    <w:rsid w:val="006C2562"/>
    <w:rsid w:val="006C26B2"/>
    <w:rsid w:val="006C28A2"/>
    <w:rsid w:val="006C28A6"/>
    <w:rsid w:val="006C2C52"/>
    <w:rsid w:val="006C2CBC"/>
    <w:rsid w:val="006C2DAC"/>
    <w:rsid w:val="006C2DF1"/>
    <w:rsid w:val="006C2E62"/>
    <w:rsid w:val="006C30D8"/>
    <w:rsid w:val="006C30F8"/>
    <w:rsid w:val="006C3295"/>
    <w:rsid w:val="006C3328"/>
    <w:rsid w:val="006C38CC"/>
    <w:rsid w:val="006C3E60"/>
    <w:rsid w:val="006C4012"/>
    <w:rsid w:val="006C4047"/>
    <w:rsid w:val="006C478D"/>
    <w:rsid w:val="006C4850"/>
    <w:rsid w:val="006C4902"/>
    <w:rsid w:val="006C4B30"/>
    <w:rsid w:val="006C4B9F"/>
    <w:rsid w:val="006C4BCB"/>
    <w:rsid w:val="006C4BE2"/>
    <w:rsid w:val="006C4BE6"/>
    <w:rsid w:val="006C4CD4"/>
    <w:rsid w:val="006C4E21"/>
    <w:rsid w:val="006C517D"/>
    <w:rsid w:val="006C530F"/>
    <w:rsid w:val="006C53C8"/>
    <w:rsid w:val="006C54C2"/>
    <w:rsid w:val="006C57BF"/>
    <w:rsid w:val="006C584D"/>
    <w:rsid w:val="006C58AD"/>
    <w:rsid w:val="006C5B17"/>
    <w:rsid w:val="006C5C0D"/>
    <w:rsid w:val="006C612D"/>
    <w:rsid w:val="006C66CB"/>
    <w:rsid w:val="006C67DA"/>
    <w:rsid w:val="006C6AD7"/>
    <w:rsid w:val="006C6C4E"/>
    <w:rsid w:val="006C6C6D"/>
    <w:rsid w:val="006C6F4E"/>
    <w:rsid w:val="006C751D"/>
    <w:rsid w:val="006C761C"/>
    <w:rsid w:val="006C7945"/>
    <w:rsid w:val="006C7A3A"/>
    <w:rsid w:val="006C7C45"/>
    <w:rsid w:val="006D00C8"/>
    <w:rsid w:val="006D020D"/>
    <w:rsid w:val="006D03E2"/>
    <w:rsid w:val="006D04ED"/>
    <w:rsid w:val="006D05B8"/>
    <w:rsid w:val="006D0691"/>
    <w:rsid w:val="006D0733"/>
    <w:rsid w:val="006D07E1"/>
    <w:rsid w:val="006D0A48"/>
    <w:rsid w:val="006D0C83"/>
    <w:rsid w:val="006D0D65"/>
    <w:rsid w:val="006D10CE"/>
    <w:rsid w:val="006D1348"/>
    <w:rsid w:val="006D1564"/>
    <w:rsid w:val="006D1DF9"/>
    <w:rsid w:val="006D22DC"/>
    <w:rsid w:val="006D248A"/>
    <w:rsid w:val="006D25BE"/>
    <w:rsid w:val="006D2933"/>
    <w:rsid w:val="006D2A16"/>
    <w:rsid w:val="006D2A48"/>
    <w:rsid w:val="006D2B0E"/>
    <w:rsid w:val="006D2D31"/>
    <w:rsid w:val="006D3030"/>
    <w:rsid w:val="006D3192"/>
    <w:rsid w:val="006D3553"/>
    <w:rsid w:val="006D36BC"/>
    <w:rsid w:val="006D38C0"/>
    <w:rsid w:val="006D3D91"/>
    <w:rsid w:val="006D424F"/>
    <w:rsid w:val="006D4310"/>
    <w:rsid w:val="006D45A8"/>
    <w:rsid w:val="006D45DF"/>
    <w:rsid w:val="006D472C"/>
    <w:rsid w:val="006D4921"/>
    <w:rsid w:val="006D4A45"/>
    <w:rsid w:val="006D4A8E"/>
    <w:rsid w:val="006D4A90"/>
    <w:rsid w:val="006D4B11"/>
    <w:rsid w:val="006D4FE4"/>
    <w:rsid w:val="006D5092"/>
    <w:rsid w:val="006D5207"/>
    <w:rsid w:val="006D53AA"/>
    <w:rsid w:val="006D5454"/>
    <w:rsid w:val="006D573F"/>
    <w:rsid w:val="006D5774"/>
    <w:rsid w:val="006D5909"/>
    <w:rsid w:val="006D5BF5"/>
    <w:rsid w:val="006D5C60"/>
    <w:rsid w:val="006D630F"/>
    <w:rsid w:val="006D637A"/>
    <w:rsid w:val="006D65F5"/>
    <w:rsid w:val="006D68B1"/>
    <w:rsid w:val="006D6B14"/>
    <w:rsid w:val="006D6B2A"/>
    <w:rsid w:val="006D6C49"/>
    <w:rsid w:val="006D6CB7"/>
    <w:rsid w:val="006D6D16"/>
    <w:rsid w:val="006D6E4B"/>
    <w:rsid w:val="006D6ECF"/>
    <w:rsid w:val="006D702B"/>
    <w:rsid w:val="006D717E"/>
    <w:rsid w:val="006D7262"/>
    <w:rsid w:val="006D74CA"/>
    <w:rsid w:val="006D75B8"/>
    <w:rsid w:val="006D7610"/>
    <w:rsid w:val="006D778C"/>
    <w:rsid w:val="006D782B"/>
    <w:rsid w:val="006D7989"/>
    <w:rsid w:val="006D7C42"/>
    <w:rsid w:val="006D7CED"/>
    <w:rsid w:val="006D7E88"/>
    <w:rsid w:val="006D7F0F"/>
    <w:rsid w:val="006E0223"/>
    <w:rsid w:val="006E0358"/>
    <w:rsid w:val="006E0806"/>
    <w:rsid w:val="006E0862"/>
    <w:rsid w:val="006E09E1"/>
    <w:rsid w:val="006E0D67"/>
    <w:rsid w:val="006E0F60"/>
    <w:rsid w:val="006E1216"/>
    <w:rsid w:val="006E170B"/>
    <w:rsid w:val="006E1A7A"/>
    <w:rsid w:val="006E1B7F"/>
    <w:rsid w:val="006E1FED"/>
    <w:rsid w:val="006E25B8"/>
    <w:rsid w:val="006E283C"/>
    <w:rsid w:val="006E29BC"/>
    <w:rsid w:val="006E2A6A"/>
    <w:rsid w:val="006E2BB9"/>
    <w:rsid w:val="006E2C82"/>
    <w:rsid w:val="006E2FC4"/>
    <w:rsid w:val="006E307F"/>
    <w:rsid w:val="006E340F"/>
    <w:rsid w:val="006E350F"/>
    <w:rsid w:val="006E3917"/>
    <w:rsid w:val="006E3ABB"/>
    <w:rsid w:val="006E3CEE"/>
    <w:rsid w:val="006E3E30"/>
    <w:rsid w:val="006E413B"/>
    <w:rsid w:val="006E4496"/>
    <w:rsid w:val="006E4770"/>
    <w:rsid w:val="006E47DB"/>
    <w:rsid w:val="006E4814"/>
    <w:rsid w:val="006E4CE3"/>
    <w:rsid w:val="006E4D2B"/>
    <w:rsid w:val="006E4E2E"/>
    <w:rsid w:val="006E4FE6"/>
    <w:rsid w:val="006E53EE"/>
    <w:rsid w:val="006E5901"/>
    <w:rsid w:val="006E5A3F"/>
    <w:rsid w:val="006E6070"/>
    <w:rsid w:val="006E6528"/>
    <w:rsid w:val="006E68B6"/>
    <w:rsid w:val="006E6A34"/>
    <w:rsid w:val="006E6A5F"/>
    <w:rsid w:val="006E6ABC"/>
    <w:rsid w:val="006E6C89"/>
    <w:rsid w:val="006E6F8A"/>
    <w:rsid w:val="006E715F"/>
    <w:rsid w:val="006E736D"/>
    <w:rsid w:val="006E73F6"/>
    <w:rsid w:val="006E7785"/>
    <w:rsid w:val="006E79C7"/>
    <w:rsid w:val="006E7D34"/>
    <w:rsid w:val="006E7F37"/>
    <w:rsid w:val="006F0248"/>
    <w:rsid w:val="006F0271"/>
    <w:rsid w:val="006F0607"/>
    <w:rsid w:val="006F0758"/>
    <w:rsid w:val="006F09B3"/>
    <w:rsid w:val="006F0C34"/>
    <w:rsid w:val="006F0F01"/>
    <w:rsid w:val="006F0FE9"/>
    <w:rsid w:val="006F102F"/>
    <w:rsid w:val="006F1507"/>
    <w:rsid w:val="006F1561"/>
    <w:rsid w:val="006F16DE"/>
    <w:rsid w:val="006F191B"/>
    <w:rsid w:val="006F1938"/>
    <w:rsid w:val="006F19C6"/>
    <w:rsid w:val="006F1D8A"/>
    <w:rsid w:val="006F1F94"/>
    <w:rsid w:val="006F20A5"/>
    <w:rsid w:val="006F20AF"/>
    <w:rsid w:val="006F2385"/>
    <w:rsid w:val="006F295A"/>
    <w:rsid w:val="006F2BB5"/>
    <w:rsid w:val="006F2E9B"/>
    <w:rsid w:val="006F30E9"/>
    <w:rsid w:val="006F3278"/>
    <w:rsid w:val="006F3288"/>
    <w:rsid w:val="006F3458"/>
    <w:rsid w:val="006F352D"/>
    <w:rsid w:val="006F3A24"/>
    <w:rsid w:val="006F3AD7"/>
    <w:rsid w:val="006F3B4A"/>
    <w:rsid w:val="006F3C16"/>
    <w:rsid w:val="006F427A"/>
    <w:rsid w:val="006F441A"/>
    <w:rsid w:val="006F4550"/>
    <w:rsid w:val="006F46C1"/>
    <w:rsid w:val="006F4794"/>
    <w:rsid w:val="006F484B"/>
    <w:rsid w:val="006F489E"/>
    <w:rsid w:val="006F4E86"/>
    <w:rsid w:val="006F4F5F"/>
    <w:rsid w:val="006F4FA5"/>
    <w:rsid w:val="006F5176"/>
    <w:rsid w:val="006F52D0"/>
    <w:rsid w:val="006F569D"/>
    <w:rsid w:val="006F56AF"/>
    <w:rsid w:val="006F56E9"/>
    <w:rsid w:val="006F57A5"/>
    <w:rsid w:val="006F5CB1"/>
    <w:rsid w:val="006F5F48"/>
    <w:rsid w:val="006F60F7"/>
    <w:rsid w:val="006F613C"/>
    <w:rsid w:val="006F62A4"/>
    <w:rsid w:val="006F62B3"/>
    <w:rsid w:val="006F64F0"/>
    <w:rsid w:val="006F65B8"/>
    <w:rsid w:val="006F67F0"/>
    <w:rsid w:val="006F6885"/>
    <w:rsid w:val="006F6B4F"/>
    <w:rsid w:val="006F6BEE"/>
    <w:rsid w:val="006F6E36"/>
    <w:rsid w:val="006F6EB2"/>
    <w:rsid w:val="006F6EEB"/>
    <w:rsid w:val="006F719F"/>
    <w:rsid w:val="006F7336"/>
    <w:rsid w:val="006F7528"/>
    <w:rsid w:val="006F7B62"/>
    <w:rsid w:val="006F7D8C"/>
    <w:rsid w:val="006F7DC0"/>
    <w:rsid w:val="006F7E45"/>
    <w:rsid w:val="00700009"/>
    <w:rsid w:val="00700253"/>
    <w:rsid w:val="007003F9"/>
    <w:rsid w:val="0070072B"/>
    <w:rsid w:val="0070073E"/>
    <w:rsid w:val="00700CB4"/>
    <w:rsid w:val="00700E36"/>
    <w:rsid w:val="00700EA7"/>
    <w:rsid w:val="0070134C"/>
    <w:rsid w:val="007014B4"/>
    <w:rsid w:val="007016A9"/>
    <w:rsid w:val="00701783"/>
    <w:rsid w:val="00701965"/>
    <w:rsid w:val="00701986"/>
    <w:rsid w:val="007019C0"/>
    <w:rsid w:val="00701D27"/>
    <w:rsid w:val="007020B0"/>
    <w:rsid w:val="007024E1"/>
    <w:rsid w:val="007025A2"/>
    <w:rsid w:val="007028CE"/>
    <w:rsid w:val="00702A20"/>
    <w:rsid w:val="00702AC9"/>
    <w:rsid w:val="00702C40"/>
    <w:rsid w:val="007030A7"/>
    <w:rsid w:val="007030E6"/>
    <w:rsid w:val="0070328B"/>
    <w:rsid w:val="00703366"/>
    <w:rsid w:val="00703583"/>
    <w:rsid w:val="007036F9"/>
    <w:rsid w:val="00703991"/>
    <w:rsid w:val="00703C81"/>
    <w:rsid w:val="00703F66"/>
    <w:rsid w:val="00704161"/>
    <w:rsid w:val="00704222"/>
    <w:rsid w:val="00704274"/>
    <w:rsid w:val="00704787"/>
    <w:rsid w:val="0070489F"/>
    <w:rsid w:val="0070493C"/>
    <w:rsid w:val="007049F8"/>
    <w:rsid w:val="00704E9E"/>
    <w:rsid w:val="00704EDD"/>
    <w:rsid w:val="00704F6B"/>
    <w:rsid w:val="00704FED"/>
    <w:rsid w:val="0070549A"/>
    <w:rsid w:val="0070562B"/>
    <w:rsid w:val="00705CC1"/>
    <w:rsid w:val="00705EDA"/>
    <w:rsid w:val="0070604A"/>
    <w:rsid w:val="00706261"/>
    <w:rsid w:val="00706858"/>
    <w:rsid w:val="0070694C"/>
    <w:rsid w:val="00706C39"/>
    <w:rsid w:val="00707671"/>
    <w:rsid w:val="00707698"/>
    <w:rsid w:val="00707BFA"/>
    <w:rsid w:val="00707D68"/>
    <w:rsid w:val="00707EA0"/>
    <w:rsid w:val="00707F53"/>
    <w:rsid w:val="00707FAB"/>
    <w:rsid w:val="007105E4"/>
    <w:rsid w:val="007109AD"/>
    <w:rsid w:val="00710EAC"/>
    <w:rsid w:val="00711094"/>
    <w:rsid w:val="00711336"/>
    <w:rsid w:val="007116D0"/>
    <w:rsid w:val="00711993"/>
    <w:rsid w:val="00711C79"/>
    <w:rsid w:val="00711F23"/>
    <w:rsid w:val="00712008"/>
    <w:rsid w:val="0071205B"/>
    <w:rsid w:val="0071229A"/>
    <w:rsid w:val="00712662"/>
    <w:rsid w:val="007126F5"/>
    <w:rsid w:val="00712910"/>
    <w:rsid w:val="00712AA0"/>
    <w:rsid w:val="00712F28"/>
    <w:rsid w:val="00712F2B"/>
    <w:rsid w:val="00713199"/>
    <w:rsid w:val="00713430"/>
    <w:rsid w:val="00713836"/>
    <w:rsid w:val="00713A70"/>
    <w:rsid w:val="00713C0C"/>
    <w:rsid w:val="00713FAC"/>
    <w:rsid w:val="00713FF7"/>
    <w:rsid w:val="007142C7"/>
    <w:rsid w:val="00714459"/>
    <w:rsid w:val="007144A3"/>
    <w:rsid w:val="007147F9"/>
    <w:rsid w:val="00714934"/>
    <w:rsid w:val="007149AC"/>
    <w:rsid w:val="007149CF"/>
    <w:rsid w:val="00714B29"/>
    <w:rsid w:val="00714C64"/>
    <w:rsid w:val="00714E9B"/>
    <w:rsid w:val="00714E9C"/>
    <w:rsid w:val="007153C7"/>
    <w:rsid w:val="007154A2"/>
    <w:rsid w:val="0071563B"/>
    <w:rsid w:val="00715962"/>
    <w:rsid w:val="00715984"/>
    <w:rsid w:val="007159DF"/>
    <w:rsid w:val="00715CD8"/>
    <w:rsid w:val="00715D91"/>
    <w:rsid w:val="007162C6"/>
    <w:rsid w:val="007164D5"/>
    <w:rsid w:val="007166D9"/>
    <w:rsid w:val="00716947"/>
    <w:rsid w:val="00716983"/>
    <w:rsid w:val="00716C9B"/>
    <w:rsid w:val="00716CBF"/>
    <w:rsid w:val="00716D52"/>
    <w:rsid w:val="00717295"/>
    <w:rsid w:val="00717412"/>
    <w:rsid w:val="00717878"/>
    <w:rsid w:val="00717919"/>
    <w:rsid w:val="00717BD1"/>
    <w:rsid w:val="00717D3A"/>
    <w:rsid w:val="00717E58"/>
    <w:rsid w:val="007200C9"/>
    <w:rsid w:val="00720526"/>
    <w:rsid w:val="00720583"/>
    <w:rsid w:val="007205D0"/>
    <w:rsid w:val="007206CE"/>
    <w:rsid w:val="0072076D"/>
    <w:rsid w:val="00720B79"/>
    <w:rsid w:val="00720D1F"/>
    <w:rsid w:val="00720FD4"/>
    <w:rsid w:val="007210CB"/>
    <w:rsid w:val="007210DC"/>
    <w:rsid w:val="007214CF"/>
    <w:rsid w:val="00721589"/>
    <w:rsid w:val="007215C0"/>
    <w:rsid w:val="00721766"/>
    <w:rsid w:val="00721B83"/>
    <w:rsid w:val="00721C91"/>
    <w:rsid w:val="00721EF3"/>
    <w:rsid w:val="00721FF8"/>
    <w:rsid w:val="00722073"/>
    <w:rsid w:val="0072209C"/>
    <w:rsid w:val="007227D2"/>
    <w:rsid w:val="00722A00"/>
    <w:rsid w:val="00722A5C"/>
    <w:rsid w:val="007231B6"/>
    <w:rsid w:val="00723524"/>
    <w:rsid w:val="007237DB"/>
    <w:rsid w:val="00723C92"/>
    <w:rsid w:val="00723CDD"/>
    <w:rsid w:val="00723D5C"/>
    <w:rsid w:val="007240F5"/>
    <w:rsid w:val="007241E0"/>
    <w:rsid w:val="00724563"/>
    <w:rsid w:val="0072480A"/>
    <w:rsid w:val="00724E68"/>
    <w:rsid w:val="00724E77"/>
    <w:rsid w:val="00724FFB"/>
    <w:rsid w:val="007252E4"/>
    <w:rsid w:val="00725350"/>
    <w:rsid w:val="0072550F"/>
    <w:rsid w:val="00725591"/>
    <w:rsid w:val="007255E7"/>
    <w:rsid w:val="0072593F"/>
    <w:rsid w:val="00725A0B"/>
    <w:rsid w:val="00725A1B"/>
    <w:rsid w:val="00725C95"/>
    <w:rsid w:val="00725D94"/>
    <w:rsid w:val="00725DD3"/>
    <w:rsid w:val="00726146"/>
    <w:rsid w:val="00726190"/>
    <w:rsid w:val="0072652B"/>
    <w:rsid w:val="007265DC"/>
    <w:rsid w:val="0072678D"/>
    <w:rsid w:val="00726847"/>
    <w:rsid w:val="00726EAA"/>
    <w:rsid w:val="00726F81"/>
    <w:rsid w:val="00727132"/>
    <w:rsid w:val="00727334"/>
    <w:rsid w:val="007274D8"/>
    <w:rsid w:val="00727620"/>
    <w:rsid w:val="00727718"/>
    <w:rsid w:val="00727852"/>
    <w:rsid w:val="00727863"/>
    <w:rsid w:val="00727B5D"/>
    <w:rsid w:val="00727B6D"/>
    <w:rsid w:val="00727CFF"/>
    <w:rsid w:val="00727F21"/>
    <w:rsid w:val="00730080"/>
    <w:rsid w:val="0073009F"/>
    <w:rsid w:val="0073029D"/>
    <w:rsid w:val="0073036F"/>
    <w:rsid w:val="007304CE"/>
    <w:rsid w:val="00730838"/>
    <w:rsid w:val="00730A48"/>
    <w:rsid w:val="00730B67"/>
    <w:rsid w:val="00730DC2"/>
    <w:rsid w:val="00730E2C"/>
    <w:rsid w:val="00731180"/>
    <w:rsid w:val="007315D3"/>
    <w:rsid w:val="007316EC"/>
    <w:rsid w:val="007318D3"/>
    <w:rsid w:val="00731954"/>
    <w:rsid w:val="00731D02"/>
    <w:rsid w:val="00732093"/>
    <w:rsid w:val="00732309"/>
    <w:rsid w:val="0073236D"/>
    <w:rsid w:val="007328AB"/>
    <w:rsid w:val="0073345A"/>
    <w:rsid w:val="00733505"/>
    <w:rsid w:val="00733766"/>
    <w:rsid w:val="007338AD"/>
    <w:rsid w:val="00733CA3"/>
    <w:rsid w:val="00733E7B"/>
    <w:rsid w:val="00733F4C"/>
    <w:rsid w:val="0073451B"/>
    <w:rsid w:val="0073456B"/>
    <w:rsid w:val="0073477F"/>
    <w:rsid w:val="00734A10"/>
    <w:rsid w:val="00734F25"/>
    <w:rsid w:val="0073506D"/>
    <w:rsid w:val="007352A5"/>
    <w:rsid w:val="00735424"/>
    <w:rsid w:val="007354CE"/>
    <w:rsid w:val="0073562C"/>
    <w:rsid w:val="00735875"/>
    <w:rsid w:val="00735987"/>
    <w:rsid w:val="007359AD"/>
    <w:rsid w:val="00735A79"/>
    <w:rsid w:val="00735A7F"/>
    <w:rsid w:val="00735B08"/>
    <w:rsid w:val="00735B4B"/>
    <w:rsid w:val="00735C37"/>
    <w:rsid w:val="0073601A"/>
    <w:rsid w:val="007362B2"/>
    <w:rsid w:val="0073659F"/>
    <w:rsid w:val="0073660E"/>
    <w:rsid w:val="00736628"/>
    <w:rsid w:val="007366B0"/>
    <w:rsid w:val="00736850"/>
    <w:rsid w:val="007369E3"/>
    <w:rsid w:val="00736EC4"/>
    <w:rsid w:val="00736EF1"/>
    <w:rsid w:val="00736FFA"/>
    <w:rsid w:val="0073719D"/>
    <w:rsid w:val="00737941"/>
    <w:rsid w:val="007379FE"/>
    <w:rsid w:val="00737AE1"/>
    <w:rsid w:val="00737BBE"/>
    <w:rsid w:val="00737CE0"/>
    <w:rsid w:val="00737D38"/>
    <w:rsid w:val="007401BB"/>
    <w:rsid w:val="00740268"/>
    <w:rsid w:val="00740565"/>
    <w:rsid w:val="00740913"/>
    <w:rsid w:val="00740BF1"/>
    <w:rsid w:val="00740DC6"/>
    <w:rsid w:val="007411FD"/>
    <w:rsid w:val="0074136C"/>
    <w:rsid w:val="00741400"/>
    <w:rsid w:val="0074155E"/>
    <w:rsid w:val="007417FA"/>
    <w:rsid w:val="0074186A"/>
    <w:rsid w:val="00741D5E"/>
    <w:rsid w:val="00741E6B"/>
    <w:rsid w:val="00742197"/>
    <w:rsid w:val="0074263E"/>
    <w:rsid w:val="007428A2"/>
    <w:rsid w:val="007428DB"/>
    <w:rsid w:val="007428FE"/>
    <w:rsid w:val="00742B88"/>
    <w:rsid w:val="00742F51"/>
    <w:rsid w:val="0074305A"/>
    <w:rsid w:val="007436AD"/>
    <w:rsid w:val="0074389C"/>
    <w:rsid w:val="007439FD"/>
    <w:rsid w:val="00743E7F"/>
    <w:rsid w:val="0074411F"/>
    <w:rsid w:val="0074457F"/>
    <w:rsid w:val="007445A6"/>
    <w:rsid w:val="00744679"/>
    <w:rsid w:val="00744A01"/>
    <w:rsid w:val="007454B5"/>
    <w:rsid w:val="00745654"/>
    <w:rsid w:val="00745965"/>
    <w:rsid w:val="00745C03"/>
    <w:rsid w:val="00745D39"/>
    <w:rsid w:val="00745F13"/>
    <w:rsid w:val="00745F52"/>
    <w:rsid w:val="007463EE"/>
    <w:rsid w:val="00746779"/>
    <w:rsid w:val="007468D6"/>
    <w:rsid w:val="007468D7"/>
    <w:rsid w:val="00746BC3"/>
    <w:rsid w:val="00746EAA"/>
    <w:rsid w:val="0074733C"/>
    <w:rsid w:val="007473D9"/>
    <w:rsid w:val="0074749A"/>
    <w:rsid w:val="007476D7"/>
    <w:rsid w:val="00747791"/>
    <w:rsid w:val="00747907"/>
    <w:rsid w:val="00747C7F"/>
    <w:rsid w:val="00747FFD"/>
    <w:rsid w:val="00750201"/>
    <w:rsid w:val="00750453"/>
    <w:rsid w:val="00750BF7"/>
    <w:rsid w:val="00750C8D"/>
    <w:rsid w:val="00750E16"/>
    <w:rsid w:val="00750F5A"/>
    <w:rsid w:val="00750FF8"/>
    <w:rsid w:val="00751132"/>
    <w:rsid w:val="007514F4"/>
    <w:rsid w:val="007515F8"/>
    <w:rsid w:val="00751B49"/>
    <w:rsid w:val="00751DA5"/>
    <w:rsid w:val="007521CC"/>
    <w:rsid w:val="007523B5"/>
    <w:rsid w:val="007527BB"/>
    <w:rsid w:val="00752960"/>
    <w:rsid w:val="00752B6A"/>
    <w:rsid w:val="00752C0D"/>
    <w:rsid w:val="00752C8D"/>
    <w:rsid w:val="00752CB0"/>
    <w:rsid w:val="00752F78"/>
    <w:rsid w:val="007532B1"/>
    <w:rsid w:val="00753439"/>
    <w:rsid w:val="0075349A"/>
    <w:rsid w:val="007539ED"/>
    <w:rsid w:val="00753AC1"/>
    <w:rsid w:val="007540FB"/>
    <w:rsid w:val="0075442E"/>
    <w:rsid w:val="00754430"/>
    <w:rsid w:val="00754491"/>
    <w:rsid w:val="00754691"/>
    <w:rsid w:val="00754EA5"/>
    <w:rsid w:val="00754FC7"/>
    <w:rsid w:val="0075532F"/>
    <w:rsid w:val="00755482"/>
    <w:rsid w:val="007554EE"/>
    <w:rsid w:val="0075553F"/>
    <w:rsid w:val="00755776"/>
    <w:rsid w:val="007558B9"/>
    <w:rsid w:val="00755A0F"/>
    <w:rsid w:val="00755E4C"/>
    <w:rsid w:val="00756311"/>
    <w:rsid w:val="007563F9"/>
    <w:rsid w:val="007564BF"/>
    <w:rsid w:val="00756622"/>
    <w:rsid w:val="00756665"/>
    <w:rsid w:val="0075669B"/>
    <w:rsid w:val="007566E7"/>
    <w:rsid w:val="00756A3C"/>
    <w:rsid w:val="00756A46"/>
    <w:rsid w:val="00757569"/>
    <w:rsid w:val="007575B2"/>
    <w:rsid w:val="00757696"/>
    <w:rsid w:val="007577DF"/>
    <w:rsid w:val="00757976"/>
    <w:rsid w:val="00760562"/>
    <w:rsid w:val="0076084E"/>
    <w:rsid w:val="00760BFC"/>
    <w:rsid w:val="00760C46"/>
    <w:rsid w:val="00760CD0"/>
    <w:rsid w:val="00760D89"/>
    <w:rsid w:val="007612F3"/>
    <w:rsid w:val="007614FB"/>
    <w:rsid w:val="0076186B"/>
    <w:rsid w:val="007619D7"/>
    <w:rsid w:val="00761A57"/>
    <w:rsid w:val="00761AB8"/>
    <w:rsid w:val="00761AE4"/>
    <w:rsid w:val="00761C7D"/>
    <w:rsid w:val="00761DC2"/>
    <w:rsid w:val="00761E48"/>
    <w:rsid w:val="00761EE2"/>
    <w:rsid w:val="007624D9"/>
    <w:rsid w:val="00762779"/>
    <w:rsid w:val="00762785"/>
    <w:rsid w:val="0076283E"/>
    <w:rsid w:val="00762CE4"/>
    <w:rsid w:val="00762D87"/>
    <w:rsid w:val="00762FDB"/>
    <w:rsid w:val="0076333E"/>
    <w:rsid w:val="00763382"/>
    <w:rsid w:val="0076376E"/>
    <w:rsid w:val="00763935"/>
    <w:rsid w:val="00763B8D"/>
    <w:rsid w:val="0076404C"/>
    <w:rsid w:val="0076437B"/>
    <w:rsid w:val="00764872"/>
    <w:rsid w:val="00764BFF"/>
    <w:rsid w:val="00764D3A"/>
    <w:rsid w:val="00764F71"/>
    <w:rsid w:val="007650C7"/>
    <w:rsid w:val="007653EC"/>
    <w:rsid w:val="00765507"/>
    <w:rsid w:val="007659F1"/>
    <w:rsid w:val="00765A30"/>
    <w:rsid w:val="00765B34"/>
    <w:rsid w:val="00765CF2"/>
    <w:rsid w:val="00765F06"/>
    <w:rsid w:val="00765F36"/>
    <w:rsid w:val="0076606A"/>
    <w:rsid w:val="007660BB"/>
    <w:rsid w:val="007663BA"/>
    <w:rsid w:val="007664B1"/>
    <w:rsid w:val="00766D26"/>
    <w:rsid w:val="0076700F"/>
    <w:rsid w:val="0076733D"/>
    <w:rsid w:val="007673D7"/>
    <w:rsid w:val="007675B5"/>
    <w:rsid w:val="00767838"/>
    <w:rsid w:val="00767B88"/>
    <w:rsid w:val="00767E44"/>
    <w:rsid w:val="00767F13"/>
    <w:rsid w:val="007703AA"/>
    <w:rsid w:val="00770422"/>
    <w:rsid w:val="00770545"/>
    <w:rsid w:val="00770566"/>
    <w:rsid w:val="00770B08"/>
    <w:rsid w:val="00770CF9"/>
    <w:rsid w:val="00770D66"/>
    <w:rsid w:val="00770DE5"/>
    <w:rsid w:val="00771048"/>
    <w:rsid w:val="0077127E"/>
    <w:rsid w:val="007712E1"/>
    <w:rsid w:val="007718D0"/>
    <w:rsid w:val="00771C2E"/>
    <w:rsid w:val="00771D88"/>
    <w:rsid w:val="00771F1A"/>
    <w:rsid w:val="00771FD9"/>
    <w:rsid w:val="007722B0"/>
    <w:rsid w:val="007725BF"/>
    <w:rsid w:val="007726DC"/>
    <w:rsid w:val="00772827"/>
    <w:rsid w:val="00772BD9"/>
    <w:rsid w:val="00772C18"/>
    <w:rsid w:val="00772F13"/>
    <w:rsid w:val="00772F68"/>
    <w:rsid w:val="00773114"/>
    <w:rsid w:val="0077374B"/>
    <w:rsid w:val="007737F9"/>
    <w:rsid w:val="00773AA7"/>
    <w:rsid w:val="00773BC0"/>
    <w:rsid w:val="00773D1E"/>
    <w:rsid w:val="00774326"/>
    <w:rsid w:val="007743DF"/>
    <w:rsid w:val="007746F5"/>
    <w:rsid w:val="0077501B"/>
    <w:rsid w:val="007751D9"/>
    <w:rsid w:val="00775611"/>
    <w:rsid w:val="00775903"/>
    <w:rsid w:val="00775BA3"/>
    <w:rsid w:val="0077601E"/>
    <w:rsid w:val="007764D3"/>
    <w:rsid w:val="007765AA"/>
    <w:rsid w:val="007767F0"/>
    <w:rsid w:val="007769DE"/>
    <w:rsid w:val="00776B71"/>
    <w:rsid w:val="00776C03"/>
    <w:rsid w:val="00776D9F"/>
    <w:rsid w:val="00776EB3"/>
    <w:rsid w:val="00776FB4"/>
    <w:rsid w:val="007770C8"/>
    <w:rsid w:val="007770DF"/>
    <w:rsid w:val="007775FF"/>
    <w:rsid w:val="0077770B"/>
    <w:rsid w:val="007777E0"/>
    <w:rsid w:val="00777A69"/>
    <w:rsid w:val="00777D0D"/>
    <w:rsid w:val="00777DFF"/>
    <w:rsid w:val="00777E8E"/>
    <w:rsid w:val="00780142"/>
    <w:rsid w:val="007801B2"/>
    <w:rsid w:val="00780227"/>
    <w:rsid w:val="007802AF"/>
    <w:rsid w:val="007802F6"/>
    <w:rsid w:val="0078092C"/>
    <w:rsid w:val="0078095E"/>
    <w:rsid w:val="00780A92"/>
    <w:rsid w:val="00780DE8"/>
    <w:rsid w:val="00780F23"/>
    <w:rsid w:val="00781C7B"/>
    <w:rsid w:val="00781FEA"/>
    <w:rsid w:val="00782301"/>
    <w:rsid w:val="00782346"/>
    <w:rsid w:val="00782616"/>
    <w:rsid w:val="00782669"/>
    <w:rsid w:val="00782737"/>
    <w:rsid w:val="007828DE"/>
    <w:rsid w:val="00782AD9"/>
    <w:rsid w:val="00783249"/>
    <w:rsid w:val="00783567"/>
    <w:rsid w:val="00783752"/>
    <w:rsid w:val="00783763"/>
    <w:rsid w:val="007839DD"/>
    <w:rsid w:val="00783B1E"/>
    <w:rsid w:val="00783F90"/>
    <w:rsid w:val="00783F97"/>
    <w:rsid w:val="007841B7"/>
    <w:rsid w:val="007842E0"/>
    <w:rsid w:val="0078493D"/>
    <w:rsid w:val="00785368"/>
    <w:rsid w:val="007853C3"/>
    <w:rsid w:val="00785474"/>
    <w:rsid w:val="00785A90"/>
    <w:rsid w:val="00785FDE"/>
    <w:rsid w:val="0078620C"/>
    <w:rsid w:val="00786368"/>
    <w:rsid w:val="007863DA"/>
    <w:rsid w:val="00786545"/>
    <w:rsid w:val="007867AB"/>
    <w:rsid w:val="00786BC0"/>
    <w:rsid w:val="00786C8B"/>
    <w:rsid w:val="00786E2A"/>
    <w:rsid w:val="007871F7"/>
    <w:rsid w:val="00787390"/>
    <w:rsid w:val="007873A3"/>
    <w:rsid w:val="00787477"/>
    <w:rsid w:val="00787579"/>
    <w:rsid w:val="0078758E"/>
    <w:rsid w:val="00787617"/>
    <w:rsid w:val="00787683"/>
    <w:rsid w:val="007877F7"/>
    <w:rsid w:val="00787B56"/>
    <w:rsid w:val="00787B65"/>
    <w:rsid w:val="0079053F"/>
    <w:rsid w:val="0079066F"/>
    <w:rsid w:val="007907AB"/>
    <w:rsid w:val="00790C3F"/>
    <w:rsid w:val="00790DBF"/>
    <w:rsid w:val="0079107F"/>
    <w:rsid w:val="0079111F"/>
    <w:rsid w:val="0079129C"/>
    <w:rsid w:val="007914D1"/>
    <w:rsid w:val="007915C9"/>
    <w:rsid w:val="00791B11"/>
    <w:rsid w:val="00791BBA"/>
    <w:rsid w:val="00791C77"/>
    <w:rsid w:val="00791D70"/>
    <w:rsid w:val="00791DD7"/>
    <w:rsid w:val="00791E8C"/>
    <w:rsid w:val="007925AD"/>
    <w:rsid w:val="007925B8"/>
    <w:rsid w:val="00792662"/>
    <w:rsid w:val="007928E7"/>
    <w:rsid w:val="00792E6E"/>
    <w:rsid w:val="007930BA"/>
    <w:rsid w:val="0079315A"/>
    <w:rsid w:val="00793200"/>
    <w:rsid w:val="00793293"/>
    <w:rsid w:val="007933F0"/>
    <w:rsid w:val="00793463"/>
    <w:rsid w:val="007936A2"/>
    <w:rsid w:val="007937CD"/>
    <w:rsid w:val="00793902"/>
    <w:rsid w:val="0079394E"/>
    <w:rsid w:val="00793C1D"/>
    <w:rsid w:val="00793C2D"/>
    <w:rsid w:val="00793CD7"/>
    <w:rsid w:val="00793D9F"/>
    <w:rsid w:val="00793DF3"/>
    <w:rsid w:val="00793FE2"/>
    <w:rsid w:val="00794025"/>
    <w:rsid w:val="0079415A"/>
    <w:rsid w:val="0079438D"/>
    <w:rsid w:val="0079444A"/>
    <w:rsid w:val="0079463E"/>
    <w:rsid w:val="007948AF"/>
    <w:rsid w:val="0079533E"/>
    <w:rsid w:val="0079561B"/>
    <w:rsid w:val="007956B4"/>
    <w:rsid w:val="00795810"/>
    <w:rsid w:val="00795920"/>
    <w:rsid w:val="00795BCF"/>
    <w:rsid w:val="00795D8B"/>
    <w:rsid w:val="00796042"/>
    <w:rsid w:val="0079618D"/>
    <w:rsid w:val="0079643C"/>
    <w:rsid w:val="0079673F"/>
    <w:rsid w:val="00796898"/>
    <w:rsid w:val="007969A2"/>
    <w:rsid w:val="00796B65"/>
    <w:rsid w:val="00796BDA"/>
    <w:rsid w:val="00796C1E"/>
    <w:rsid w:val="00796C8C"/>
    <w:rsid w:val="00796D5D"/>
    <w:rsid w:val="00796FA5"/>
    <w:rsid w:val="00797063"/>
    <w:rsid w:val="007973A7"/>
    <w:rsid w:val="00797AD6"/>
    <w:rsid w:val="00797BE6"/>
    <w:rsid w:val="007A01E2"/>
    <w:rsid w:val="007A029A"/>
    <w:rsid w:val="007A0695"/>
    <w:rsid w:val="007A06A3"/>
    <w:rsid w:val="007A07F5"/>
    <w:rsid w:val="007A090B"/>
    <w:rsid w:val="007A0E65"/>
    <w:rsid w:val="007A1238"/>
    <w:rsid w:val="007A1479"/>
    <w:rsid w:val="007A14AB"/>
    <w:rsid w:val="007A1564"/>
    <w:rsid w:val="007A1A18"/>
    <w:rsid w:val="007A1AFE"/>
    <w:rsid w:val="007A1DA0"/>
    <w:rsid w:val="007A232F"/>
    <w:rsid w:val="007A23B2"/>
    <w:rsid w:val="007A24CF"/>
    <w:rsid w:val="007A2546"/>
    <w:rsid w:val="007A281A"/>
    <w:rsid w:val="007A2871"/>
    <w:rsid w:val="007A29B6"/>
    <w:rsid w:val="007A2A6F"/>
    <w:rsid w:val="007A2B6B"/>
    <w:rsid w:val="007A32AE"/>
    <w:rsid w:val="007A3341"/>
    <w:rsid w:val="007A3345"/>
    <w:rsid w:val="007A3407"/>
    <w:rsid w:val="007A374A"/>
    <w:rsid w:val="007A3A8C"/>
    <w:rsid w:val="007A3B34"/>
    <w:rsid w:val="007A3D10"/>
    <w:rsid w:val="007A3DB7"/>
    <w:rsid w:val="007A3E12"/>
    <w:rsid w:val="007A3E40"/>
    <w:rsid w:val="007A41D2"/>
    <w:rsid w:val="007A451C"/>
    <w:rsid w:val="007A4781"/>
    <w:rsid w:val="007A4790"/>
    <w:rsid w:val="007A49F5"/>
    <w:rsid w:val="007A4A81"/>
    <w:rsid w:val="007A4B77"/>
    <w:rsid w:val="007A4D9A"/>
    <w:rsid w:val="007A4E00"/>
    <w:rsid w:val="007A532B"/>
    <w:rsid w:val="007A5397"/>
    <w:rsid w:val="007A53FE"/>
    <w:rsid w:val="007A56E8"/>
    <w:rsid w:val="007A57B0"/>
    <w:rsid w:val="007A58FD"/>
    <w:rsid w:val="007A59FC"/>
    <w:rsid w:val="007A5B46"/>
    <w:rsid w:val="007A5B4B"/>
    <w:rsid w:val="007A63B1"/>
    <w:rsid w:val="007A6448"/>
    <w:rsid w:val="007A6593"/>
    <w:rsid w:val="007A6860"/>
    <w:rsid w:val="007A6941"/>
    <w:rsid w:val="007A6AE2"/>
    <w:rsid w:val="007A6CBF"/>
    <w:rsid w:val="007A71DD"/>
    <w:rsid w:val="007A7452"/>
    <w:rsid w:val="007A7562"/>
    <w:rsid w:val="007A7737"/>
    <w:rsid w:val="007A7895"/>
    <w:rsid w:val="007A7942"/>
    <w:rsid w:val="007A7980"/>
    <w:rsid w:val="007A7CA8"/>
    <w:rsid w:val="007A7FAB"/>
    <w:rsid w:val="007B0009"/>
    <w:rsid w:val="007B0928"/>
    <w:rsid w:val="007B09EE"/>
    <w:rsid w:val="007B0AC0"/>
    <w:rsid w:val="007B0CCD"/>
    <w:rsid w:val="007B0D31"/>
    <w:rsid w:val="007B0D48"/>
    <w:rsid w:val="007B100A"/>
    <w:rsid w:val="007B1271"/>
    <w:rsid w:val="007B12F0"/>
    <w:rsid w:val="007B13CB"/>
    <w:rsid w:val="007B1693"/>
    <w:rsid w:val="007B1B32"/>
    <w:rsid w:val="007B1BBE"/>
    <w:rsid w:val="007B1FC1"/>
    <w:rsid w:val="007B20EF"/>
    <w:rsid w:val="007B2389"/>
    <w:rsid w:val="007B23E6"/>
    <w:rsid w:val="007B29B7"/>
    <w:rsid w:val="007B29C9"/>
    <w:rsid w:val="007B2D45"/>
    <w:rsid w:val="007B2EEA"/>
    <w:rsid w:val="007B34C7"/>
    <w:rsid w:val="007B39E4"/>
    <w:rsid w:val="007B3D41"/>
    <w:rsid w:val="007B3D56"/>
    <w:rsid w:val="007B3FF4"/>
    <w:rsid w:val="007B4013"/>
    <w:rsid w:val="007B40EA"/>
    <w:rsid w:val="007B449B"/>
    <w:rsid w:val="007B45AF"/>
    <w:rsid w:val="007B46AF"/>
    <w:rsid w:val="007B48AA"/>
    <w:rsid w:val="007B4B8D"/>
    <w:rsid w:val="007B4CB2"/>
    <w:rsid w:val="007B4E7F"/>
    <w:rsid w:val="007B4E81"/>
    <w:rsid w:val="007B4FAB"/>
    <w:rsid w:val="007B50DE"/>
    <w:rsid w:val="007B51D8"/>
    <w:rsid w:val="007B54A3"/>
    <w:rsid w:val="007B59B9"/>
    <w:rsid w:val="007B5C40"/>
    <w:rsid w:val="007B6064"/>
    <w:rsid w:val="007B6258"/>
    <w:rsid w:val="007B62DA"/>
    <w:rsid w:val="007B63CF"/>
    <w:rsid w:val="007B6673"/>
    <w:rsid w:val="007B6C24"/>
    <w:rsid w:val="007B6E4D"/>
    <w:rsid w:val="007B7231"/>
    <w:rsid w:val="007B7506"/>
    <w:rsid w:val="007B760D"/>
    <w:rsid w:val="007B7628"/>
    <w:rsid w:val="007B7630"/>
    <w:rsid w:val="007B7749"/>
    <w:rsid w:val="007B7A9A"/>
    <w:rsid w:val="007B7D49"/>
    <w:rsid w:val="007B7F9A"/>
    <w:rsid w:val="007C0091"/>
    <w:rsid w:val="007C01E2"/>
    <w:rsid w:val="007C04AB"/>
    <w:rsid w:val="007C089C"/>
    <w:rsid w:val="007C095B"/>
    <w:rsid w:val="007C0A84"/>
    <w:rsid w:val="007C0BCB"/>
    <w:rsid w:val="007C0FEE"/>
    <w:rsid w:val="007C1194"/>
    <w:rsid w:val="007C135E"/>
    <w:rsid w:val="007C154B"/>
    <w:rsid w:val="007C15DD"/>
    <w:rsid w:val="007C1A7A"/>
    <w:rsid w:val="007C20A3"/>
    <w:rsid w:val="007C2642"/>
    <w:rsid w:val="007C29AF"/>
    <w:rsid w:val="007C2AFD"/>
    <w:rsid w:val="007C2F82"/>
    <w:rsid w:val="007C30C8"/>
    <w:rsid w:val="007C3439"/>
    <w:rsid w:val="007C34C4"/>
    <w:rsid w:val="007C350E"/>
    <w:rsid w:val="007C3658"/>
    <w:rsid w:val="007C393D"/>
    <w:rsid w:val="007C3B42"/>
    <w:rsid w:val="007C3CBC"/>
    <w:rsid w:val="007C3F14"/>
    <w:rsid w:val="007C3FDE"/>
    <w:rsid w:val="007C4565"/>
    <w:rsid w:val="007C48A2"/>
    <w:rsid w:val="007C4B51"/>
    <w:rsid w:val="007C4C62"/>
    <w:rsid w:val="007C4C8B"/>
    <w:rsid w:val="007C511C"/>
    <w:rsid w:val="007C536A"/>
    <w:rsid w:val="007C543F"/>
    <w:rsid w:val="007C57CD"/>
    <w:rsid w:val="007C59D8"/>
    <w:rsid w:val="007C5AFF"/>
    <w:rsid w:val="007C5B0E"/>
    <w:rsid w:val="007C5CD0"/>
    <w:rsid w:val="007C5F38"/>
    <w:rsid w:val="007C5FBD"/>
    <w:rsid w:val="007C60A2"/>
    <w:rsid w:val="007C64E8"/>
    <w:rsid w:val="007C6956"/>
    <w:rsid w:val="007C6C0F"/>
    <w:rsid w:val="007C6D5F"/>
    <w:rsid w:val="007C70B7"/>
    <w:rsid w:val="007C72E8"/>
    <w:rsid w:val="007C7680"/>
    <w:rsid w:val="007C774E"/>
    <w:rsid w:val="007C7B50"/>
    <w:rsid w:val="007C7C66"/>
    <w:rsid w:val="007D0023"/>
    <w:rsid w:val="007D011C"/>
    <w:rsid w:val="007D042C"/>
    <w:rsid w:val="007D048F"/>
    <w:rsid w:val="007D0518"/>
    <w:rsid w:val="007D0527"/>
    <w:rsid w:val="007D0668"/>
    <w:rsid w:val="007D0799"/>
    <w:rsid w:val="007D08C6"/>
    <w:rsid w:val="007D0A1D"/>
    <w:rsid w:val="007D0A93"/>
    <w:rsid w:val="007D0CFA"/>
    <w:rsid w:val="007D0F5F"/>
    <w:rsid w:val="007D0FAF"/>
    <w:rsid w:val="007D0FE2"/>
    <w:rsid w:val="007D112B"/>
    <w:rsid w:val="007D143C"/>
    <w:rsid w:val="007D166B"/>
    <w:rsid w:val="007D1704"/>
    <w:rsid w:val="007D1807"/>
    <w:rsid w:val="007D1AD2"/>
    <w:rsid w:val="007D1C6D"/>
    <w:rsid w:val="007D1F77"/>
    <w:rsid w:val="007D1FDB"/>
    <w:rsid w:val="007D233C"/>
    <w:rsid w:val="007D23FA"/>
    <w:rsid w:val="007D2404"/>
    <w:rsid w:val="007D2415"/>
    <w:rsid w:val="007D2560"/>
    <w:rsid w:val="007D2653"/>
    <w:rsid w:val="007D26F1"/>
    <w:rsid w:val="007D2E96"/>
    <w:rsid w:val="007D2FAD"/>
    <w:rsid w:val="007D3287"/>
    <w:rsid w:val="007D3353"/>
    <w:rsid w:val="007D337C"/>
    <w:rsid w:val="007D34B9"/>
    <w:rsid w:val="007D39D1"/>
    <w:rsid w:val="007D3B09"/>
    <w:rsid w:val="007D3E25"/>
    <w:rsid w:val="007D44A5"/>
    <w:rsid w:val="007D44C4"/>
    <w:rsid w:val="007D4636"/>
    <w:rsid w:val="007D4976"/>
    <w:rsid w:val="007D4985"/>
    <w:rsid w:val="007D4B2E"/>
    <w:rsid w:val="007D52AE"/>
    <w:rsid w:val="007D5694"/>
    <w:rsid w:val="007D5736"/>
    <w:rsid w:val="007D5925"/>
    <w:rsid w:val="007D5B68"/>
    <w:rsid w:val="007D5DD4"/>
    <w:rsid w:val="007D5E00"/>
    <w:rsid w:val="007D628D"/>
    <w:rsid w:val="007D6428"/>
    <w:rsid w:val="007D6447"/>
    <w:rsid w:val="007D6551"/>
    <w:rsid w:val="007D67B2"/>
    <w:rsid w:val="007D6889"/>
    <w:rsid w:val="007D6B0A"/>
    <w:rsid w:val="007D6B73"/>
    <w:rsid w:val="007D6BFE"/>
    <w:rsid w:val="007D74B0"/>
    <w:rsid w:val="007D778A"/>
    <w:rsid w:val="007D7D56"/>
    <w:rsid w:val="007E00F5"/>
    <w:rsid w:val="007E0233"/>
    <w:rsid w:val="007E0325"/>
    <w:rsid w:val="007E0331"/>
    <w:rsid w:val="007E03B5"/>
    <w:rsid w:val="007E04A2"/>
    <w:rsid w:val="007E0520"/>
    <w:rsid w:val="007E083F"/>
    <w:rsid w:val="007E0B8C"/>
    <w:rsid w:val="007E0C69"/>
    <w:rsid w:val="007E0D0B"/>
    <w:rsid w:val="007E0DC0"/>
    <w:rsid w:val="007E0E84"/>
    <w:rsid w:val="007E13A0"/>
    <w:rsid w:val="007E14C2"/>
    <w:rsid w:val="007E1687"/>
    <w:rsid w:val="007E16CF"/>
    <w:rsid w:val="007E1893"/>
    <w:rsid w:val="007E1907"/>
    <w:rsid w:val="007E1959"/>
    <w:rsid w:val="007E1A79"/>
    <w:rsid w:val="007E1AD3"/>
    <w:rsid w:val="007E1D7E"/>
    <w:rsid w:val="007E1F7B"/>
    <w:rsid w:val="007E2373"/>
    <w:rsid w:val="007E2632"/>
    <w:rsid w:val="007E2958"/>
    <w:rsid w:val="007E2AB2"/>
    <w:rsid w:val="007E2C69"/>
    <w:rsid w:val="007E2F2E"/>
    <w:rsid w:val="007E3089"/>
    <w:rsid w:val="007E31BD"/>
    <w:rsid w:val="007E3616"/>
    <w:rsid w:val="007E3628"/>
    <w:rsid w:val="007E3A85"/>
    <w:rsid w:val="007E3F03"/>
    <w:rsid w:val="007E4357"/>
    <w:rsid w:val="007E4398"/>
    <w:rsid w:val="007E47C6"/>
    <w:rsid w:val="007E4C8A"/>
    <w:rsid w:val="007E4D11"/>
    <w:rsid w:val="007E51C8"/>
    <w:rsid w:val="007E5226"/>
    <w:rsid w:val="007E56BF"/>
    <w:rsid w:val="007E58BF"/>
    <w:rsid w:val="007E5A09"/>
    <w:rsid w:val="007E5DF9"/>
    <w:rsid w:val="007E5E57"/>
    <w:rsid w:val="007E64C8"/>
    <w:rsid w:val="007E6571"/>
    <w:rsid w:val="007E6744"/>
    <w:rsid w:val="007E67F2"/>
    <w:rsid w:val="007E683B"/>
    <w:rsid w:val="007E6A1F"/>
    <w:rsid w:val="007E6D01"/>
    <w:rsid w:val="007E6E05"/>
    <w:rsid w:val="007E709E"/>
    <w:rsid w:val="007E711C"/>
    <w:rsid w:val="007E72B5"/>
    <w:rsid w:val="007E752E"/>
    <w:rsid w:val="007E76B1"/>
    <w:rsid w:val="007E77A4"/>
    <w:rsid w:val="007E7851"/>
    <w:rsid w:val="007E7ADC"/>
    <w:rsid w:val="007E7CE2"/>
    <w:rsid w:val="007E7ED3"/>
    <w:rsid w:val="007F03C7"/>
    <w:rsid w:val="007F0631"/>
    <w:rsid w:val="007F086C"/>
    <w:rsid w:val="007F0906"/>
    <w:rsid w:val="007F094C"/>
    <w:rsid w:val="007F0B60"/>
    <w:rsid w:val="007F0CDD"/>
    <w:rsid w:val="007F0E61"/>
    <w:rsid w:val="007F0EF2"/>
    <w:rsid w:val="007F12EE"/>
    <w:rsid w:val="007F14D7"/>
    <w:rsid w:val="007F18A6"/>
    <w:rsid w:val="007F1912"/>
    <w:rsid w:val="007F1D1C"/>
    <w:rsid w:val="007F1EFC"/>
    <w:rsid w:val="007F217C"/>
    <w:rsid w:val="007F2271"/>
    <w:rsid w:val="007F2470"/>
    <w:rsid w:val="007F2898"/>
    <w:rsid w:val="007F2DC9"/>
    <w:rsid w:val="007F32D5"/>
    <w:rsid w:val="007F3348"/>
    <w:rsid w:val="007F3377"/>
    <w:rsid w:val="007F3615"/>
    <w:rsid w:val="007F3DA3"/>
    <w:rsid w:val="007F3DBE"/>
    <w:rsid w:val="007F3F72"/>
    <w:rsid w:val="007F4090"/>
    <w:rsid w:val="007F4112"/>
    <w:rsid w:val="007F41B4"/>
    <w:rsid w:val="007F43A5"/>
    <w:rsid w:val="007F45B3"/>
    <w:rsid w:val="007F48E4"/>
    <w:rsid w:val="007F4997"/>
    <w:rsid w:val="007F4A34"/>
    <w:rsid w:val="007F511F"/>
    <w:rsid w:val="007F51AF"/>
    <w:rsid w:val="007F51E1"/>
    <w:rsid w:val="007F521B"/>
    <w:rsid w:val="007F5351"/>
    <w:rsid w:val="007F5364"/>
    <w:rsid w:val="007F5642"/>
    <w:rsid w:val="007F5AFB"/>
    <w:rsid w:val="007F5BA5"/>
    <w:rsid w:val="007F5BF5"/>
    <w:rsid w:val="007F5CD3"/>
    <w:rsid w:val="007F5F2C"/>
    <w:rsid w:val="007F60AD"/>
    <w:rsid w:val="007F63D7"/>
    <w:rsid w:val="007F6582"/>
    <w:rsid w:val="007F674A"/>
    <w:rsid w:val="007F6796"/>
    <w:rsid w:val="007F6938"/>
    <w:rsid w:val="007F69EB"/>
    <w:rsid w:val="007F73FB"/>
    <w:rsid w:val="007F7671"/>
    <w:rsid w:val="007F7A2F"/>
    <w:rsid w:val="007F7A49"/>
    <w:rsid w:val="007F7B97"/>
    <w:rsid w:val="007F7E79"/>
    <w:rsid w:val="008001AE"/>
    <w:rsid w:val="0080026A"/>
    <w:rsid w:val="00800380"/>
    <w:rsid w:val="008005B6"/>
    <w:rsid w:val="00800608"/>
    <w:rsid w:val="00800A5D"/>
    <w:rsid w:val="00801180"/>
    <w:rsid w:val="0080118C"/>
    <w:rsid w:val="008012F8"/>
    <w:rsid w:val="00801398"/>
    <w:rsid w:val="008015B4"/>
    <w:rsid w:val="00801672"/>
    <w:rsid w:val="00801822"/>
    <w:rsid w:val="00801964"/>
    <w:rsid w:val="00801A95"/>
    <w:rsid w:val="00801CC6"/>
    <w:rsid w:val="00801CC9"/>
    <w:rsid w:val="00801CEE"/>
    <w:rsid w:val="00801D4B"/>
    <w:rsid w:val="00801F90"/>
    <w:rsid w:val="00802614"/>
    <w:rsid w:val="00802692"/>
    <w:rsid w:val="00802956"/>
    <w:rsid w:val="00802A03"/>
    <w:rsid w:val="00802C96"/>
    <w:rsid w:val="0080314E"/>
    <w:rsid w:val="0080339C"/>
    <w:rsid w:val="008036C9"/>
    <w:rsid w:val="0080372C"/>
    <w:rsid w:val="00803744"/>
    <w:rsid w:val="00803807"/>
    <w:rsid w:val="0080398A"/>
    <w:rsid w:val="00803B91"/>
    <w:rsid w:val="00803C10"/>
    <w:rsid w:val="00803C45"/>
    <w:rsid w:val="008041EE"/>
    <w:rsid w:val="00804249"/>
    <w:rsid w:val="0080437D"/>
    <w:rsid w:val="008043B1"/>
    <w:rsid w:val="008044C5"/>
    <w:rsid w:val="0080453D"/>
    <w:rsid w:val="008047F1"/>
    <w:rsid w:val="00804886"/>
    <w:rsid w:val="00804AE5"/>
    <w:rsid w:val="00804B1C"/>
    <w:rsid w:val="00804BB7"/>
    <w:rsid w:val="00804F53"/>
    <w:rsid w:val="00805093"/>
    <w:rsid w:val="0080522B"/>
    <w:rsid w:val="00805484"/>
    <w:rsid w:val="00805589"/>
    <w:rsid w:val="008059A9"/>
    <w:rsid w:val="00805C91"/>
    <w:rsid w:val="00805E6A"/>
    <w:rsid w:val="00805E6E"/>
    <w:rsid w:val="008062CB"/>
    <w:rsid w:val="008064F1"/>
    <w:rsid w:val="008067CF"/>
    <w:rsid w:val="00806A92"/>
    <w:rsid w:val="00806AD9"/>
    <w:rsid w:val="00806F27"/>
    <w:rsid w:val="008071D4"/>
    <w:rsid w:val="008074CC"/>
    <w:rsid w:val="008076F9"/>
    <w:rsid w:val="00807853"/>
    <w:rsid w:val="008078E8"/>
    <w:rsid w:val="00807954"/>
    <w:rsid w:val="00807D3F"/>
    <w:rsid w:val="00807E49"/>
    <w:rsid w:val="00807FC0"/>
    <w:rsid w:val="0081030D"/>
    <w:rsid w:val="00810374"/>
    <w:rsid w:val="008103C1"/>
    <w:rsid w:val="008103F3"/>
    <w:rsid w:val="0081099C"/>
    <w:rsid w:val="008109C3"/>
    <w:rsid w:val="00810A38"/>
    <w:rsid w:val="00811344"/>
    <w:rsid w:val="008114B8"/>
    <w:rsid w:val="0081155F"/>
    <w:rsid w:val="00811A54"/>
    <w:rsid w:val="00811AEE"/>
    <w:rsid w:val="00811CC3"/>
    <w:rsid w:val="00811DA4"/>
    <w:rsid w:val="00812104"/>
    <w:rsid w:val="008125C0"/>
    <w:rsid w:val="00812724"/>
    <w:rsid w:val="0081274E"/>
    <w:rsid w:val="0081283A"/>
    <w:rsid w:val="0081289C"/>
    <w:rsid w:val="00812C8B"/>
    <w:rsid w:val="00812C9E"/>
    <w:rsid w:val="00812E72"/>
    <w:rsid w:val="00813062"/>
    <w:rsid w:val="0081325B"/>
    <w:rsid w:val="008132B0"/>
    <w:rsid w:val="008135F0"/>
    <w:rsid w:val="00813640"/>
    <w:rsid w:val="0081369D"/>
    <w:rsid w:val="0081378C"/>
    <w:rsid w:val="008138D4"/>
    <w:rsid w:val="008139FD"/>
    <w:rsid w:val="00813C85"/>
    <w:rsid w:val="00813D75"/>
    <w:rsid w:val="00814170"/>
    <w:rsid w:val="00814209"/>
    <w:rsid w:val="00814229"/>
    <w:rsid w:val="00814408"/>
    <w:rsid w:val="00814519"/>
    <w:rsid w:val="0081456B"/>
    <w:rsid w:val="00814577"/>
    <w:rsid w:val="008145D9"/>
    <w:rsid w:val="00814881"/>
    <w:rsid w:val="008149FD"/>
    <w:rsid w:val="00814AB9"/>
    <w:rsid w:val="00814E95"/>
    <w:rsid w:val="00814FE2"/>
    <w:rsid w:val="008151C7"/>
    <w:rsid w:val="008151C9"/>
    <w:rsid w:val="008152CD"/>
    <w:rsid w:val="0081531F"/>
    <w:rsid w:val="0081534A"/>
    <w:rsid w:val="0081534E"/>
    <w:rsid w:val="008154E1"/>
    <w:rsid w:val="0081575A"/>
    <w:rsid w:val="00815A03"/>
    <w:rsid w:val="00815A65"/>
    <w:rsid w:val="00816497"/>
    <w:rsid w:val="008168B8"/>
    <w:rsid w:val="00816A08"/>
    <w:rsid w:val="00816AD2"/>
    <w:rsid w:val="00816C45"/>
    <w:rsid w:val="00816D4B"/>
    <w:rsid w:val="00816EDF"/>
    <w:rsid w:val="00817333"/>
    <w:rsid w:val="00817476"/>
    <w:rsid w:val="0081784E"/>
    <w:rsid w:val="008179A7"/>
    <w:rsid w:val="00817A8F"/>
    <w:rsid w:val="00817F6B"/>
    <w:rsid w:val="00820007"/>
    <w:rsid w:val="00820360"/>
    <w:rsid w:val="00820505"/>
    <w:rsid w:val="0082059D"/>
    <w:rsid w:val="00820875"/>
    <w:rsid w:val="00820A65"/>
    <w:rsid w:val="00820C85"/>
    <w:rsid w:val="008210F6"/>
    <w:rsid w:val="008210FD"/>
    <w:rsid w:val="008212F0"/>
    <w:rsid w:val="008215B7"/>
    <w:rsid w:val="00821819"/>
    <w:rsid w:val="008218EA"/>
    <w:rsid w:val="008219BE"/>
    <w:rsid w:val="00821C70"/>
    <w:rsid w:val="00821EEE"/>
    <w:rsid w:val="00821F39"/>
    <w:rsid w:val="00822119"/>
    <w:rsid w:val="00822126"/>
    <w:rsid w:val="008221C5"/>
    <w:rsid w:val="00822326"/>
    <w:rsid w:val="00822448"/>
    <w:rsid w:val="00822531"/>
    <w:rsid w:val="008225B1"/>
    <w:rsid w:val="008225ED"/>
    <w:rsid w:val="0082264B"/>
    <w:rsid w:val="00822696"/>
    <w:rsid w:val="00822870"/>
    <w:rsid w:val="00822A01"/>
    <w:rsid w:val="00822D4E"/>
    <w:rsid w:val="00822F28"/>
    <w:rsid w:val="00823033"/>
    <w:rsid w:val="00823108"/>
    <w:rsid w:val="00823136"/>
    <w:rsid w:val="00823142"/>
    <w:rsid w:val="00823220"/>
    <w:rsid w:val="008232C7"/>
    <w:rsid w:val="008232FB"/>
    <w:rsid w:val="008235E9"/>
    <w:rsid w:val="00823BF2"/>
    <w:rsid w:val="00823D3D"/>
    <w:rsid w:val="00823D93"/>
    <w:rsid w:val="00823DF9"/>
    <w:rsid w:val="00823FA9"/>
    <w:rsid w:val="0082412F"/>
    <w:rsid w:val="008244CC"/>
    <w:rsid w:val="0082450A"/>
    <w:rsid w:val="008245E9"/>
    <w:rsid w:val="00824A5F"/>
    <w:rsid w:val="008254B1"/>
    <w:rsid w:val="00825AF8"/>
    <w:rsid w:val="00825CD2"/>
    <w:rsid w:val="008260AE"/>
    <w:rsid w:val="008262A6"/>
    <w:rsid w:val="0082630F"/>
    <w:rsid w:val="0082643A"/>
    <w:rsid w:val="00826883"/>
    <w:rsid w:val="00826D93"/>
    <w:rsid w:val="00827130"/>
    <w:rsid w:val="008271CF"/>
    <w:rsid w:val="008275F8"/>
    <w:rsid w:val="00827751"/>
    <w:rsid w:val="0082792B"/>
    <w:rsid w:val="00827BAF"/>
    <w:rsid w:val="00827E53"/>
    <w:rsid w:val="008300A4"/>
    <w:rsid w:val="00830164"/>
    <w:rsid w:val="008308CE"/>
    <w:rsid w:val="00830A34"/>
    <w:rsid w:val="00830BAB"/>
    <w:rsid w:val="00830CB0"/>
    <w:rsid w:val="00831089"/>
    <w:rsid w:val="00831203"/>
    <w:rsid w:val="008317A5"/>
    <w:rsid w:val="00831C93"/>
    <w:rsid w:val="00831CF6"/>
    <w:rsid w:val="00831DC6"/>
    <w:rsid w:val="00831E52"/>
    <w:rsid w:val="00831F0C"/>
    <w:rsid w:val="00832070"/>
    <w:rsid w:val="008321C6"/>
    <w:rsid w:val="00832254"/>
    <w:rsid w:val="0083244B"/>
    <w:rsid w:val="00832976"/>
    <w:rsid w:val="00832A18"/>
    <w:rsid w:val="00832A6E"/>
    <w:rsid w:val="008330B7"/>
    <w:rsid w:val="00833221"/>
    <w:rsid w:val="0083325D"/>
    <w:rsid w:val="00833358"/>
    <w:rsid w:val="0083365C"/>
    <w:rsid w:val="0083391B"/>
    <w:rsid w:val="00833A94"/>
    <w:rsid w:val="00833C38"/>
    <w:rsid w:val="00833E43"/>
    <w:rsid w:val="00834205"/>
    <w:rsid w:val="00834260"/>
    <w:rsid w:val="008342BA"/>
    <w:rsid w:val="0083452A"/>
    <w:rsid w:val="00834532"/>
    <w:rsid w:val="0083461B"/>
    <w:rsid w:val="008349E8"/>
    <w:rsid w:val="00834B2D"/>
    <w:rsid w:val="00834B83"/>
    <w:rsid w:val="00834F23"/>
    <w:rsid w:val="00834F52"/>
    <w:rsid w:val="008351EC"/>
    <w:rsid w:val="008356FC"/>
    <w:rsid w:val="0083572A"/>
    <w:rsid w:val="00835ACB"/>
    <w:rsid w:val="00835D50"/>
    <w:rsid w:val="0083610F"/>
    <w:rsid w:val="0083635A"/>
    <w:rsid w:val="00836544"/>
    <w:rsid w:val="00836CA0"/>
    <w:rsid w:val="00836D51"/>
    <w:rsid w:val="00836E1D"/>
    <w:rsid w:val="00837240"/>
    <w:rsid w:val="0083729A"/>
    <w:rsid w:val="008374AB"/>
    <w:rsid w:val="00837661"/>
    <w:rsid w:val="00837A13"/>
    <w:rsid w:val="00837E43"/>
    <w:rsid w:val="00837F89"/>
    <w:rsid w:val="00840041"/>
    <w:rsid w:val="00840A81"/>
    <w:rsid w:val="00840E02"/>
    <w:rsid w:val="00840EA3"/>
    <w:rsid w:val="00840F84"/>
    <w:rsid w:val="008410BF"/>
    <w:rsid w:val="008410FF"/>
    <w:rsid w:val="00841163"/>
    <w:rsid w:val="00841200"/>
    <w:rsid w:val="00841379"/>
    <w:rsid w:val="00841619"/>
    <w:rsid w:val="00841731"/>
    <w:rsid w:val="00841817"/>
    <w:rsid w:val="0084186D"/>
    <w:rsid w:val="0084199B"/>
    <w:rsid w:val="00841A0F"/>
    <w:rsid w:val="00841DE3"/>
    <w:rsid w:val="00841FB3"/>
    <w:rsid w:val="008422FB"/>
    <w:rsid w:val="0084234F"/>
    <w:rsid w:val="00842793"/>
    <w:rsid w:val="008428CE"/>
    <w:rsid w:val="008428F4"/>
    <w:rsid w:val="00842CFF"/>
    <w:rsid w:val="00842D21"/>
    <w:rsid w:val="008431A5"/>
    <w:rsid w:val="00843264"/>
    <w:rsid w:val="008432EB"/>
    <w:rsid w:val="00843314"/>
    <w:rsid w:val="00843724"/>
    <w:rsid w:val="00843885"/>
    <w:rsid w:val="00843C45"/>
    <w:rsid w:val="008441CA"/>
    <w:rsid w:val="0084427B"/>
    <w:rsid w:val="008445D4"/>
    <w:rsid w:val="0084483B"/>
    <w:rsid w:val="008449EB"/>
    <w:rsid w:val="00844BE2"/>
    <w:rsid w:val="00844FEC"/>
    <w:rsid w:val="008451F9"/>
    <w:rsid w:val="008455E8"/>
    <w:rsid w:val="008456A5"/>
    <w:rsid w:val="0084583D"/>
    <w:rsid w:val="008459E0"/>
    <w:rsid w:val="00845B23"/>
    <w:rsid w:val="0084616D"/>
    <w:rsid w:val="00846351"/>
    <w:rsid w:val="008468F1"/>
    <w:rsid w:val="00846B4D"/>
    <w:rsid w:val="00846CBA"/>
    <w:rsid w:val="00846F14"/>
    <w:rsid w:val="008473D3"/>
    <w:rsid w:val="008473F2"/>
    <w:rsid w:val="0084743F"/>
    <w:rsid w:val="0084773D"/>
    <w:rsid w:val="0084776D"/>
    <w:rsid w:val="008479BD"/>
    <w:rsid w:val="00847A6F"/>
    <w:rsid w:val="00847BA9"/>
    <w:rsid w:val="008501D2"/>
    <w:rsid w:val="0085070C"/>
    <w:rsid w:val="00850ABA"/>
    <w:rsid w:val="00850CC8"/>
    <w:rsid w:val="00850E65"/>
    <w:rsid w:val="008514BC"/>
    <w:rsid w:val="00851807"/>
    <w:rsid w:val="00851A2B"/>
    <w:rsid w:val="00851E55"/>
    <w:rsid w:val="008523B7"/>
    <w:rsid w:val="00852577"/>
    <w:rsid w:val="008527EA"/>
    <w:rsid w:val="00852E46"/>
    <w:rsid w:val="00852E4E"/>
    <w:rsid w:val="0085354A"/>
    <w:rsid w:val="008539DF"/>
    <w:rsid w:val="008539F8"/>
    <w:rsid w:val="00853A0A"/>
    <w:rsid w:val="00853CC7"/>
    <w:rsid w:val="00853D28"/>
    <w:rsid w:val="00853DB6"/>
    <w:rsid w:val="00853EEE"/>
    <w:rsid w:val="00853EFF"/>
    <w:rsid w:val="00854377"/>
    <w:rsid w:val="00854543"/>
    <w:rsid w:val="0085460D"/>
    <w:rsid w:val="00854CC9"/>
    <w:rsid w:val="00855172"/>
    <w:rsid w:val="008551F8"/>
    <w:rsid w:val="00855459"/>
    <w:rsid w:val="008554A0"/>
    <w:rsid w:val="0085567F"/>
    <w:rsid w:val="00855D54"/>
    <w:rsid w:val="00855FF5"/>
    <w:rsid w:val="00856151"/>
    <w:rsid w:val="00856272"/>
    <w:rsid w:val="0085633E"/>
    <w:rsid w:val="00856957"/>
    <w:rsid w:val="00856BE5"/>
    <w:rsid w:val="00856F53"/>
    <w:rsid w:val="008573BB"/>
    <w:rsid w:val="0085746D"/>
    <w:rsid w:val="008576B1"/>
    <w:rsid w:val="00857801"/>
    <w:rsid w:val="008578A2"/>
    <w:rsid w:val="00857C42"/>
    <w:rsid w:val="00857D72"/>
    <w:rsid w:val="00857E55"/>
    <w:rsid w:val="00857EDF"/>
    <w:rsid w:val="00860098"/>
    <w:rsid w:val="00860529"/>
    <w:rsid w:val="008608C4"/>
    <w:rsid w:val="008608E9"/>
    <w:rsid w:val="00860C37"/>
    <w:rsid w:val="00860C4A"/>
    <w:rsid w:val="00860F48"/>
    <w:rsid w:val="00860F75"/>
    <w:rsid w:val="00861171"/>
    <w:rsid w:val="008611D5"/>
    <w:rsid w:val="0086148E"/>
    <w:rsid w:val="008614F2"/>
    <w:rsid w:val="00861553"/>
    <w:rsid w:val="00861B85"/>
    <w:rsid w:val="00861C3A"/>
    <w:rsid w:val="00861DD4"/>
    <w:rsid w:val="00861E15"/>
    <w:rsid w:val="00861E8D"/>
    <w:rsid w:val="00861F24"/>
    <w:rsid w:val="00861FEC"/>
    <w:rsid w:val="008624E5"/>
    <w:rsid w:val="0086270E"/>
    <w:rsid w:val="00862840"/>
    <w:rsid w:val="0086287C"/>
    <w:rsid w:val="00862972"/>
    <w:rsid w:val="00862A90"/>
    <w:rsid w:val="00862A97"/>
    <w:rsid w:val="00862C03"/>
    <w:rsid w:val="00862C18"/>
    <w:rsid w:val="00862C5F"/>
    <w:rsid w:val="00862D32"/>
    <w:rsid w:val="00862E5F"/>
    <w:rsid w:val="00862F86"/>
    <w:rsid w:val="00863179"/>
    <w:rsid w:val="008632CE"/>
    <w:rsid w:val="0086331E"/>
    <w:rsid w:val="00863353"/>
    <w:rsid w:val="008633AE"/>
    <w:rsid w:val="0086379E"/>
    <w:rsid w:val="008637D4"/>
    <w:rsid w:val="00863901"/>
    <w:rsid w:val="00863B88"/>
    <w:rsid w:val="00863CF8"/>
    <w:rsid w:val="00864130"/>
    <w:rsid w:val="008643D0"/>
    <w:rsid w:val="008643D2"/>
    <w:rsid w:val="00864C7B"/>
    <w:rsid w:val="00864CEC"/>
    <w:rsid w:val="00864E7E"/>
    <w:rsid w:val="00865280"/>
    <w:rsid w:val="0086551B"/>
    <w:rsid w:val="00865554"/>
    <w:rsid w:val="00865DF8"/>
    <w:rsid w:val="0086619D"/>
    <w:rsid w:val="008664EA"/>
    <w:rsid w:val="0086675D"/>
    <w:rsid w:val="00866A00"/>
    <w:rsid w:val="00866AB8"/>
    <w:rsid w:val="00866C2F"/>
    <w:rsid w:val="00866EF8"/>
    <w:rsid w:val="00866F7E"/>
    <w:rsid w:val="00867423"/>
    <w:rsid w:val="00867D96"/>
    <w:rsid w:val="00870485"/>
    <w:rsid w:val="00870523"/>
    <w:rsid w:val="00870611"/>
    <w:rsid w:val="008706D8"/>
    <w:rsid w:val="0087116F"/>
    <w:rsid w:val="00871874"/>
    <w:rsid w:val="0087195D"/>
    <w:rsid w:val="0087197D"/>
    <w:rsid w:val="00871B88"/>
    <w:rsid w:val="00871E22"/>
    <w:rsid w:val="00871FDA"/>
    <w:rsid w:val="00872027"/>
    <w:rsid w:val="0087205D"/>
    <w:rsid w:val="008721A7"/>
    <w:rsid w:val="008725EE"/>
    <w:rsid w:val="008728BD"/>
    <w:rsid w:val="00872D4F"/>
    <w:rsid w:val="00873524"/>
    <w:rsid w:val="00873621"/>
    <w:rsid w:val="008737D9"/>
    <w:rsid w:val="00873A56"/>
    <w:rsid w:val="00873B0A"/>
    <w:rsid w:val="00873D92"/>
    <w:rsid w:val="00873E1D"/>
    <w:rsid w:val="008744F1"/>
    <w:rsid w:val="00874963"/>
    <w:rsid w:val="00874D3B"/>
    <w:rsid w:val="00874DC1"/>
    <w:rsid w:val="00875229"/>
    <w:rsid w:val="008753E8"/>
    <w:rsid w:val="008756CE"/>
    <w:rsid w:val="00875876"/>
    <w:rsid w:val="00875B60"/>
    <w:rsid w:val="00875BBB"/>
    <w:rsid w:val="00875D99"/>
    <w:rsid w:val="00876121"/>
    <w:rsid w:val="0087634E"/>
    <w:rsid w:val="00876426"/>
    <w:rsid w:val="008764A5"/>
    <w:rsid w:val="008766C2"/>
    <w:rsid w:val="008768DF"/>
    <w:rsid w:val="008776BB"/>
    <w:rsid w:val="00877768"/>
    <w:rsid w:val="00877BE7"/>
    <w:rsid w:val="00877BFF"/>
    <w:rsid w:val="00877D7B"/>
    <w:rsid w:val="00877F82"/>
    <w:rsid w:val="00880048"/>
    <w:rsid w:val="00880097"/>
    <w:rsid w:val="00880441"/>
    <w:rsid w:val="00880482"/>
    <w:rsid w:val="00880486"/>
    <w:rsid w:val="008804B8"/>
    <w:rsid w:val="0088059D"/>
    <w:rsid w:val="008807FB"/>
    <w:rsid w:val="008808EB"/>
    <w:rsid w:val="00880BE0"/>
    <w:rsid w:val="0088104F"/>
    <w:rsid w:val="00881097"/>
    <w:rsid w:val="00881361"/>
    <w:rsid w:val="0088136D"/>
    <w:rsid w:val="00881401"/>
    <w:rsid w:val="00881828"/>
    <w:rsid w:val="0088186F"/>
    <w:rsid w:val="00881923"/>
    <w:rsid w:val="00881BF0"/>
    <w:rsid w:val="00881D09"/>
    <w:rsid w:val="00881D0C"/>
    <w:rsid w:val="00881D3F"/>
    <w:rsid w:val="00881E27"/>
    <w:rsid w:val="00881FA8"/>
    <w:rsid w:val="008827C3"/>
    <w:rsid w:val="0088287D"/>
    <w:rsid w:val="00882949"/>
    <w:rsid w:val="00882D77"/>
    <w:rsid w:val="00882DE4"/>
    <w:rsid w:val="00882DF0"/>
    <w:rsid w:val="00882FB4"/>
    <w:rsid w:val="00883207"/>
    <w:rsid w:val="0088349D"/>
    <w:rsid w:val="00883BB2"/>
    <w:rsid w:val="00883E66"/>
    <w:rsid w:val="00883EB0"/>
    <w:rsid w:val="00883F38"/>
    <w:rsid w:val="00883F4F"/>
    <w:rsid w:val="0088439D"/>
    <w:rsid w:val="008843DF"/>
    <w:rsid w:val="00884759"/>
    <w:rsid w:val="008848D4"/>
    <w:rsid w:val="00884A5C"/>
    <w:rsid w:val="00884A68"/>
    <w:rsid w:val="00884B39"/>
    <w:rsid w:val="00884E97"/>
    <w:rsid w:val="0088564B"/>
    <w:rsid w:val="008859FF"/>
    <w:rsid w:val="008862F9"/>
    <w:rsid w:val="008867FC"/>
    <w:rsid w:val="008869DF"/>
    <w:rsid w:val="00886E0B"/>
    <w:rsid w:val="00886EC3"/>
    <w:rsid w:val="00887508"/>
    <w:rsid w:val="00887729"/>
    <w:rsid w:val="00887AFD"/>
    <w:rsid w:val="00887F26"/>
    <w:rsid w:val="00887FE0"/>
    <w:rsid w:val="00890077"/>
    <w:rsid w:val="008905BA"/>
    <w:rsid w:val="008905E7"/>
    <w:rsid w:val="008907E6"/>
    <w:rsid w:val="008909E6"/>
    <w:rsid w:val="00890FA6"/>
    <w:rsid w:val="00891136"/>
    <w:rsid w:val="00891276"/>
    <w:rsid w:val="0089129A"/>
    <w:rsid w:val="00891426"/>
    <w:rsid w:val="00891758"/>
    <w:rsid w:val="008918FD"/>
    <w:rsid w:val="00891916"/>
    <w:rsid w:val="00891947"/>
    <w:rsid w:val="00891E92"/>
    <w:rsid w:val="0089281A"/>
    <w:rsid w:val="00892844"/>
    <w:rsid w:val="0089289A"/>
    <w:rsid w:val="00892962"/>
    <w:rsid w:val="00892A42"/>
    <w:rsid w:val="00892A7F"/>
    <w:rsid w:val="00892A8F"/>
    <w:rsid w:val="00892D35"/>
    <w:rsid w:val="00892E05"/>
    <w:rsid w:val="00892E2A"/>
    <w:rsid w:val="00892FF9"/>
    <w:rsid w:val="00893067"/>
    <w:rsid w:val="0089312C"/>
    <w:rsid w:val="00893593"/>
    <w:rsid w:val="008938A4"/>
    <w:rsid w:val="00893F48"/>
    <w:rsid w:val="008940EF"/>
    <w:rsid w:val="008942AE"/>
    <w:rsid w:val="00894516"/>
    <w:rsid w:val="00894526"/>
    <w:rsid w:val="0089456E"/>
    <w:rsid w:val="0089459F"/>
    <w:rsid w:val="0089480C"/>
    <w:rsid w:val="0089481C"/>
    <w:rsid w:val="00894C9E"/>
    <w:rsid w:val="00895418"/>
    <w:rsid w:val="0089551A"/>
    <w:rsid w:val="0089566F"/>
    <w:rsid w:val="008956F4"/>
    <w:rsid w:val="00895715"/>
    <w:rsid w:val="008958D4"/>
    <w:rsid w:val="00895B38"/>
    <w:rsid w:val="00895DBA"/>
    <w:rsid w:val="00895E31"/>
    <w:rsid w:val="00895FE1"/>
    <w:rsid w:val="00896072"/>
    <w:rsid w:val="00896379"/>
    <w:rsid w:val="008965EA"/>
    <w:rsid w:val="00896BC9"/>
    <w:rsid w:val="00896C73"/>
    <w:rsid w:val="00896CE4"/>
    <w:rsid w:val="008970AB"/>
    <w:rsid w:val="008970E0"/>
    <w:rsid w:val="00897564"/>
    <w:rsid w:val="008977FD"/>
    <w:rsid w:val="008979C6"/>
    <w:rsid w:val="00897D1C"/>
    <w:rsid w:val="00897E85"/>
    <w:rsid w:val="00897ED1"/>
    <w:rsid w:val="00897F8A"/>
    <w:rsid w:val="00897FA4"/>
    <w:rsid w:val="008A0031"/>
    <w:rsid w:val="008A027B"/>
    <w:rsid w:val="008A03EF"/>
    <w:rsid w:val="008A0631"/>
    <w:rsid w:val="008A06C6"/>
    <w:rsid w:val="008A093C"/>
    <w:rsid w:val="008A0C91"/>
    <w:rsid w:val="008A0E1A"/>
    <w:rsid w:val="008A0E3E"/>
    <w:rsid w:val="008A10C9"/>
    <w:rsid w:val="008A1277"/>
    <w:rsid w:val="008A134A"/>
    <w:rsid w:val="008A1635"/>
    <w:rsid w:val="008A1881"/>
    <w:rsid w:val="008A1A2D"/>
    <w:rsid w:val="008A1B02"/>
    <w:rsid w:val="008A1B63"/>
    <w:rsid w:val="008A1CE6"/>
    <w:rsid w:val="008A1D03"/>
    <w:rsid w:val="008A1D74"/>
    <w:rsid w:val="008A227F"/>
    <w:rsid w:val="008A22F2"/>
    <w:rsid w:val="008A2B0A"/>
    <w:rsid w:val="008A2C52"/>
    <w:rsid w:val="008A2EF5"/>
    <w:rsid w:val="008A2F07"/>
    <w:rsid w:val="008A320C"/>
    <w:rsid w:val="008A33B7"/>
    <w:rsid w:val="008A33EF"/>
    <w:rsid w:val="008A36B8"/>
    <w:rsid w:val="008A3B8D"/>
    <w:rsid w:val="008A3D1F"/>
    <w:rsid w:val="008A3FFE"/>
    <w:rsid w:val="008A40CB"/>
    <w:rsid w:val="008A4D8F"/>
    <w:rsid w:val="008A4D97"/>
    <w:rsid w:val="008A51AA"/>
    <w:rsid w:val="008A51B7"/>
    <w:rsid w:val="008A525E"/>
    <w:rsid w:val="008A55C5"/>
    <w:rsid w:val="008A5A8D"/>
    <w:rsid w:val="008A5B36"/>
    <w:rsid w:val="008A5E12"/>
    <w:rsid w:val="008A5F3E"/>
    <w:rsid w:val="008A5F7F"/>
    <w:rsid w:val="008A608A"/>
    <w:rsid w:val="008A62CD"/>
    <w:rsid w:val="008A67DA"/>
    <w:rsid w:val="008A692F"/>
    <w:rsid w:val="008A6989"/>
    <w:rsid w:val="008A6E07"/>
    <w:rsid w:val="008A6ECB"/>
    <w:rsid w:val="008A74F0"/>
    <w:rsid w:val="008A7939"/>
    <w:rsid w:val="008A7A84"/>
    <w:rsid w:val="008A7B68"/>
    <w:rsid w:val="008A7B71"/>
    <w:rsid w:val="008A7CFF"/>
    <w:rsid w:val="008A7E1E"/>
    <w:rsid w:val="008A7E1F"/>
    <w:rsid w:val="008A7FB1"/>
    <w:rsid w:val="008B0433"/>
    <w:rsid w:val="008B08B6"/>
    <w:rsid w:val="008B0AB1"/>
    <w:rsid w:val="008B0C30"/>
    <w:rsid w:val="008B0DF7"/>
    <w:rsid w:val="008B1364"/>
    <w:rsid w:val="008B1740"/>
    <w:rsid w:val="008B1A65"/>
    <w:rsid w:val="008B1EB2"/>
    <w:rsid w:val="008B2049"/>
    <w:rsid w:val="008B2134"/>
    <w:rsid w:val="008B2235"/>
    <w:rsid w:val="008B233C"/>
    <w:rsid w:val="008B2869"/>
    <w:rsid w:val="008B2E11"/>
    <w:rsid w:val="008B2F64"/>
    <w:rsid w:val="008B2FC9"/>
    <w:rsid w:val="008B2FDA"/>
    <w:rsid w:val="008B33A9"/>
    <w:rsid w:val="008B3584"/>
    <w:rsid w:val="008B3746"/>
    <w:rsid w:val="008B3C3B"/>
    <w:rsid w:val="008B3C8A"/>
    <w:rsid w:val="008B3D84"/>
    <w:rsid w:val="008B3DE5"/>
    <w:rsid w:val="008B3F46"/>
    <w:rsid w:val="008B3F6C"/>
    <w:rsid w:val="008B4279"/>
    <w:rsid w:val="008B4590"/>
    <w:rsid w:val="008B45A5"/>
    <w:rsid w:val="008B48B6"/>
    <w:rsid w:val="008B4BEE"/>
    <w:rsid w:val="008B4D21"/>
    <w:rsid w:val="008B4D5C"/>
    <w:rsid w:val="008B4D6F"/>
    <w:rsid w:val="008B4F3F"/>
    <w:rsid w:val="008B4FEF"/>
    <w:rsid w:val="008B506B"/>
    <w:rsid w:val="008B5373"/>
    <w:rsid w:val="008B5627"/>
    <w:rsid w:val="008B56A8"/>
    <w:rsid w:val="008B56C7"/>
    <w:rsid w:val="008B59AC"/>
    <w:rsid w:val="008B5D8D"/>
    <w:rsid w:val="008B61AD"/>
    <w:rsid w:val="008B6872"/>
    <w:rsid w:val="008B6916"/>
    <w:rsid w:val="008B6B2F"/>
    <w:rsid w:val="008B6E95"/>
    <w:rsid w:val="008B6E98"/>
    <w:rsid w:val="008B6EF5"/>
    <w:rsid w:val="008B7120"/>
    <w:rsid w:val="008B7509"/>
    <w:rsid w:val="008B7598"/>
    <w:rsid w:val="008B7C65"/>
    <w:rsid w:val="008C0280"/>
    <w:rsid w:val="008C0553"/>
    <w:rsid w:val="008C05DD"/>
    <w:rsid w:val="008C062D"/>
    <w:rsid w:val="008C0E72"/>
    <w:rsid w:val="008C0F1B"/>
    <w:rsid w:val="008C1037"/>
    <w:rsid w:val="008C18E9"/>
    <w:rsid w:val="008C19C1"/>
    <w:rsid w:val="008C1A65"/>
    <w:rsid w:val="008C1A7E"/>
    <w:rsid w:val="008C1C6A"/>
    <w:rsid w:val="008C1FA8"/>
    <w:rsid w:val="008C21C3"/>
    <w:rsid w:val="008C24D4"/>
    <w:rsid w:val="008C2507"/>
    <w:rsid w:val="008C2847"/>
    <w:rsid w:val="008C28A1"/>
    <w:rsid w:val="008C2A30"/>
    <w:rsid w:val="008C2AD3"/>
    <w:rsid w:val="008C309A"/>
    <w:rsid w:val="008C30EE"/>
    <w:rsid w:val="008C3133"/>
    <w:rsid w:val="008C3161"/>
    <w:rsid w:val="008C34E7"/>
    <w:rsid w:val="008C355A"/>
    <w:rsid w:val="008C35AA"/>
    <w:rsid w:val="008C368F"/>
    <w:rsid w:val="008C3B43"/>
    <w:rsid w:val="008C3DED"/>
    <w:rsid w:val="008C428A"/>
    <w:rsid w:val="008C45BC"/>
    <w:rsid w:val="008C4818"/>
    <w:rsid w:val="008C4A23"/>
    <w:rsid w:val="008C4B71"/>
    <w:rsid w:val="008C4BD5"/>
    <w:rsid w:val="008C4CAE"/>
    <w:rsid w:val="008C50AE"/>
    <w:rsid w:val="008C50E9"/>
    <w:rsid w:val="008C55BA"/>
    <w:rsid w:val="008C585A"/>
    <w:rsid w:val="008C5884"/>
    <w:rsid w:val="008C5FB3"/>
    <w:rsid w:val="008C6497"/>
    <w:rsid w:val="008C6582"/>
    <w:rsid w:val="008C6646"/>
    <w:rsid w:val="008C6754"/>
    <w:rsid w:val="008C680A"/>
    <w:rsid w:val="008C6865"/>
    <w:rsid w:val="008C68C2"/>
    <w:rsid w:val="008C69C0"/>
    <w:rsid w:val="008C69D2"/>
    <w:rsid w:val="008C6DDD"/>
    <w:rsid w:val="008C6E9D"/>
    <w:rsid w:val="008C700D"/>
    <w:rsid w:val="008C707D"/>
    <w:rsid w:val="008C71AF"/>
    <w:rsid w:val="008C71E8"/>
    <w:rsid w:val="008C7269"/>
    <w:rsid w:val="008C742F"/>
    <w:rsid w:val="008C7560"/>
    <w:rsid w:val="008C75FB"/>
    <w:rsid w:val="008C7669"/>
    <w:rsid w:val="008C7841"/>
    <w:rsid w:val="008C7911"/>
    <w:rsid w:val="008C7B3F"/>
    <w:rsid w:val="008C7B6D"/>
    <w:rsid w:val="008C7B83"/>
    <w:rsid w:val="008D009E"/>
    <w:rsid w:val="008D0209"/>
    <w:rsid w:val="008D029C"/>
    <w:rsid w:val="008D039A"/>
    <w:rsid w:val="008D0425"/>
    <w:rsid w:val="008D0759"/>
    <w:rsid w:val="008D07A3"/>
    <w:rsid w:val="008D08EF"/>
    <w:rsid w:val="008D0DA9"/>
    <w:rsid w:val="008D0E93"/>
    <w:rsid w:val="008D0FAD"/>
    <w:rsid w:val="008D10C1"/>
    <w:rsid w:val="008D117D"/>
    <w:rsid w:val="008D1187"/>
    <w:rsid w:val="008D1242"/>
    <w:rsid w:val="008D13AB"/>
    <w:rsid w:val="008D1710"/>
    <w:rsid w:val="008D1B1F"/>
    <w:rsid w:val="008D1D74"/>
    <w:rsid w:val="008D1EC3"/>
    <w:rsid w:val="008D2342"/>
    <w:rsid w:val="008D2549"/>
    <w:rsid w:val="008D25FD"/>
    <w:rsid w:val="008D2CCC"/>
    <w:rsid w:val="008D2E1C"/>
    <w:rsid w:val="008D2F88"/>
    <w:rsid w:val="008D2FA3"/>
    <w:rsid w:val="008D3692"/>
    <w:rsid w:val="008D3706"/>
    <w:rsid w:val="008D3983"/>
    <w:rsid w:val="008D3A19"/>
    <w:rsid w:val="008D3AA4"/>
    <w:rsid w:val="008D3FAD"/>
    <w:rsid w:val="008D4066"/>
    <w:rsid w:val="008D40A1"/>
    <w:rsid w:val="008D4478"/>
    <w:rsid w:val="008D4F86"/>
    <w:rsid w:val="008D53A4"/>
    <w:rsid w:val="008D53D9"/>
    <w:rsid w:val="008D55B0"/>
    <w:rsid w:val="008D561C"/>
    <w:rsid w:val="008D568D"/>
    <w:rsid w:val="008D599A"/>
    <w:rsid w:val="008D5C01"/>
    <w:rsid w:val="008D5DC2"/>
    <w:rsid w:val="008D5F59"/>
    <w:rsid w:val="008D631A"/>
    <w:rsid w:val="008D64D8"/>
    <w:rsid w:val="008D6632"/>
    <w:rsid w:val="008D679C"/>
    <w:rsid w:val="008D6893"/>
    <w:rsid w:val="008D6C7E"/>
    <w:rsid w:val="008D6E1C"/>
    <w:rsid w:val="008D6EC9"/>
    <w:rsid w:val="008D708E"/>
    <w:rsid w:val="008D71DB"/>
    <w:rsid w:val="008D723D"/>
    <w:rsid w:val="008D76F3"/>
    <w:rsid w:val="008D7BC9"/>
    <w:rsid w:val="008D7DCC"/>
    <w:rsid w:val="008D7FDE"/>
    <w:rsid w:val="008E006D"/>
    <w:rsid w:val="008E0115"/>
    <w:rsid w:val="008E0214"/>
    <w:rsid w:val="008E04BA"/>
    <w:rsid w:val="008E08C5"/>
    <w:rsid w:val="008E0A85"/>
    <w:rsid w:val="008E0B8E"/>
    <w:rsid w:val="008E1296"/>
    <w:rsid w:val="008E1781"/>
    <w:rsid w:val="008E19C5"/>
    <w:rsid w:val="008E1D3C"/>
    <w:rsid w:val="008E1F60"/>
    <w:rsid w:val="008E1F86"/>
    <w:rsid w:val="008E234C"/>
    <w:rsid w:val="008E249F"/>
    <w:rsid w:val="008E2650"/>
    <w:rsid w:val="008E2835"/>
    <w:rsid w:val="008E2846"/>
    <w:rsid w:val="008E2A6A"/>
    <w:rsid w:val="008E2C8B"/>
    <w:rsid w:val="008E2D4E"/>
    <w:rsid w:val="008E2F2C"/>
    <w:rsid w:val="008E31F1"/>
    <w:rsid w:val="008E3491"/>
    <w:rsid w:val="008E3669"/>
    <w:rsid w:val="008E3932"/>
    <w:rsid w:val="008E3B36"/>
    <w:rsid w:val="008E3D64"/>
    <w:rsid w:val="008E3E7D"/>
    <w:rsid w:val="008E404F"/>
    <w:rsid w:val="008E40EF"/>
    <w:rsid w:val="008E457D"/>
    <w:rsid w:val="008E4599"/>
    <w:rsid w:val="008E46B1"/>
    <w:rsid w:val="008E49A7"/>
    <w:rsid w:val="008E49D4"/>
    <w:rsid w:val="008E5005"/>
    <w:rsid w:val="008E5107"/>
    <w:rsid w:val="008E516C"/>
    <w:rsid w:val="008E5556"/>
    <w:rsid w:val="008E5558"/>
    <w:rsid w:val="008E5CD4"/>
    <w:rsid w:val="008E6001"/>
    <w:rsid w:val="008E616E"/>
    <w:rsid w:val="008E6218"/>
    <w:rsid w:val="008E62C5"/>
    <w:rsid w:val="008E6F17"/>
    <w:rsid w:val="008E6FAE"/>
    <w:rsid w:val="008E757D"/>
    <w:rsid w:val="008E7659"/>
    <w:rsid w:val="008E7666"/>
    <w:rsid w:val="008E77B4"/>
    <w:rsid w:val="008E78AA"/>
    <w:rsid w:val="008E7A14"/>
    <w:rsid w:val="008E7B42"/>
    <w:rsid w:val="008E7BC5"/>
    <w:rsid w:val="008E7BF7"/>
    <w:rsid w:val="008E7DE5"/>
    <w:rsid w:val="008F01C4"/>
    <w:rsid w:val="008F0314"/>
    <w:rsid w:val="008F03E1"/>
    <w:rsid w:val="008F0642"/>
    <w:rsid w:val="008F07A2"/>
    <w:rsid w:val="008F08C6"/>
    <w:rsid w:val="008F0971"/>
    <w:rsid w:val="008F0A06"/>
    <w:rsid w:val="008F0BAB"/>
    <w:rsid w:val="008F0C3F"/>
    <w:rsid w:val="008F105B"/>
    <w:rsid w:val="008F1169"/>
    <w:rsid w:val="008F11FC"/>
    <w:rsid w:val="008F1461"/>
    <w:rsid w:val="008F150E"/>
    <w:rsid w:val="008F15D6"/>
    <w:rsid w:val="008F19CE"/>
    <w:rsid w:val="008F1C18"/>
    <w:rsid w:val="008F1CF6"/>
    <w:rsid w:val="008F1D01"/>
    <w:rsid w:val="008F1D15"/>
    <w:rsid w:val="008F2138"/>
    <w:rsid w:val="008F23AA"/>
    <w:rsid w:val="008F25D3"/>
    <w:rsid w:val="008F2839"/>
    <w:rsid w:val="008F2CF6"/>
    <w:rsid w:val="008F2DDB"/>
    <w:rsid w:val="008F2E3E"/>
    <w:rsid w:val="008F2FE3"/>
    <w:rsid w:val="008F3025"/>
    <w:rsid w:val="008F3192"/>
    <w:rsid w:val="008F31C8"/>
    <w:rsid w:val="008F3335"/>
    <w:rsid w:val="008F3423"/>
    <w:rsid w:val="008F367B"/>
    <w:rsid w:val="008F367E"/>
    <w:rsid w:val="008F3CD4"/>
    <w:rsid w:val="008F3E29"/>
    <w:rsid w:val="008F3FF4"/>
    <w:rsid w:val="008F4098"/>
    <w:rsid w:val="008F409A"/>
    <w:rsid w:val="008F4147"/>
    <w:rsid w:val="008F4274"/>
    <w:rsid w:val="008F434F"/>
    <w:rsid w:val="008F446F"/>
    <w:rsid w:val="008F45A2"/>
    <w:rsid w:val="008F46FC"/>
    <w:rsid w:val="008F4966"/>
    <w:rsid w:val="008F50E2"/>
    <w:rsid w:val="008F53A5"/>
    <w:rsid w:val="008F55F6"/>
    <w:rsid w:val="008F5826"/>
    <w:rsid w:val="008F5B86"/>
    <w:rsid w:val="008F5D37"/>
    <w:rsid w:val="008F5E93"/>
    <w:rsid w:val="008F5F3E"/>
    <w:rsid w:val="008F5F44"/>
    <w:rsid w:val="008F60E3"/>
    <w:rsid w:val="008F616A"/>
    <w:rsid w:val="008F6286"/>
    <w:rsid w:val="008F63C9"/>
    <w:rsid w:val="008F6562"/>
    <w:rsid w:val="008F65E2"/>
    <w:rsid w:val="008F6647"/>
    <w:rsid w:val="008F67BC"/>
    <w:rsid w:val="008F69ED"/>
    <w:rsid w:val="008F6C5D"/>
    <w:rsid w:val="008F6D91"/>
    <w:rsid w:val="008F705C"/>
    <w:rsid w:val="008F7147"/>
    <w:rsid w:val="008F71D2"/>
    <w:rsid w:val="008F731A"/>
    <w:rsid w:val="008F749E"/>
    <w:rsid w:val="008F75A7"/>
    <w:rsid w:val="008F769E"/>
    <w:rsid w:val="008F7712"/>
    <w:rsid w:val="008F79B3"/>
    <w:rsid w:val="008F7B11"/>
    <w:rsid w:val="008F7C18"/>
    <w:rsid w:val="008F7E55"/>
    <w:rsid w:val="00900232"/>
    <w:rsid w:val="00900613"/>
    <w:rsid w:val="009006E7"/>
    <w:rsid w:val="0090072F"/>
    <w:rsid w:val="009007C9"/>
    <w:rsid w:val="00900ADA"/>
    <w:rsid w:val="00900C15"/>
    <w:rsid w:val="00900D2C"/>
    <w:rsid w:val="00900E8C"/>
    <w:rsid w:val="00900F3B"/>
    <w:rsid w:val="00901409"/>
    <w:rsid w:val="00901449"/>
    <w:rsid w:val="0090168F"/>
    <w:rsid w:val="0090178A"/>
    <w:rsid w:val="009019A9"/>
    <w:rsid w:val="00901BBC"/>
    <w:rsid w:val="00901CA8"/>
    <w:rsid w:val="00901E41"/>
    <w:rsid w:val="00901E62"/>
    <w:rsid w:val="00901FE8"/>
    <w:rsid w:val="00902472"/>
    <w:rsid w:val="00902619"/>
    <w:rsid w:val="0090287C"/>
    <w:rsid w:val="0090295C"/>
    <w:rsid w:val="009029D5"/>
    <w:rsid w:val="00902D52"/>
    <w:rsid w:val="00902F37"/>
    <w:rsid w:val="009031A4"/>
    <w:rsid w:val="00903408"/>
    <w:rsid w:val="009034A0"/>
    <w:rsid w:val="00903507"/>
    <w:rsid w:val="00903836"/>
    <w:rsid w:val="00903999"/>
    <w:rsid w:val="00903A75"/>
    <w:rsid w:val="00903B5A"/>
    <w:rsid w:val="00903BED"/>
    <w:rsid w:val="00903CDB"/>
    <w:rsid w:val="00903E86"/>
    <w:rsid w:val="009040E2"/>
    <w:rsid w:val="009042A1"/>
    <w:rsid w:val="00904376"/>
    <w:rsid w:val="009043C6"/>
    <w:rsid w:val="009043EA"/>
    <w:rsid w:val="00904478"/>
    <w:rsid w:val="00904536"/>
    <w:rsid w:val="0090471D"/>
    <w:rsid w:val="00904767"/>
    <w:rsid w:val="009048AD"/>
    <w:rsid w:val="009049B0"/>
    <w:rsid w:val="00904B66"/>
    <w:rsid w:val="00904B8C"/>
    <w:rsid w:val="00904F67"/>
    <w:rsid w:val="00905012"/>
    <w:rsid w:val="009052BF"/>
    <w:rsid w:val="00905357"/>
    <w:rsid w:val="00905533"/>
    <w:rsid w:val="009056F2"/>
    <w:rsid w:val="00906016"/>
    <w:rsid w:val="00906208"/>
    <w:rsid w:val="00906722"/>
    <w:rsid w:val="00906B20"/>
    <w:rsid w:val="00907038"/>
    <w:rsid w:val="0090708C"/>
    <w:rsid w:val="00907998"/>
    <w:rsid w:val="009079C6"/>
    <w:rsid w:val="00907D79"/>
    <w:rsid w:val="009100A0"/>
    <w:rsid w:val="009100F6"/>
    <w:rsid w:val="009100F8"/>
    <w:rsid w:val="00910113"/>
    <w:rsid w:val="00910BAA"/>
    <w:rsid w:val="00910DFE"/>
    <w:rsid w:val="009110B7"/>
    <w:rsid w:val="00911270"/>
    <w:rsid w:val="0091127C"/>
    <w:rsid w:val="009112C7"/>
    <w:rsid w:val="0091155A"/>
    <w:rsid w:val="00911809"/>
    <w:rsid w:val="00911950"/>
    <w:rsid w:val="009119E8"/>
    <w:rsid w:val="00911DF9"/>
    <w:rsid w:val="00912170"/>
    <w:rsid w:val="00912650"/>
    <w:rsid w:val="009127FF"/>
    <w:rsid w:val="00912D11"/>
    <w:rsid w:val="00912E66"/>
    <w:rsid w:val="0091316F"/>
    <w:rsid w:val="0091369B"/>
    <w:rsid w:val="00913867"/>
    <w:rsid w:val="0091399B"/>
    <w:rsid w:val="009139C2"/>
    <w:rsid w:val="00913A74"/>
    <w:rsid w:val="00913D69"/>
    <w:rsid w:val="00913D9D"/>
    <w:rsid w:val="009140D9"/>
    <w:rsid w:val="00914265"/>
    <w:rsid w:val="00914607"/>
    <w:rsid w:val="0091464F"/>
    <w:rsid w:val="0091475A"/>
    <w:rsid w:val="009147D9"/>
    <w:rsid w:val="00914819"/>
    <w:rsid w:val="00914906"/>
    <w:rsid w:val="00914F96"/>
    <w:rsid w:val="00914FC1"/>
    <w:rsid w:val="00914FCC"/>
    <w:rsid w:val="00915447"/>
    <w:rsid w:val="00915523"/>
    <w:rsid w:val="0091554F"/>
    <w:rsid w:val="00915770"/>
    <w:rsid w:val="00915834"/>
    <w:rsid w:val="00915BCA"/>
    <w:rsid w:val="00915D73"/>
    <w:rsid w:val="00916014"/>
    <w:rsid w:val="009162FD"/>
    <w:rsid w:val="009169FA"/>
    <w:rsid w:val="00916A1D"/>
    <w:rsid w:val="00916AA3"/>
    <w:rsid w:val="00916B75"/>
    <w:rsid w:val="0091741D"/>
    <w:rsid w:val="00917BD2"/>
    <w:rsid w:val="00917CE3"/>
    <w:rsid w:val="00917D34"/>
    <w:rsid w:val="00920767"/>
    <w:rsid w:val="00920A08"/>
    <w:rsid w:val="00920DD9"/>
    <w:rsid w:val="00920EC8"/>
    <w:rsid w:val="00920F45"/>
    <w:rsid w:val="00921341"/>
    <w:rsid w:val="00921539"/>
    <w:rsid w:val="00921A44"/>
    <w:rsid w:val="00921EF4"/>
    <w:rsid w:val="00921FD3"/>
    <w:rsid w:val="00922328"/>
    <w:rsid w:val="00922338"/>
    <w:rsid w:val="009223D9"/>
    <w:rsid w:val="009223E0"/>
    <w:rsid w:val="0092243B"/>
    <w:rsid w:val="00922746"/>
    <w:rsid w:val="00922CAB"/>
    <w:rsid w:val="00922FCB"/>
    <w:rsid w:val="009230DF"/>
    <w:rsid w:val="00923452"/>
    <w:rsid w:val="00923552"/>
    <w:rsid w:val="0092359E"/>
    <w:rsid w:val="00923B91"/>
    <w:rsid w:val="00923D8D"/>
    <w:rsid w:val="00923E5A"/>
    <w:rsid w:val="009244EF"/>
    <w:rsid w:val="009248EE"/>
    <w:rsid w:val="009249AB"/>
    <w:rsid w:val="009249C0"/>
    <w:rsid w:val="00924A65"/>
    <w:rsid w:val="00924AC4"/>
    <w:rsid w:val="00924AE1"/>
    <w:rsid w:val="00924BEA"/>
    <w:rsid w:val="00924DA3"/>
    <w:rsid w:val="00924DC1"/>
    <w:rsid w:val="00924DD6"/>
    <w:rsid w:val="00924DE0"/>
    <w:rsid w:val="00924F46"/>
    <w:rsid w:val="009255BE"/>
    <w:rsid w:val="00925882"/>
    <w:rsid w:val="00925A68"/>
    <w:rsid w:val="00925C75"/>
    <w:rsid w:val="00926040"/>
    <w:rsid w:val="00926378"/>
    <w:rsid w:val="009265A5"/>
    <w:rsid w:val="00926724"/>
    <w:rsid w:val="0092689C"/>
    <w:rsid w:val="00926B72"/>
    <w:rsid w:val="00926D0F"/>
    <w:rsid w:val="00926F56"/>
    <w:rsid w:val="009270E0"/>
    <w:rsid w:val="0092721B"/>
    <w:rsid w:val="0092748E"/>
    <w:rsid w:val="0092777C"/>
    <w:rsid w:val="0092777E"/>
    <w:rsid w:val="00927ADC"/>
    <w:rsid w:val="00927D29"/>
    <w:rsid w:val="00927D67"/>
    <w:rsid w:val="0093008A"/>
    <w:rsid w:val="0093012D"/>
    <w:rsid w:val="009301ED"/>
    <w:rsid w:val="00930448"/>
    <w:rsid w:val="009304C5"/>
    <w:rsid w:val="00930A84"/>
    <w:rsid w:val="00930B79"/>
    <w:rsid w:val="00930EC9"/>
    <w:rsid w:val="00930FBA"/>
    <w:rsid w:val="00931041"/>
    <w:rsid w:val="009312EE"/>
    <w:rsid w:val="00931483"/>
    <w:rsid w:val="009314C4"/>
    <w:rsid w:val="00931762"/>
    <w:rsid w:val="0093198F"/>
    <w:rsid w:val="00931ACA"/>
    <w:rsid w:val="00931C33"/>
    <w:rsid w:val="00931D64"/>
    <w:rsid w:val="00931EA5"/>
    <w:rsid w:val="00932018"/>
    <w:rsid w:val="009324C3"/>
    <w:rsid w:val="00932566"/>
    <w:rsid w:val="009329BC"/>
    <w:rsid w:val="00932A06"/>
    <w:rsid w:val="00932BCE"/>
    <w:rsid w:val="00932C81"/>
    <w:rsid w:val="00932C97"/>
    <w:rsid w:val="00932CC1"/>
    <w:rsid w:val="00932D89"/>
    <w:rsid w:val="009333D1"/>
    <w:rsid w:val="00933407"/>
    <w:rsid w:val="00933661"/>
    <w:rsid w:val="009337C8"/>
    <w:rsid w:val="00933C79"/>
    <w:rsid w:val="00933D43"/>
    <w:rsid w:val="00933EF7"/>
    <w:rsid w:val="0093409B"/>
    <w:rsid w:val="009340D7"/>
    <w:rsid w:val="00934244"/>
    <w:rsid w:val="0093425F"/>
    <w:rsid w:val="009343B7"/>
    <w:rsid w:val="00934B10"/>
    <w:rsid w:val="00934C32"/>
    <w:rsid w:val="00935145"/>
    <w:rsid w:val="0093519D"/>
    <w:rsid w:val="009352C5"/>
    <w:rsid w:val="0093545B"/>
    <w:rsid w:val="00935504"/>
    <w:rsid w:val="0093554F"/>
    <w:rsid w:val="009355CA"/>
    <w:rsid w:val="0093569F"/>
    <w:rsid w:val="00935720"/>
    <w:rsid w:val="0093607D"/>
    <w:rsid w:val="0093639F"/>
    <w:rsid w:val="009365D3"/>
    <w:rsid w:val="009368AA"/>
    <w:rsid w:val="00936B0A"/>
    <w:rsid w:val="00936B9B"/>
    <w:rsid w:val="00936BF0"/>
    <w:rsid w:val="00936D9E"/>
    <w:rsid w:val="00936EBE"/>
    <w:rsid w:val="009370E1"/>
    <w:rsid w:val="0093745A"/>
    <w:rsid w:val="009376EA"/>
    <w:rsid w:val="00937E16"/>
    <w:rsid w:val="009400B3"/>
    <w:rsid w:val="00940207"/>
    <w:rsid w:val="009403A9"/>
    <w:rsid w:val="00940656"/>
    <w:rsid w:val="0094066F"/>
    <w:rsid w:val="00940698"/>
    <w:rsid w:val="00940B41"/>
    <w:rsid w:val="00940E53"/>
    <w:rsid w:val="009411BE"/>
    <w:rsid w:val="00941ACC"/>
    <w:rsid w:val="00941BEA"/>
    <w:rsid w:val="00941C26"/>
    <w:rsid w:val="009420E9"/>
    <w:rsid w:val="0094220D"/>
    <w:rsid w:val="00942320"/>
    <w:rsid w:val="009423A1"/>
    <w:rsid w:val="00942587"/>
    <w:rsid w:val="0094280A"/>
    <w:rsid w:val="00942973"/>
    <w:rsid w:val="009429F6"/>
    <w:rsid w:val="00942ABC"/>
    <w:rsid w:val="00942DC2"/>
    <w:rsid w:val="00942EF2"/>
    <w:rsid w:val="00942FE3"/>
    <w:rsid w:val="0094306B"/>
    <w:rsid w:val="009432FA"/>
    <w:rsid w:val="0094348D"/>
    <w:rsid w:val="009434AD"/>
    <w:rsid w:val="00943916"/>
    <w:rsid w:val="00943920"/>
    <w:rsid w:val="00943B0B"/>
    <w:rsid w:val="00943FC5"/>
    <w:rsid w:val="00944294"/>
    <w:rsid w:val="009445AF"/>
    <w:rsid w:val="00944613"/>
    <w:rsid w:val="009446A4"/>
    <w:rsid w:val="00944744"/>
    <w:rsid w:val="00944772"/>
    <w:rsid w:val="00944A8B"/>
    <w:rsid w:val="00944C82"/>
    <w:rsid w:val="00944E8E"/>
    <w:rsid w:val="00945135"/>
    <w:rsid w:val="009452B2"/>
    <w:rsid w:val="009452C0"/>
    <w:rsid w:val="00945466"/>
    <w:rsid w:val="0094568F"/>
    <w:rsid w:val="00945986"/>
    <w:rsid w:val="00945C99"/>
    <w:rsid w:val="009460EE"/>
    <w:rsid w:val="00946175"/>
    <w:rsid w:val="00946233"/>
    <w:rsid w:val="00946416"/>
    <w:rsid w:val="00946686"/>
    <w:rsid w:val="009466D1"/>
    <w:rsid w:val="00946A98"/>
    <w:rsid w:val="009471CF"/>
    <w:rsid w:val="009472D2"/>
    <w:rsid w:val="0094776C"/>
    <w:rsid w:val="00947775"/>
    <w:rsid w:val="009477BE"/>
    <w:rsid w:val="009477C5"/>
    <w:rsid w:val="0094795C"/>
    <w:rsid w:val="00947B04"/>
    <w:rsid w:val="00947EC8"/>
    <w:rsid w:val="00950276"/>
    <w:rsid w:val="0095036E"/>
    <w:rsid w:val="009509B5"/>
    <w:rsid w:val="00950BFA"/>
    <w:rsid w:val="0095100A"/>
    <w:rsid w:val="009512FA"/>
    <w:rsid w:val="00951498"/>
    <w:rsid w:val="00951769"/>
    <w:rsid w:val="009517CA"/>
    <w:rsid w:val="00951A5B"/>
    <w:rsid w:val="00951A91"/>
    <w:rsid w:val="00951C77"/>
    <w:rsid w:val="00951F15"/>
    <w:rsid w:val="0095223F"/>
    <w:rsid w:val="009522A4"/>
    <w:rsid w:val="00952853"/>
    <w:rsid w:val="009528DB"/>
    <w:rsid w:val="00952933"/>
    <w:rsid w:val="009529F1"/>
    <w:rsid w:val="00952D6E"/>
    <w:rsid w:val="0095302C"/>
    <w:rsid w:val="0095350F"/>
    <w:rsid w:val="00953791"/>
    <w:rsid w:val="00953DFE"/>
    <w:rsid w:val="00953E21"/>
    <w:rsid w:val="009540AC"/>
    <w:rsid w:val="009540FD"/>
    <w:rsid w:val="00954188"/>
    <w:rsid w:val="00954381"/>
    <w:rsid w:val="0095497B"/>
    <w:rsid w:val="00954AB5"/>
    <w:rsid w:val="00954CC4"/>
    <w:rsid w:val="009553B3"/>
    <w:rsid w:val="009559CF"/>
    <w:rsid w:val="009559D4"/>
    <w:rsid w:val="00955A0E"/>
    <w:rsid w:val="00955C3C"/>
    <w:rsid w:val="00955C3D"/>
    <w:rsid w:val="00955C88"/>
    <w:rsid w:val="00955CD5"/>
    <w:rsid w:val="00955D7B"/>
    <w:rsid w:val="00955E66"/>
    <w:rsid w:val="00955FA7"/>
    <w:rsid w:val="00956000"/>
    <w:rsid w:val="009562A5"/>
    <w:rsid w:val="00956361"/>
    <w:rsid w:val="00956543"/>
    <w:rsid w:val="009566AD"/>
    <w:rsid w:val="009566FC"/>
    <w:rsid w:val="00956760"/>
    <w:rsid w:val="00957084"/>
    <w:rsid w:val="009570D7"/>
    <w:rsid w:val="00957308"/>
    <w:rsid w:val="0095739F"/>
    <w:rsid w:val="009573A8"/>
    <w:rsid w:val="009573AB"/>
    <w:rsid w:val="009578F3"/>
    <w:rsid w:val="00957BAC"/>
    <w:rsid w:val="00960295"/>
    <w:rsid w:val="009604DA"/>
    <w:rsid w:val="00960553"/>
    <w:rsid w:val="009605CB"/>
    <w:rsid w:val="00960601"/>
    <w:rsid w:val="00960767"/>
    <w:rsid w:val="00960AE4"/>
    <w:rsid w:val="00960B3F"/>
    <w:rsid w:val="00961027"/>
    <w:rsid w:val="00961249"/>
    <w:rsid w:val="00961382"/>
    <w:rsid w:val="00961421"/>
    <w:rsid w:val="0096150B"/>
    <w:rsid w:val="00961514"/>
    <w:rsid w:val="0096158B"/>
    <w:rsid w:val="00961762"/>
    <w:rsid w:val="00961ABD"/>
    <w:rsid w:val="00961ACF"/>
    <w:rsid w:val="00961BB8"/>
    <w:rsid w:val="00961CC0"/>
    <w:rsid w:val="00961CE0"/>
    <w:rsid w:val="00961D52"/>
    <w:rsid w:val="00961E25"/>
    <w:rsid w:val="00961E73"/>
    <w:rsid w:val="00962649"/>
    <w:rsid w:val="00962833"/>
    <w:rsid w:val="0096283A"/>
    <w:rsid w:val="00962DC7"/>
    <w:rsid w:val="00962DF9"/>
    <w:rsid w:val="00962E56"/>
    <w:rsid w:val="00962ECF"/>
    <w:rsid w:val="0096304D"/>
    <w:rsid w:val="0096344A"/>
    <w:rsid w:val="009635C5"/>
    <w:rsid w:val="0096361E"/>
    <w:rsid w:val="0096370C"/>
    <w:rsid w:val="0096383B"/>
    <w:rsid w:val="009638E4"/>
    <w:rsid w:val="0096393B"/>
    <w:rsid w:val="00963C9F"/>
    <w:rsid w:val="00963CF1"/>
    <w:rsid w:val="009640E3"/>
    <w:rsid w:val="009642D3"/>
    <w:rsid w:val="00964390"/>
    <w:rsid w:val="00964441"/>
    <w:rsid w:val="00964A02"/>
    <w:rsid w:val="00964D2A"/>
    <w:rsid w:val="00964DD7"/>
    <w:rsid w:val="00964E00"/>
    <w:rsid w:val="00964EA2"/>
    <w:rsid w:val="009650C7"/>
    <w:rsid w:val="00965541"/>
    <w:rsid w:val="0096570A"/>
    <w:rsid w:val="00965D1B"/>
    <w:rsid w:val="00965D63"/>
    <w:rsid w:val="00966746"/>
    <w:rsid w:val="00966988"/>
    <w:rsid w:val="00966BC4"/>
    <w:rsid w:val="00966FE5"/>
    <w:rsid w:val="00966FF5"/>
    <w:rsid w:val="00967048"/>
    <w:rsid w:val="009675C9"/>
    <w:rsid w:val="009675CF"/>
    <w:rsid w:val="009677C2"/>
    <w:rsid w:val="0096783D"/>
    <w:rsid w:val="009678D7"/>
    <w:rsid w:val="00967B16"/>
    <w:rsid w:val="00967B35"/>
    <w:rsid w:val="00967D47"/>
    <w:rsid w:val="00967DF3"/>
    <w:rsid w:val="00967FEE"/>
    <w:rsid w:val="00970268"/>
    <w:rsid w:val="009702ED"/>
    <w:rsid w:val="0097047E"/>
    <w:rsid w:val="00970512"/>
    <w:rsid w:val="009705F4"/>
    <w:rsid w:val="00970637"/>
    <w:rsid w:val="00970711"/>
    <w:rsid w:val="009709DB"/>
    <w:rsid w:val="00970B0A"/>
    <w:rsid w:val="00970DEA"/>
    <w:rsid w:val="0097144B"/>
    <w:rsid w:val="0097169B"/>
    <w:rsid w:val="00971734"/>
    <w:rsid w:val="00971DED"/>
    <w:rsid w:val="009726B3"/>
    <w:rsid w:val="009727AE"/>
    <w:rsid w:val="00972ACA"/>
    <w:rsid w:val="00972AD8"/>
    <w:rsid w:val="00972E44"/>
    <w:rsid w:val="009731D9"/>
    <w:rsid w:val="00973401"/>
    <w:rsid w:val="0097353E"/>
    <w:rsid w:val="00973DBA"/>
    <w:rsid w:val="00974020"/>
    <w:rsid w:val="00974457"/>
    <w:rsid w:val="00974515"/>
    <w:rsid w:val="0097458D"/>
    <w:rsid w:val="009747A4"/>
    <w:rsid w:val="009748D4"/>
    <w:rsid w:val="00974A17"/>
    <w:rsid w:val="00974AEA"/>
    <w:rsid w:val="00974E4A"/>
    <w:rsid w:val="00974FC5"/>
    <w:rsid w:val="009750C7"/>
    <w:rsid w:val="00975788"/>
    <w:rsid w:val="00975827"/>
    <w:rsid w:val="00975C3B"/>
    <w:rsid w:val="00975C9A"/>
    <w:rsid w:val="00975ECB"/>
    <w:rsid w:val="00976098"/>
    <w:rsid w:val="009765CF"/>
    <w:rsid w:val="00976781"/>
    <w:rsid w:val="0097679B"/>
    <w:rsid w:val="00976A1C"/>
    <w:rsid w:val="00976B1F"/>
    <w:rsid w:val="00976B86"/>
    <w:rsid w:val="00976F32"/>
    <w:rsid w:val="00976F5C"/>
    <w:rsid w:val="00976F68"/>
    <w:rsid w:val="00976FE8"/>
    <w:rsid w:val="009775C4"/>
    <w:rsid w:val="00977875"/>
    <w:rsid w:val="009778D3"/>
    <w:rsid w:val="009779F7"/>
    <w:rsid w:val="0098038D"/>
    <w:rsid w:val="00980737"/>
    <w:rsid w:val="0098090C"/>
    <w:rsid w:val="00980CD0"/>
    <w:rsid w:val="00980DD4"/>
    <w:rsid w:val="00980DFB"/>
    <w:rsid w:val="00980E8A"/>
    <w:rsid w:val="00980ED5"/>
    <w:rsid w:val="00980F20"/>
    <w:rsid w:val="009813DB"/>
    <w:rsid w:val="009813F2"/>
    <w:rsid w:val="0098178C"/>
    <w:rsid w:val="00981852"/>
    <w:rsid w:val="00981883"/>
    <w:rsid w:val="00981B12"/>
    <w:rsid w:val="00981FCC"/>
    <w:rsid w:val="009820A9"/>
    <w:rsid w:val="00982404"/>
    <w:rsid w:val="00982517"/>
    <w:rsid w:val="0098260C"/>
    <w:rsid w:val="00982D3F"/>
    <w:rsid w:val="00982E15"/>
    <w:rsid w:val="00982F6F"/>
    <w:rsid w:val="00982FB5"/>
    <w:rsid w:val="009831CC"/>
    <w:rsid w:val="009832CD"/>
    <w:rsid w:val="009832D0"/>
    <w:rsid w:val="00983479"/>
    <w:rsid w:val="00983875"/>
    <w:rsid w:val="00983924"/>
    <w:rsid w:val="00983988"/>
    <w:rsid w:val="00983A8E"/>
    <w:rsid w:val="00984150"/>
    <w:rsid w:val="009841E1"/>
    <w:rsid w:val="00984488"/>
    <w:rsid w:val="0098463A"/>
    <w:rsid w:val="00984734"/>
    <w:rsid w:val="00984AEF"/>
    <w:rsid w:val="00984C61"/>
    <w:rsid w:val="00984EDC"/>
    <w:rsid w:val="00985572"/>
    <w:rsid w:val="0098557A"/>
    <w:rsid w:val="0098571E"/>
    <w:rsid w:val="00985AF7"/>
    <w:rsid w:val="00985B8D"/>
    <w:rsid w:val="00985CD8"/>
    <w:rsid w:val="00985E00"/>
    <w:rsid w:val="009862BD"/>
    <w:rsid w:val="009862E4"/>
    <w:rsid w:val="009868FA"/>
    <w:rsid w:val="00986BBF"/>
    <w:rsid w:val="00986D71"/>
    <w:rsid w:val="00986E10"/>
    <w:rsid w:val="00986F54"/>
    <w:rsid w:val="009873F3"/>
    <w:rsid w:val="00987412"/>
    <w:rsid w:val="00987468"/>
    <w:rsid w:val="00987AF3"/>
    <w:rsid w:val="0099042B"/>
    <w:rsid w:val="009904F4"/>
    <w:rsid w:val="009906E0"/>
    <w:rsid w:val="009909E3"/>
    <w:rsid w:val="00990BDB"/>
    <w:rsid w:val="00990D08"/>
    <w:rsid w:val="00990E8B"/>
    <w:rsid w:val="00990EB1"/>
    <w:rsid w:val="0099155B"/>
    <w:rsid w:val="0099166A"/>
    <w:rsid w:val="00991BE5"/>
    <w:rsid w:val="00991D9E"/>
    <w:rsid w:val="0099207C"/>
    <w:rsid w:val="00992866"/>
    <w:rsid w:val="00992C3D"/>
    <w:rsid w:val="00993276"/>
    <w:rsid w:val="0099354B"/>
    <w:rsid w:val="00993800"/>
    <w:rsid w:val="00993A03"/>
    <w:rsid w:val="00993E0A"/>
    <w:rsid w:val="00993E24"/>
    <w:rsid w:val="00994075"/>
    <w:rsid w:val="009940FF"/>
    <w:rsid w:val="009941CC"/>
    <w:rsid w:val="009942BB"/>
    <w:rsid w:val="009943A4"/>
    <w:rsid w:val="00994B83"/>
    <w:rsid w:val="00994C5D"/>
    <w:rsid w:val="00994CAC"/>
    <w:rsid w:val="009951FD"/>
    <w:rsid w:val="00995456"/>
    <w:rsid w:val="0099553C"/>
    <w:rsid w:val="0099554C"/>
    <w:rsid w:val="009956F9"/>
    <w:rsid w:val="00995718"/>
    <w:rsid w:val="00995995"/>
    <w:rsid w:val="0099599A"/>
    <w:rsid w:val="00995B7D"/>
    <w:rsid w:val="009960FB"/>
    <w:rsid w:val="0099665F"/>
    <w:rsid w:val="009968F3"/>
    <w:rsid w:val="0099694A"/>
    <w:rsid w:val="009969B2"/>
    <w:rsid w:val="00996A36"/>
    <w:rsid w:val="00996C5B"/>
    <w:rsid w:val="00996D52"/>
    <w:rsid w:val="00996F68"/>
    <w:rsid w:val="00997148"/>
    <w:rsid w:val="00997280"/>
    <w:rsid w:val="0099737A"/>
    <w:rsid w:val="00997460"/>
    <w:rsid w:val="00997666"/>
    <w:rsid w:val="00997A8A"/>
    <w:rsid w:val="00997CD9"/>
    <w:rsid w:val="009A00D8"/>
    <w:rsid w:val="009A011B"/>
    <w:rsid w:val="009A02EA"/>
    <w:rsid w:val="009A0355"/>
    <w:rsid w:val="009A036E"/>
    <w:rsid w:val="009A054A"/>
    <w:rsid w:val="009A0646"/>
    <w:rsid w:val="009A0704"/>
    <w:rsid w:val="009A07A7"/>
    <w:rsid w:val="009A0AD7"/>
    <w:rsid w:val="009A0EB6"/>
    <w:rsid w:val="009A10A7"/>
    <w:rsid w:val="009A10FA"/>
    <w:rsid w:val="009A114D"/>
    <w:rsid w:val="009A1207"/>
    <w:rsid w:val="009A1792"/>
    <w:rsid w:val="009A17FE"/>
    <w:rsid w:val="009A1AA2"/>
    <w:rsid w:val="009A1D7D"/>
    <w:rsid w:val="009A1ED0"/>
    <w:rsid w:val="009A1F34"/>
    <w:rsid w:val="009A1F98"/>
    <w:rsid w:val="009A1FC2"/>
    <w:rsid w:val="009A2169"/>
    <w:rsid w:val="009A2879"/>
    <w:rsid w:val="009A2A6C"/>
    <w:rsid w:val="009A2B02"/>
    <w:rsid w:val="009A2B93"/>
    <w:rsid w:val="009A2CA7"/>
    <w:rsid w:val="009A2D70"/>
    <w:rsid w:val="009A3386"/>
    <w:rsid w:val="009A3455"/>
    <w:rsid w:val="009A3463"/>
    <w:rsid w:val="009A35CD"/>
    <w:rsid w:val="009A3642"/>
    <w:rsid w:val="009A382E"/>
    <w:rsid w:val="009A3AFE"/>
    <w:rsid w:val="009A3BB3"/>
    <w:rsid w:val="009A3C00"/>
    <w:rsid w:val="009A3CB8"/>
    <w:rsid w:val="009A3F4F"/>
    <w:rsid w:val="009A4005"/>
    <w:rsid w:val="009A40DD"/>
    <w:rsid w:val="009A426B"/>
    <w:rsid w:val="009A4306"/>
    <w:rsid w:val="009A4360"/>
    <w:rsid w:val="009A4385"/>
    <w:rsid w:val="009A46CA"/>
    <w:rsid w:val="009A4835"/>
    <w:rsid w:val="009A4B48"/>
    <w:rsid w:val="009A4D72"/>
    <w:rsid w:val="009A4E5F"/>
    <w:rsid w:val="009A502B"/>
    <w:rsid w:val="009A5179"/>
    <w:rsid w:val="009A5229"/>
    <w:rsid w:val="009A5281"/>
    <w:rsid w:val="009A534C"/>
    <w:rsid w:val="009A5393"/>
    <w:rsid w:val="009A5432"/>
    <w:rsid w:val="009A5495"/>
    <w:rsid w:val="009A5643"/>
    <w:rsid w:val="009A5771"/>
    <w:rsid w:val="009A57EA"/>
    <w:rsid w:val="009A5CA9"/>
    <w:rsid w:val="009A5CC1"/>
    <w:rsid w:val="009A5F66"/>
    <w:rsid w:val="009A62AA"/>
    <w:rsid w:val="009A68D2"/>
    <w:rsid w:val="009A6B5A"/>
    <w:rsid w:val="009A6C34"/>
    <w:rsid w:val="009A6E65"/>
    <w:rsid w:val="009A77F5"/>
    <w:rsid w:val="009A7829"/>
    <w:rsid w:val="009A79D8"/>
    <w:rsid w:val="009A7CE2"/>
    <w:rsid w:val="009B02B1"/>
    <w:rsid w:val="009B067B"/>
    <w:rsid w:val="009B080E"/>
    <w:rsid w:val="009B0AA5"/>
    <w:rsid w:val="009B0C45"/>
    <w:rsid w:val="009B1018"/>
    <w:rsid w:val="009B171C"/>
    <w:rsid w:val="009B18F3"/>
    <w:rsid w:val="009B1B56"/>
    <w:rsid w:val="009B1C74"/>
    <w:rsid w:val="009B1E12"/>
    <w:rsid w:val="009B1ECF"/>
    <w:rsid w:val="009B2043"/>
    <w:rsid w:val="009B210F"/>
    <w:rsid w:val="009B2149"/>
    <w:rsid w:val="009B21BC"/>
    <w:rsid w:val="009B2482"/>
    <w:rsid w:val="009B25E8"/>
    <w:rsid w:val="009B2657"/>
    <w:rsid w:val="009B2658"/>
    <w:rsid w:val="009B2B1B"/>
    <w:rsid w:val="009B2BEB"/>
    <w:rsid w:val="009B2C3B"/>
    <w:rsid w:val="009B2C46"/>
    <w:rsid w:val="009B2C59"/>
    <w:rsid w:val="009B2DB8"/>
    <w:rsid w:val="009B2E6F"/>
    <w:rsid w:val="009B2F03"/>
    <w:rsid w:val="009B30F4"/>
    <w:rsid w:val="009B3195"/>
    <w:rsid w:val="009B335E"/>
    <w:rsid w:val="009B3670"/>
    <w:rsid w:val="009B3B47"/>
    <w:rsid w:val="009B4369"/>
    <w:rsid w:val="009B438C"/>
    <w:rsid w:val="009B44FF"/>
    <w:rsid w:val="009B4546"/>
    <w:rsid w:val="009B468F"/>
    <w:rsid w:val="009B471B"/>
    <w:rsid w:val="009B4D48"/>
    <w:rsid w:val="009B51ED"/>
    <w:rsid w:val="009B5396"/>
    <w:rsid w:val="009B5503"/>
    <w:rsid w:val="009B5E6A"/>
    <w:rsid w:val="009B5F40"/>
    <w:rsid w:val="009B60E3"/>
    <w:rsid w:val="009B6263"/>
    <w:rsid w:val="009B64B6"/>
    <w:rsid w:val="009B6595"/>
    <w:rsid w:val="009B65C8"/>
    <w:rsid w:val="009B65D6"/>
    <w:rsid w:val="009B6D5B"/>
    <w:rsid w:val="009B6E9C"/>
    <w:rsid w:val="009B6F2C"/>
    <w:rsid w:val="009B7183"/>
    <w:rsid w:val="009B72D7"/>
    <w:rsid w:val="009B7681"/>
    <w:rsid w:val="009B7745"/>
    <w:rsid w:val="009B7791"/>
    <w:rsid w:val="009B7967"/>
    <w:rsid w:val="009B7A47"/>
    <w:rsid w:val="009B7A50"/>
    <w:rsid w:val="009B7C91"/>
    <w:rsid w:val="009B7E2C"/>
    <w:rsid w:val="009B7E55"/>
    <w:rsid w:val="009B7F06"/>
    <w:rsid w:val="009C021D"/>
    <w:rsid w:val="009C021E"/>
    <w:rsid w:val="009C03A5"/>
    <w:rsid w:val="009C067C"/>
    <w:rsid w:val="009C0899"/>
    <w:rsid w:val="009C0B74"/>
    <w:rsid w:val="009C0BAB"/>
    <w:rsid w:val="009C0C4C"/>
    <w:rsid w:val="009C1021"/>
    <w:rsid w:val="009C10A4"/>
    <w:rsid w:val="009C110B"/>
    <w:rsid w:val="009C1129"/>
    <w:rsid w:val="009C12EA"/>
    <w:rsid w:val="009C1381"/>
    <w:rsid w:val="009C13EB"/>
    <w:rsid w:val="009C14D8"/>
    <w:rsid w:val="009C1740"/>
    <w:rsid w:val="009C1748"/>
    <w:rsid w:val="009C198C"/>
    <w:rsid w:val="009C1B92"/>
    <w:rsid w:val="009C2130"/>
    <w:rsid w:val="009C23AF"/>
    <w:rsid w:val="009C2419"/>
    <w:rsid w:val="009C25E0"/>
    <w:rsid w:val="009C29AD"/>
    <w:rsid w:val="009C2BDE"/>
    <w:rsid w:val="009C2CE9"/>
    <w:rsid w:val="009C30AE"/>
    <w:rsid w:val="009C3181"/>
    <w:rsid w:val="009C31AB"/>
    <w:rsid w:val="009C33D2"/>
    <w:rsid w:val="009C34AB"/>
    <w:rsid w:val="009C3707"/>
    <w:rsid w:val="009C3727"/>
    <w:rsid w:val="009C3A8F"/>
    <w:rsid w:val="009C3A97"/>
    <w:rsid w:val="009C3B23"/>
    <w:rsid w:val="009C3B28"/>
    <w:rsid w:val="009C3C9D"/>
    <w:rsid w:val="009C40B4"/>
    <w:rsid w:val="009C418F"/>
    <w:rsid w:val="009C4372"/>
    <w:rsid w:val="009C45DD"/>
    <w:rsid w:val="009C47CA"/>
    <w:rsid w:val="009C4A39"/>
    <w:rsid w:val="009C4C8B"/>
    <w:rsid w:val="009C4E05"/>
    <w:rsid w:val="009C5059"/>
    <w:rsid w:val="009C5083"/>
    <w:rsid w:val="009C5296"/>
    <w:rsid w:val="009C5779"/>
    <w:rsid w:val="009C5AF0"/>
    <w:rsid w:val="009C5BD5"/>
    <w:rsid w:val="009C5DE4"/>
    <w:rsid w:val="009C5E9B"/>
    <w:rsid w:val="009C5EB8"/>
    <w:rsid w:val="009C606D"/>
    <w:rsid w:val="009C61B3"/>
    <w:rsid w:val="009C631F"/>
    <w:rsid w:val="009C6B02"/>
    <w:rsid w:val="009C6C07"/>
    <w:rsid w:val="009C707E"/>
    <w:rsid w:val="009C7369"/>
    <w:rsid w:val="009C73F3"/>
    <w:rsid w:val="009C7411"/>
    <w:rsid w:val="009C7921"/>
    <w:rsid w:val="009D025B"/>
    <w:rsid w:val="009D0864"/>
    <w:rsid w:val="009D0F63"/>
    <w:rsid w:val="009D1049"/>
    <w:rsid w:val="009D1108"/>
    <w:rsid w:val="009D11A8"/>
    <w:rsid w:val="009D11DF"/>
    <w:rsid w:val="009D146D"/>
    <w:rsid w:val="009D173C"/>
    <w:rsid w:val="009D17F9"/>
    <w:rsid w:val="009D19CE"/>
    <w:rsid w:val="009D1D0C"/>
    <w:rsid w:val="009D1E03"/>
    <w:rsid w:val="009D1E18"/>
    <w:rsid w:val="009D1E6E"/>
    <w:rsid w:val="009D2134"/>
    <w:rsid w:val="009D24B1"/>
    <w:rsid w:val="009D2609"/>
    <w:rsid w:val="009D2632"/>
    <w:rsid w:val="009D27CC"/>
    <w:rsid w:val="009D299D"/>
    <w:rsid w:val="009D2C11"/>
    <w:rsid w:val="009D2C65"/>
    <w:rsid w:val="009D2C91"/>
    <w:rsid w:val="009D328F"/>
    <w:rsid w:val="009D32B9"/>
    <w:rsid w:val="009D357B"/>
    <w:rsid w:val="009D36FD"/>
    <w:rsid w:val="009D37B8"/>
    <w:rsid w:val="009D381E"/>
    <w:rsid w:val="009D3A19"/>
    <w:rsid w:val="009D3C64"/>
    <w:rsid w:val="009D40BE"/>
    <w:rsid w:val="009D433D"/>
    <w:rsid w:val="009D4545"/>
    <w:rsid w:val="009D4756"/>
    <w:rsid w:val="009D48E9"/>
    <w:rsid w:val="009D494E"/>
    <w:rsid w:val="009D4B6F"/>
    <w:rsid w:val="009D4BB8"/>
    <w:rsid w:val="009D4C8A"/>
    <w:rsid w:val="009D4D75"/>
    <w:rsid w:val="009D51A2"/>
    <w:rsid w:val="009D5206"/>
    <w:rsid w:val="009D53AE"/>
    <w:rsid w:val="009D554B"/>
    <w:rsid w:val="009D5878"/>
    <w:rsid w:val="009D5890"/>
    <w:rsid w:val="009D58AD"/>
    <w:rsid w:val="009D58FC"/>
    <w:rsid w:val="009D5C85"/>
    <w:rsid w:val="009D5CDA"/>
    <w:rsid w:val="009D5E31"/>
    <w:rsid w:val="009D6092"/>
    <w:rsid w:val="009D61E5"/>
    <w:rsid w:val="009D6253"/>
    <w:rsid w:val="009D631D"/>
    <w:rsid w:val="009D63B7"/>
    <w:rsid w:val="009D6836"/>
    <w:rsid w:val="009D684D"/>
    <w:rsid w:val="009D6B50"/>
    <w:rsid w:val="009D6DFF"/>
    <w:rsid w:val="009D71DA"/>
    <w:rsid w:val="009D7331"/>
    <w:rsid w:val="009D783A"/>
    <w:rsid w:val="009D7857"/>
    <w:rsid w:val="009D7D4E"/>
    <w:rsid w:val="009D7DA8"/>
    <w:rsid w:val="009D7DC8"/>
    <w:rsid w:val="009E033C"/>
    <w:rsid w:val="009E0579"/>
    <w:rsid w:val="009E0777"/>
    <w:rsid w:val="009E07A7"/>
    <w:rsid w:val="009E105A"/>
    <w:rsid w:val="009E1206"/>
    <w:rsid w:val="009E14C7"/>
    <w:rsid w:val="009E1556"/>
    <w:rsid w:val="009E170B"/>
    <w:rsid w:val="009E1771"/>
    <w:rsid w:val="009E17B6"/>
    <w:rsid w:val="009E21D6"/>
    <w:rsid w:val="009E227C"/>
    <w:rsid w:val="009E24BF"/>
    <w:rsid w:val="009E2516"/>
    <w:rsid w:val="009E2831"/>
    <w:rsid w:val="009E2B87"/>
    <w:rsid w:val="009E3635"/>
    <w:rsid w:val="009E3A1C"/>
    <w:rsid w:val="009E3CC8"/>
    <w:rsid w:val="009E4001"/>
    <w:rsid w:val="009E4043"/>
    <w:rsid w:val="009E4156"/>
    <w:rsid w:val="009E41C6"/>
    <w:rsid w:val="009E43F3"/>
    <w:rsid w:val="009E471A"/>
    <w:rsid w:val="009E47FA"/>
    <w:rsid w:val="009E4870"/>
    <w:rsid w:val="009E4ADC"/>
    <w:rsid w:val="009E4E44"/>
    <w:rsid w:val="009E4F88"/>
    <w:rsid w:val="009E5039"/>
    <w:rsid w:val="009E51D1"/>
    <w:rsid w:val="009E535D"/>
    <w:rsid w:val="009E58F1"/>
    <w:rsid w:val="009E5A73"/>
    <w:rsid w:val="009E5AD7"/>
    <w:rsid w:val="009E5B0D"/>
    <w:rsid w:val="009E5CF0"/>
    <w:rsid w:val="009E62D4"/>
    <w:rsid w:val="009E64CA"/>
    <w:rsid w:val="009E680E"/>
    <w:rsid w:val="009E6894"/>
    <w:rsid w:val="009E6B00"/>
    <w:rsid w:val="009E6B52"/>
    <w:rsid w:val="009E71CD"/>
    <w:rsid w:val="009E7A4B"/>
    <w:rsid w:val="009E7AB8"/>
    <w:rsid w:val="009E7BD6"/>
    <w:rsid w:val="009E7D00"/>
    <w:rsid w:val="009E7F3E"/>
    <w:rsid w:val="009E7F9F"/>
    <w:rsid w:val="009E7FEB"/>
    <w:rsid w:val="009F02A7"/>
    <w:rsid w:val="009F05EF"/>
    <w:rsid w:val="009F063C"/>
    <w:rsid w:val="009F06A2"/>
    <w:rsid w:val="009F0A98"/>
    <w:rsid w:val="009F0AAB"/>
    <w:rsid w:val="009F0FD8"/>
    <w:rsid w:val="009F13DF"/>
    <w:rsid w:val="009F1533"/>
    <w:rsid w:val="009F163D"/>
    <w:rsid w:val="009F176F"/>
    <w:rsid w:val="009F1905"/>
    <w:rsid w:val="009F1C89"/>
    <w:rsid w:val="009F1EB3"/>
    <w:rsid w:val="009F1F22"/>
    <w:rsid w:val="009F208F"/>
    <w:rsid w:val="009F251B"/>
    <w:rsid w:val="009F2616"/>
    <w:rsid w:val="009F2887"/>
    <w:rsid w:val="009F290E"/>
    <w:rsid w:val="009F2ABB"/>
    <w:rsid w:val="009F2D1E"/>
    <w:rsid w:val="009F2DD9"/>
    <w:rsid w:val="009F30BC"/>
    <w:rsid w:val="009F315E"/>
    <w:rsid w:val="009F3428"/>
    <w:rsid w:val="009F3551"/>
    <w:rsid w:val="009F35F9"/>
    <w:rsid w:val="009F3718"/>
    <w:rsid w:val="009F37D8"/>
    <w:rsid w:val="009F3A05"/>
    <w:rsid w:val="009F3B75"/>
    <w:rsid w:val="009F3CFE"/>
    <w:rsid w:val="009F4AB5"/>
    <w:rsid w:val="009F4C7D"/>
    <w:rsid w:val="009F4CF7"/>
    <w:rsid w:val="009F50B6"/>
    <w:rsid w:val="009F5684"/>
    <w:rsid w:val="009F5A92"/>
    <w:rsid w:val="009F5B93"/>
    <w:rsid w:val="009F5D4D"/>
    <w:rsid w:val="009F5DD9"/>
    <w:rsid w:val="009F60F5"/>
    <w:rsid w:val="009F62F3"/>
    <w:rsid w:val="009F6335"/>
    <w:rsid w:val="009F63FE"/>
    <w:rsid w:val="009F67B7"/>
    <w:rsid w:val="009F6922"/>
    <w:rsid w:val="009F6942"/>
    <w:rsid w:val="009F69E2"/>
    <w:rsid w:val="009F6A5A"/>
    <w:rsid w:val="009F6BF1"/>
    <w:rsid w:val="009F6EAD"/>
    <w:rsid w:val="009F7344"/>
    <w:rsid w:val="009F735D"/>
    <w:rsid w:val="009F7760"/>
    <w:rsid w:val="009F7F57"/>
    <w:rsid w:val="00A001EC"/>
    <w:rsid w:val="00A003D7"/>
    <w:rsid w:val="00A0076D"/>
    <w:rsid w:val="00A0089A"/>
    <w:rsid w:val="00A00AD8"/>
    <w:rsid w:val="00A00BA0"/>
    <w:rsid w:val="00A00D7D"/>
    <w:rsid w:val="00A010E4"/>
    <w:rsid w:val="00A01327"/>
    <w:rsid w:val="00A01416"/>
    <w:rsid w:val="00A015A1"/>
    <w:rsid w:val="00A01841"/>
    <w:rsid w:val="00A01E51"/>
    <w:rsid w:val="00A01E7E"/>
    <w:rsid w:val="00A020FF"/>
    <w:rsid w:val="00A0228B"/>
    <w:rsid w:val="00A0243A"/>
    <w:rsid w:val="00A02A7E"/>
    <w:rsid w:val="00A02BE4"/>
    <w:rsid w:val="00A02C4B"/>
    <w:rsid w:val="00A02FEC"/>
    <w:rsid w:val="00A0300F"/>
    <w:rsid w:val="00A03123"/>
    <w:rsid w:val="00A031CA"/>
    <w:rsid w:val="00A0338D"/>
    <w:rsid w:val="00A033D0"/>
    <w:rsid w:val="00A0370B"/>
    <w:rsid w:val="00A03849"/>
    <w:rsid w:val="00A03ADE"/>
    <w:rsid w:val="00A03BDE"/>
    <w:rsid w:val="00A03EBD"/>
    <w:rsid w:val="00A04081"/>
    <w:rsid w:val="00A04094"/>
    <w:rsid w:val="00A04201"/>
    <w:rsid w:val="00A04433"/>
    <w:rsid w:val="00A044DD"/>
    <w:rsid w:val="00A045E2"/>
    <w:rsid w:val="00A04839"/>
    <w:rsid w:val="00A04BC0"/>
    <w:rsid w:val="00A04BC4"/>
    <w:rsid w:val="00A04C55"/>
    <w:rsid w:val="00A05493"/>
    <w:rsid w:val="00A055C3"/>
    <w:rsid w:val="00A05686"/>
    <w:rsid w:val="00A05AB4"/>
    <w:rsid w:val="00A05B23"/>
    <w:rsid w:val="00A05B60"/>
    <w:rsid w:val="00A06292"/>
    <w:rsid w:val="00A064FF"/>
    <w:rsid w:val="00A0667D"/>
    <w:rsid w:val="00A0668D"/>
    <w:rsid w:val="00A06827"/>
    <w:rsid w:val="00A06983"/>
    <w:rsid w:val="00A06B18"/>
    <w:rsid w:val="00A06B68"/>
    <w:rsid w:val="00A06EE2"/>
    <w:rsid w:val="00A06EED"/>
    <w:rsid w:val="00A0705D"/>
    <w:rsid w:val="00A0707C"/>
    <w:rsid w:val="00A073CA"/>
    <w:rsid w:val="00A074A6"/>
    <w:rsid w:val="00A076C1"/>
    <w:rsid w:val="00A07BF1"/>
    <w:rsid w:val="00A07D89"/>
    <w:rsid w:val="00A10036"/>
    <w:rsid w:val="00A106AC"/>
    <w:rsid w:val="00A1087D"/>
    <w:rsid w:val="00A108E3"/>
    <w:rsid w:val="00A10BC4"/>
    <w:rsid w:val="00A11271"/>
    <w:rsid w:val="00A1159F"/>
    <w:rsid w:val="00A11792"/>
    <w:rsid w:val="00A11D06"/>
    <w:rsid w:val="00A11DEE"/>
    <w:rsid w:val="00A11F03"/>
    <w:rsid w:val="00A1240C"/>
    <w:rsid w:val="00A1251D"/>
    <w:rsid w:val="00A1274A"/>
    <w:rsid w:val="00A12AB4"/>
    <w:rsid w:val="00A12D3C"/>
    <w:rsid w:val="00A12FCD"/>
    <w:rsid w:val="00A12FD6"/>
    <w:rsid w:val="00A12FDA"/>
    <w:rsid w:val="00A13197"/>
    <w:rsid w:val="00A13353"/>
    <w:rsid w:val="00A1341F"/>
    <w:rsid w:val="00A13773"/>
    <w:rsid w:val="00A13B1A"/>
    <w:rsid w:val="00A13C6E"/>
    <w:rsid w:val="00A13D57"/>
    <w:rsid w:val="00A14554"/>
    <w:rsid w:val="00A14712"/>
    <w:rsid w:val="00A14768"/>
    <w:rsid w:val="00A1489E"/>
    <w:rsid w:val="00A1494D"/>
    <w:rsid w:val="00A14C78"/>
    <w:rsid w:val="00A14DB1"/>
    <w:rsid w:val="00A1531B"/>
    <w:rsid w:val="00A155B6"/>
    <w:rsid w:val="00A155FF"/>
    <w:rsid w:val="00A157A1"/>
    <w:rsid w:val="00A158A0"/>
    <w:rsid w:val="00A15C29"/>
    <w:rsid w:val="00A15C41"/>
    <w:rsid w:val="00A15E41"/>
    <w:rsid w:val="00A1612C"/>
    <w:rsid w:val="00A163FC"/>
    <w:rsid w:val="00A1645D"/>
    <w:rsid w:val="00A1650A"/>
    <w:rsid w:val="00A16A95"/>
    <w:rsid w:val="00A16B40"/>
    <w:rsid w:val="00A16DBB"/>
    <w:rsid w:val="00A16E89"/>
    <w:rsid w:val="00A170D6"/>
    <w:rsid w:val="00A17506"/>
    <w:rsid w:val="00A17C99"/>
    <w:rsid w:val="00A17DE9"/>
    <w:rsid w:val="00A17E5C"/>
    <w:rsid w:val="00A17EA9"/>
    <w:rsid w:val="00A20347"/>
    <w:rsid w:val="00A205A5"/>
    <w:rsid w:val="00A20A14"/>
    <w:rsid w:val="00A20CDE"/>
    <w:rsid w:val="00A20D41"/>
    <w:rsid w:val="00A20E6A"/>
    <w:rsid w:val="00A211E5"/>
    <w:rsid w:val="00A212DF"/>
    <w:rsid w:val="00A2161E"/>
    <w:rsid w:val="00A22110"/>
    <w:rsid w:val="00A2237D"/>
    <w:rsid w:val="00A22761"/>
    <w:rsid w:val="00A22929"/>
    <w:rsid w:val="00A22CD2"/>
    <w:rsid w:val="00A22D61"/>
    <w:rsid w:val="00A22FC5"/>
    <w:rsid w:val="00A23169"/>
    <w:rsid w:val="00A238F9"/>
    <w:rsid w:val="00A23A4B"/>
    <w:rsid w:val="00A23B9A"/>
    <w:rsid w:val="00A23D83"/>
    <w:rsid w:val="00A2414B"/>
    <w:rsid w:val="00A2445C"/>
    <w:rsid w:val="00A24746"/>
    <w:rsid w:val="00A247B7"/>
    <w:rsid w:val="00A248CB"/>
    <w:rsid w:val="00A24E49"/>
    <w:rsid w:val="00A25120"/>
    <w:rsid w:val="00A251C0"/>
    <w:rsid w:val="00A255B6"/>
    <w:rsid w:val="00A25650"/>
    <w:rsid w:val="00A2589B"/>
    <w:rsid w:val="00A25C11"/>
    <w:rsid w:val="00A25CB9"/>
    <w:rsid w:val="00A25EC5"/>
    <w:rsid w:val="00A268B8"/>
    <w:rsid w:val="00A2693C"/>
    <w:rsid w:val="00A26983"/>
    <w:rsid w:val="00A26D14"/>
    <w:rsid w:val="00A27081"/>
    <w:rsid w:val="00A270A1"/>
    <w:rsid w:val="00A27252"/>
    <w:rsid w:val="00A273AC"/>
    <w:rsid w:val="00A27607"/>
    <w:rsid w:val="00A27739"/>
    <w:rsid w:val="00A302F1"/>
    <w:rsid w:val="00A30384"/>
    <w:rsid w:val="00A3040D"/>
    <w:rsid w:val="00A305BE"/>
    <w:rsid w:val="00A308DB"/>
    <w:rsid w:val="00A309FE"/>
    <w:rsid w:val="00A30C7F"/>
    <w:rsid w:val="00A30EC1"/>
    <w:rsid w:val="00A30FCC"/>
    <w:rsid w:val="00A31468"/>
    <w:rsid w:val="00A31569"/>
    <w:rsid w:val="00A3165A"/>
    <w:rsid w:val="00A31781"/>
    <w:rsid w:val="00A31841"/>
    <w:rsid w:val="00A318F1"/>
    <w:rsid w:val="00A31906"/>
    <w:rsid w:val="00A31983"/>
    <w:rsid w:val="00A31C5A"/>
    <w:rsid w:val="00A31DBC"/>
    <w:rsid w:val="00A320F0"/>
    <w:rsid w:val="00A32180"/>
    <w:rsid w:val="00A3222C"/>
    <w:rsid w:val="00A324FF"/>
    <w:rsid w:val="00A325F5"/>
    <w:rsid w:val="00A32622"/>
    <w:rsid w:val="00A3265B"/>
    <w:rsid w:val="00A32D43"/>
    <w:rsid w:val="00A33430"/>
    <w:rsid w:val="00A33472"/>
    <w:rsid w:val="00A33914"/>
    <w:rsid w:val="00A33A58"/>
    <w:rsid w:val="00A33E04"/>
    <w:rsid w:val="00A34142"/>
    <w:rsid w:val="00A3436B"/>
    <w:rsid w:val="00A34378"/>
    <w:rsid w:val="00A34695"/>
    <w:rsid w:val="00A346C8"/>
    <w:rsid w:val="00A34A4A"/>
    <w:rsid w:val="00A34A52"/>
    <w:rsid w:val="00A34C14"/>
    <w:rsid w:val="00A34D75"/>
    <w:rsid w:val="00A355E2"/>
    <w:rsid w:val="00A35630"/>
    <w:rsid w:val="00A35763"/>
    <w:rsid w:val="00A35835"/>
    <w:rsid w:val="00A35992"/>
    <w:rsid w:val="00A35998"/>
    <w:rsid w:val="00A35CCE"/>
    <w:rsid w:val="00A35F68"/>
    <w:rsid w:val="00A3602E"/>
    <w:rsid w:val="00A360EA"/>
    <w:rsid w:val="00A362F3"/>
    <w:rsid w:val="00A3637E"/>
    <w:rsid w:val="00A363E9"/>
    <w:rsid w:val="00A36433"/>
    <w:rsid w:val="00A3655E"/>
    <w:rsid w:val="00A365AB"/>
    <w:rsid w:val="00A36850"/>
    <w:rsid w:val="00A3686C"/>
    <w:rsid w:val="00A36988"/>
    <w:rsid w:val="00A36B14"/>
    <w:rsid w:val="00A36C9B"/>
    <w:rsid w:val="00A36D40"/>
    <w:rsid w:val="00A36E00"/>
    <w:rsid w:val="00A36F0B"/>
    <w:rsid w:val="00A36FEE"/>
    <w:rsid w:val="00A3712C"/>
    <w:rsid w:val="00A37519"/>
    <w:rsid w:val="00A376AA"/>
    <w:rsid w:val="00A376B2"/>
    <w:rsid w:val="00A37778"/>
    <w:rsid w:val="00A37791"/>
    <w:rsid w:val="00A377FE"/>
    <w:rsid w:val="00A37A13"/>
    <w:rsid w:val="00A37B96"/>
    <w:rsid w:val="00A37C3B"/>
    <w:rsid w:val="00A37C40"/>
    <w:rsid w:val="00A37C4A"/>
    <w:rsid w:val="00A37C74"/>
    <w:rsid w:val="00A37CE6"/>
    <w:rsid w:val="00A37EEB"/>
    <w:rsid w:val="00A40329"/>
    <w:rsid w:val="00A40347"/>
    <w:rsid w:val="00A40530"/>
    <w:rsid w:val="00A40553"/>
    <w:rsid w:val="00A4071E"/>
    <w:rsid w:val="00A4074E"/>
    <w:rsid w:val="00A40A78"/>
    <w:rsid w:val="00A40AFE"/>
    <w:rsid w:val="00A40FBB"/>
    <w:rsid w:val="00A411C7"/>
    <w:rsid w:val="00A41273"/>
    <w:rsid w:val="00A413CF"/>
    <w:rsid w:val="00A418BC"/>
    <w:rsid w:val="00A41934"/>
    <w:rsid w:val="00A4194C"/>
    <w:rsid w:val="00A41B82"/>
    <w:rsid w:val="00A41F28"/>
    <w:rsid w:val="00A41F4A"/>
    <w:rsid w:val="00A41F6B"/>
    <w:rsid w:val="00A41FEC"/>
    <w:rsid w:val="00A42138"/>
    <w:rsid w:val="00A42152"/>
    <w:rsid w:val="00A428CB"/>
    <w:rsid w:val="00A429A7"/>
    <w:rsid w:val="00A42BE5"/>
    <w:rsid w:val="00A42BE8"/>
    <w:rsid w:val="00A430BB"/>
    <w:rsid w:val="00A4324F"/>
    <w:rsid w:val="00A4356C"/>
    <w:rsid w:val="00A437B5"/>
    <w:rsid w:val="00A43885"/>
    <w:rsid w:val="00A43A54"/>
    <w:rsid w:val="00A43AD1"/>
    <w:rsid w:val="00A43B27"/>
    <w:rsid w:val="00A43C78"/>
    <w:rsid w:val="00A43CAF"/>
    <w:rsid w:val="00A43CEB"/>
    <w:rsid w:val="00A43D65"/>
    <w:rsid w:val="00A4408A"/>
    <w:rsid w:val="00A441A1"/>
    <w:rsid w:val="00A443A9"/>
    <w:rsid w:val="00A446AB"/>
    <w:rsid w:val="00A44791"/>
    <w:rsid w:val="00A44883"/>
    <w:rsid w:val="00A44ADD"/>
    <w:rsid w:val="00A44D2C"/>
    <w:rsid w:val="00A44DD2"/>
    <w:rsid w:val="00A44F8A"/>
    <w:rsid w:val="00A44FA2"/>
    <w:rsid w:val="00A451DA"/>
    <w:rsid w:val="00A45518"/>
    <w:rsid w:val="00A4557E"/>
    <w:rsid w:val="00A456C6"/>
    <w:rsid w:val="00A45B12"/>
    <w:rsid w:val="00A46673"/>
    <w:rsid w:val="00A4682E"/>
    <w:rsid w:val="00A468F9"/>
    <w:rsid w:val="00A46A53"/>
    <w:rsid w:val="00A46DC9"/>
    <w:rsid w:val="00A46E2F"/>
    <w:rsid w:val="00A4706E"/>
    <w:rsid w:val="00A473D7"/>
    <w:rsid w:val="00A473FD"/>
    <w:rsid w:val="00A47727"/>
    <w:rsid w:val="00A47AE3"/>
    <w:rsid w:val="00A47B28"/>
    <w:rsid w:val="00A47BEE"/>
    <w:rsid w:val="00A47D0B"/>
    <w:rsid w:val="00A47D33"/>
    <w:rsid w:val="00A5040D"/>
    <w:rsid w:val="00A50473"/>
    <w:rsid w:val="00A50A94"/>
    <w:rsid w:val="00A50B67"/>
    <w:rsid w:val="00A5113D"/>
    <w:rsid w:val="00A511E5"/>
    <w:rsid w:val="00A51218"/>
    <w:rsid w:val="00A51641"/>
    <w:rsid w:val="00A51E09"/>
    <w:rsid w:val="00A51EDE"/>
    <w:rsid w:val="00A51FD7"/>
    <w:rsid w:val="00A5200C"/>
    <w:rsid w:val="00A5244F"/>
    <w:rsid w:val="00A52836"/>
    <w:rsid w:val="00A5286C"/>
    <w:rsid w:val="00A52935"/>
    <w:rsid w:val="00A52C31"/>
    <w:rsid w:val="00A5322A"/>
    <w:rsid w:val="00A53333"/>
    <w:rsid w:val="00A538CE"/>
    <w:rsid w:val="00A53A83"/>
    <w:rsid w:val="00A53BF4"/>
    <w:rsid w:val="00A53F5C"/>
    <w:rsid w:val="00A540E1"/>
    <w:rsid w:val="00A54103"/>
    <w:rsid w:val="00A5417C"/>
    <w:rsid w:val="00A541DE"/>
    <w:rsid w:val="00A54338"/>
    <w:rsid w:val="00A54363"/>
    <w:rsid w:val="00A54823"/>
    <w:rsid w:val="00A54A5C"/>
    <w:rsid w:val="00A54AD7"/>
    <w:rsid w:val="00A54C68"/>
    <w:rsid w:val="00A54CD3"/>
    <w:rsid w:val="00A54F20"/>
    <w:rsid w:val="00A54FBA"/>
    <w:rsid w:val="00A5527F"/>
    <w:rsid w:val="00A552DC"/>
    <w:rsid w:val="00A55714"/>
    <w:rsid w:val="00A558C6"/>
    <w:rsid w:val="00A55CA9"/>
    <w:rsid w:val="00A55CCA"/>
    <w:rsid w:val="00A55CCF"/>
    <w:rsid w:val="00A560EC"/>
    <w:rsid w:val="00A56583"/>
    <w:rsid w:val="00A56617"/>
    <w:rsid w:val="00A56711"/>
    <w:rsid w:val="00A56BE1"/>
    <w:rsid w:val="00A56DB3"/>
    <w:rsid w:val="00A56F74"/>
    <w:rsid w:val="00A5704E"/>
    <w:rsid w:val="00A572B2"/>
    <w:rsid w:val="00A5738C"/>
    <w:rsid w:val="00A577FB"/>
    <w:rsid w:val="00A57806"/>
    <w:rsid w:val="00A57C4F"/>
    <w:rsid w:val="00A57D2B"/>
    <w:rsid w:val="00A57DC4"/>
    <w:rsid w:val="00A57E84"/>
    <w:rsid w:val="00A57EF1"/>
    <w:rsid w:val="00A57F2F"/>
    <w:rsid w:val="00A57F66"/>
    <w:rsid w:val="00A602B2"/>
    <w:rsid w:val="00A606DB"/>
    <w:rsid w:val="00A60821"/>
    <w:rsid w:val="00A6083F"/>
    <w:rsid w:val="00A61115"/>
    <w:rsid w:val="00A61318"/>
    <w:rsid w:val="00A61668"/>
    <w:rsid w:val="00A61B95"/>
    <w:rsid w:val="00A61D68"/>
    <w:rsid w:val="00A61E93"/>
    <w:rsid w:val="00A62114"/>
    <w:rsid w:val="00A62567"/>
    <w:rsid w:val="00A62994"/>
    <w:rsid w:val="00A62A33"/>
    <w:rsid w:val="00A62A48"/>
    <w:rsid w:val="00A62AFC"/>
    <w:rsid w:val="00A62DDB"/>
    <w:rsid w:val="00A62EC5"/>
    <w:rsid w:val="00A62FA8"/>
    <w:rsid w:val="00A63398"/>
    <w:rsid w:val="00A634B4"/>
    <w:rsid w:val="00A63845"/>
    <w:rsid w:val="00A638AE"/>
    <w:rsid w:val="00A63AB2"/>
    <w:rsid w:val="00A63AB4"/>
    <w:rsid w:val="00A63B14"/>
    <w:rsid w:val="00A63C2A"/>
    <w:rsid w:val="00A63C9A"/>
    <w:rsid w:val="00A63F41"/>
    <w:rsid w:val="00A64291"/>
    <w:rsid w:val="00A64461"/>
    <w:rsid w:val="00A645D2"/>
    <w:rsid w:val="00A648C4"/>
    <w:rsid w:val="00A64997"/>
    <w:rsid w:val="00A6524B"/>
    <w:rsid w:val="00A652F6"/>
    <w:rsid w:val="00A6537B"/>
    <w:rsid w:val="00A653B1"/>
    <w:rsid w:val="00A658F9"/>
    <w:rsid w:val="00A659C2"/>
    <w:rsid w:val="00A65AE2"/>
    <w:rsid w:val="00A65AEE"/>
    <w:rsid w:val="00A65B9F"/>
    <w:rsid w:val="00A65BED"/>
    <w:rsid w:val="00A65CC1"/>
    <w:rsid w:val="00A65D16"/>
    <w:rsid w:val="00A65DCD"/>
    <w:rsid w:val="00A65E01"/>
    <w:rsid w:val="00A65E76"/>
    <w:rsid w:val="00A66403"/>
    <w:rsid w:val="00A664F6"/>
    <w:rsid w:val="00A66562"/>
    <w:rsid w:val="00A665D0"/>
    <w:rsid w:val="00A665E6"/>
    <w:rsid w:val="00A6661A"/>
    <w:rsid w:val="00A666CE"/>
    <w:rsid w:val="00A6679E"/>
    <w:rsid w:val="00A669E5"/>
    <w:rsid w:val="00A66B35"/>
    <w:rsid w:val="00A66B45"/>
    <w:rsid w:val="00A66D1D"/>
    <w:rsid w:val="00A66D78"/>
    <w:rsid w:val="00A66D85"/>
    <w:rsid w:val="00A66ED8"/>
    <w:rsid w:val="00A6704F"/>
    <w:rsid w:val="00A670AC"/>
    <w:rsid w:val="00A67216"/>
    <w:rsid w:val="00A672A4"/>
    <w:rsid w:val="00A672D2"/>
    <w:rsid w:val="00A6748D"/>
    <w:rsid w:val="00A67508"/>
    <w:rsid w:val="00A675AE"/>
    <w:rsid w:val="00A67634"/>
    <w:rsid w:val="00A6765F"/>
    <w:rsid w:val="00A67710"/>
    <w:rsid w:val="00A678B0"/>
    <w:rsid w:val="00A67B66"/>
    <w:rsid w:val="00A67BA6"/>
    <w:rsid w:val="00A67F64"/>
    <w:rsid w:val="00A7000F"/>
    <w:rsid w:val="00A702C8"/>
    <w:rsid w:val="00A70415"/>
    <w:rsid w:val="00A70459"/>
    <w:rsid w:val="00A70738"/>
    <w:rsid w:val="00A70819"/>
    <w:rsid w:val="00A70894"/>
    <w:rsid w:val="00A708DA"/>
    <w:rsid w:val="00A70AD6"/>
    <w:rsid w:val="00A70BB5"/>
    <w:rsid w:val="00A70C3F"/>
    <w:rsid w:val="00A70E09"/>
    <w:rsid w:val="00A7135E"/>
    <w:rsid w:val="00A713B8"/>
    <w:rsid w:val="00A7186D"/>
    <w:rsid w:val="00A718FB"/>
    <w:rsid w:val="00A71926"/>
    <w:rsid w:val="00A71953"/>
    <w:rsid w:val="00A719FB"/>
    <w:rsid w:val="00A71AF3"/>
    <w:rsid w:val="00A71BA4"/>
    <w:rsid w:val="00A71E73"/>
    <w:rsid w:val="00A720C2"/>
    <w:rsid w:val="00A72268"/>
    <w:rsid w:val="00A72961"/>
    <w:rsid w:val="00A72C18"/>
    <w:rsid w:val="00A73007"/>
    <w:rsid w:val="00A73214"/>
    <w:rsid w:val="00A732A8"/>
    <w:rsid w:val="00A735F8"/>
    <w:rsid w:val="00A73CA4"/>
    <w:rsid w:val="00A73E9A"/>
    <w:rsid w:val="00A741B6"/>
    <w:rsid w:val="00A744BD"/>
    <w:rsid w:val="00A746EC"/>
    <w:rsid w:val="00A74B4F"/>
    <w:rsid w:val="00A750A0"/>
    <w:rsid w:val="00A751A7"/>
    <w:rsid w:val="00A7525D"/>
    <w:rsid w:val="00A7535A"/>
    <w:rsid w:val="00A7567F"/>
    <w:rsid w:val="00A759A8"/>
    <w:rsid w:val="00A75CE0"/>
    <w:rsid w:val="00A75DB4"/>
    <w:rsid w:val="00A75E24"/>
    <w:rsid w:val="00A75FA7"/>
    <w:rsid w:val="00A760F2"/>
    <w:rsid w:val="00A76358"/>
    <w:rsid w:val="00A76913"/>
    <w:rsid w:val="00A76955"/>
    <w:rsid w:val="00A76A0E"/>
    <w:rsid w:val="00A76CAA"/>
    <w:rsid w:val="00A76D71"/>
    <w:rsid w:val="00A76ED0"/>
    <w:rsid w:val="00A77409"/>
    <w:rsid w:val="00A77573"/>
    <w:rsid w:val="00A7767F"/>
    <w:rsid w:val="00A77BF8"/>
    <w:rsid w:val="00A77CB6"/>
    <w:rsid w:val="00A77F40"/>
    <w:rsid w:val="00A77F52"/>
    <w:rsid w:val="00A801E8"/>
    <w:rsid w:val="00A801F7"/>
    <w:rsid w:val="00A8047D"/>
    <w:rsid w:val="00A8074C"/>
    <w:rsid w:val="00A80813"/>
    <w:rsid w:val="00A80A6A"/>
    <w:rsid w:val="00A80AEF"/>
    <w:rsid w:val="00A80D48"/>
    <w:rsid w:val="00A80D58"/>
    <w:rsid w:val="00A80F01"/>
    <w:rsid w:val="00A81016"/>
    <w:rsid w:val="00A8105F"/>
    <w:rsid w:val="00A81726"/>
    <w:rsid w:val="00A81A72"/>
    <w:rsid w:val="00A81EC9"/>
    <w:rsid w:val="00A828A4"/>
    <w:rsid w:val="00A82926"/>
    <w:rsid w:val="00A82E61"/>
    <w:rsid w:val="00A82F20"/>
    <w:rsid w:val="00A82F28"/>
    <w:rsid w:val="00A8374F"/>
    <w:rsid w:val="00A83DAE"/>
    <w:rsid w:val="00A841BD"/>
    <w:rsid w:val="00A8433C"/>
    <w:rsid w:val="00A843E3"/>
    <w:rsid w:val="00A84761"/>
    <w:rsid w:val="00A848B8"/>
    <w:rsid w:val="00A84AAE"/>
    <w:rsid w:val="00A84D15"/>
    <w:rsid w:val="00A84DEE"/>
    <w:rsid w:val="00A84FDD"/>
    <w:rsid w:val="00A851E1"/>
    <w:rsid w:val="00A85426"/>
    <w:rsid w:val="00A854AE"/>
    <w:rsid w:val="00A854FE"/>
    <w:rsid w:val="00A857F5"/>
    <w:rsid w:val="00A8608C"/>
    <w:rsid w:val="00A861DB"/>
    <w:rsid w:val="00A86207"/>
    <w:rsid w:val="00A864DE"/>
    <w:rsid w:val="00A86526"/>
    <w:rsid w:val="00A86672"/>
    <w:rsid w:val="00A86A14"/>
    <w:rsid w:val="00A86AA8"/>
    <w:rsid w:val="00A86BB2"/>
    <w:rsid w:val="00A86D20"/>
    <w:rsid w:val="00A86D8F"/>
    <w:rsid w:val="00A8728C"/>
    <w:rsid w:val="00A872A9"/>
    <w:rsid w:val="00A872B2"/>
    <w:rsid w:val="00A87607"/>
    <w:rsid w:val="00A877C4"/>
    <w:rsid w:val="00A87884"/>
    <w:rsid w:val="00A87B93"/>
    <w:rsid w:val="00A87BF1"/>
    <w:rsid w:val="00A87E46"/>
    <w:rsid w:val="00A90145"/>
    <w:rsid w:val="00A90562"/>
    <w:rsid w:val="00A9072D"/>
    <w:rsid w:val="00A90DE6"/>
    <w:rsid w:val="00A90DEB"/>
    <w:rsid w:val="00A910DE"/>
    <w:rsid w:val="00A913D6"/>
    <w:rsid w:val="00A916C6"/>
    <w:rsid w:val="00A91825"/>
    <w:rsid w:val="00A91921"/>
    <w:rsid w:val="00A91984"/>
    <w:rsid w:val="00A919D0"/>
    <w:rsid w:val="00A91AC5"/>
    <w:rsid w:val="00A91B40"/>
    <w:rsid w:val="00A91C0C"/>
    <w:rsid w:val="00A91CA5"/>
    <w:rsid w:val="00A91CD6"/>
    <w:rsid w:val="00A91D0C"/>
    <w:rsid w:val="00A91DFA"/>
    <w:rsid w:val="00A91E71"/>
    <w:rsid w:val="00A91F88"/>
    <w:rsid w:val="00A9210F"/>
    <w:rsid w:val="00A92497"/>
    <w:rsid w:val="00A92DF5"/>
    <w:rsid w:val="00A92E69"/>
    <w:rsid w:val="00A92E94"/>
    <w:rsid w:val="00A933A5"/>
    <w:rsid w:val="00A934B7"/>
    <w:rsid w:val="00A938DF"/>
    <w:rsid w:val="00A93AE5"/>
    <w:rsid w:val="00A94750"/>
    <w:rsid w:val="00A94CEA"/>
    <w:rsid w:val="00A95201"/>
    <w:rsid w:val="00A95509"/>
    <w:rsid w:val="00A95880"/>
    <w:rsid w:val="00A95B5F"/>
    <w:rsid w:val="00A95D29"/>
    <w:rsid w:val="00A961D4"/>
    <w:rsid w:val="00A9623F"/>
    <w:rsid w:val="00A966A4"/>
    <w:rsid w:val="00A96731"/>
    <w:rsid w:val="00A96896"/>
    <w:rsid w:val="00A96B80"/>
    <w:rsid w:val="00A96D0C"/>
    <w:rsid w:val="00A96FF9"/>
    <w:rsid w:val="00A970F6"/>
    <w:rsid w:val="00A971F1"/>
    <w:rsid w:val="00A9727F"/>
    <w:rsid w:val="00A972DE"/>
    <w:rsid w:val="00A974FB"/>
    <w:rsid w:val="00A979A3"/>
    <w:rsid w:val="00A979CE"/>
    <w:rsid w:val="00A97C80"/>
    <w:rsid w:val="00A97F3C"/>
    <w:rsid w:val="00AA013E"/>
    <w:rsid w:val="00AA028B"/>
    <w:rsid w:val="00AA06DD"/>
    <w:rsid w:val="00AA0823"/>
    <w:rsid w:val="00AA0A09"/>
    <w:rsid w:val="00AA0AC8"/>
    <w:rsid w:val="00AA0BC3"/>
    <w:rsid w:val="00AA0DE2"/>
    <w:rsid w:val="00AA0E46"/>
    <w:rsid w:val="00AA1305"/>
    <w:rsid w:val="00AA1877"/>
    <w:rsid w:val="00AA18C7"/>
    <w:rsid w:val="00AA19E5"/>
    <w:rsid w:val="00AA19FA"/>
    <w:rsid w:val="00AA1A09"/>
    <w:rsid w:val="00AA1BF9"/>
    <w:rsid w:val="00AA1C08"/>
    <w:rsid w:val="00AA1DA3"/>
    <w:rsid w:val="00AA226E"/>
    <w:rsid w:val="00AA228E"/>
    <w:rsid w:val="00AA2295"/>
    <w:rsid w:val="00AA2612"/>
    <w:rsid w:val="00AA283A"/>
    <w:rsid w:val="00AA2900"/>
    <w:rsid w:val="00AA2D33"/>
    <w:rsid w:val="00AA2D52"/>
    <w:rsid w:val="00AA33AC"/>
    <w:rsid w:val="00AA364F"/>
    <w:rsid w:val="00AA367F"/>
    <w:rsid w:val="00AA40A7"/>
    <w:rsid w:val="00AA4101"/>
    <w:rsid w:val="00AA4352"/>
    <w:rsid w:val="00AA44AD"/>
    <w:rsid w:val="00AA4657"/>
    <w:rsid w:val="00AA4742"/>
    <w:rsid w:val="00AA4879"/>
    <w:rsid w:val="00AA4E7A"/>
    <w:rsid w:val="00AA4F6D"/>
    <w:rsid w:val="00AA509D"/>
    <w:rsid w:val="00AA50DC"/>
    <w:rsid w:val="00AA5139"/>
    <w:rsid w:val="00AA53B5"/>
    <w:rsid w:val="00AA54D4"/>
    <w:rsid w:val="00AA550A"/>
    <w:rsid w:val="00AA5DAE"/>
    <w:rsid w:val="00AA5E1A"/>
    <w:rsid w:val="00AA5FDE"/>
    <w:rsid w:val="00AA6046"/>
    <w:rsid w:val="00AA6106"/>
    <w:rsid w:val="00AA62AF"/>
    <w:rsid w:val="00AA6A37"/>
    <w:rsid w:val="00AA6AEE"/>
    <w:rsid w:val="00AA6D56"/>
    <w:rsid w:val="00AA6DDA"/>
    <w:rsid w:val="00AA6E92"/>
    <w:rsid w:val="00AA6EF5"/>
    <w:rsid w:val="00AA6F79"/>
    <w:rsid w:val="00AA6F82"/>
    <w:rsid w:val="00AA6FFB"/>
    <w:rsid w:val="00AA7193"/>
    <w:rsid w:val="00AA72EF"/>
    <w:rsid w:val="00AA7303"/>
    <w:rsid w:val="00AA76C9"/>
    <w:rsid w:val="00AA7A57"/>
    <w:rsid w:val="00AA7C62"/>
    <w:rsid w:val="00AA7CBB"/>
    <w:rsid w:val="00AA7E42"/>
    <w:rsid w:val="00AA7F28"/>
    <w:rsid w:val="00AB02A4"/>
    <w:rsid w:val="00AB037F"/>
    <w:rsid w:val="00AB05FF"/>
    <w:rsid w:val="00AB0905"/>
    <w:rsid w:val="00AB0924"/>
    <w:rsid w:val="00AB0AEF"/>
    <w:rsid w:val="00AB12F6"/>
    <w:rsid w:val="00AB13A4"/>
    <w:rsid w:val="00AB13D7"/>
    <w:rsid w:val="00AB1C87"/>
    <w:rsid w:val="00AB1CC2"/>
    <w:rsid w:val="00AB1EF0"/>
    <w:rsid w:val="00AB215B"/>
    <w:rsid w:val="00AB2174"/>
    <w:rsid w:val="00AB2311"/>
    <w:rsid w:val="00AB26BB"/>
    <w:rsid w:val="00AB28DF"/>
    <w:rsid w:val="00AB2A68"/>
    <w:rsid w:val="00AB2DA1"/>
    <w:rsid w:val="00AB2DBF"/>
    <w:rsid w:val="00AB30BD"/>
    <w:rsid w:val="00AB3142"/>
    <w:rsid w:val="00AB3254"/>
    <w:rsid w:val="00AB334D"/>
    <w:rsid w:val="00AB33F2"/>
    <w:rsid w:val="00AB371E"/>
    <w:rsid w:val="00AB385F"/>
    <w:rsid w:val="00AB3961"/>
    <w:rsid w:val="00AB3A8E"/>
    <w:rsid w:val="00AB3F18"/>
    <w:rsid w:val="00AB460B"/>
    <w:rsid w:val="00AB46F0"/>
    <w:rsid w:val="00AB47B2"/>
    <w:rsid w:val="00AB48FE"/>
    <w:rsid w:val="00AB4906"/>
    <w:rsid w:val="00AB4934"/>
    <w:rsid w:val="00AB4A45"/>
    <w:rsid w:val="00AB5253"/>
    <w:rsid w:val="00AB56FD"/>
    <w:rsid w:val="00AB5751"/>
    <w:rsid w:val="00AB575C"/>
    <w:rsid w:val="00AB57DB"/>
    <w:rsid w:val="00AB5B3E"/>
    <w:rsid w:val="00AB62DC"/>
    <w:rsid w:val="00AB64E2"/>
    <w:rsid w:val="00AB65DE"/>
    <w:rsid w:val="00AB664D"/>
    <w:rsid w:val="00AB66CC"/>
    <w:rsid w:val="00AB6B8B"/>
    <w:rsid w:val="00AB6C62"/>
    <w:rsid w:val="00AB6CAE"/>
    <w:rsid w:val="00AB713D"/>
    <w:rsid w:val="00AB7923"/>
    <w:rsid w:val="00AB7BDC"/>
    <w:rsid w:val="00AB7F18"/>
    <w:rsid w:val="00AC0337"/>
    <w:rsid w:val="00AC0392"/>
    <w:rsid w:val="00AC0AB1"/>
    <w:rsid w:val="00AC1301"/>
    <w:rsid w:val="00AC1439"/>
    <w:rsid w:val="00AC15F2"/>
    <w:rsid w:val="00AC163E"/>
    <w:rsid w:val="00AC16C9"/>
    <w:rsid w:val="00AC1868"/>
    <w:rsid w:val="00AC18F1"/>
    <w:rsid w:val="00AC1D00"/>
    <w:rsid w:val="00AC1D67"/>
    <w:rsid w:val="00AC2192"/>
    <w:rsid w:val="00AC2383"/>
    <w:rsid w:val="00AC24F9"/>
    <w:rsid w:val="00AC2527"/>
    <w:rsid w:val="00AC2612"/>
    <w:rsid w:val="00AC2633"/>
    <w:rsid w:val="00AC2865"/>
    <w:rsid w:val="00AC2CE8"/>
    <w:rsid w:val="00AC3243"/>
    <w:rsid w:val="00AC347B"/>
    <w:rsid w:val="00AC362F"/>
    <w:rsid w:val="00AC3D97"/>
    <w:rsid w:val="00AC3E24"/>
    <w:rsid w:val="00AC4038"/>
    <w:rsid w:val="00AC422D"/>
    <w:rsid w:val="00AC478B"/>
    <w:rsid w:val="00AC489C"/>
    <w:rsid w:val="00AC4DC0"/>
    <w:rsid w:val="00AC4EBC"/>
    <w:rsid w:val="00AC4EC5"/>
    <w:rsid w:val="00AC4EF8"/>
    <w:rsid w:val="00AC55CC"/>
    <w:rsid w:val="00AC55FD"/>
    <w:rsid w:val="00AC5A7F"/>
    <w:rsid w:val="00AC5B69"/>
    <w:rsid w:val="00AC5F31"/>
    <w:rsid w:val="00AC5FD1"/>
    <w:rsid w:val="00AC603A"/>
    <w:rsid w:val="00AC6127"/>
    <w:rsid w:val="00AC66CC"/>
    <w:rsid w:val="00AC670A"/>
    <w:rsid w:val="00AC6743"/>
    <w:rsid w:val="00AC6B53"/>
    <w:rsid w:val="00AC714C"/>
    <w:rsid w:val="00AC7161"/>
    <w:rsid w:val="00AC71FC"/>
    <w:rsid w:val="00AC7448"/>
    <w:rsid w:val="00AC7563"/>
    <w:rsid w:val="00AC759F"/>
    <w:rsid w:val="00AC7784"/>
    <w:rsid w:val="00AC78CB"/>
    <w:rsid w:val="00AC7942"/>
    <w:rsid w:val="00AC79F9"/>
    <w:rsid w:val="00AC7A3D"/>
    <w:rsid w:val="00AC7A97"/>
    <w:rsid w:val="00AC7E68"/>
    <w:rsid w:val="00AD014A"/>
    <w:rsid w:val="00AD0227"/>
    <w:rsid w:val="00AD02AE"/>
    <w:rsid w:val="00AD0A59"/>
    <w:rsid w:val="00AD0B03"/>
    <w:rsid w:val="00AD0BC5"/>
    <w:rsid w:val="00AD0D3D"/>
    <w:rsid w:val="00AD0DA5"/>
    <w:rsid w:val="00AD0FC9"/>
    <w:rsid w:val="00AD10CF"/>
    <w:rsid w:val="00AD11C2"/>
    <w:rsid w:val="00AD15B3"/>
    <w:rsid w:val="00AD1A6F"/>
    <w:rsid w:val="00AD1B91"/>
    <w:rsid w:val="00AD1CC0"/>
    <w:rsid w:val="00AD1CCB"/>
    <w:rsid w:val="00AD1D41"/>
    <w:rsid w:val="00AD1F38"/>
    <w:rsid w:val="00AD1F55"/>
    <w:rsid w:val="00AD2160"/>
    <w:rsid w:val="00AD237C"/>
    <w:rsid w:val="00AD2406"/>
    <w:rsid w:val="00AD2411"/>
    <w:rsid w:val="00AD2439"/>
    <w:rsid w:val="00AD24E0"/>
    <w:rsid w:val="00AD27D2"/>
    <w:rsid w:val="00AD2B69"/>
    <w:rsid w:val="00AD3064"/>
    <w:rsid w:val="00AD3451"/>
    <w:rsid w:val="00AD3526"/>
    <w:rsid w:val="00AD3538"/>
    <w:rsid w:val="00AD3765"/>
    <w:rsid w:val="00AD38CE"/>
    <w:rsid w:val="00AD42AC"/>
    <w:rsid w:val="00AD45A7"/>
    <w:rsid w:val="00AD48A5"/>
    <w:rsid w:val="00AD4933"/>
    <w:rsid w:val="00AD4936"/>
    <w:rsid w:val="00AD4955"/>
    <w:rsid w:val="00AD4BE5"/>
    <w:rsid w:val="00AD4EF9"/>
    <w:rsid w:val="00AD5112"/>
    <w:rsid w:val="00AD51B1"/>
    <w:rsid w:val="00AD51F4"/>
    <w:rsid w:val="00AD53E4"/>
    <w:rsid w:val="00AD5B4D"/>
    <w:rsid w:val="00AD5B5B"/>
    <w:rsid w:val="00AD63AC"/>
    <w:rsid w:val="00AD6459"/>
    <w:rsid w:val="00AD64CD"/>
    <w:rsid w:val="00AD6583"/>
    <w:rsid w:val="00AD68B7"/>
    <w:rsid w:val="00AD69A4"/>
    <w:rsid w:val="00AD6A6E"/>
    <w:rsid w:val="00AD6F74"/>
    <w:rsid w:val="00AD7212"/>
    <w:rsid w:val="00AD75CD"/>
    <w:rsid w:val="00AD772E"/>
    <w:rsid w:val="00AD7C84"/>
    <w:rsid w:val="00AE0572"/>
    <w:rsid w:val="00AE098D"/>
    <w:rsid w:val="00AE0ACA"/>
    <w:rsid w:val="00AE0C7C"/>
    <w:rsid w:val="00AE0D9E"/>
    <w:rsid w:val="00AE126B"/>
    <w:rsid w:val="00AE1875"/>
    <w:rsid w:val="00AE199A"/>
    <w:rsid w:val="00AE1BA4"/>
    <w:rsid w:val="00AE1C1F"/>
    <w:rsid w:val="00AE20DF"/>
    <w:rsid w:val="00AE228F"/>
    <w:rsid w:val="00AE24DD"/>
    <w:rsid w:val="00AE26A2"/>
    <w:rsid w:val="00AE2811"/>
    <w:rsid w:val="00AE2983"/>
    <w:rsid w:val="00AE2B9C"/>
    <w:rsid w:val="00AE2D3E"/>
    <w:rsid w:val="00AE3772"/>
    <w:rsid w:val="00AE3A52"/>
    <w:rsid w:val="00AE4000"/>
    <w:rsid w:val="00AE4402"/>
    <w:rsid w:val="00AE463A"/>
    <w:rsid w:val="00AE48BE"/>
    <w:rsid w:val="00AE4A30"/>
    <w:rsid w:val="00AE4A36"/>
    <w:rsid w:val="00AE4A9A"/>
    <w:rsid w:val="00AE4CC3"/>
    <w:rsid w:val="00AE4D87"/>
    <w:rsid w:val="00AE5046"/>
    <w:rsid w:val="00AE506C"/>
    <w:rsid w:val="00AE513D"/>
    <w:rsid w:val="00AE5380"/>
    <w:rsid w:val="00AE53AB"/>
    <w:rsid w:val="00AE5433"/>
    <w:rsid w:val="00AE5B3A"/>
    <w:rsid w:val="00AE5B45"/>
    <w:rsid w:val="00AE5C16"/>
    <w:rsid w:val="00AE5E9D"/>
    <w:rsid w:val="00AE5F9B"/>
    <w:rsid w:val="00AE60DD"/>
    <w:rsid w:val="00AE60FD"/>
    <w:rsid w:val="00AE622F"/>
    <w:rsid w:val="00AE6329"/>
    <w:rsid w:val="00AE65B9"/>
    <w:rsid w:val="00AE6892"/>
    <w:rsid w:val="00AE6986"/>
    <w:rsid w:val="00AE6AD3"/>
    <w:rsid w:val="00AE700B"/>
    <w:rsid w:val="00AE74F8"/>
    <w:rsid w:val="00AE7785"/>
    <w:rsid w:val="00AE77AF"/>
    <w:rsid w:val="00AE787E"/>
    <w:rsid w:val="00AE7900"/>
    <w:rsid w:val="00AE7A33"/>
    <w:rsid w:val="00AE7A76"/>
    <w:rsid w:val="00AE7AC9"/>
    <w:rsid w:val="00AE7E71"/>
    <w:rsid w:val="00AE7EAA"/>
    <w:rsid w:val="00AE7EC3"/>
    <w:rsid w:val="00AF00FD"/>
    <w:rsid w:val="00AF019A"/>
    <w:rsid w:val="00AF022B"/>
    <w:rsid w:val="00AF0366"/>
    <w:rsid w:val="00AF04D7"/>
    <w:rsid w:val="00AF055E"/>
    <w:rsid w:val="00AF07F7"/>
    <w:rsid w:val="00AF0C6A"/>
    <w:rsid w:val="00AF0C95"/>
    <w:rsid w:val="00AF0EAD"/>
    <w:rsid w:val="00AF0EC6"/>
    <w:rsid w:val="00AF1068"/>
    <w:rsid w:val="00AF14D9"/>
    <w:rsid w:val="00AF16AE"/>
    <w:rsid w:val="00AF1790"/>
    <w:rsid w:val="00AF19A2"/>
    <w:rsid w:val="00AF19B2"/>
    <w:rsid w:val="00AF1B2C"/>
    <w:rsid w:val="00AF1B4C"/>
    <w:rsid w:val="00AF1CAE"/>
    <w:rsid w:val="00AF1DA0"/>
    <w:rsid w:val="00AF1E77"/>
    <w:rsid w:val="00AF22CB"/>
    <w:rsid w:val="00AF23E7"/>
    <w:rsid w:val="00AF2513"/>
    <w:rsid w:val="00AF2E27"/>
    <w:rsid w:val="00AF3065"/>
    <w:rsid w:val="00AF30E0"/>
    <w:rsid w:val="00AF32AF"/>
    <w:rsid w:val="00AF32CA"/>
    <w:rsid w:val="00AF352B"/>
    <w:rsid w:val="00AF3593"/>
    <w:rsid w:val="00AF38FD"/>
    <w:rsid w:val="00AF3AC2"/>
    <w:rsid w:val="00AF3C61"/>
    <w:rsid w:val="00AF3F4B"/>
    <w:rsid w:val="00AF478C"/>
    <w:rsid w:val="00AF4E23"/>
    <w:rsid w:val="00AF4FE2"/>
    <w:rsid w:val="00AF531F"/>
    <w:rsid w:val="00AF539E"/>
    <w:rsid w:val="00AF550E"/>
    <w:rsid w:val="00AF5A01"/>
    <w:rsid w:val="00AF5C05"/>
    <w:rsid w:val="00AF5FAD"/>
    <w:rsid w:val="00AF5FF0"/>
    <w:rsid w:val="00AF622A"/>
    <w:rsid w:val="00AF6458"/>
    <w:rsid w:val="00AF65E5"/>
    <w:rsid w:val="00AF668E"/>
    <w:rsid w:val="00AF6770"/>
    <w:rsid w:val="00AF68B1"/>
    <w:rsid w:val="00AF68B8"/>
    <w:rsid w:val="00AF699C"/>
    <w:rsid w:val="00AF6A8B"/>
    <w:rsid w:val="00AF6AC2"/>
    <w:rsid w:val="00AF6EE2"/>
    <w:rsid w:val="00AF705B"/>
    <w:rsid w:val="00AF7088"/>
    <w:rsid w:val="00AF7243"/>
    <w:rsid w:val="00AF74CF"/>
    <w:rsid w:val="00AF75B6"/>
    <w:rsid w:val="00AF7FF0"/>
    <w:rsid w:val="00B000C8"/>
    <w:rsid w:val="00B0038C"/>
    <w:rsid w:val="00B003E8"/>
    <w:rsid w:val="00B00426"/>
    <w:rsid w:val="00B007A4"/>
    <w:rsid w:val="00B00852"/>
    <w:rsid w:val="00B00B8B"/>
    <w:rsid w:val="00B00BEE"/>
    <w:rsid w:val="00B00E96"/>
    <w:rsid w:val="00B01290"/>
    <w:rsid w:val="00B013A0"/>
    <w:rsid w:val="00B01426"/>
    <w:rsid w:val="00B01639"/>
    <w:rsid w:val="00B01671"/>
    <w:rsid w:val="00B019E5"/>
    <w:rsid w:val="00B01B80"/>
    <w:rsid w:val="00B01CBB"/>
    <w:rsid w:val="00B01CD6"/>
    <w:rsid w:val="00B01F9E"/>
    <w:rsid w:val="00B0207B"/>
    <w:rsid w:val="00B0211C"/>
    <w:rsid w:val="00B02723"/>
    <w:rsid w:val="00B02ADE"/>
    <w:rsid w:val="00B02B0A"/>
    <w:rsid w:val="00B03188"/>
    <w:rsid w:val="00B032EF"/>
    <w:rsid w:val="00B03317"/>
    <w:rsid w:val="00B03387"/>
    <w:rsid w:val="00B03861"/>
    <w:rsid w:val="00B03B08"/>
    <w:rsid w:val="00B03C82"/>
    <w:rsid w:val="00B03D51"/>
    <w:rsid w:val="00B03E01"/>
    <w:rsid w:val="00B03EFF"/>
    <w:rsid w:val="00B03F47"/>
    <w:rsid w:val="00B0410D"/>
    <w:rsid w:val="00B04159"/>
    <w:rsid w:val="00B046BA"/>
    <w:rsid w:val="00B047E5"/>
    <w:rsid w:val="00B04B58"/>
    <w:rsid w:val="00B04C7A"/>
    <w:rsid w:val="00B04E8D"/>
    <w:rsid w:val="00B05060"/>
    <w:rsid w:val="00B05111"/>
    <w:rsid w:val="00B051FF"/>
    <w:rsid w:val="00B05684"/>
    <w:rsid w:val="00B05D7D"/>
    <w:rsid w:val="00B05E4E"/>
    <w:rsid w:val="00B05FF7"/>
    <w:rsid w:val="00B060F6"/>
    <w:rsid w:val="00B06463"/>
    <w:rsid w:val="00B064E3"/>
    <w:rsid w:val="00B06610"/>
    <w:rsid w:val="00B0678E"/>
    <w:rsid w:val="00B0681B"/>
    <w:rsid w:val="00B0681D"/>
    <w:rsid w:val="00B06A75"/>
    <w:rsid w:val="00B06C3A"/>
    <w:rsid w:val="00B06DD5"/>
    <w:rsid w:val="00B06F85"/>
    <w:rsid w:val="00B070BC"/>
    <w:rsid w:val="00B07405"/>
    <w:rsid w:val="00B07603"/>
    <w:rsid w:val="00B079C6"/>
    <w:rsid w:val="00B07C1C"/>
    <w:rsid w:val="00B101D0"/>
    <w:rsid w:val="00B1056E"/>
    <w:rsid w:val="00B10631"/>
    <w:rsid w:val="00B109E8"/>
    <w:rsid w:val="00B10BA1"/>
    <w:rsid w:val="00B10CE8"/>
    <w:rsid w:val="00B10E29"/>
    <w:rsid w:val="00B11041"/>
    <w:rsid w:val="00B1116E"/>
    <w:rsid w:val="00B11305"/>
    <w:rsid w:val="00B113E1"/>
    <w:rsid w:val="00B114C1"/>
    <w:rsid w:val="00B1169A"/>
    <w:rsid w:val="00B1172B"/>
    <w:rsid w:val="00B119F1"/>
    <w:rsid w:val="00B11AF0"/>
    <w:rsid w:val="00B11E8D"/>
    <w:rsid w:val="00B11EAC"/>
    <w:rsid w:val="00B125F1"/>
    <w:rsid w:val="00B126CB"/>
    <w:rsid w:val="00B1296B"/>
    <w:rsid w:val="00B12987"/>
    <w:rsid w:val="00B129A7"/>
    <w:rsid w:val="00B12A77"/>
    <w:rsid w:val="00B12AC5"/>
    <w:rsid w:val="00B12EC2"/>
    <w:rsid w:val="00B12FE2"/>
    <w:rsid w:val="00B13287"/>
    <w:rsid w:val="00B13671"/>
    <w:rsid w:val="00B136F6"/>
    <w:rsid w:val="00B137C4"/>
    <w:rsid w:val="00B138FD"/>
    <w:rsid w:val="00B13B7A"/>
    <w:rsid w:val="00B13C69"/>
    <w:rsid w:val="00B13DE5"/>
    <w:rsid w:val="00B13F07"/>
    <w:rsid w:val="00B140A1"/>
    <w:rsid w:val="00B1416E"/>
    <w:rsid w:val="00B1437F"/>
    <w:rsid w:val="00B143B2"/>
    <w:rsid w:val="00B14706"/>
    <w:rsid w:val="00B147C0"/>
    <w:rsid w:val="00B14907"/>
    <w:rsid w:val="00B14B6F"/>
    <w:rsid w:val="00B14B95"/>
    <w:rsid w:val="00B14CB8"/>
    <w:rsid w:val="00B14D1D"/>
    <w:rsid w:val="00B14E1F"/>
    <w:rsid w:val="00B14E31"/>
    <w:rsid w:val="00B14FD5"/>
    <w:rsid w:val="00B15072"/>
    <w:rsid w:val="00B15135"/>
    <w:rsid w:val="00B15336"/>
    <w:rsid w:val="00B1540D"/>
    <w:rsid w:val="00B15652"/>
    <w:rsid w:val="00B15C44"/>
    <w:rsid w:val="00B15E55"/>
    <w:rsid w:val="00B15EA1"/>
    <w:rsid w:val="00B165D6"/>
    <w:rsid w:val="00B167A3"/>
    <w:rsid w:val="00B168A3"/>
    <w:rsid w:val="00B168FE"/>
    <w:rsid w:val="00B16CC2"/>
    <w:rsid w:val="00B16F35"/>
    <w:rsid w:val="00B1769B"/>
    <w:rsid w:val="00B1790F"/>
    <w:rsid w:val="00B17932"/>
    <w:rsid w:val="00B17C5D"/>
    <w:rsid w:val="00B17F22"/>
    <w:rsid w:val="00B200EF"/>
    <w:rsid w:val="00B202FA"/>
    <w:rsid w:val="00B20478"/>
    <w:rsid w:val="00B205AB"/>
    <w:rsid w:val="00B205B2"/>
    <w:rsid w:val="00B207B8"/>
    <w:rsid w:val="00B20AA0"/>
    <w:rsid w:val="00B20BFD"/>
    <w:rsid w:val="00B20D89"/>
    <w:rsid w:val="00B20EBC"/>
    <w:rsid w:val="00B20EE4"/>
    <w:rsid w:val="00B21048"/>
    <w:rsid w:val="00B21170"/>
    <w:rsid w:val="00B212DC"/>
    <w:rsid w:val="00B216A6"/>
    <w:rsid w:val="00B216D6"/>
    <w:rsid w:val="00B21929"/>
    <w:rsid w:val="00B21AFC"/>
    <w:rsid w:val="00B21B39"/>
    <w:rsid w:val="00B21B84"/>
    <w:rsid w:val="00B21E37"/>
    <w:rsid w:val="00B21F09"/>
    <w:rsid w:val="00B21FC7"/>
    <w:rsid w:val="00B22039"/>
    <w:rsid w:val="00B220C1"/>
    <w:rsid w:val="00B2226B"/>
    <w:rsid w:val="00B22437"/>
    <w:rsid w:val="00B226E8"/>
    <w:rsid w:val="00B22840"/>
    <w:rsid w:val="00B231E5"/>
    <w:rsid w:val="00B23654"/>
    <w:rsid w:val="00B237DA"/>
    <w:rsid w:val="00B23834"/>
    <w:rsid w:val="00B23957"/>
    <w:rsid w:val="00B23B0B"/>
    <w:rsid w:val="00B23BE2"/>
    <w:rsid w:val="00B23D6E"/>
    <w:rsid w:val="00B23EAF"/>
    <w:rsid w:val="00B240A9"/>
    <w:rsid w:val="00B241F7"/>
    <w:rsid w:val="00B247D1"/>
    <w:rsid w:val="00B24F33"/>
    <w:rsid w:val="00B24F71"/>
    <w:rsid w:val="00B25279"/>
    <w:rsid w:val="00B2563F"/>
    <w:rsid w:val="00B25BF6"/>
    <w:rsid w:val="00B25E09"/>
    <w:rsid w:val="00B26B13"/>
    <w:rsid w:val="00B26B21"/>
    <w:rsid w:val="00B26CE5"/>
    <w:rsid w:val="00B273F1"/>
    <w:rsid w:val="00B278D9"/>
    <w:rsid w:val="00B27A49"/>
    <w:rsid w:val="00B27B73"/>
    <w:rsid w:val="00B30197"/>
    <w:rsid w:val="00B30BB8"/>
    <w:rsid w:val="00B30CDE"/>
    <w:rsid w:val="00B31468"/>
    <w:rsid w:val="00B314E1"/>
    <w:rsid w:val="00B31567"/>
    <w:rsid w:val="00B31952"/>
    <w:rsid w:val="00B31C23"/>
    <w:rsid w:val="00B31E21"/>
    <w:rsid w:val="00B32277"/>
    <w:rsid w:val="00B32490"/>
    <w:rsid w:val="00B326B5"/>
    <w:rsid w:val="00B32734"/>
    <w:rsid w:val="00B328C5"/>
    <w:rsid w:val="00B32A4C"/>
    <w:rsid w:val="00B32B13"/>
    <w:rsid w:val="00B32D5C"/>
    <w:rsid w:val="00B32E46"/>
    <w:rsid w:val="00B330B5"/>
    <w:rsid w:val="00B331AF"/>
    <w:rsid w:val="00B33327"/>
    <w:rsid w:val="00B337E9"/>
    <w:rsid w:val="00B33863"/>
    <w:rsid w:val="00B34114"/>
    <w:rsid w:val="00B345F5"/>
    <w:rsid w:val="00B34B0D"/>
    <w:rsid w:val="00B34B24"/>
    <w:rsid w:val="00B34BBF"/>
    <w:rsid w:val="00B350E5"/>
    <w:rsid w:val="00B35214"/>
    <w:rsid w:val="00B356DB"/>
    <w:rsid w:val="00B357A6"/>
    <w:rsid w:val="00B35834"/>
    <w:rsid w:val="00B35D32"/>
    <w:rsid w:val="00B3610D"/>
    <w:rsid w:val="00B366B9"/>
    <w:rsid w:val="00B3671B"/>
    <w:rsid w:val="00B367AA"/>
    <w:rsid w:val="00B367C2"/>
    <w:rsid w:val="00B36854"/>
    <w:rsid w:val="00B370A4"/>
    <w:rsid w:val="00B3737F"/>
    <w:rsid w:val="00B377A1"/>
    <w:rsid w:val="00B378D7"/>
    <w:rsid w:val="00B37960"/>
    <w:rsid w:val="00B37967"/>
    <w:rsid w:val="00B37D63"/>
    <w:rsid w:val="00B37E89"/>
    <w:rsid w:val="00B37EC1"/>
    <w:rsid w:val="00B37F68"/>
    <w:rsid w:val="00B37FC6"/>
    <w:rsid w:val="00B40082"/>
    <w:rsid w:val="00B40154"/>
    <w:rsid w:val="00B40233"/>
    <w:rsid w:val="00B40395"/>
    <w:rsid w:val="00B40580"/>
    <w:rsid w:val="00B407B5"/>
    <w:rsid w:val="00B40E0C"/>
    <w:rsid w:val="00B40F8E"/>
    <w:rsid w:val="00B41210"/>
    <w:rsid w:val="00B4133A"/>
    <w:rsid w:val="00B4148D"/>
    <w:rsid w:val="00B416D3"/>
    <w:rsid w:val="00B4181D"/>
    <w:rsid w:val="00B41839"/>
    <w:rsid w:val="00B419DC"/>
    <w:rsid w:val="00B41A77"/>
    <w:rsid w:val="00B420F2"/>
    <w:rsid w:val="00B4245A"/>
    <w:rsid w:val="00B4256E"/>
    <w:rsid w:val="00B42CC9"/>
    <w:rsid w:val="00B42DC7"/>
    <w:rsid w:val="00B42EA3"/>
    <w:rsid w:val="00B431D1"/>
    <w:rsid w:val="00B4339D"/>
    <w:rsid w:val="00B433C2"/>
    <w:rsid w:val="00B43690"/>
    <w:rsid w:val="00B43AB6"/>
    <w:rsid w:val="00B43B64"/>
    <w:rsid w:val="00B43CE2"/>
    <w:rsid w:val="00B43E6B"/>
    <w:rsid w:val="00B444CD"/>
    <w:rsid w:val="00B444E9"/>
    <w:rsid w:val="00B44A47"/>
    <w:rsid w:val="00B44A8E"/>
    <w:rsid w:val="00B44BEF"/>
    <w:rsid w:val="00B44CCA"/>
    <w:rsid w:val="00B44D60"/>
    <w:rsid w:val="00B453D7"/>
    <w:rsid w:val="00B45EBE"/>
    <w:rsid w:val="00B46163"/>
    <w:rsid w:val="00B4627C"/>
    <w:rsid w:val="00B46489"/>
    <w:rsid w:val="00B46540"/>
    <w:rsid w:val="00B4666E"/>
    <w:rsid w:val="00B466F7"/>
    <w:rsid w:val="00B46A43"/>
    <w:rsid w:val="00B46B43"/>
    <w:rsid w:val="00B46BB7"/>
    <w:rsid w:val="00B46C69"/>
    <w:rsid w:val="00B46D88"/>
    <w:rsid w:val="00B46DA4"/>
    <w:rsid w:val="00B46F05"/>
    <w:rsid w:val="00B46F47"/>
    <w:rsid w:val="00B46FC0"/>
    <w:rsid w:val="00B4751C"/>
    <w:rsid w:val="00B47697"/>
    <w:rsid w:val="00B47868"/>
    <w:rsid w:val="00B478D6"/>
    <w:rsid w:val="00B47D7B"/>
    <w:rsid w:val="00B47FB9"/>
    <w:rsid w:val="00B503D2"/>
    <w:rsid w:val="00B507EF"/>
    <w:rsid w:val="00B50B6B"/>
    <w:rsid w:val="00B50E4E"/>
    <w:rsid w:val="00B50FFC"/>
    <w:rsid w:val="00B51093"/>
    <w:rsid w:val="00B51252"/>
    <w:rsid w:val="00B517A2"/>
    <w:rsid w:val="00B52048"/>
    <w:rsid w:val="00B524C6"/>
    <w:rsid w:val="00B525E3"/>
    <w:rsid w:val="00B52888"/>
    <w:rsid w:val="00B52F00"/>
    <w:rsid w:val="00B52F2B"/>
    <w:rsid w:val="00B5311D"/>
    <w:rsid w:val="00B53206"/>
    <w:rsid w:val="00B53260"/>
    <w:rsid w:val="00B5331D"/>
    <w:rsid w:val="00B534C8"/>
    <w:rsid w:val="00B53521"/>
    <w:rsid w:val="00B53710"/>
    <w:rsid w:val="00B5394F"/>
    <w:rsid w:val="00B53C9F"/>
    <w:rsid w:val="00B54090"/>
    <w:rsid w:val="00B540CC"/>
    <w:rsid w:val="00B5424D"/>
    <w:rsid w:val="00B5497C"/>
    <w:rsid w:val="00B54BC9"/>
    <w:rsid w:val="00B54CE6"/>
    <w:rsid w:val="00B54D34"/>
    <w:rsid w:val="00B54D75"/>
    <w:rsid w:val="00B552B7"/>
    <w:rsid w:val="00B5549C"/>
    <w:rsid w:val="00B5568D"/>
    <w:rsid w:val="00B55BC5"/>
    <w:rsid w:val="00B55D33"/>
    <w:rsid w:val="00B55D47"/>
    <w:rsid w:val="00B55F10"/>
    <w:rsid w:val="00B55F88"/>
    <w:rsid w:val="00B563A6"/>
    <w:rsid w:val="00B566CF"/>
    <w:rsid w:val="00B568E5"/>
    <w:rsid w:val="00B56A26"/>
    <w:rsid w:val="00B56BA5"/>
    <w:rsid w:val="00B571E0"/>
    <w:rsid w:val="00B57458"/>
    <w:rsid w:val="00B578C1"/>
    <w:rsid w:val="00B57A62"/>
    <w:rsid w:val="00B57B84"/>
    <w:rsid w:val="00B57E01"/>
    <w:rsid w:val="00B57FEB"/>
    <w:rsid w:val="00B60509"/>
    <w:rsid w:val="00B60514"/>
    <w:rsid w:val="00B60540"/>
    <w:rsid w:val="00B6081C"/>
    <w:rsid w:val="00B60955"/>
    <w:rsid w:val="00B60C27"/>
    <w:rsid w:val="00B610AE"/>
    <w:rsid w:val="00B6119E"/>
    <w:rsid w:val="00B615CC"/>
    <w:rsid w:val="00B617BB"/>
    <w:rsid w:val="00B61E65"/>
    <w:rsid w:val="00B61E73"/>
    <w:rsid w:val="00B61FF5"/>
    <w:rsid w:val="00B621BA"/>
    <w:rsid w:val="00B621BE"/>
    <w:rsid w:val="00B6244D"/>
    <w:rsid w:val="00B62458"/>
    <w:rsid w:val="00B624DE"/>
    <w:rsid w:val="00B6260A"/>
    <w:rsid w:val="00B62951"/>
    <w:rsid w:val="00B62DA5"/>
    <w:rsid w:val="00B62DA9"/>
    <w:rsid w:val="00B62E76"/>
    <w:rsid w:val="00B62F23"/>
    <w:rsid w:val="00B631DE"/>
    <w:rsid w:val="00B632FD"/>
    <w:rsid w:val="00B63316"/>
    <w:rsid w:val="00B6365B"/>
    <w:rsid w:val="00B637E4"/>
    <w:rsid w:val="00B63A3C"/>
    <w:rsid w:val="00B63B6F"/>
    <w:rsid w:val="00B63FFA"/>
    <w:rsid w:val="00B63FFF"/>
    <w:rsid w:val="00B64098"/>
    <w:rsid w:val="00B641A2"/>
    <w:rsid w:val="00B64368"/>
    <w:rsid w:val="00B64429"/>
    <w:rsid w:val="00B64493"/>
    <w:rsid w:val="00B64705"/>
    <w:rsid w:val="00B64BFD"/>
    <w:rsid w:val="00B64D35"/>
    <w:rsid w:val="00B657EB"/>
    <w:rsid w:val="00B657FE"/>
    <w:rsid w:val="00B65C91"/>
    <w:rsid w:val="00B65D21"/>
    <w:rsid w:val="00B65E6E"/>
    <w:rsid w:val="00B6615A"/>
    <w:rsid w:val="00B6622E"/>
    <w:rsid w:val="00B6669C"/>
    <w:rsid w:val="00B6673B"/>
    <w:rsid w:val="00B66BA1"/>
    <w:rsid w:val="00B66C1E"/>
    <w:rsid w:val="00B66C9D"/>
    <w:rsid w:val="00B66D53"/>
    <w:rsid w:val="00B6739E"/>
    <w:rsid w:val="00B676B1"/>
    <w:rsid w:val="00B677A9"/>
    <w:rsid w:val="00B677FF"/>
    <w:rsid w:val="00B67AE9"/>
    <w:rsid w:val="00B67CDF"/>
    <w:rsid w:val="00B7001A"/>
    <w:rsid w:val="00B700BC"/>
    <w:rsid w:val="00B703A0"/>
    <w:rsid w:val="00B70B04"/>
    <w:rsid w:val="00B70B66"/>
    <w:rsid w:val="00B70BE1"/>
    <w:rsid w:val="00B70CB1"/>
    <w:rsid w:val="00B70EAD"/>
    <w:rsid w:val="00B70F7F"/>
    <w:rsid w:val="00B70FC6"/>
    <w:rsid w:val="00B710B7"/>
    <w:rsid w:val="00B710BD"/>
    <w:rsid w:val="00B713CC"/>
    <w:rsid w:val="00B713FF"/>
    <w:rsid w:val="00B717D0"/>
    <w:rsid w:val="00B7196B"/>
    <w:rsid w:val="00B71995"/>
    <w:rsid w:val="00B719CF"/>
    <w:rsid w:val="00B71B88"/>
    <w:rsid w:val="00B71DD0"/>
    <w:rsid w:val="00B71E92"/>
    <w:rsid w:val="00B7214B"/>
    <w:rsid w:val="00B7221B"/>
    <w:rsid w:val="00B72276"/>
    <w:rsid w:val="00B72566"/>
    <w:rsid w:val="00B72597"/>
    <w:rsid w:val="00B72742"/>
    <w:rsid w:val="00B7277B"/>
    <w:rsid w:val="00B72CCB"/>
    <w:rsid w:val="00B72E06"/>
    <w:rsid w:val="00B730CC"/>
    <w:rsid w:val="00B732A6"/>
    <w:rsid w:val="00B73697"/>
    <w:rsid w:val="00B736F2"/>
    <w:rsid w:val="00B737B0"/>
    <w:rsid w:val="00B73F4E"/>
    <w:rsid w:val="00B7402B"/>
    <w:rsid w:val="00B7466F"/>
    <w:rsid w:val="00B74A00"/>
    <w:rsid w:val="00B74FC3"/>
    <w:rsid w:val="00B75118"/>
    <w:rsid w:val="00B751E7"/>
    <w:rsid w:val="00B753A2"/>
    <w:rsid w:val="00B759AE"/>
    <w:rsid w:val="00B75BDA"/>
    <w:rsid w:val="00B75E06"/>
    <w:rsid w:val="00B75ED8"/>
    <w:rsid w:val="00B75F48"/>
    <w:rsid w:val="00B75F84"/>
    <w:rsid w:val="00B761EB"/>
    <w:rsid w:val="00B76514"/>
    <w:rsid w:val="00B76719"/>
    <w:rsid w:val="00B7671F"/>
    <w:rsid w:val="00B76859"/>
    <w:rsid w:val="00B7689E"/>
    <w:rsid w:val="00B76F2C"/>
    <w:rsid w:val="00B7726F"/>
    <w:rsid w:val="00B77333"/>
    <w:rsid w:val="00B7779D"/>
    <w:rsid w:val="00B77D7E"/>
    <w:rsid w:val="00B77E9F"/>
    <w:rsid w:val="00B77FD4"/>
    <w:rsid w:val="00B80087"/>
    <w:rsid w:val="00B801A1"/>
    <w:rsid w:val="00B803FB"/>
    <w:rsid w:val="00B8071C"/>
    <w:rsid w:val="00B80797"/>
    <w:rsid w:val="00B80C4C"/>
    <w:rsid w:val="00B810A8"/>
    <w:rsid w:val="00B8118B"/>
    <w:rsid w:val="00B815BA"/>
    <w:rsid w:val="00B817A8"/>
    <w:rsid w:val="00B81832"/>
    <w:rsid w:val="00B81940"/>
    <w:rsid w:val="00B81A77"/>
    <w:rsid w:val="00B81B58"/>
    <w:rsid w:val="00B81E05"/>
    <w:rsid w:val="00B81ED5"/>
    <w:rsid w:val="00B820B8"/>
    <w:rsid w:val="00B82206"/>
    <w:rsid w:val="00B822DC"/>
    <w:rsid w:val="00B82463"/>
    <w:rsid w:val="00B82778"/>
    <w:rsid w:val="00B82864"/>
    <w:rsid w:val="00B82EDF"/>
    <w:rsid w:val="00B82FFF"/>
    <w:rsid w:val="00B830E8"/>
    <w:rsid w:val="00B83308"/>
    <w:rsid w:val="00B83340"/>
    <w:rsid w:val="00B83382"/>
    <w:rsid w:val="00B834A2"/>
    <w:rsid w:val="00B83AFA"/>
    <w:rsid w:val="00B83C34"/>
    <w:rsid w:val="00B83EB3"/>
    <w:rsid w:val="00B83F71"/>
    <w:rsid w:val="00B842C3"/>
    <w:rsid w:val="00B84366"/>
    <w:rsid w:val="00B845AB"/>
    <w:rsid w:val="00B846B4"/>
    <w:rsid w:val="00B84716"/>
    <w:rsid w:val="00B8480A"/>
    <w:rsid w:val="00B848C4"/>
    <w:rsid w:val="00B84A1B"/>
    <w:rsid w:val="00B84B3F"/>
    <w:rsid w:val="00B84DBD"/>
    <w:rsid w:val="00B84E19"/>
    <w:rsid w:val="00B84FED"/>
    <w:rsid w:val="00B85031"/>
    <w:rsid w:val="00B851EF"/>
    <w:rsid w:val="00B853D3"/>
    <w:rsid w:val="00B8543B"/>
    <w:rsid w:val="00B854E9"/>
    <w:rsid w:val="00B8553E"/>
    <w:rsid w:val="00B85590"/>
    <w:rsid w:val="00B85845"/>
    <w:rsid w:val="00B85CCD"/>
    <w:rsid w:val="00B8639A"/>
    <w:rsid w:val="00B866A2"/>
    <w:rsid w:val="00B869B9"/>
    <w:rsid w:val="00B86CAF"/>
    <w:rsid w:val="00B87025"/>
    <w:rsid w:val="00B874C7"/>
    <w:rsid w:val="00B87556"/>
    <w:rsid w:val="00B87BE5"/>
    <w:rsid w:val="00B87F79"/>
    <w:rsid w:val="00B904C2"/>
    <w:rsid w:val="00B90D64"/>
    <w:rsid w:val="00B90FAE"/>
    <w:rsid w:val="00B91135"/>
    <w:rsid w:val="00B9160F"/>
    <w:rsid w:val="00B916A0"/>
    <w:rsid w:val="00B91964"/>
    <w:rsid w:val="00B91E87"/>
    <w:rsid w:val="00B91FBE"/>
    <w:rsid w:val="00B9225C"/>
    <w:rsid w:val="00B922F1"/>
    <w:rsid w:val="00B9245E"/>
    <w:rsid w:val="00B92734"/>
    <w:rsid w:val="00B92843"/>
    <w:rsid w:val="00B92857"/>
    <w:rsid w:val="00B92960"/>
    <w:rsid w:val="00B92BEE"/>
    <w:rsid w:val="00B92D5C"/>
    <w:rsid w:val="00B92D6A"/>
    <w:rsid w:val="00B92DCE"/>
    <w:rsid w:val="00B92EB0"/>
    <w:rsid w:val="00B9322A"/>
    <w:rsid w:val="00B93285"/>
    <w:rsid w:val="00B934EF"/>
    <w:rsid w:val="00B9392B"/>
    <w:rsid w:val="00B93A32"/>
    <w:rsid w:val="00B93C96"/>
    <w:rsid w:val="00B9400F"/>
    <w:rsid w:val="00B940F1"/>
    <w:rsid w:val="00B943D6"/>
    <w:rsid w:val="00B94422"/>
    <w:rsid w:val="00B94676"/>
    <w:rsid w:val="00B9494F"/>
    <w:rsid w:val="00B94B9F"/>
    <w:rsid w:val="00B94E44"/>
    <w:rsid w:val="00B94EF9"/>
    <w:rsid w:val="00B94F91"/>
    <w:rsid w:val="00B95439"/>
    <w:rsid w:val="00B95A05"/>
    <w:rsid w:val="00B95D69"/>
    <w:rsid w:val="00B96552"/>
    <w:rsid w:val="00B968A9"/>
    <w:rsid w:val="00B968BA"/>
    <w:rsid w:val="00B96B80"/>
    <w:rsid w:val="00B97123"/>
    <w:rsid w:val="00B9733A"/>
    <w:rsid w:val="00B973BA"/>
    <w:rsid w:val="00B974B0"/>
    <w:rsid w:val="00B97616"/>
    <w:rsid w:val="00B976BA"/>
    <w:rsid w:val="00B976BB"/>
    <w:rsid w:val="00B9773D"/>
    <w:rsid w:val="00B97888"/>
    <w:rsid w:val="00B97894"/>
    <w:rsid w:val="00B97E08"/>
    <w:rsid w:val="00BA02D3"/>
    <w:rsid w:val="00BA0301"/>
    <w:rsid w:val="00BA03F4"/>
    <w:rsid w:val="00BA04DF"/>
    <w:rsid w:val="00BA0691"/>
    <w:rsid w:val="00BA0852"/>
    <w:rsid w:val="00BA0A20"/>
    <w:rsid w:val="00BA0FB6"/>
    <w:rsid w:val="00BA10A7"/>
    <w:rsid w:val="00BA12D1"/>
    <w:rsid w:val="00BA1464"/>
    <w:rsid w:val="00BA1678"/>
    <w:rsid w:val="00BA17E5"/>
    <w:rsid w:val="00BA1A2C"/>
    <w:rsid w:val="00BA1CF4"/>
    <w:rsid w:val="00BA1E47"/>
    <w:rsid w:val="00BA206B"/>
    <w:rsid w:val="00BA2257"/>
    <w:rsid w:val="00BA2793"/>
    <w:rsid w:val="00BA2798"/>
    <w:rsid w:val="00BA287B"/>
    <w:rsid w:val="00BA2930"/>
    <w:rsid w:val="00BA2B68"/>
    <w:rsid w:val="00BA2EC6"/>
    <w:rsid w:val="00BA2FD1"/>
    <w:rsid w:val="00BA3041"/>
    <w:rsid w:val="00BA3180"/>
    <w:rsid w:val="00BA33BE"/>
    <w:rsid w:val="00BA35AA"/>
    <w:rsid w:val="00BA372B"/>
    <w:rsid w:val="00BA3825"/>
    <w:rsid w:val="00BA3CC0"/>
    <w:rsid w:val="00BA3DA8"/>
    <w:rsid w:val="00BA3DE5"/>
    <w:rsid w:val="00BA4443"/>
    <w:rsid w:val="00BA453B"/>
    <w:rsid w:val="00BA4608"/>
    <w:rsid w:val="00BA4611"/>
    <w:rsid w:val="00BA48A1"/>
    <w:rsid w:val="00BA49BD"/>
    <w:rsid w:val="00BA4BA5"/>
    <w:rsid w:val="00BA4D32"/>
    <w:rsid w:val="00BA4F92"/>
    <w:rsid w:val="00BA53D0"/>
    <w:rsid w:val="00BA542E"/>
    <w:rsid w:val="00BA5C0F"/>
    <w:rsid w:val="00BA5D35"/>
    <w:rsid w:val="00BA5E1E"/>
    <w:rsid w:val="00BA5EE0"/>
    <w:rsid w:val="00BA61CD"/>
    <w:rsid w:val="00BA64B0"/>
    <w:rsid w:val="00BA655D"/>
    <w:rsid w:val="00BA6568"/>
    <w:rsid w:val="00BA6999"/>
    <w:rsid w:val="00BA6B4F"/>
    <w:rsid w:val="00BA6BD4"/>
    <w:rsid w:val="00BA6D8D"/>
    <w:rsid w:val="00BA6E69"/>
    <w:rsid w:val="00BA6F3D"/>
    <w:rsid w:val="00BA7164"/>
    <w:rsid w:val="00BA71C2"/>
    <w:rsid w:val="00BA7414"/>
    <w:rsid w:val="00BA7445"/>
    <w:rsid w:val="00BA7813"/>
    <w:rsid w:val="00BA7BBD"/>
    <w:rsid w:val="00BA7FA3"/>
    <w:rsid w:val="00BB0015"/>
    <w:rsid w:val="00BB0048"/>
    <w:rsid w:val="00BB0112"/>
    <w:rsid w:val="00BB0327"/>
    <w:rsid w:val="00BB0567"/>
    <w:rsid w:val="00BB09BA"/>
    <w:rsid w:val="00BB0A31"/>
    <w:rsid w:val="00BB0A4E"/>
    <w:rsid w:val="00BB0CE3"/>
    <w:rsid w:val="00BB0DCC"/>
    <w:rsid w:val="00BB1AA6"/>
    <w:rsid w:val="00BB1ACD"/>
    <w:rsid w:val="00BB1B83"/>
    <w:rsid w:val="00BB1B95"/>
    <w:rsid w:val="00BB2C3D"/>
    <w:rsid w:val="00BB301A"/>
    <w:rsid w:val="00BB3259"/>
    <w:rsid w:val="00BB33C1"/>
    <w:rsid w:val="00BB345B"/>
    <w:rsid w:val="00BB35AB"/>
    <w:rsid w:val="00BB3809"/>
    <w:rsid w:val="00BB3844"/>
    <w:rsid w:val="00BB39B1"/>
    <w:rsid w:val="00BB39BF"/>
    <w:rsid w:val="00BB3E5A"/>
    <w:rsid w:val="00BB4278"/>
    <w:rsid w:val="00BB4870"/>
    <w:rsid w:val="00BB4C4A"/>
    <w:rsid w:val="00BB4D28"/>
    <w:rsid w:val="00BB4E92"/>
    <w:rsid w:val="00BB4F78"/>
    <w:rsid w:val="00BB5047"/>
    <w:rsid w:val="00BB5409"/>
    <w:rsid w:val="00BB589B"/>
    <w:rsid w:val="00BB5E85"/>
    <w:rsid w:val="00BB605A"/>
    <w:rsid w:val="00BB60D5"/>
    <w:rsid w:val="00BB67F2"/>
    <w:rsid w:val="00BB6D2A"/>
    <w:rsid w:val="00BB6D5E"/>
    <w:rsid w:val="00BB6F52"/>
    <w:rsid w:val="00BB6FF8"/>
    <w:rsid w:val="00BB704C"/>
    <w:rsid w:val="00BB71B4"/>
    <w:rsid w:val="00BB7781"/>
    <w:rsid w:val="00BB790E"/>
    <w:rsid w:val="00BB7DEE"/>
    <w:rsid w:val="00BB7E1F"/>
    <w:rsid w:val="00BC02A5"/>
    <w:rsid w:val="00BC06AF"/>
    <w:rsid w:val="00BC0AB3"/>
    <w:rsid w:val="00BC108C"/>
    <w:rsid w:val="00BC1106"/>
    <w:rsid w:val="00BC11ED"/>
    <w:rsid w:val="00BC1531"/>
    <w:rsid w:val="00BC165D"/>
    <w:rsid w:val="00BC183B"/>
    <w:rsid w:val="00BC18F4"/>
    <w:rsid w:val="00BC19DE"/>
    <w:rsid w:val="00BC1C9A"/>
    <w:rsid w:val="00BC211E"/>
    <w:rsid w:val="00BC2343"/>
    <w:rsid w:val="00BC2804"/>
    <w:rsid w:val="00BC2DD6"/>
    <w:rsid w:val="00BC3AE9"/>
    <w:rsid w:val="00BC3CCF"/>
    <w:rsid w:val="00BC3D4F"/>
    <w:rsid w:val="00BC3EA3"/>
    <w:rsid w:val="00BC3F89"/>
    <w:rsid w:val="00BC4005"/>
    <w:rsid w:val="00BC4052"/>
    <w:rsid w:val="00BC41A0"/>
    <w:rsid w:val="00BC41CD"/>
    <w:rsid w:val="00BC4379"/>
    <w:rsid w:val="00BC4772"/>
    <w:rsid w:val="00BC4B6C"/>
    <w:rsid w:val="00BC4B79"/>
    <w:rsid w:val="00BC4CF5"/>
    <w:rsid w:val="00BC4D89"/>
    <w:rsid w:val="00BC4ED1"/>
    <w:rsid w:val="00BC5000"/>
    <w:rsid w:val="00BC531D"/>
    <w:rsid w:val="00BC5572"/>
    <w:rsid w:val="00BC56C8"/>
    <w:rsid w:val="00BC5B81"/>
    <w:rsid w:val="00BC5BA6"/>
    <w:rsid w:val="00BC5D17"/>
    <w:rsid w:val="00BC5E6B"/>
    <w:rsid w:val="00BC66E2"/>
    <w:rsid w:val="00BC6782"/>
    <w:rsid w:val="00BC67E7"/>
    <w:rsid w:val="00BC6821"/>
    <w:rsid w:val="00BC6A20"/>
    <w:rsid w:val="00BC6C54"/>
    <w:rsid w:val="00BC6C74"/>
    <w:rsid w:val="00BC6D24"/>
    <w:rsid w:val="00BC6F8E"/>
    <w:rsid w:val="00BC6FAF"/>
    <w:rsid w:val="00BC7252"/>
    <w:rsid w:val="00BC72E8"/>
    <w:rsid w:val="00BC7612"/>
    <w:rsid w:val="00BC784A"/>
    <w:rsid w:val="00BC795E"/>
    <w:rsid w:val="00BC79D4"/>
    <w:rsid w:val="00BC7EB1"/>
    <w:rsid w:val="00BD034E"/>
    <w:rsid w:val="00BD075C"/>
    <w:rsid w:val="00BD07A1"/>
    <w:rsid w:val="00BD0A5B"/>
    <w:rsid w:val="00BD10DF"/>
    <w:rsid w:val="00BD1A8E"/>
    <w:rsid w:val="00BD2235"/>
    <w:rsid w:val="00BD2954"/>
    <w:rsid w:val="00BD2F75"/>
    <w:rsid w:val="00BD2FAD"/>
    <w:rsid w:val="00BD349C"/>
    <w:rsid w:val="00BD3673"/>
    <w:rsid w:val="00BD3C0C"/>
    <w:rsid w:val="00BD3CE1"/>
    <w:rsid w:val="00BD3E1D"/>
    <w:rsid w:val="00BD4303"/>
    <w:rsid w:val="00BD47E5"/>
    <w:rsid w:val="00BD487E"/>
    <w:rsid w:val="00BD4A0A"/>
    <w:rsid w:val="00BD4AE1"/>
    <w:rsid w:val="00BD4BD8"/>
    <w:rsid w:val="00BD4E78"/>
    <w:rsid w:val="00BD50BA"/>
    <w:rsid w:val="00BD50D6"/>
    <w:rsid w:val="00BD5151"/>
    <w:rsid w:val="00BD52B0"/>
    <w:rsid w:val="00BD5444"/>
    <w:rsid w:val="00BD5678"/>
    <w:rsid w:val="00BD5BCD"/>
    <w:rsid w:val="00BD5C7E"/>
    <w:rsid w:val="00BD5DA5"/>
    <w:rsid w:val="00BD6093"/>
    <w:rsid w:val="00BD644A"/>
    <w:rsid w:val="00BD64C9"/>
    <w:rsid w:val="00BD6AEE"/>
    <w:rsid w:val="00BD6B96"/>
    <w:rsid w:val="00BD6D99"/>
    <w:rsid w:val="00BD6EAE"/>
    <w:rsid w:val="00BD71C7"/>
    <w:rsid w:val="00BD755F"/>
    <w:rsid w:val="00BD777F"/>
    <w:rsid w:val="00BD7968"/>
    <w:rsid w:val="00BD7B20"/>
    <w:rsid w:val="00BD7CCE"/>
    <w:rsid w:val="00BD7F3A"/>
    <w:rsid w:val="00BE000D"/>
    <w:rsid w:val="00BE02B5"/>
    <w:rsid w:val="00BE03B6"/>
    <w:rsid w:val="00BE08CB"/>
    <w:rsid w:val="00BE0AD5"/>
    <w:rsid w:val="00BE0D09"/>
    <w:rsid w:val="00BE0D0C"/>
    <w:rsid w:val="00BE0ED8"/>
    <w:rsid w:val="00BE113E"/>
    <w:rsid w:val="00BE1369"/>
    <w:rsid w:val="00BE1480"/>
    <w:rsid w:val="00BE14BF"/>
    <w:rsid w:val="00BE1573"/>
    <w:rsid w:val="00BE19E8"/>
    <w:rsid w:val="00BE1E1A"/>
    <w:rsid w:val="00BE1E6B"/>
    <w:rsid w:val="00BE2051"/>
    <w:rsid w:val="00BE26A4"/>
    <w:rsid w:val="00BE26B9"/>
    <w:rsid w:val="00BE2F36"/>
    <w:rsid w:val="00BE3079"/>
    <w:rsid w:val="00BE30EA"/>
    <w:rsid w:val="00BE32B0"/>
    <w:rsid w:val="00BE3489"/>
    <w:rsid w:val="00BE3996"/>
    <w:rsid w:val="00BE3A5E"/>
    <w:rsid w:val="00BE3E20"/>
    <w:rsid w:val="00BE43B3"/>
    <w:rsid w:val="00BE47F7"/>
    <w:rsid w:val="00BE4830"/>
    <w:rsid w:val="00BE497E"/>
    <w:rsid w:val="00BE4A7E"/>
    <w:rsid w:val="00BE4AB3"/>
    <w:rsid w:val="00BE514C"/>
    <w:rsid w:val="00BE544D"/>
    <w:rsid w:val="00BE5657"/>
    <w:rsid w:val="00BE5924"/>
    <w:rsid w:val="00BE59D1"/>
    <w:rsid w:val="00BE5B80"/>
    <w:rsid w:val="00BE5BD6"/>
    <w:rsid w:val="00BE5C37"/>
    <w:rsid w:val="00BE5D8A"/>
    <w:rsid w:val="00BE624D"/>
    <w:rsid w:val="00BE63A0"/>
    <w:rsid w:val="00BE6D6F"/>
    <w:rsid w:val="00BE6DC7"/>
    <w:rsid w:val="00BE6E32"/>
    <w:rsid w:val="00BE733F"/>
    <w:rsid w:val="00BE7408"/>
    <w:rsid w:val="00BE7440"/>
    <w:rsid w:val="00BE7629"/>
    <w:rsid w:val="00BE7A84"/>
    <w:rsid w:val="00BE7ABC"/>
    <w:rsid w:val="00BE7FCE"/>
    <w:rsid w:val="00BF0339"/>
    <w:rsid w:val="00BF03D9"/>
    <w:rsid w:val="00BF05B3"/>
    <w:rsid w:val="00BF0985"/>
    <w:rsid w:val="00BF108B"/>
    <w:rsid w:val="00BF1148"/>
    <w:rsid w:val="00BF11C9"/>
    <w:rsid w:val="00BF12DA"/>
    <w:rsid w:val="00BF136E"/>
    <w:rsid w:val="00BF1717"/>
    <w:rsid w:val="00BF1850"/>
    <w:rsid w:val="00BF1932"/>
    <w:rsid w:val="00BF1B10"/>
    <w:rsid w:val="00BF1FA2"/>
    <w:rsid w:val="00BF21CD"/>
    <w:rsid w:val="00BF238C"/>
    <w:rsid w:val="00BF248A"/>
    <w:rsid w:val="00BF2B53"/>
    <w:rsid w:val="00BF2D4C"/>
    <w:rsid w:val="00BF2E5B"/>
    <w:rsid w:val="00BF301B"/>
    <w:rsid w:val="00BF3630"/>
    <w:rsid w:val="00BF397C"/>
    <w:rsid w:val="00BF3991"/>
    <w:rsid w:val="00BF3A85"/>
    <w:rsid w:val="00BF3F69"/>
    <w:rsid w:val="00BF4106"/>
    <w:rsid w:val="00BF41D2"/>
    <w:rsid w:val="00BF42AA"/>
    <w:rsid w:val="00BF43D0"/>
    <w:rsid w:val="00BF440E"/>
    <w:rsid w:val="00BF448E"/>
    <w:rsid w:val="00BF454A"/>
    <w:rsid w:val="00BF45A9"/>
    <w:rsid w:val="00BF48D9"/>
    <w:rsid w:val="00BF4ED1"/>
    <w:rsid w:val="00BF507C"/>
    <w:rsid w:val="00BF514E"/>
    <w:rsid w:val="00BF518D"/>
    <w:rsid w:val="00BF51AB"/>
    <w:rsid w:val="00BF54E7"/>
    <w:rsid w:val="00BF5639"/>
    <w:rsid w:val="00BF582A"/>
    <w:rsid w:val="00BF5980"/>
    <w:rsid w:val="00BF5993"/>
    <w:rsid w:val="00BF5C1A"/>
    <w:rsid w:val="00BF60FE"/>
    <w:rsid w:val="00BF6254"/>
    <w:rsid w:val="00BF639A"/>
    <w:rsid w:val="00BF6964"/>
    <w:rsid w:val="00BF6F2C"/>
    <w:rsid w:val="00BF72BE"/>
    <w:rsid w:val="00BF74FB"/>
    <w:rsid w:val="00BF7523"/>
    <w:rsid w:val="00BF752E"/>
    <w:rsid w:val="00BF789F"/>
    <w:rsid w:val="00BF7D95"/>
    <w:rsid w:val="00BF7E67"/>
    <w:rsid w:val="00C00156"/>
    <w:rsid w:val="00C0015D"/>
    <w:rsid w:val="00C00407"/>
    <w:rsid w:val="00C00725"/>
    <w:rsid w:val="00C00791"/>
    <w:rsid w:val="00C0079D"/>
    <w:rsid w:val="00C007FB"/>
    <w:rsid w:val="00C00813"/>
    <w:rsid w:val="00C0095B"/>
    <w:rsid w:val="00C00A53"/>
    <w:rsid w:val="00C00A75"/>
    <w:rsid w:val="00C00A9C"/>
    <w:rsid w:val="00C01236"/>
    <w:rsid w:val="00C0130D"/>
    <w:rsid w:val="00C01B65"/>
    <w:rsid w:val="00C01B8B"/>
    <w:rsid w:val="00C01BA7"/>
    <w:rsid w:val="00C01BD8"/>
    <w:rsid w:val="00C01C2B"/>
    <w:rsid w:val="00C02191"/>
    <w:rsid w:val="00C0256B"/>
    <w:rsid w:val="00C02723"/>
    <w:rsid w:val="00C02802"/>
    <w:rsid w:val="00C031C6"/>
    <w:rsid w:val="00C03215"/>
    <w:rsid w:val="00C037E3"/>
    <w:rsid w:val="00C03857"/>
    <w:rsid w:val="00C038B1"/>
    <w:rsid w:val="00C0391F"/>
    <w:rsid w:val="00C03982"/>
    <w:rsid w:val="00C03CA8"/>
    <w:rsid w:val="00C03E10"/>
    <w:rsid w:val="00C03F5C"/>
    <w:rsid w:val="00C03FA1"/>
    <w:rsid w:val="00C042B0"/>
    <w:rsid w:val="00C044C8"/>
    <w:rsid w:val="00C0470C"/>
    <w:rsid w:val="00C047C9"/>
    <w:rsid w:val="00C04A6C"/>
    <w:rsid w:val="00C04AE1"/>
    <w:rsid w:val="00C04B84"/>
    <w:rsid w:val="00C04DAD"/>
    <w:rsid w:val="00C05061"/>
    <w:rsid w:val="00C05691"/>
    <w:rsid w:val="00C05795"/>
    <w:rsid w:val="00C057D2"/>
    <w:rsid w:val="00C060C1"/>
    <w:rsid w:val="00C062DF"/>
    <w:rsid w:val="00C06413"/>
    <w:rsid w:val="00C06939"/>
    <w:rsid w:val="00C0696C"/>
    <w:rsid w:val="00C069CC"/>
    <w:rsid w:val="00C06F22"/>
    <w:rsid w:val="00C06FFB"/>
    <w:rsid w:val="00C072B2"/>
    <w:rsid w:val="00C07337"/>
    <w:rsid w:val="00C07736"/>
    <w:rsid w:val="00C0774E"/>
    <w:rsid w:val="00C078E6"/>
    <w:rsid w:val="00C07CC1"/>
    <w:rsid w:val="00C103C1"/>
    <w:rsid w:val="00C107C1"/>
    <w:rsid w:val="00C10B61"/>
    <w:rsid w:val="00C10CE0"/>
    <w:rsid w:val="00C10D9A"/>
    <w:rsid w:val="00C10EB6"/>
    <w:rsid w:val="00C10EC5"/>
    <w:rsid w:val="00C10F48"/>
    <w:rsid w:val="00C113CF"/>
    <w:rsid w:val="00C1160D"/>
    <w:rsid w:val="00C11CB7"/>
    <w:rsid w:val="00C11FC1"/>
    <w:rsid w:val="00C1217B"/>
    <w:rsid w:val="00C12391"/>
    <w:rsid w:val="00C12547"/>
    <w:rsid w:val="00C125EB"/>
    <w:rsid w:val="00C12880"/>
    <w:rsid w:val="00C12AF5"/>
    <w:rsid w:val="00C12D6B"/>
    <w:rsid w:val="00C12E72"/>
    <w:rsid w:val="00C1314F"/>
    <w:rsid w:val="00C13298"/>
    <w:rsid w:val="00C1330E"/>
    <w:rsid w:val="00C13352"/>
    <w:rsid w:val="00C13362"/>
    <w:rsid w:val="00C13537"/>
    <w:rsid w:val="00C1355D"/>
    <w:rsid w:val="00C135D9"/>
    <w:rsid w:val="00C13C0B"/>
    <w:rsid w:val="00C13DFB"/>
    <w:rsid w:val="00C13E94"/>
    <w:rsid w:val="00C13F98"/>
    <w:rsid w:val="00C14110"/>
    <w:rsid w:val="00C144B2"/>
    <w:rsid w:val="00C147DD"/>
    <w:rsid w:val="00C1495B"/>
    <w:rsid w:val="00C14A21"/>
    <w:rsid w:val="00C14B1F"/>
    <w:rsid w:val="00C14CF7"/>
    <w:rsid w:val="00C14EFE"/>
    <w:rsid w:val="00C15176"/>
    <w:rsid w:val="00C15475"/>
    <w:rsid w:val="00C1563C"/>
    <w:rsid w:val="00C1576F"/>
    <w:rsid w:val="00C15BBD"/>
    <w:rsid w:val="00C15CCF"/>
    <w:rsid w:val="00C15FAA"/>
    <w:rsid w:val="00C16363"/>
    <w:rsid w:val="00C16763"/>
    <w:rsid w:val="00C1679F"/>
    <w:rsid w:val="00C167EE"/>
    <w:rsid w:val="00C16DD2"/>
    <w:rsid w:val="00C16E4E"/>
    <w:rsid w:val="00C16E53"/>
    <w:rsid w:val="00C175BF"/>
    <w:rsid w:val="00C17654"/>
    <w:rsid w:val="00C176BC"/>
    <w:rsid w:val="00C17ADE"/>
    <w:rsid w:val="00C17AF6"/>
    <w:rsid w:val="00C17D72"/>
    <w:rsid w:val="00C17F95"/>
    <w:rsid w:val="00C17FFE"/>
    <w:rsid w:val="00C2005C"/>
    <w:rsid w:val="00C20618"/>
    <w:rsid w:val="00C20E37"/>
    <w:rsid w:val="00C20E99"/>
    <w:rsid w:val="00C20F91"/>
    <w:rsid w:val="00C21049"/>
    <w:rsid w:val="00C21608"/>
    <w:rsid w:val="00C21806"/>
    <w:rsid w:val="00C218CE"/>
    <w:rsid w:val="00C21AC8"/>
    <w:rsid w:val="00C21CD3"/>
    <w:rsid w:val="00C21DDA"/>
    <w:rsid w:val="00C21DDF"/>
    <w:rsid w:val="00C21EE4"/>
    <w:rsid w:val="00C221E1"/>
    <w:rsid w:val="00C22223"/>
    <w:rsid w:val="00C224D8"/>
    <w:rsid w:val="00C2250D"/>
    <w:rsid w:val="00C226A7"/>
    <w:rsid w:val="00C226B2"/>
    <w:rsid w:val="00C2295B"/>
    <w:rsid w:val="00C22995"/>
    <w:rsid w:val="00C229BA"/>
    <w:rsid w:val="00C22B2F"/>
    <w:rsid w:val="00C22B9C"/>
    <w:rsid w:val="00C22BB0"/>
    <w:rsid w:val="00C22BFE"/>
    <w:rsid w:val="00C22F4F"/>
    <w:rsid w:val="00C23D45"/>
    <w:rsid w:val="00C23FD7"/>
    <w:rsid w:val="00C24262"/>
    <w:rsid w:val="00C245FA"/>
    <w:rsid w:val="00C24821"/>
    <w:rsid w:val="00C248B4"/>
    <w:rsid w:val="00C252ED"/>
    <w:rsid w:val="00C25364"/>
    <w:rsid w:val="00C2536C"/>
    <w:rsid w:val="00C257F4"/>
    <w:rsid w:val="00C25865"/>
    <w:rsid w:val="00C25956"/>
    <w:rsid w:val="00C25A4C"/>
    <w:rsid w:val="00C25B82"/>
    <w:rsid w:val="00C25BAE"/>
    <w:rsid w:val="00C25BC6"/>
    <w:rsid w:val="00C2631A"/>
    <w:rsid w:val="00C26368"/>
    <w:rsid w:val="00C26412"/>
    <w:rsid w:val="00C26612"/>
    <w:rsid w:val="00C2684F"/>
    <w:rsid w:val="00C269A1"/>
    <w:rsid w:val="00C26F46"/>
    <w:rsid w:val="00C272B4"/>
    <w:rsid w:val="00C27BBF"/>
    <w:rsid w:val="00C27E64"/>
    <w:rsid w:val="00C3014A"/>
    <w:rsid w:val="00C30656"/>
    <w:rsid w:val="00C30830"/>
    <w:rsid w:val="00C30A3F"/>
    <w:rsid w:val="00C30F54"/>
    <w:rsid w:val="00C31033"/>
    <w:rsid w:val="00C310A5"/>
    <w:rsid w:val="00C319D7"/>
    <w:rsid w:val="00C31AEB"/>
    <w:rsid w:val="00C31B94"/>
    <w:rsid w:val="00C31CE8"/>
    <w:rsid w:val="00C322F6"/>
    <w:rsid w:val="00C325B3"/>
    <w:rsid w:val="00C32916"/>
    <w:rsid w:val="00C3293C"/>
    <w:rsid w:val="00C32F49"/>
    <w:rsid w:val="00C331C9"/>
    <w:rsid w:val="00C33450"/>
    <w:rsid w:val="00C33648"/>
    <w:rsid w:val="00C33703"/>
    <w:rsid w:val="00C33727"/>
    <w:rsid w:val="00C33893"/>
    <w:rsid w:val="00C338D7"/>
    <w:rsid w:val="00C33954"/>
    <w:rsid w:val="00C33E72"/>
    <w:rsid w:val="00C33F42"/>
    <w:rsid w:val="00C34008"/>
    <w:rsid w:val="00C3453A"/>
    <w:rsid w:val="00C35A00"/>
    <w:rsid w:val="00C36133"/>
    <w:rsid w:val="00C36296"/>
    <w:rsid w:val="00C364A4"/>
    <w:rsid w:val="00C3658E"/>
    <w:rsid w:val="00C36788"/>
    <w:rsid w:val="00C36B7F"/>
    <w:rsid w:val="00C36D1E"/>
    <w:rsid w:val="00C36E48"/>
    <w:rsid w:val="00C40043"/>
    <w:rsid w:val="00C40057"/>
    <w:rsid w:val="00C400DA"/>
    <w:rsid w:val="00C400DD"/>
    <w:rsid w:val="00C40204"/>
    <w:rsid w:val="00C4034E"/>
    <w:rsid w:val="00C406E0"/>
    <w:rsid w:val="00C4073A"/>
    <w:rsid w:val="00C40B4F"/>
    <w:rsid w:val="00C412BA"/>
    <w:rsid w:val="00C41689"/>
    <w:rsid w:val="00C41746"/>
    <w:rsid w:val="00C417A2"/>
    <w:rsid w:val="00C419B2"/>
    <w:rsid w:val="00C41D22"/>
    <w:rsid w:val="00C41E60"/>
    <w:rsid w:val="00C41F24"/>
    <w:rsid w:val="00C41F35"/>
    <w:rsid w:val="00C421AB"/>
    <w:rsid w:val="00C422B2"/>
    <w:rsid w:val="00C42655"/>
    <w:rsid w:val="00C4277B"/>
    <w:rsid w:val="00C42DAC"/>
    <w:rsid w:val="00C42EB8"/>
    <w:rsid w:val="00C43741"/>
    <w:rsid w:val="00C43BD6"/>
    <w:rsid w:val="00C43D4B"/>
    <w:rsid w:val="00C44097"/>
    <w:rsid w:val="00C44456"/>
    <w:rsid w:val="00C446FA"/>
    <w:rsid w:val="00C44722"/>
    <w:rsid w:val="00C44745"/>
    <w:rsid w:val="00C447F8"/>
    <w:rsid w:val="00C449F3"/>
    <w:rsid w:val="00C44BD2"/>
    <w:rsid w:val="00C45386"/>
    <w:rsid w:val="00C4539F"/>
    <w:rsid w:val="00C4547E"/>
    <w:rsid w:val="00C456A4"/>
    <w:rsid w:val="00C45C9C"/>
    <w:rsid w:val="00C45D9C"/>
    <w:rsid w:val="00C45E57"/>
    <w:rsid w:val="00C45F61"/>
    <w:rsid w:val="00C46410"/>
    <w:rsid w:val="00C466FF"/>
    <w:rsid w:val="00C4690D"/>
    <w:rsid w:val="00C46AB1"/>
    <w:rsid w:val="00C47BD8"/>
    <w:rsid w:val="00C501FB"/>
    <w:rsid w:val="00C50404"/>
    <w:rsid w:val="00C506D4"/>
    <w:rsid w:val="00C50A6E"/>
    <w:rsid w:val="00C50CFF"/>
    <w:rsid w:val="00C50DD8"/>
    <w:rsid w:val="00C50DDE"/>
    <w:rsid w:val="00C50FC2"/>
    <w:rsid w:val="00C51112"/>
    <w:rsid w:val="00C5139E"/>
    <w:rsid w:val="00C51667"/>
    <w:rsid w:val="00C51761"/>
    <w:rsid w:val="00C51AB3"/>
    <w:rsid w:val="00C51B6F"/>
    <w:rsid w:val="00C51C87"/>
    <w:rsid w:val="00C51F97"/>
    <w:rsid w:val="00C52237"/>
    <w:rsid w:val="00C52338"/>
    <w:rsid w:val="00C524A9"/>
    <w:rsid w:val="00C52624"/>
    <w:rsid w:val="00C52C6F"/>
    <w:rsid w:val="00C52D3B"/>
    <w:rsid w:val="00C52FF3"/>
    <w:rsid w:val="00C530C8"/>
    <w:rsid w:val="00C5321F"/>
    <w:rsid w:val="00C53358"/>
    <w:rsid w:val="00C534D6"/>
    <w:rsid w:val="00C536C8"/>
    <w:rsid w:val="00C536D9"/>
    <w:rsid w:val="00C536E0"/>
    <w:rsid w:val="00C537C2"/>
    <w:rsid w:val="00C5389A"/>
    <w:rsid w:val="00C53C0F"/>
    <w:rsid w:val="00C53C28"/>
    <w:rsid w:val="00C53E5E"/>
    <w:rsid w:val="00C5435D"/>
    <w:rsid w:val="00C54717"/>
    <w:rsid w:val="00C54B32"/>
    <w:rsid w:val="00C54FB4"/>
    <w:rsid w:val="00C5504B"/>
    <w:rsid w:val="00C551C8"/>
    <w:rsid w:val="00C552CD"/>
    <w:rsid w:val="00C555AE"/>
    <w:rsid w:val="00C55863"/>
    <w:rsid w:val="00C55A93"/>
    <w:rsid w:val="00C563BA"/>
    <w:rsid w:val="00C5642D"/>
    <w:rsid w:val="00C56CD9"/>
    <w:rsid w:val="00C56D0A"/>
    <w:rsid w:val="00C56DDD"/>
    <w:rsid w:val="00C56F87"/>
    <w:rsid w:val="00C57166"/>
    <w:rsid w:val="00C5726A"/>
    <w:rsid w:val="00C573F9"/>
    <w:rsid w:val="00C57883"/>
    <w:rsid w:val="00C578D3"/>
    <w:rsid w:val="00C57A90"/>
    <w:rsid w:val="00C57E1F"/>
    <w:rsid w:val="00C60435"/>
    <w:rsid w:val="00C6063D"/>
    <w:rsid w:val="00C6068A"/>
    <w:rsid w:val="00C606FE"/>
    <w:rsid w:val="00C607C0"/>
    <w:rsid w:val="00C60817"/>
    <w:rsid w:val="00C6084A"/>
    <w:rsid w:val="00C61047"/>
    <w:rsid w:val="00C614B6"/>
    <w:rsid w:val="00C61590"/>
    <w:rsid w:val="00C61745"/>
    <w:rsid w:val="00C61813"/>
    <w:rsid w:val="00C6184F"/>
    <w:rsid w:val="00C6189E"/>
    <w:rsid w:val="00C61B84"/>
    <w:rsid w:val="00C61B8E"/>
    <w:rsid w:val="00C61C97"/>
    <w:rsid w:val="00C61DC4"/>
    <w:rsid w:val="00C61E89"/>
    <w:rsid w:val="00C61F66"/>
    <w:rsid w:val="00C61F81"/>
    <w:rsid w:val="00C625B0"/>
    <w:rsid w:val="00C626F0"/>
    <w:rsid w:val="00C62700"/>
    <w:rsid w:val="00C62C1B"/>
    <w:rsid w:val="00C62CFD"/>
    <w:rsid w:val="00C62F48"/>
    <w:rsid w:val="00C63034"/>
    <w:rsid w:val="00C630B1"/>
    <w:rsid w:val="00C63340"/>
    <w:rsid w:val="00C633FE"/>
    <w:rsid w:val="00C63A2A"/>
    <w:rsid w:val="00C6409E"/>
    <w:rsid w:val="00C64376"/>
    <w:rsid w:val="00C6441A"/>
    <w:rsid w:val="00C645ED"/>
    <w:rsid w:val="00C647A7"/>
    <w:rsid w:val="00C647E7"/>
    <w:rsid w:val="00C648EB"/>
    <w:rsid w:val="00C64900"/>
    <w:rsid w:val="00C64D2F"/>
    <w:rsid w:val="00C64DB6"/>
    <w:rsid w:val="00C650CA"/>
    <w:rsid w:val="00C65192"/>
    <w:rsid w:val="00C653F0"/>
    <w:rsid w:val="00C65645"/>
    <w:rsid w:val="00C656B4"/>
    <w:rsid w:val="00C656D0"/>
    <w:rsid w:val="00C65892"/>
    <w:rsid w:val="00C658E2"/>
    <w:rsid w:val="00C6594A"/>
    <w:rsid w:val="00C65B14"/>
    <w:rsid w:val="00C65BE7"/>
    <w:rsid w:val="00C6634F"/>
    <w:rsid w:val="00C66775"/>
    <w:rsid w:val="00C66950"/>
    <w:rsid w:val="00C66BBA"/>
    <w:rsid w:val="00C66D33"/>
    <w:rsid w:val="00C66EC8"/>
    <w:rsid w:val="00C66F07"/>
    <w:rsid w:val="00C671BE"/>
    <w:rsid w:val="00C678D4"/>
    <w:rsid w:val="00C67B88"/>
    <w:rsid w:val="00C67C7F"/>
    <w:rsid w:val="00C67CA9"/>
    <w:rsid w:val="00C700F6"/>
    <w:rsid w:val="00C70283"/>
    <w:rsid w:val="00C7046B"/>
    <w:rsid w:val="00C70BFE"/>
    <w:rsid w:val="00C70FA9"/>
    <w:rsid w:val="00C70FC1"/>
    <w:rsid w:val="00C71541"/>
    <w:rsid w:val="00C715D0"/>
    <w:rsid w:val="00C7186A"/>
    <w:rsid w:val="00C71C64"/>
    <w:rsid w:val="00C71DBC"/>
    <w:rsid w:val="00C71DCC"/>
    <w:rsid w:val="00C71F22"/>
    <w:rsid w:val="00C722E2"/>
    <w:rsid w:val="00C72403"/>
    <w:rsid w:val="00C7245A"/>
    <w:rsid w:val="00C72505"/>
    <w:rsid w:val="00C7266B"/>
    <w:rsid w:val="00C72716"/>
    <w:rsid w:val="00C7281F"/>
    <w:rsid w:val="00C72913"/>
    <w:rsid w:val="00C72A4A"/>
    <w:rsid w:val="00C72BD2"/>
    <w:rsid w:val="00C72F2E"/>
    <w:rsid w:val="00C73012"/>
    <w:rsid w:val="00C733F5"/>
    <w:rsid w:val="00C735C2"/>
    <w:rsid w:val="00C737AE"/>
    <w:rsid w:val="00C73C31"/>
    <w:rsid w:val="00C73DCC"/>
    <w:rsid w:val="00C7406F"/>
    <w:rsid w:val="00C7418D"/>
    <w:rsid w:val="00C742FB"/>
    <w:rsid w:val="00C74629"/>
    <w:rsid w:val="00C74905"/>
    <w:rsid w:val="00C749BE"/>
    <w:rsid w:val="00C74DAF"/>
    <w:rsid w:val="00C75002"/>
    <w:rsid w:val="00C750D4"/>
    <w:rsid w:val="00C7518B"/>
    <w:rsid w:val="00C751AA"/>
    <w:rsid w:val="00C7524B"/>
    <w:rsid w:val="00C753BB"/>
    <w:rsid w:val="00C75694"/>
    <w:rsid w:val="00C7581A"/>
    <w:rsid w:val="00C759E7"/>
    <w:rsid w:val="00C759F6"/>
    <w:rsid w:val="00C75AAE"/>
    <w:rsid w:val="00C75B97"/>
    <w:rsid w:val="00C75D74"/>
    <w:rsid w:val="00C75DFE"/>
    <w:rsid w:val="00C75F99"/>
    <w:rsid w:val="00C76230"/>
    <w:rsid w:val="00C76832"/>
    <w:rsid w:val="00C76A63"/>
    <w:rsid w:val="00C76AA2"/>
    <w:rsid w:val="00C76BB7"/>
    <w:rsid w:val="00C76E4E"/>
    <w:rsid w:val="00C772F2"/>
    <w:rsid w:val="00C77311"/>
    <w:rsid w:val="00C77632"/>
    <w:rsid w:val="00C77735"/>
    <w:rsid w:val="00C777C8"/>
    <w:rsid w:val="00C77848"/>
    <w:rsid w:val="00C77C04"/>
    <w:rsid w:val="00C77CF1"/>
    <w:rsid w:val="00C77ED6"/>
    <w:rsid w:val="00C80142"/>
    <w:rsid w:val="00C80229"/>
    <w:rsid w:val="00C80379"/>
    <w:rsid w:val="00C80806"/>
    <w:rsid w:val="00C808A1"/>
    <w:rsid w:val="00C80BE3"/>
    <w:rsid w:val="00C80D60"/>
    <w:rsid w:val="00C81031"/>
    <w:rsid w:val="00C8182B"/>
    <w:rsid w:val="00C81F01"/>
    <w:rsid w:val="00C824C8"/>
    <w:rsid w:val="00C824D1"/>
    <w:rsid w:val="00C826D7"/>
    <w:rsid w:val="00C82787"/>
    <w:rsid w:val="00C82B03"/>
    <w:rsid w:val="00C82C05"/>
    <w:rsid w:val="00C82C1A"/>
    <w:rsid w:val="00C82CD5"/>
    <w:rsid w:val="00C82D06"/>
    <w:rsid w:val="00C82FA3"/>
    <w:rsid w:val="00C83020"/>
    <w:rsid w:val="00C83219"/>
    <w:rsid w:val="00C8349A"/>
    <w:rsid w:val="00C834BA"/>
    <w:rsid w:val="00C83614"/>
    <w:rsid w:val="00C83634"/>
    <w:rsid w:val="00C83787"/>
    <w:rsid w:val="00C839C5"/>
    <w:rsid w:val="00C83B1C"/>
    <w:rsid w:val="00C83C51"/>
    <w:rsid w:val="00C83D7F"/>
    <w:rsid w:val="00C83DAA"/>
    <w:rsid w:val="00C83E0A"/>
    <w:rsid w:val="00C83FDD"/>
    <w:rsid w:val="00C8425B"/>
    <w:rsid w:val="00C849B8"/>
    <w:rsid w:val="00C84B28"/>
    <w:rsid w:val="00C84F1E"/>
    <w:rsid w:val="00C853AE"/>
    <w:rsid w:val="00C85834"/>
    <w:rsid w:val="00C858CD"/>
    <w:rsid w:val="00C85A81"/>
    <w:rsid w:val="00C85AE6"/>
    <w:rsid w:val="00C85B18"/>
    <w:rsid w:val="00C85C30"/>
    <w:rsid w:val="00C85EDF"/>
    <w:rsid w:val="00C8636E"/>
    <w:rsid w:val="00C863E3"/>
    <w:rsid w:val="00C86475"/>
    <w:rsid w:val="00C8699C"/>
    <w:rsid w:val="00C86AAD"/>
    <w:rsid w:val="00C86AAF"/>
    <w:rsid w:val="00C86B8A"/>
    <w:rsid w:val="00C86FF9"/>
    <w:rsid w:val="00C8707C"/>
    <w:rsid w:val="00C8714D"/>
    <w:rsid w:val="00C8722C"/>
    <w:rsid w:val="00C8731D"/>
    <w:rsid w:val="00C8788B"/>
    <w:rsid w:val="00C878F6"/>
    <w:rsid w:val="00C87C77"/>
    <w:rsid w:val="00C87D61"/>
    <w:rsid w:val="00C87D64"/>
    <w:rsid w:val="00C900B7"/>
    <w:rsid w:val="00C9032A"/>
    <w:rsid w:val="00C904F9"/>
    <w:rsid w:val="00C906D5"/>
    <w:rsid w:val="00C908BE"/>
    <w:rsid w:val="00C909F8"/>
    <w:rsid w:val="00C90CBD"/>
    <w:rsid w:val="00C90E34"/>
    <w:rsid w:val="00C90ED4"/>
    <w:rsid w:val="00C9128D"/>
    <w:rsid w:val="00C91470"/>
    <w:rsid w:val="00C914FA"/>
    <w:rsid w:val="00C91697"/>
    <w:rsid w:val="00C91BB5"/>
    <w:rsid w:val="00C91D65"/>
    <w:rsid w:val="00C91F98"/>
    <w:rsid w:val="00C91F9C"/>
    <w:rsid w:val="00C9219C"/>
    <w:rsid w:val="00C9226E"/>
    <w:rsid w:val="00C923BB"/>
    <w:rsid w:val="00C925E4"/>
    <w:rsid w:val="00C9283F"/>
    <w:rsid w:val="00C92860"/>
    <w:rsid w:val="00C92956"/>
    <w:rsid w:val="00C92FFD"/>
    <w:rsid w:val="00C9302D"/>
    <w:rsid w:val="00C9313A"/>
    <w:rsid w:val="00C93287"/>
    <w:rsid w:val="00C93670"/>
    <w:rsid w:val="00C9385D"/>
    <w:rsid w:val="00C93B89"/>
    <w:rsid w:val="00C93BED"/>
    <w:rsid w:val="00C93CF0"/>
    <w:rsid w:val="00C93DA5"/>
    <w:rsid w:val="00C93F81"/>
    <w:rsid w:val="00C94322"/>
    <w:rsid w:val="00C9456A"/>
    <w:rsid w:val="00C94645"/>
    <w:rsid w:val="00C94A6B"/>
    <w:rsid w:val="00C94A9A"/>
    <w:rsid w:val="00C94BAB"/>
    <w:rsid w:val="00C94D4B"/>
    <w:rsid w:val="00C94D64"/>
    <w:rsid w:val="00C94E44"/>
    <w:rsid w:val="00C94F86"/>
    <w:rsid w:val="00C95018"/>
    <w:rsid w:val="00C95401"/>
    <w:rsid w:val="00C95414"/>
    <w:rsid w:val="00C95BEC"/>
    <w:rsid w:val="00C961F9"/>
    <w:rsid w:val="00C968DE"/>
    <w:rsid w:val="00C9690B"/>
    <w:rsid w:val="00C96A18"/>
    <w:rsid w:val="00C96B80"/>
    <w:rsid w:val="00C96C31"/>
    <w:rsid w:val="00C96D42"/>
    <w:rsid w:val="00C96DB8"/>
    <w:rsid w:val="00C96EFA"/>
    <w:rsid w:val="00C97110"/>
    <w:rsid w:val="00C972AB"/>
    <w:rsid w:val="00C97869"/>
    <w:rsid w:val="00C979D4"/>
    <w:rsid w:val="00C97A5D"/>
    <w:rsid w:val="00C97B39"/>
    <w:rsid w:val="00C97F00"/>
    <w:rsid w:val="00C97FBE"/>
    <w:rsid w:val="00CA020D"/>
    <w:rsid w:val="00CA0645"/>
    <w:rsid w:val="00CA06A8"/>
    <w:rsid w:val="00CA07E8"/>
    <w:rsid w:val="00CA0DD9"/>
    <w:rsid w:val="00CA0E8B"/>
    <w:rsid w:val="00CA0E91"/>
    <w:rsid w:val="00CA1128"/>
    <w:rsid w:val="00CA13B2"/>
    <w:rsid w:val="00CA18AD"/>
    <w:rsid w:val="00CA19B4"/>
    <w:rsid w:val="00CA1BC4"/>
    <w:rsid w:val="00CA1D29"/>
    <w:rsid w:val="00CA1ED6"/>
    <w:rsid w:val="00CA1F45"/>
    <w:rsid w:val="00CA20E0"/>
    <w:rsid w:val="00CA21FE"/>
    <w:rsid w:val="00CA2221"/>
    <w:rsid w:val="00CA2672"/>
    <w:rsid w:val="00CA2800"/>
    <w:rsid w:val="00CA2AFD"/>
    <w:rsid w:val="00CA2B37"/>
    <w:rsid w:val="00CA2B6D"/>
    <w:rsid w:val="00CA2F7D"/>
    <w:rsid w:val="00CA3094"/>
    <w:rsid w:val="00CA32DA"/>
    <w:rsid w:val="00CA33CF"/>
    <w:rsid w:val="00CA34FA"/>
    <w:rsid w:val="00CA36DE"/>
    <w:rsid w:val="00CA37CB"/>
    <w:rsid w:val="00CA3857"/>
    <w:rsid w:val="00CA3998"/>
    <w:rsid w:val="00CA3A80"/>
    <w:rsid w:val="00CA3AC3"/>
    <w:rsid w:val="00CA3AF0"/>
    <w:rsid w:val="00CA3CA9"/>
    <w:rsid w:val="00CA3F98"/>
    <w:rsid w:val="00CA420E"/>
    <w:rsid w:val="00CA4831"/>
    <w:rsid w:val="00CA4CD5"/>
    <w:rsid w:val="00CA4FB4"/>
    <w:rsid w:val="00CA53FD"/>
    <w:rsid w:val="00CA5440"/>
    <w:rsid w:val="00CA553B"/>
    <w:rsid w:val="00CA5677"/>
    <w:rsid w:val="00CA56EB"/>
    <w:rsid w:val="00CA59A1"/>
    <w:rsid w:val="00CA5A9E"/>
    <w:rsid w:val="00CA5E76"/>
    <w:rsid w:val="00CA5EAB"/>
    <w:rsid w:val="00CA60E9"/>
    <w:rsid w:val="00CA6127"/>
    <w:rsid w:val="00CA660F"/>
    <w:rsid w:val="00CA67ED"/>
    <w:rsid w:val="00CA67EF"/>
    <w:rsid w:val="00CA6B82"/>
    <w:rsid w:val="00CA6BE2"/>
    <w:rsid w:val="00CA6CEE"/>
    <w:rsid w:val="00CA6EEE"/>
    <w:rsid w:val="00CA71DB"/>
    <w:rsid w:val="00CA7C31"/>
    <w:rsid w:val="00CA7EBA"/>
    <w:rsid w:val="00CA7F5B"/>
    <w:rsid w:val="00CA7FB7"/>
    <w:rsid w:val="00CB02DE"/>
    <w:rsid w:val="00CB0780"/>
    <w:rsid w:val="00CB07DC"/>
    <w:rsid w:val="00CB095D"/>
    <w:rsid w:val="00CB0C51"/>
    <w:rsid w:val="00CB0CBF"/>
    <w:rsid w:val="00CB14E7"/>
    <w:rsid w:val="00CB15DE"/>
    <w:rsid w:val="00CB1821"/>
    <w:rsid w:val="00CB186A"/>
    <w:rsid w:val="00CB18C0"/>
    <w:rsid w:val="00CB191D"/>
    <w:rsid w:val="00CB1AD5"/>
    <w:rsid w:val="00CB1F96"/>
    <w:rsid w:val="00CB213E"/>
    <w:rsid w:val="00CB25D3"/>
    <w:rsid w:val="00CB2B71"/>
    <w:rsid w:val="00CB2CCE"/>
    <w:rsid w:val="00CB2DCF"/>
    <w:rsid w:val="00CB2F53"/>
    <w:rsid w:val="00CB301A"/>
    <w:rsid w:val="00CB34AD"/>
    <w:rsid w:val="00CB3B1A"/>
    <w:rsid w:val="00CB3B7D"/>
    <w:rsid w:val="00CB3C29"/>
    <w:rsid w:val="00CB3D04"/>
    <w:rsid w:val="00CB3D08"/>
    <w:rsid w:val="00CB3DC5"/>
    <w:rsid w:val="00CB3E92"/>
    <w:rsid w:val="00CB42CA"/>
    <w:rsid w:val="00CB4730"/>
    <w:rsid w:val="00CB47CB"/>
    <w:rsid w:val="00CB49A8"/>
    <w:rsid w:val="00CB4AA6"/>
    <w:rsid w:val="00CB4B79"/>
    <w:rsid w:val="00CB4E74"/>
    <w:rsid w:val="00CB5025"/>
    <w:rsid w:val="00CB5040"/>
    <w:rsid w:val="00CB5106"/>
    <w:rsid w:val="00CB51A6"/>
    <w:rsid w:val="00CB5322"/>
    <w:rsid w:val="00CB5759"/>
    <w:rsid w:val="00CB5D0E"/>
    <w:rsid w:val="00CB5E98"/>
    <w:rsid w:val="00CB5FD5"/>
    <w:rsid w:val="00CB60C6"/>
    <w:rsid w:val="00CB6500"/>
    <w:rsid w:val="00CB6935"/>
    <w:rsid w:val="00CB6A42"/>
    <w:rsid w:val="00CB6AB5"/>
    <w:rsid w:val="00CB6BC2"/>
    <w:rsid w:val="00CB6C9E"/>
    <w:rsid w:val="00CB6D1E"/>
    <w:rsid w:val="00CB6F11"/>
    <w:rsid w:val="00CB7024"/>
    <w:rsid w:val="00CB7484"/>
    <w:rsid w:val="00CB754D"/>
    <w:rsid w:val="00CB756F"/>
    <w:rsid w:val="00CB76CC"/>
    <w:rsid w:val="00CB79F3"/>
    <w:rsid w:val="00CB7BA0"/>
    <w:rsid w:val="00CB7C71"/>
    <w:rsid w:val="00CB7EC4"/>
    <w:rsid w:val="00CC0186"/>
    <w:rsid w:val="00CC01CF"/>
    <w:rsid w:val="00CC038D"/>
    <w:rsid w:val="00CC0431"/>
    <w:rsid w:val="00CC0634"/>
    <w:rsid w:val="00CC0886"/>
    <w:rsid w:val="00CC0890"/>
    <w:rsid w:val="00CC09C2"/>
    <w:rsid w:val="00CC0B18"/>
    <w:rsid w:val="00CC0BEF"/>
    <w:rsid w:val="00CC0F83"/>
    <w:rsid w:val="00CC11AE"/>
    <w:rsid w:val="00CC11E5"/>
    <w:rsid w:val="00CC1225"/>
    <w:rsid w:val="00CC13DC"/>
    <w:rsid w:val="00CC17A3"/>
    <w:rsid w:val="00CC1874"/>
    <w:rsid w:val="00CC194A"/>
    <w:rsid w:val="00CC1A03"/>
    <w:rsid w:val="00CC1AA7"/>
    <w:rsid w:val="00CC1AAB"/>
    <w:rsid w:val="00CC1B83"/>
    <w:rsid w:val="00CC1F9C"/>
    <w:rsid w:val="00CC1FCB"/>
    <w:rsid w:val="00CC2616"/>
    <w:rsid w:val="00CC2BF6"/>
    <w:rsid w:val="00CC2C37"/>
    <w:rsid w:val="00CC2E38"/>
    <w:rsid w:val="00CC2ED4"/>
    <w:rsid w:val="00CC309F"/>
    <w:rsid w:val="00CC3171"/>
    <w:rsid w:val="00CC3258"/>
    <w:rsid w:val="00CC3355"/>
    <w:rsid w:val="00CC34AA"/>
    <w:rsid w:val="00CC3557"/>
    <w:rsid w:val="00CC38BE"/>
    <w:rsid w:val="00CC3921"/>
    <w:rsid w:val="00CC3DC0"/>
    <w:rsid w:val="00CC42C5"/>
    <w:rsid w:val="00CC463D"/>
    <w:rsid w:val="00CC46B0"/>
    <w:rsid w:val="00CC4819"/>
    <w:rsid w:val="00CC4A63"/>
    <w:rsid w:val="00CC4C06"/>
    <w:rsid w:val="00CC4EC6"/>
    <w:rsid w:val="00CC4F38"/>
    <w:rsid w:val="00CC560E"/>
    <w:rsid w:val="00CC56FC"/>
    <w:rsid w:val="00CC5924"/>
    <w:rsid w:val="00CC5B59"/>
    <w:rsid w:val="00CC5EEA"/>
    <w:rsid w:val="00CC5FC4"/>
    <w:rsid w:val="00CC6065"/>
    <w:rsid w:val="00CC629C"/>
    <w:rsid w:val="00CC658E"/>
    <w:rsid w:val="00CC65E8"/>
    <w:rsid w:val="00CC6739"/>
    <w:rsid w:val="00CC673A"/>
    <w:rsid w:val="00CC687A"/>
    <w:rsid w:val="00CC689A"/>
    <w:rsid w:val="00CC6ACF"/>
    <w:rsid w:val="00CC6D03"/>
    <w:rsid w:val="00CC7443"/>
    <w:rsid w:val="00CC7970"/>
    <w:rsid w:val="00CC7B1C"/>
    <w:rsid w:val="00CD02D9"/>
    <w:rsid w:val="00CD04A7"/>
    <w:rsid w:val="00CD0529"/>
    <w:rsid w:val="00CD057B"/>
    <w:rsid w:val="00CD05E5"/>
    <w:rsid w:val="00CD06AD"/>
    <w:rsid w:val="00CD0A31"/>
    <w:rsid w:val="00CD0B7D"/>
    <w:rsid w:val="00CD0BFF"/>
    <w:rsid w:val="00CD0C44"/>
    <w:rsid w:val="00CD122F"/>
    <w:rsid w:val="00CD14B8"/>
    <w:rsid w:val="00CD2025"/>
    <w:rsid w:val="00CD279E"/>
    <w:rsid w:val="00CD2819"/>
    <w:rsid w:val="00CD28C1"/>
    <w:rsid w:val="00CD2A2F"/>
    <w:rsid w:val="00CD2B12"/>
    <w:rsid w:val="00CD31B1"/>
    <w:rsid w:val="00CD33C5"/>
    <w:rsid w:val="00CD35B0"/>
    <w:rsid w:val="00CD3F4E"/>
    <w:rsid w:val="00CD4047"/>
    <w:rsid w:val="00CD450F"/>
    <w:rsid w:val="00CD45E9"/>
    <w:rsid w:val="00CD4700"/>
    <w:rsid w:val="00CD4D51"/>
    <w:rsid w:val="00CD500A"/>
    <w:rsid w:val="00CD5698"/>
    <w:rsid w:val="00CD5964"/>
    <w:rsid w:val="00CD5B37"/>
    <w:rsid w:val="00CD5DCD"/>
    <w:rsid w:val="00CD613D"/>
    <w:rsid w:val="00CD6206"/>
    <w:rsid w:val="00CD64AD"/>
    <w:rsid w:val="00CD6DE6"/>
    <w:rsid w:val="00CD6E86"/>
    <w:rsid w:val="00CD7185"/>
    <w:rsid w:val="00CD7614"/>
    <w:rsid w:val="00CD7838"/>
    <w:rsid w:val="00CD7A1B"/>
    <w:rsid w:val="00CD7C7D"/>
    <w:rsid w:val="00CD7ECD"/>
    <w:rsid w:val="00CE033D"/>
    <w:rsid w:val="00CE07FA"/>
    <w:rsid w:val="00CE0EB7"/>
    <w:rsid w:val="00CE10C6"/>
    <w:rsid w:val="00CE1376"/>
    <w:rsid w:val="00CE15A0"/>
    <w:rsid w:val="00CE184B"/>
    <w:rsid w:val="00CE20DE"/>
    <w:rsid w:val="00CE2162"/>
    <w:rsid w:val="00CE2260"/>
    <w:rsid w:val="00CE24CA"/>
    <w:rsid w:val="00CE26EF"/>
    <w:rsid w:val="00CE28A2"/>
    <w:rsid w:val="00CE298C"/>
    <w:rsid w:val="00CE2AF3"/>
    <w:rsid w:val="00CE2EB1"/>
    <w:rsid w:val="00CE327D"/>
    <w:rsid w:val="00CE3401"/>
    <w:rsid w:val="00CE341D"/>
    <w:rsid w:val="00CE3443"/>
    <w:rsid w:val="00CE3567"/>
    <w:rsid w:val="00CE3B15"/>
    <w:rsid w:val="00CE3C9D"/>
    <w:rsid w:val="00CE3CA5"/>
    <w:rsid w:val="00CE406A"/>
    <w:rsid w:val="00CE4213"/>
    <w:rsid w:val="00CE4A2B"/>
    <w:rsid w:val="00CE4A88"/>
    <w:rsid w:val="00CE4ABD"/>
    <w:rsid w:val="00CE4B43"/>
    <w:rsid w:val="00CE4CFA"/>
    <w:rsid w:val="00CE4DD0"/>
    <w:rsid w:val="00CE5324"/>
    <w:rsid w:val="00CE55C2"/>
    <w:rsid w:val="00CE58A0"/>
    <w:rsid w:val="00CE59AF"/>
    <w:rsid w:val="00CE5C4A"/>
    <w:rsid w:val="00CE6174"/>
    <w:rsid w:val="00CE644C"/>
    <w:rsid w:val="00CE652C"/>
    <w:rsid w:val="00CE65B0"/>
    <w:rsid w:val="00CE6806"/>
    <w:rsid w:val="00CE68D4"/>
    <w:rsid w:val="00CE6978"/>
    <w:rsid w:val="00CE6B8E"/>
    <w:rsid w:val="00CE6EF6"/>
    <w:rsid w:val="00CE6F8D"/>
    <w:rsid w:val="00CE6FF8"/>
    <w:rsid w:val="00CE7166"/>
    <w:rsid w:val="00CE7488"/>
    <w:rsid w:val="00CE774E"/>
    <w:rsid w:val="00CE7A36"/>
    <w:rsid w:val="00CE7A6D"/>
    <w:rsid w:val="00CE7AF0"/>
    <w:rsid w:val="00CE7B6A"/>
    <w:rsid w:val="00CF054C"/>
    <w:rsid w:val="00CF05B9"/>
    <w:rsid w:val="00CF071D"/>
    <w:rsid w:val="00CF071F"/>
    <w:rsid w:val="00CF0A3C"/>
    <w:rsid w:val="00CF0C3F"/>
    <w:rsid w:val="00CF0E86"/>
    <w:rsid w:val="00CF0F4D"/>
    <w:rsid w:val="00CF118A"/>
    <w:rsid w:val="00CF1291"/>
    <w:rsid w:val="00CF129A"/>
    <w:rsid w:val="00CF141A"/>
    <w:rsid w:val="00CF14AB"/>
    <w:rsid w:val="00CF14B7"/>
    <w:rsid w:val="00CF1520"/>
    <w:rsid w:val="00CF1629"/>
    <w:rsid w:val="00CF17E4"/>
    <w:rsid w:val="00CF17E8"/>
    <w:rsid w:val="00CF19AB"/>
    <w:rsid w:val="00CF1A73"/>
    <w:rsid w:val="00CF1DC3"/>
    <w:rsid w:val="00CF1F2A"/>
    <w:rsid w:val="00CF1F2D"/>
    <w:rsid w:val="00CF20DC"/>
    <w:rsid w:val="00CF2750"/>
    <w:rsid w:val="00CF2863"/>
    <w:rsid w:val="00CF295C"/>
    <w:rsid w:val="00CF2E9F"/>
    <w:rsid w:val="00CF3069"/>
    <w:rsid w:val="00CF34E0"/>
    <w:rsid w:val="00CF3528"/>
    <w:rsid w:val="00CF3722"/>
    <w:rsid w:val="00CF38F0"/>
    <w:rsid w:val="00CF3AD3"/>
    <w:rsid w:val="00CF3B69"/>
    <w:rsid w:val="00CF3C7D"/>
    <w:rsid w:val="00CF3D7F"/>
    <w:rsid w:val="00CF3E53"/>
    <w:rsid w:val="00CF4148"/>
    <w:rsid w:val="00CF4246"/>
    <w:rsid w:val="00CF4678"/>
    <w:rsid w:val="00CF4A36"/>
    <w:rsid w:val="00CF4BC3"/>
    <w:rsid w:val="00CF4C56"/>
    <w:rsid w:val="00CF4E4F"/>
    <w:rsid w:val="00CF52CD"/>
    <w:rsid w:val="00CF5568"/>
    <w:rsid w:val="00CF5852"/>
    <w:rsid w:val="00CF5BEA"/>
    <w:rsid w:val="00CF6436"/>
    <w:rsid w:val="00CF6474"/>
    <w:rsid w:val="00CF697F"/>
    <w:rsid w:val="00CF6A15"/>
    <w:rsid w:val="00CF6B23"/>
    <w:rsid w:val="00CF6F6D"/>
    <w:rsid w:val="00CF72CD"/>
    <w:rsid w:val="00CF7551"/>
    <w:rsid w:val="00CF7635"/>
    <w:rsid w:val="00CF79E0"/>
    <w:rsid w:val="00CF79E9"/>
    <w:rsid w:val="00D0005E"/>
    <w:rsid w:val="00D003F1"/>
    <w:rsid w:val="00D0040E"/>
    <w:rsid w:val="00D0056E"/>
    <w:rsid w:val="00D006E6"/>
    <w:rsid w:val="00D0083C"/>
    <w:rsid w:val="00D00D6D"/>
    <w:rsid w:val="00D012CC"/>
    <w:rsid w:val="00D014A4"/>
    <w:rsid w:val="00D014EB"/>
    <w:rsid w:val="00D018F8"/>
    <w:rsid w:val="00D01B68"/>
    <w:rsid w:val="00D01C68"/>
    <w:rsid w:val="00D01D95"/>
    <w:rsid w:val="00D01D99"/>
    <w:rsid w:val="00D020A4"/>
    <w:rsid w:val="00D0228A"/>
    <w:rsid w:val="00D02778"/>
    <w:rsid w:val="00D029D4"/>
    <w:rsid w:val="00D02BCC"/>
    <w:rsid w:val="00D02E9D"/>
    <w:rsid w:val="00D03561"/>
    <w:rsid w:val="00D0369F"/>
    <w:rsid w:val="00D036DF"/>
    <w:rsid w:val="00D036F8"/>
    <w:rsid w:val="00D03C91"/>
    <w:rsid w:val="00D042F2"/>
    <w:rsid w:val="00D04404"/>
    <w:rsid w:val="00D04877"/>
    <w:rsid w:val="00D049A1"/>
    <w:rsid w:val="00D04BA3"/>
    <w:rsid w:val="00D04DEB"/>
    <w:rsid w:val="00D04E8B"/>
    <w:rsid w:val="00D04F66"/>
    <w:rsid w:val="00D050F7"/>
    <w:rsid w:val="00D052E2"/>
    <w:rsid w:val="00D05C68"/>
    <w:rsid w:val="00D05CA9"/>
    <w:rsid w:val="00D05E20"/>
    <w:rsid w:val="00D061F8"/>
    <w:rsid w:val="00D06390"/>
    <w:rsid w:val="00D0665A"/>
    <w:rsid w:val="00D069B5"/>
    <w:rsid w:val="00D06AAA"/>
    <w:rsid w:val="00D06AB2"/>
    <w:rsid w:val="00D06B3B"/>
    <w:rsid w:val="00D06B4A"/>
    <w:rsid w:val="00D06B4F"/>
    <w:rsid w:val="00D06C6C"/>
    <w:rsid w:val="00D06DAD"/>
    <w:rsid w:val="00D07523"/>
    <w:rsid w:val="00D0752C"/>
    <w:rsid w:val="00D0792A"/>
    <w:rsid w:val="00D07E08"/>
    <w:rsid w:val="00D07EE8"/>
    <w:rsid w:val="00D07F2B"/>
    <w:rsid w:val="00D100C9"/>
    <w:rsid w:val="00D1032C"/>
    <w:rsid w:val="00D1037C"/>
    <w:rsid w:val="00D10637"/>
    <w:rsid w:val="00D106A6"/>
    <w:rsid w:val="00D10840"/>
    <w:rsid w:val="00D10C2E"/>
    <w:rsid w:val="00D10C62"/>
    <w:rsid w:val="00D11124"/>
    <w:rsid w:val="00D111BD"/>
    <w:rsid w:val="00D114E8"/>
    <w:rsid w:val="00D11842"/>
    <w:rsid w:val="00D1188D"/>
    <w:rsid w:val="00D119B9"/>
    <w:rsid w:val="00D11F60"/>
    <w:rsid w:val="00D1225A"/>
    <w:rsid w:val="00D123B3"/>
    <w:rsid w:val="00D125DA"/>
    <w:rsid w:val="00D12BDE"/>
    <w:rsid w:val="00D12D74"/>
    <w:rsid w:val="00D13071"/>
    <w:rsid w:val="00D13167"/>
    <w:rsid w:val="00D1351A"/>
    <w:rsid w:val="00D13E8C"/>
    <w:rsid w:val="00D142A8"/>
    <w:rsid w:val="00D142F3"/>
    <w:rsid w:val="00D143C1"/>
    <w:rsid w:val="00D14674"/>
    <w:rsid w:val="00D147C8"/>
    <w:rsid w:val="00D1491F"/>
    <w:rsid w:val="00D14945"/>
    <w:rsid w:val="00D14A10"/>
    <w:rsid w:val="00D14EF4"/>
    <w:rsid w:val="00D14F56"/>
    <w:rsid w:val="00D14F5A"/>
    <w:rsid w:val="00D15153"/>
    <w:rsid w:val="00D1526C"/>
    <w:rsid w:val="00D15670"/>
    <w:rsid w:val="00D1572D"/>
    <w:rsid w:val="00D1577D"/>
    <w:rsid w:val="00D15993"/>
    <w:rsid w:val="00D15B96"/>
    <w:rsid w:val="00D16139"/>
    <w:rsid w:val="00D16189"/>
    <w:rsid w:val="00D161FF"/>
    <w:rsid w:val="00D163F2"/>
    <w:rsid w:val="00D165C6"/>
    <w:rsid w:val="00D16735"/>
    <w:rsid w:val="00D16764"/>
    <w:rsid w:val="00D16AB3"/>
    <w:rsid w:val="00D16B08"/>
    <w:rsid w:val="00D16BFB"/>
    <w:rsid w:val="00D16EF3"/>
    <w:rsid w:val="00D16FB9"/>
    <w:rsid w:val="00D171FA"/>
    <w:rsid w:val="00D172C2"/>
    <w:rsid w:val="00D1751C"/>
    <w:rsid w:val="00D17637"/>
    <w:rsid w:val="00D1781F"/>
    <w:rsid w:val="00D17A4A"/>
    <w:rsid w:val="00D17C62"/>
    <w:rsid w:val="00D17CBC"/>
    <w:rsid w:val="00D17E3E"/>
    <w:rsid w:val="00D20083"/>
    <w:rsid w:val="00D201F1"/>
    <w:rsid w:val="00D20308"/>
    <w:rsid w:val="00D203D4"/>
    <w:rsid w:val="00D20CED"/>
    <w:rsid w:val="00D20DEE"/>
    <w:rsid w:val="00D21051"/>
    <w:rsid w:val="00D21079"/>
    <w:rsid w:val="00D2135E"/>
    <w:rsid w:val="00D21394"/>
    <w:rsid w:val="00D213D7"/>
    <w:rsid w:val="00D214E8"/>
    <w:rsid w:val="00D21574"/>
    <w:rsid w:val="00D21B1C"/>
    <w:rsid w:val="00D21CA4"/>
    <w:rsid w:val="00D22012"/>
    <w:rsid w:val="00D2205A"/>
    <w:rsid w:val="00D22258"/>
    <w:rsid w:val="00D222AA"/>
    <w:rsid w:val="00D22639"/>
    <w:rsid w:val="00D226BA"/>
    <w:rsid w:val="00D22849"/>
    <w:rsid w:val="00D22954"/>
    <w:rsid w:val="00D22973"/>
    <w:rsid w:val="00D22D8D"/>
    <w:rsid w:val="00D2303E"/>
    <w:rsid w:val="00D232D3"/>
    <w:rsid w:val="00D23424"/>
    <w:rsid w:val="00D234BA"/>
    <w:rsid w:val="00D23597"/>
    <w:rsid w:val="00D23778"/>
    <w:rsid w:val="00D238D0"/>
    <w:rsid w:val="00D23A40"/>
    <w:rsid w:val="00D23C5E"/>
    <w:rsid w:val="00D23C8C"/>
    <w:rsid w:val="00D24100"/>
    <w:rsid w:val="00D245A4"/>
    <w:rsid w:val="00D245BE"/>
    <w:rsid w:val="00D246B8"/>
    <w:rsid w:val="00D2476A"/>
    <w:rsid w:val="00D24CBF"/>
    <w:rsid w:val="00D24F20"/>
    <w:rsid w:val="00D250BA"/>
    <w:rsid w:val="00D2526F"/>
    <w:rsid w:val="00D2564B"/>
    <w:rsid w:val="00D25A1D"/>
    <w:rsid w:val="00D2659A"/>
    <w:rsid w:val="00D269FA"/>
    <w:rsid w:val="00D26A87"/>
    <w:rsid w:val="00D26B38"/>
    <w:rsid w:val="00D26EA6"/>
    <w:rsid w:val="00D27269"/>
    <w:rsid w:val="00D27639"/>
    <w:rsid w:val="00D27766"/>
    <w:rsid w:val="00D27A75"/>
    <w:rsid w:val="00D27D8C"/>
    <w:rsid w:val="00D27D9C"/>
    <w:rsid w:val="00D3020B"/>
    <w:rsid w:val="00D30247"/>
    <w:rsid w:val="00D303AF"/>
    <w:rsid w:val="00D305F9"/>
    <w:rsid w:val="00D3087C"/>
    <w:rsid w:val="00D30BB0"/>
    <w:rsid w:val="00D31003"/>
    <w:rsid w:val="00D31756"/>
    <w:rsid w:val="00D3187C"/>
    <w:rsid w:val="00D3190E"/>
    <w:rsid w:val="00D31B89"/>
    <w:rsid w:val="00D31C53"/>
    <w:rsid w:val="00D31D50"/>
    <w:rsid w:val="00D31D9E"/>
    <w:rsid w:val="00D32013"/>
    <w:rsid w:val="00D320AC"/>
    <w:rsid w:val="00D32447"/>
    <w:rsid w:val="00D3254D"/>
    <w:rsid w:val="00D32570"/>
    <w:rsid w:val="00D326DA"/>
    <w:rsid w:val="00D32A6C"/>
    <w:rsid w:val="00D32B86"/>
    <w:rsid w:val="00D32BB8"/>
    <w:rsid w:val="00D32CC4"/>
    <w:rsid w:val="00D32D10"/>
    <w:rsid w:val="00D33024"/>
    <w:rsid w:val="00D331FF"/>
    <w:rsid w:val="00D33514"/>
    <w:rsid w:val="00D33626"/>
    <w:rsid w:val="00D3362E"/>
    <w:rsid w:val="00D33646"/>
    <w:rsid w:val="00D33799"/>
    <w:rsid w:val="00D33F13"/>
    <w:rsid w:val="00D33F45"/>
    <w:rsid w:val="00D34011"/>
    <w:rsid w:val="00D34022"/>
    <w:rsid w:val="00D3413B"/>
    <w:rsid w:val="00D34348"/>
    <w:rsid w:val="00D3467A"/>
    <w:rsid w:val="00D346F6"/>
    <w:rsid w:val="00D34836"/>
    <w:rsid w:val="00D34B03"/>
    <w:rsid w:val="00D34B30"/>
    <w:rsid w:val="00D34C65"/>
    <w:rsid w:val="00D34E50"/>
    <w:rsid w:val="00D35186"/>
    <w:rsid w:val="00D35433"/>
    <w:rsid w:val="00D354D4"/>
    <w:rsid w:val="00D354E7"/>
    <w:rsid w:val="00D3567B"/>
    <w:rsid w:val="00D356FF"/>
    <w:rsid w:val="00D35A49"/>
    <w:rsid w:val="00D3603E"/>
    <w:rsid w:val="00D36088"/>
    <w:rsid w:val="00D3616F"/>
    <w:rsid w:val="00D361D6"/>
    <w:rsid w:val="00D363DD"/>
    <w:rsid w:val="00D36439"/>
    <w:rsid w:val="00D36485"/>
    <w:rsid w:val="00D3661C"/>
    <w:rsid w:val="00D36627"/>
    <w:rsid w:val="00D36684"/>
    <w:rsid w:val="00D36771"/>
    <w:rsid w:val="00D369E9"/>
    <w:rsid w:val="00D36AC2"/>
    <w:rsid w:val="00D36E61"/>
    <w:rsid w:val="00D37008"/>
    <w:rsid w:val="00D379D2"/>
    <w:rsid w:val="00D37A97"/>
    <w:rsid w:val="00D37D18"/>
    <w:rsid w:val="00D37D83"/>
    <w:rsid w:val="00D37EE7"/>
    <w:rsid w:val="00D400F3"/>
    <w:rsid w:val="00D408CB"/>
    <w:rsid w:val="00D40DC1"/>
    <w:rsid w:val="00D41072"/>
    <w:rsid w:val="00D41138"/>
    <w:rsid w:val="00D41266"/>
    <w:rsid w:val="00D4157C"/>
    <w:rsid w:val="00D4162E"/>
    <w:rsid w:val="00D41854"/>
    <w:rsid w:val="00D41A34"/>
    <w:rsid w:val="00D41DB1"/>
    <w:rsid w:val="00D41FAB"/>
    <w:rsid w:val="00D42193"/>
    <w:rsid w:val="00D428CF"/>
    <w:rsid w:val="00D4292B"/>
    <w:rsid w:val="00D42931"/>
    <w:rsid w:val="00D42CF1"/>
    <w:rsid w:val="00D4314B"/>
    <w:rsid w:val="00D432BE"/>
    <w:rsid w:val="00D43464"/>
    <w:rsid w:val="00D4352D"/>
    <w:rsid w:val="00D43583"/>
    <w:rsid w:val="00D43647"/>
    <w:rsid w:val="00D4384C"/>
    <w:rsid w:val="00D43E41"/>
    <w:rsid w:val="00D43FF6"/>
    <w:rsid w:val="00D4400D"/>
    <w:rsid w:val="00D4424A"/>
    <w:rsid w:val="00D44444"/>
    <w:rsid w:val="00D4456E"/>
    <w:rsid w:val="00D449BD"/>
    <w:rsid w:val="00D449C4"/>
    <w:rsid w:val="00D44CC0"/>
    <w:rsid w:val="00D44CFD"/>
    <w:rsid w:val="00D4517F"/>
    <w:rsid w:val="00D45873"/>
    <w:rsid w:val="00D45AA2"/>
    <w:rsid w:val="00D45B3B"/>
    <w:rsid w:val="00D45C4B"/>
    <w:rsid w:val="00D45DDD"/>
    <w:rsid w:val="00D45E7F"/>
    <w:rsid w:val="00D45EFB"/>
    <w:rsid w:val="00D45F45"/>
    <w:rsid w:val="00D460AE"/>
    <w:rsid w:val="00D462BD"/>
    <w:rsid w:val="00D462D4"/>
    <w:rsid w:val="00D4635E"/>
    <w:rsid w:val="00D46471"/>
    <w:rsid w:val="00D465C9"/>
    <w:rsid w:val="00D467A6"/>
    <w:rsid w:val="00D467E9"/>
    <w:rsid w:val="00D46A45"/>
    <w:rsid w:val="00D46E19"/>
    <w:rsid w:val="00D46F80"/>
    <w:rsid w:val="00D4703A"/>
    <w:rsid w:val="00D47573"/>
    <w:rsid w:val="00D4757A"/>
    <w:rsid w:val="00D47BE3"/>
    <w:rsid w:val="00D47CEB"/>
    <w:rsid w:val="00D50151"/>
    <w:rsid w:val="00D501C4"/>
    <w:rsid w:val="00D50278"/>
    <w:rsid w:val="00D506A2"/>
    <w:rsid w:val="00D50731"/>
    <w:rsid w:val="00D50790"/>
    <w:rsid w:val="00D509BC"/>
    <w:rsid w:val="00D509EB"/>
    <w:rsid w:val="00D50BD2"/>
    <w:rsid w:val="00D50C1A"/>
    <w:rsid w:val="00D50D65"/>
    <w:rsid w:val="00D50DA6"/>
    <w:rsid w:val="00D50FCA"/>
    <w:rsid w:val="00D51420"/>
    <w:rsid w:val="00D515BA"/>
    <w:rsid w:val="00D5174D"/>
    <w:rsid w:val="00D51921"/>
    <w:rsid w:val="00D521BB"/>
    <w:rsid w:val="00D52469"/>
    <w:rsid w:val="00D5259A"/>
    <w:rsid w:val="00D52606"/>
    <w:rsid w:val="00D52711"/>
    <w:rsid w:val="00D529F6"/>
    <w:rsid w:val="00D52B07"/>
    <w:rsid w:val="00D52B15"/>
    <w:rsid w:val="00D52B60"/>
    <w:rsid w:val="00D52CE1"/>
    <w:rsid w:val="00D52F95"/>
    <w:rsid w:val="00D53073"/>
    <w:rsid w:val="00D532FC"/>
    <w:rsid w:val="00D5333B"/>
    <w:rsid w:val="00D53377"/>
    <w:rsid w:val="00D533CF"/>
    <w:rsid w:val="00D536B1"/>
    <w:rsid w:val="00D53925"/>
    <w:rsid w:val="00D53D39"/>
    <w:rsid w:val="00D540C4"/>
    <w:rsid w:val="00D54291"/>
    <w:rsid w:val="00D54607"/>
    <w:rsid w:val="00D5497D"/>
    <w:rsid w:val="00D54B60"/>
    <w:rsid w:val="00D54C97"/>
    <w:rsid w:val="00D54CF7"/>
    <w:rsid w:val="00D54DF6"/>
    <w:rsid w:val="00D551BE"/>
    <w:rsid w:val="00D552C3"/>
    <w:rsid w:val="00D552DA"/>
    <w:rsid w:val="00D55946"/>
    <w:rsid w:val="00D55987"/>
    <w:rsid w:val="00D55E96"/>
    <w:rsid w:val="00D55F1C"/>
    <w:rsid w:val="00D5603A"/>
    <w:rsid w:val="00D5616F"/>
    <w:rsid w:val="00D561AA"/>
    <w:rsid w:val="00D5629E"/>
    <w:rsid w:val="00D56648"/>
    <w:rsid w:val="00D56820"/>
    <w:rsid w:val="00D5684F"/>
    <w:rsid w:val="00D568D5"/>
    <w:rsid w:val="00D56B3A"/>
    <w:rsid w:val="00D56B41"/>
    <w:rsid w:val="00D56B6E"/>
    <w:rsid w:val="00D56D3B"/>
    <w:rsid w:val="00D56D83"/>
    <w:rsid w:val="00D5756E"/>
    <w:rsid w:val="00D57644"/>
    <w:rsid w:val="00D57700"/>
    <w:rsid w:val="00D577C6"/>
    <w:rsid w:val="00D57A79"/>
    <w:rsid w:val="00D57AF6"/>
    <w:rsid w:val="00D57C78"/>
    <w:rsid w:val="00D57CB8"/>
    <w:rsid w:val="00D57F23"/>
    <w:rsid w:val="00D6004F"/>
    <w:rsid w:val="00D60109"/>
    <w:rsid w:val="00D60176"/>
    <w:rsid w:val="00D6068F"/>
    <w:rsid w:val="00D608D4"/>
    <w:rsid w:val="00D60B79"/>
    <w:rsid w:val="00D60C0E"/>
    <w:rsid w:val="00D60DC0"/>
    <w:rsid w:val="00D6102C"/>
    <w:rsid w:val="00D61291"/>
    <w:rsid w:val="00D612C1"/>
    <w:rsid w:val="00D61491"/>
    <w:rsid w:val="00D614E4"/>
    <w:rsid w:val="00D617FF"/>
    <w:rsid w:val="00D61967"/>
    <w:rsid w:val="00D61A53"/>
    <w:rsid w:val="00D61C5A"/>
    <w:rsid w:val="00D61D1B"/>
    <w:rsid w:val="00D61E7C"/>
    <w:rsid w:val="00D61F6E"/>
    <w:rsid w:val="00D621C6"/>
    <w:rsid w:val="00D625E7"/>
    <w:rsid w:val="00D6269E"/>
    <w:rsid w:val="00D6270E"/>
    <w:rsid w:val="00D62822"/>
    <w:rsid w:val="00D62862"/>
    <w:rsid w:val="00D62919"/>
    <w:rsid w:val="00D62989"/>
    <w:rsid w:val="00D62B1C"/>
    <w:rsid w:val="00D62B5C"/>
    <w:rsid w:val="00D62C04"/>
    <w:rsid w:val="00D63671"/>
    <w:rsid w:val="00D63A0B"/>
    <w:rsid w:val="00D63C18"/>
    <w:rsid w:val="00D63F74"/>
    <w:rsid w:val="00D640A0"/>
    <w:rsid w:val="00D640DF"/>
    <w:rsid w:val="00D64296"/>
    <w:rsid w:val="00D64783"/>
    <w:rsid w:val="00D648FB"/>
    <w:rsid w:val="00D64B2F"/>
    <w:rsid w:val="00D64C34"/>
    <w:rsid w:val="00D64DC8"/>
    <w:rsid w:val="00D64E64"/>
    <w:rsid w:val="00D64F15"/>
    <w:rsid w:val="00D64F9D"/>
    <w:rsid w:val="00D650B6"/>
    <w:rsid w:val="00D65230"/>
    <w:rsid w:val="00D653E8"/>
    <w:rsid w:val="00D65546"/>
    <w:rsid w:val="00D65A9D"/>
    <w:rsid w:val="00D65AD0"/>
    <w:rsid w:val="00D65D1B"/>
    <w:rsid w:val="00D65F4E"/>
    <w:rsid w:val="00D66097"/>
    <w:rsid w:val="00D661A6"/>
    <w:rsid w:val="00D66586"/>
    <w:rsid w:val="00D668F3"/>
    <w:rsid w:val="00D66A12"/>
    <w:rsid w:val="00D66A40"/>
    <w:rsid w:val="00D66DEB"/>
    <w:rsid w:val="00D66F2F"/>
    <w:rsid w:val="00D6736D"/>
    <w:rsid w:val="00D673E8"/>
    <w:rsid w:val="00D6768F"/>
    <w:rsid w:val="00D678C1"/>
    <w:rsid w:val="00D678D1"/>
    <w:rsid w:val="00D67A1A"/>
    <w:rsid w:val="00D67C01"/>
    <w:rsid w:val="00D67E0C"/>
    <w:rsid w:val="00D70048"/>
    <w:rsid w:val="00D7068C"/>
    <w:rsid w:val="00D706A1"/>
    <w:rsid w:val="00D70789"/>
    <w:rsid w:val="00D708F9"/>
    <w:rsid w:val="00D709E3"/>
    <w:rsid w:val="00D70CAE"/>
    <w:rsid w:val="00D70D07"/>
    <w:rsid w:val="00D712AC"/>
    <w:rsid w:val="00D71375"/>
    <w:rsid w:val="00D71408"/>
    <w:rsid w:val="00D71549"/>
    <w:rsid w:val="00D716A7"/>
    <w:rsid w:val="00D7176B"/>
    <w:rsid w:val="00D71892"/>
    <w:rsid w:val="00D7225D"/>
    <w:rsid w:val="00D7232B"/>
    <w:rsid w:val="00D723B8"/>
    <w:rsid w:val="00D725FD"/>
    <w:rsid w:val="00D73121"/>
    <w:rsid w:val="00D73157"/>
    <w:rsid w:val="00D731B7"/>
    <w:rsid w:val="00D7339C"/>
    <w:rsid w:val="00D73451"/>
    <w:rsid w:val="00D7350B"/>
    <w:rsid w:val="00D73A01"/>
    <w:rsid w:val="00D73CFE"/>
    <w:rsid w:val="00D74021"/>
    <w:rsid w:val="00D741DD"/>
    <w:rsid w:val="00D74212"/>
    <w:rsid w:val="00D74403"/>
    <w:rsid w:val="00D7445F"/>
    <w:rsid w:val="00D749F9"/>
    <w:rsid w:val="00D74AAA"/>
    <w:rsid w:val="00D74B40"/>
    <w:rsid w:val="00D74EB7"/>
    <w:rsid w:val="00D74F84"/>
    <w:rsid w:val="00D7521A"/>
    <w:rsid w:val="00D7529F"/>
    <w:rsid w:val="00D75399"/>
    <w:rsid w:val="00D754BC"/>
    <w:rsid w:val="00D7555F"/>
    <w:rsid w:val="00D759DC"/>
    <w:rsid w:val="00D75E2F"/>
    <w:rsid w:val="00D75FFF"/>
    <w:rsid w:val="00D7629E"/>
    <w:rsid w:val="00D764EA"/>
    <w:rsid w:val="00D766B7"/>
    <w:rsid w:val="00D76A77"/>
    <w:rsid w:val="00D76ADC"/>
    <w:rsid w:val="00D76DF3"/>
    <w:rsid w:val="00D7729D"/>
    <w:rsid w:val="00D773D4"/>
    <w:rsid w:val="00D779F0"/>
    <w:rsid w:val="00D77AAD"/>
    <w:rsid w:val="00D77C35"/>
    <w:rsid w:val="00D77C63"/>
    <w:rsid w:val="00D77DCA"/>
    <w:rsid w:val="00D77DDF"/>
    <w:rsid w:val="00D77F4C"/>
    <w:rsid w:val="00D800AF"/>
    <w:rsid w:val="00D80239"/>
    <w:rsid w:val="00D80563"/>
    <w:rsid w:val="00D807CF"/>
    <w:rsid w:val="00D80E94"/>
    <w:rsid w:val="00D80F96"/>
    <w:rsid w:val="00D81126"/>
    <w:rsid w:val="00D8116C"/>
    <w:rsid w:val="00D81234"/>
    <w:rsid w:val="00D813EC"/>
    <w:rsid w:val="00D81483"/>
    <w:rsid w:val="00D814C8"/>
    <w:rsid w:val="00D81583"/>
    <w:rsid w:val="00D8159E"/>
    <w:rsid w:val="00D817AE"/>
    <w:rsid w:val="00D81B78"/>
    <w:rsid w:val="00D81D60"/>
    <w:rsid w:val="00D81F47"/>
    <w:rsid w:val="00D82049"/>
    <w:rsid w:val="00D82067"/>
    <w:rsid w:val="00D820F6"/>
    <w:rsid w:val="00D821F9"/>
    <w:rsid w:val="00D8231C"/>
    <w:rsid w:val="00D82417"/>
    <w:rsid w:val="00D8251D"/>
    <w:rsid w:val="00D82C7D"/>
    <w:rsid w:val="00D82DC1"/>
    <w:rsid w:val="00D82DF4"/>
    <w:rsid w:val="00D832AF"/>
    <w:rsid w:val="00D834C5"/>
    <w:rsid w:val="00D835EC"/>
    <w:rsid w:val="00D837F4"/>
    <w:rsid w:val="00D83DBA"/>
    <w:rsid w:val="00D83E09"/>
    <w:rsid w:val="00D83FF5"/>
    <w:rsid w:val="00D8428A"/>
    <w:rsid w:val="00D84343"/>
    <w:rsid w:val="00D843EF"/>
    <w:rsid w:val="00D844C0"/>
    <w:rsid w:val="00D8450C"/>
    <w:rsid w:val="00D845E6"/>
    <w:rsid w:val="00D84768"/>
    <w:rsid w:val="00D84780"/>
    <w:rsid w:val="00D849C7"/>
    <w:rsid w:val="00D84E5E"/>
    <w:rsid w:val="00D84F16"/>
    <w:rsid w:val="00D850E7"/>
    <w:rsid w:val="00D854DF"/>
    <w:rsid w:val="00D8572F"/>
    <w:rsid w:val="00D8593C"/>
    <w:rsid w:val="00D85973"/>
    <w:rsid w:val="00D85CA4"/>
    <w:rsid w:val="00D85D22"/>
    <w:rsid w:val="00D85F41"/>
    <w:rsid w:val="00D860FD"/>
    <w:rsid w:val="00D861DF"/>
    <w:rsid w:val="00D861F3"/>
    <w:rsid w:val="00D86239"/>
    <w:rsid w:val="00D865FA"/>
    <w:rsid w:val="00D86639"/>
    <w:rsid w:val="00D8665C"/>
    <w:rsid w:val="00D8668C"/>
    <w:rsid w:val="00D866BC"/>
    <w:rsid w:val="00D8692B"/>
    <w:rsid w:val="00D86A09"/>
    <w:rsid w:val="00D86A84"/>
    <w:rsid w:val="00D86CF1"/>
    <w:rsid w:val="00D86E66"/>
    <w:rsid w:val="00D8742D"/>
    <w:rsid w:val="00D8762C"/>
    <w:rsid w:val="00D8773C"/>
    <w:rsid w:val="00D8774D"/>
    <w:rsid w:val="00D87916"/>
    <w:rsid w:val="00D87BC1"/>
    <w:rsid w:val="00D87DFA"/>
    <w:rsid w:val="00D90055"/>
    <w:rsid w:val="00D90350"/>
    <w:rsid w:val="00D90398"/>
    <w:rsid w:val="00D90823"/>
    <w:rsid w:val="00D90A0A"/>
    <w:rsid w:val="00D90B11"/>
    <w:rsid w:val="00D91241"/>
    <w:rsid w:val="00D91462"/>
    <w:rsid w:val="00D9177A"/>
    <w:rsid w:val="00D917EB"/>
    <w:rsid w:val="00D918CF"/>
    <w:rsid w:val="00D91986"/>
    <w:rsid w:val="00D91B6C"/>
    <w:rsid w:val="00D920E9"/>
    <w:rsid w:val="00D921BF"/>
    <w:rsid w:val="00D9256B"/>
    <w:rsid w:val="00D9284C"/>
    <w:rsid w:val="00D929B8"/>
    <w:rsid w:val="00D92A1B"/>
    <w:rsid w:val="00D92DA8"/>
    <w:rsid w:val="00D92E69"/>
    <w:rsid w:val="00D92F2F"/>
    <w:rsid w:val="00D92F7B"/>
    <w:rsid w:val="00D93034"/>
    <w:rsid w:val="00D9312F"/>
    <w:rsid w:val="00D9320B"/>
    <w:rsid w:val="00D932E1"/>
    <w:rsid w:val="00D93567"/>
    <w:rsid w:val="00D93A0E"/>
    <w:rsid w:val="00D93AFF"/>
    <w:rsid w:val="00D93BCE"/>
    <w:rsid w:val="00D93D3C"/>
    <w:rsid w:val="00D945B6"/>
    <w:rsid w:val="00D9471E"/>
    <w:rsid w:val="00D94756"/>
    <w:rsid w:val="00D947A6"/>
    <w:rsid w:val="00D949B0"/>
    <w:rsid w:val="00D949B8"/>
    <w:rsid w:val="00D94B56"/>
    <w:rsid w:val="00D94EA1"/>
    <w:rsid w:val="00D95005"/>
    <w:rsid w:val="00D950DE"/>
    <w:rsid w:val="00D95103"/>
    <w:rsid w:val="00D957E9"/>
    <w:rsid w:val="00D95866"/>
    <w:rsid w:val="00D95AAA"/>
    <w:rsid w:val="00D95AF8"/>
    <w:rsid w:val="00D95CDB"/>
    <w:rsid w:val="00D95E16"/>
    <w:rsid w:val="00D95EA0"/>
    <w:rsid w:val="00D962A0"/>
    <w:rsid w:val="00D962A2"/>
    <w:rsid w:val="00D9636A"/>
    <w:rsid w:val="00D96644"/>
    <w:rsid w:val="00D966C2"/>
    <w:rsid w:val="00D96888"/>
    <w:rsid w:val="00D96916"/>
    <w:rsid w:val="00D969BB"/>
    <w:rsid w:val="00D969E4"/>
    <w:rsid w:val="00D96EDA"/>
    <w:rsid w:val="00D970DF"/>
    <w:rsid w:val="00D972AA"/>
    <w:rsid w:val="00D97356"/>
    <w:rsid w:val="00D9761D"/>
    <w:rsid w:val="00D976F6"/>
    <w:rsid w:val="00D9787D"/>
    <w:rsid w:val="00D97A69"/>
    <w:rsid w:val="00D97C13"/>
    <w:rsid w:val="00D97C59"/>
    <w:rsid w:val="00D97DC7"/>
    <w:rsid w:val="00D97E43"/>
    <w:rsid w:val="00DA01AE"/>
    <w:rsid w:val="00DA0716"/>
    <w:rsid w:val="00DA0DCF"/>
    <w:rsid w:val="00DA139B"/>
    <w:rsid w:val="00DA14F7"/>
    <w:rsid w:val="00DA16EA"/>
    <w:rsid w:val="00DA1A12"/>
    <w:rsid w:val="00DA1AF0"/>
    <w:rsid w:val="00DA1D42"/>
    <w:rsid w:val="00DA1DBE"/>
    <w:rsid w:val="00DA211A"/>
    <w:rsid w:val="00DA214E"/>
    <w:rsid w:val="00DA25B2"/>
    <w:rsid w:val="00DA266A"/>
    <w:rsid w:val="00DA26AD"/>
    <w:rsid w:val="00DA2957"/>
    <w:rsid w:val="00DA29E8"/>
    <w:rsid w:val="00DA2ACD"/>
    <w:rsid w:val="00DA2D50"/>
    <w:rsid w:val="00DA2EBF"/>
    <w:rsid w:val="00DA33B5"/>
    <w:rsid w:val="00DA340E"/>
    <w:rsid w:val="00DA342C"/>
    <w:rsid w:val="00DA352B"/>
    <w:rsid w:val="00DA372C"/>
    <w:rsid w:val="00DA4482"/>
    <w:rsid w:val="00DA4C2A"/>
    <w:rsid w:val="00DA4D1B"/>
    <w:rsid w:val="00DA4F27"/>
    <w:rsid w:val="00DA4F4B"/>
    <w:rsid w:val="00DA4FB2"/>
    <w:rsid w:val="00DA5078"/>
    <w:rsid w:val="00DA50C7"/>
    <w:rsid w:val="00DA5931"/>
    <w:rsid w:val="00DA5F2D"/>
    <w:rsid w:val="00DA62F7"/>
    <w:rsid w:val="00DA63DC"/>
    <w:rsid w:val="00DA67E4"/>
    <w:rsid w:val="00DA6903"/>
    <w:rsid w:val="00DA6A25"/>
    <w:rsid w:val="00DA6C1E"/>
    <w:rsid w:val="00DA6C3D"/>
    <w:rsid w:val="00DA6D78"/>
    <w:rsid w:val="00DA6E28"/>
    <w:rsid w:val="00DA74A2"/>
    <w:rsid w:val="00DA76DF"/>
    <w:rsid w:val="00DA7776"/>
    <w:rsid w:val="00DA781C"/>
    <w:rsid w:val="00DA796F"/>
    <w:rsid w:val="00DA7A72"/>
    <w:rsid w:val="00DA7C0E"/>
    <w:rsid w:val="00DB0400"/>
    <w:rsid w:val="00DB07A7"/>
    <w:rsid w:val="00DB0922"/>
    <w:rsid w:val="00DB0A1F"/>
    <w:rsid w:val="00DB0AA5"/>
    <w:rsid w:val="00DB0ABE"/>
    <w:rsid w:val="00DB0ADB"/>
    <w:rsid w:val="00DB0B88"/>
    <w:rsid w:val="00DB0C2E"/>
    <w:rsid w:val="00DB0C4A"/>
    <w:rsid w:val="00DB0D2D"/>
    <w:rsid w:val="00DB0E9F"/>
    <w:rsid w:val="00DB0EA3"/>
    <w:rsid w:val="00DB1071"/>
    <w:rsid w:val="00DB1195"/>
    <w:rsid w:val="00DB1378"/>
    <w:rsid w:val="00DB170E"/>
    <w:rsid w:val="00DB19E8"/>
    <w:rsid w:val="00DB1F56"/>
    <w:rsid w:val="00DB202E"/>
    <w:rsid w:val="00DB2059"/>
    <w:rsid w:val="00DB2137"/>
    <w:rsid w:val="00DB23E6"/>
    <w:rsid w:val="00DB242D"/>
    <w:rsid w:val="00DB24FD"/>
    <w:rsid w:val="00DB26B0"/>
    <w:rsid w:val="00DB270D"/>
    <w:rsid w:val="00DB28F4"/>
    <w:rsid w:val="00DB2C38"/>
    <w:rsid w:val="00DB3719"/>
    <w:rsid w:val="00DB3901"/>
    <w:rsid w:val="00DB3916"/>
    <w:rsid w:val="00DB3A4B"/>
    <w:rsid w:val="00DB3B45"/>
    <w:rsid w:val="00DB3D9E"/>
    <w:rsid w:val="00DB3F39"/>
    <w:rsid w:val="00DB462E"/>
    <w:rsid w:val="00DB4673"/>
    <w:rsid w:val="00DB487C"/>
    <w:rsid w:val="00DB49DA"/>
    <w:rsid w:val="00DB4E09"/>
    <w:rsid w:val="00DB4F1E"/>
    <w:rsid w:val="00DB5A1E"/>
    <w:rsid w:val="00DB6335"/>
    <w:rsid w:val="00DB63CE"/>
    <w:rsid w:val="00DB6B2A"/>
    <w:rsid w:val="00DB7005"/>
    <w:rsid w:val="00DB7165"/>
    <w:rsid w:val="00DB7429"/>
    <w:rsid w:val="00DB7661"/>
    <w:rsid w:val="00DB766B"/>
    <w:rsid w:val="00DB77DC"/>
    <w:rsid w:val="00DB7881"/>
    <w:rsid w:val="00DB7B18"/>
    <w:rsid w:val="00DB7D33"/>
    <w:rsid w:val="00DB7D5D"/>
    <w:rsid w:val="00DC037C"/>
    <w:rsid w:val="00DC039D"/>
    <w:rsid w:val="00DC05FF"/>
    <w:rsid w:val="00DC0667"/>
    <w:rsid w:val="00DC08F3"/>
    <w:rsid w:val="00DC09D1"/>
    <w:rsid w:val="00DC0A75"/>
    <w:rsid w:val="00DC0BE4"/>
    <w:rsid w:val="00DC0C58"/>
    <w:rsid w:val="00DC0C94"/>
    <w:rsid w:val="00DC0D0F"/>
    <w:rsid w:val="00DC1041"/>
    <w:rsid w:val="00DC12FF"/>
    <w:rsid w:val="00DC1820"/>
    <w:rsid w:val="00DC1894"/>
    <w:rsid w:val="00DC1939"/>
    <w:rsid w:val="00DC1B5C"/>
    <w:rsid w:val="00DC20E3"/>
    <w:rsid w:val="00DC270A"/>
    <w:rsid w:val="00DC2788"/>
    <w:rsid w:val="00DC2AD8"/>
    <w:rsid w:val="00DC2BEB"/>
    <w:rsid w:val="00DC2DD4"/>
    <w:rsid w:val="00DC2F97"/>
    <w:rsid w:val="00DC31D4"/>
    <w:rsid w:val="00DC354C"/>
    <w:rsid w:val="00DC3594"/>
    <w:rsid w:val="00DC3B4C"/>
    <w:rsid w:val="00DC3C3C"/>
    <w:rsid w:val="00DC3D51"/>
    <w:rsid w:val="00DC3DC0"/>
    <w:rsid w:val="00DC4051"/>
    <w:rsid w:val="00DC4102"/>
    <w:rsid w:val="00DC4505"/>
    <w:rsid w:val="00DC46AC"/>
    <w:rsid w:val="00DC46CA"/>
    <w:rsid w:val="00DC4960"/>
    <w:rsid w:val="00DC4D48"/>
    <w:rsid w:val="00DC4E32"/>
    <w:rsid w:val="00DC4FB2"/>
    <w:rsid w:val="00DC4FDF"/>
    <w:rsid w:val="00DC5693"/>
    <w:rsid w:val="00DC5E8E"/>
    <w:rsid w:val="00DC61A1"/>
    <w:rsid w:val="00DC66B2"/>
    <w:rsid w:val="00DC688A"/>
    <w:rsid w:val="00DC6967"/>
    <w:rsid w:val="00DC6A3C"/>
    <w:rsid w:val="00DC6F6B"/>
    <w:rsid w:val="00DC7011"/>
    <w:rsid w:val="00DC7131"/>
    <w:rsid w:val="00DC7196"/>
    <w:rsid w:val="00DC73BC"/>
    <w:rsid w:val="00DC7740"/>
    <w:rsid w:val="00DC7802"/>
    <w:rsid w:val="00DC7B27"/>
    <w:rsid w:val="00DC7B86"/>
    <w:rsid w:val="00DC7CF0"/>
    <w:rsid w:val="00DD003C"/>
    <w:rsid w:val="00DD0375"/>
    <w:rsid w:val="00DD04D8"/>
    <w:rsid w:val="00DD06D0"/>
    <w:rsid w:val="00DD0A90"/>
    <w:rsid w:val="00DD0BDA"/>
    <w:rsid w:val="00DD0D14"/>
    <w:rsid w:val="00DD0D78"/>
    <w:rsid w:val="00DD0F24"/>
    <w:rsid w:val="00DD13A1"/>
    <w:rsid w:val="00DD1488"/>
    <w:rsid w:val="00DD171E"/>
    <w:rsid w:val="00DD1787"/>
    <w:rsid w:val="00DD2257"/>
    <w:rsid w:val="00DD229F"/>
    <w:rsid w:val="00DD2AE9"/>
    <w:rsid w:val="00DD2B28"/>
    <w:rsid w:val="00DD2B8E"/>
    <w:rsid w:val="00DD2C19"/>
    <w:rsid w:val="00DD2CCF"/>
    <w:rsid w:val="00DD2FD7"/>
    <w:rsid w:val="00DD37D2"/>
    <w:rsid w:val="00DD37D5"/>
    <w:rsid w:val="00DD3EC4"/>
    <w:rsid w:val="00DD409A"/>
    <w:rsid w:val="00DD40D1"/>
    <w:rsid w:val="00DD4210"/>
    <w:rsid w:val="00DD4686"/>
    <w:rsid w:val="00DD4C53"/>
    <w:rsid w:val="00DD4D79"/>
    <w:rsid w:val="00DD4E20"/>
    <w:rsid w:val="00DD4EC2"/>
    <w:rsid w:val="00DD5408"/>
    <w:rsid w:val="00DD5591"/>
    <w:rsid w:val="00DD5597"/>
    <w:rsid w:val="00DD57D6"/>
    <w:rsid w:val="00DD5976"/>
    <w:rsid w:val="00DD5989"/>
    <w:rsid w:val="00DD5B9D"/>
    <w:rsid w:val="00DD5CE1"/>
    <w:rsid w:val="00DD5D65"/>
    <w:rsid w:val="00DD6167"/>
    <w:rsid w:val="00DD6358"/>
    <w:rsid w:val="00DD6491"/>
    <w:rsid w:val="00DD6749"/>
    <w:rsid w:val="00DD68C5"/>
    <w:rsid w:val="00DD68EC"/>
    <w:rsid w:val="00DD6A4D"/>
    <w:rsid w:val="00DD6E24"/>
    <w:rsid w:val="00DD6F72"/>
    <w:rsid w:val="00DD6FEC"/>
    <w:rsid w:val="00DD7078"/>
    <w:rsid w:val="00DD72A1"/>
    <w:rsid w:val="00DD737B"/>
    <w:rsid w:val="00DD73A4"/>
    <w:rsid w:val="00DD7443"/>
    <w:rsid w:val="00DD7581"/>
    <w:rsid w:val="00DD75E6"/>
    <w:rsid w:val="00DD7E1B"/>
    <w:rsid w:val="00DE01B7"/>
    <w:rsid w:val="00DE0358"/>
    <w:rsid w:val="00DE057D"/>
    <w:rsid w:val="00DE06F8"/>
    <w:rsid w:val="00DE07C7"/>
    <w:rsid w:val="00DE0E76"/>
    <w:rsid w:val="00DE140B"/>
    <w:rsid w:val="00DE150D"/>
    <w:rsid w:val="00DE1693"/>
    <w:rsid w:val="00DE1AB6"/>
    <w:rsid w:val="00DE1B23"/>
    <w:rsid w:val="00DE1ED2"/>
    <w:rsid w:val="00DE1FDE"/>
    <w:rsid w:val="00DE1FF8"/>
    <w:rsid w:val="00DE21C2"/>
    <w:rsid w:val="00DE2313"/>
    <w:rsid w:val="00DE24BB"/>
    <w:rsid w:val="00DE27CC"/>
    <w:rsid w:val="00DE2B1D"/>
    <w:rsid w:val="00DE2C83"/>
    <w:rsid w:val="00DE2DAE"/>
    <w:rsid w:val="00DE2E70"/>
    <w:rsid w:val="00DE3378"/>
    <w:rsid w:val="00DE33B8"/>
    <w:rsid w:val="00DE363A"/>
    <w:rsid w:val="00DE37B9"/>
    <w:rsid w:val="00DE388B"/>
    <w:rsid w:val="00DE38AD"/>
    <w:rsid w:val="00DE3948"/>
    <w:rsid w:val="00DE3A59"/>
    <w:rsid w:val="00DE3E53"/>
    <w:rsid w:val="00DE3F55"/>
    <w:rsid w:val="00DE4463"/>
    <w:rsid w:val="00DE44B5"/>
    <w:rsid w:val="00DE455A"/>
    <w:rsid w:val="00DE46BE"/>
    <w:rsid w:val="00DE472E"/>
    <w:rsid w:val="00DE48AD"/>
    <w:rsid w:val="00DE5244"/>
    <w:rsid w:val="00DE5306"/>
    <w:rsid w:val="00DE552C"/>
    <w:rsid w:val="00DE58AF"/>
    <w:rsid w:val="00DE5B07"/>
    <w:rsid w:val="00DE5D00"/>
    <w:rsid w:val="00DE5D8D"/>
    <w:rsid w:val="00DE5DAF"/>
    <w:rsid w:val="00DE5DD6"/>
    <w:rsid w:val="00DE628C"/>
    <w:rsid w:val="00DE630B"/>
    <w:rsid w:val="00DE6433"/>
    <w:rsid w:val="00DE6657"/>
    <w:rsid w:val="00DE6FB1"/>
    <w:rsid w:val="00DE70BF"/>
    <w:rsid w:val="00DE73E3"/>
    <w:rsid w:val="00DE7C2E"/>
    <w:rsid w:val="00DF003F"/>
    <w:rsid w:val="00DF0254"/>
    <w:rsid w:val="00DF0516"/>
    <w:rsid w:val="00DF0554"/>
    <w:rsid w:val="00DF061A"/>
    <w:rsid w:val="00DF0882"/>
    <w:rsid w:val="00DF0936"/>
    <w:rsid w:val="00DF0BCA"/>
    <w:rsid w:val="00DF11BA"/>
    <w:rsid w:val="00DF1732"/>
    <w:rsid w:val="00DF19C4"/>
    <w:rsid w:val="00DF19EB"/>
    <w:rsid w:val="00DF1B00"/>
    <w:rsid w:val="00DF1CBE"/>
    <w:rsid w:val="00DF1D34"/>
    <w:rsid w:val="00DF1E13"/>
    <w:rsid w:val="00DF1E90"/>
    <w:rsid w:val="00DF1FF7"/>
    <w:rsid w:val="00DF203C"/>
    <w:rsid w:val="00DF2195"/>
    <w:rsid w:val="00DF23C7"/>
    <w:rsid w:val="00DF23D8"/>
    <w:rsid w:val="00DF26D7"/>
    <w:rsid w:val="00DF2775"/>
    <w:rsid w:val="00DF294D"/>
    <w:rsid w:val="00DF2A07"/>
    <w:rsid w:val="00DF2C3D"/>
    <w:rsid w:val="00DF315B"/>
    <w:rsid w:val="00DF3193"/>
    <w:rsid w:val="00DF3443"/>
    <w:rsid w:val="00DF34D8"/>
    <w:rsid w:val="00DF368A"/>
    <w:rsid w:val="00DF3A25"/>
    <w:rsid w:val="00DF3C38"/>
    <w:rsid w:val="00DF3FCD"/>
    <w:rsid w:val="00DF402A"/>
    <w:rsid w:val="00DF4261"/>
    <w:rsid w:val="00DF4558"/>
    <w:rsid w:val="00DF480D"/>
    <w:rsid w:val="00DF4B8F"/>
    <w:rsid w:val="00DF4E30"/>
    <w:rsid w:val="00DF4E48"/>
    <w:rsid w:val="00DF51E9"/>
    <w:rsid w:val="00DF539E"/>
    <w:rsid w:val="00DF53A2"/>
    <w:rsid w:val="00DF5493"/>
    <w:rsid w:val="00DF5630"/>
    <w:rsid w:val="00DF5651"/>
    <w:rsid w:val="00DF5776"/>
    <w:rsid w:val="00DF5A1A"/>
    <w:rsid w:val="00DF5A3F"/>
    <w:rsid w:val="00DF5D7E"/>
    <w:rsid w:val="00DF5DA0"/>
    <w:rsid w:val="00DF644F"/>
    <w:rsid w:val="00DF6CD2"/>
    <w:rsid w:val="00DF6EF9"/>
    <w:rsid w:val="00DF701B"/>
    <w:rsid w:val="00DF708D"/>
    <w:rsid w:val="00DF712A"/>
    <w:rsid w:val="00DF7245"/>
    <w:rsid w:val="00DF7289"/>
    <w:rsid w:val="00DF73C6"/>
    <w:rsid w:val="00DF7546"/>
    <w:rsid w:val="00DF7988"/>
    <w:rsid w:val="00DF7EDA"/>
    <w:rsid w:val="00E00307"/>
    <w:rsid w:val="00E0031C"/>
    <w:rsid w:val="00E00817"/>
    <w:rsid w:val="00E0097F"/>
    <w:rsid w:val="00E00AE4"/>
    <w:rsid w:val="00E00EBD"/>
    <w:rsid w:val="00E0105E"/>
    <w:rsid w:val="00E01179"/>
    <w:rsid w:val="00E01543"/>
    <w:rsid w:val="00E018AB"/>
    <w:rsid w:val="00E01E25"/>
    <w:rsid w:val="00E01E74"/>
    <w:rsid w:val="00E01F1B"/>
    <w:rsid w:val="00E0201E"/>
    <w:rsid w:val="00E021C3"/>
    <w:rsid w:val="00E02368"/>
    <w:rsid w:val="00E024E8"/>
    <w:rsid w:val="00E02617"/>
    <w:rsid w:val="00E02736"/>
    <w:rsid w:val="00E027D8"/>
    <w:rsid w:val="00E028A3"/>
    <w:rsid w:val="00E02A06"/>
    <w:rsid w:val="00E02A5E"/>
    <w:rsid w:val="00E02E53"/>
    <w:rsid w:val="00E02E7F"/>
    <w:rsid w:val="00E02F76"/>
    <w:rsid w:val="00E03205"/>
    <w:rsid w:val="00E0336C"/>
    <w:rsid w:val="00E034F3"/>
    <w:rsid w:val="00E035E8"/>
    <w:rsid w:val="00E038F7"/>
    <w:rsid w:val="00E03BE5"/>
    <w:rsid w:val="00E03BF3"/>
    <w:rsid w:val="00E03E4E"/>
    <w:rsid w:val="00E03E97"/>
    <w:rsid w:val="00E040CE"/>
    <w:rsid w:val="00E04916"/>
    <w:rsid w:val="00E04E3D"/>
    <w:rsid w:val="00E04E76"/>
    <w:rsid w:val="00E04ED1"/>
    <w:rsid w:val="00E0501C"/>
    <w:rsid w:val="00E051F1"/>
    <w:rsid w:val="00E052A3"/>
    <w:rsid w:val="00E0556B"/>
    <w:rsid w:val="00E055A8"/>
    <w:rsid w:val="00E05634"/>
    <w:rsid w:val="00E057C1"/>
    <w:rsid w:val="00E057E7"/>
    <w:rsid w:val="00E058B1"/>
    <w:rsid w:val="00E05904"/>
    <w:rsid w:val="00E059EA"/>
    <w:rsid w:val="00E05A22"/>
    <w:rsid w:val="00E05EB2"/>
    <w:rsid w:val="00E0601F"/>
    <w:rsid w:val="00E06186"/>
    <w:rsid w:val="00E06212"/>
    <w:rsid w:val="00E06257"/>
    <w:rsid w:val="00E06352"/>
    <w:rsid w:val="00E063E7"/>
    <w:rsid w:val="00E0653B"/>
    <w:rsid w:val="00E06740"/>
    <w:rsid w:val="00E069C1"/>
    <w:rsid w:val="00E069CF"/>
    <w:rsid w:val="00E06BD1"/>
    <w:rsid w:val="00E06DDB"/>
    <w:rsid w:val="00E06E29"/>
    <w:rsid w:val="00E06F22"/>
    <w:rsid w:val="00E0709F"/>
    <w:rsid w:val="00E0724D"/>
    <w:rsid w:val="00E078C7"/>
    <w:rsid w:val="00E078E8"/>
    <w:rsid w:val="00E07AAF"/>
    <w:rsid w:val="00E07CA8"/>
    <w:rsid w:val="00E100A6"/>
    <w:rsid w:val="00E103B8"/>
    <w:rsid w:val="00E10502"/>
    <w:rsid w:val="00E10684"/>
    <w:rsid w:val="00E108E5"/>
    <w:rsid w:val="00E109EE"/>
    <w:rsid w:val="00E10C1B"/>
    <w:rsid w:val="00E10D7B"/>
    <w:rsid w:val="00E113F7"/>
    <w:rsid w:val="00E116E4"/>
    <w:rsid w:val="00E116F4"/>
    <w:rsid w:val="00E117F3"/>
    <w:rsid w:val="00E1185E"/>
    <w:rsid w:val="00E11A87"/>
    <w:rsid w:val="00E12275"/>
    <w:rsid w:val="00E1242C"/>
    <w:rsid w:val="00E128E2"/>
    <w:rsid w:val="00E12B2F"/>
    <w:rsid w:val="00E12BC6"/>
    <w:rsid w:val="00E12FD2"/>
    <w:rsid w:val="00E12FEF"/>
    <w:rsid w:val="00E1310C"/>
    <w:rsid w:val="00E1361C"/>
    <w:rsid w:val="00E13854"/>
    <w:rsid w:val="00E13AC7"/>
    <w:rsid w:val="00E13D18"/>
    <w:rsid w:val="00E14178"/>
    <w:rsid w:val="00E143CB"/>
    <w:rsid w:val="00E148CB"/>
    <w:rsid w:val="00E14C98"/>
    <w:rsid w:val="00E14D63"/>
    <w:rsid w:val="00E14E4B"/>
    <w:rsid w:val="00E1530F"/>
    <w:rsid w:val="00E1534F"/>
    <w:rsid w:val="00E154DC"/>
    <w:rsid w:val="00E154FE"/>
    <w:rsid w:val="00E15651"/>
    <w:rsid w:val="00E157A6"/>
    <w:rsid w:val="00E1599F"/>
    <w:rsid w:val="00E15C19"/>
    <w:rsid w:val="00E15FB2"/>
    <w:rsid w:val="00E16062"/>
    <w:rsid w:val="00E161C0"/>
    <w:rsid w:val="00E16214"/>
    <w:rsid w:val="00E1622B"/>
    <w:rsid w:val="00E16449"/>
    <w:rsid w:val="00E16542"/>
    <w:rsid w:val="00E16825"/>
    <w:rsid w:val="00E16834"/>
    <w:rsid w:val="00E169F7"/>
    <w:rsid w:val="00E16A0F"/>
    <w:rsid w:val="00E16ABF"/>
    <w:rsid w:val="00E16B7C"/>
    <w:rsid w:val="00E16B8F"/>
    <w:rsid w:val="00E16E19"/>
    <w:rsid w:val="00E17254"/>
    <w:rsid w:val="00E1733D"/>
    <w:rsid w:val="00E17358"/>
    <w:rsid w:val="00E174DD"/>
    <w:rsid w:val="00E1757D"/>
    <w:rsid w:val="00E176CC"/>
    <w:rsid w:val="00E179A4"/>
    <w:rsid w:val="00E17A07"/>
    <w:rsid w:val="00E17B38"/>
    <w:rsid w:val="00E204BE"/>
    <w:rsid w:val="00E20525"/>
    <w:rsid w:val="00E20785"/>
    <w:rsid w:val="00E207AC"/>
    <w:rsid w:val="00E2097F"/>
    <w:rsid w:val="00E209B6"/>
    <w:rsid w:val="00E20C2D"/>
    <w:rsid w:val="00E20DF4"/>
    <w:rsid w:val="00E20EA2"/>
    <w:rsid w:val="00E20F1D"/>
    <w:rsid w:val="00E20FD9"/>
    <w:rsid w:val="00E21110"/>
    <w:rsid w:val="00E2113B"/>
    <w:rsid w:val="00E21276"/>
    <w:rsid w:val="00E213EC"/>
    <w:rsid w:val="00E21450"/>
    <w:rsid w:val="00E21489"/>
    <w:rsid w:val="00E21629"/>
    <w:rsid w:val="00E21862"/>
    <w:rsid w:val="00E21AD7"/>
    <w:rsid w:val="00E21D66"/>
    <w:rsid w:val="00E21EB5"/>
    <w:rsid w:val="00E21F33"/>
    <w:rsid w:val="00E221C3"/>
    <w:rsid w:val="00E2237D"/>
    <w:rsid w:val="00E22885"/>
    <w:rsid w:val="00E228A1"/>
    <w:rsid w:val="00E2366C"/>
    <w:rsid w:val="00E236D6"/>
    <w:rsid w:val="00E23936"/>
    <w:rsid w:val="00E23AD1"/>
    <w:rsid w:val="00E23DCE"/>
    <w:rsid w:val="00E23E4D"/>
    <w:rsid w:val="00E24137"/>
    <w:rsid w:val="00E241CA"/>
    <w:rsid w:val="00E242E3"/>
    <w:rsid w:val="00E243B0"/>
    <w:rsid w:val="00E243BF"/>
    <w:rsid w:val="00E24508"/>
    <w:rsid w:val="00E24BEF"/>
    <w:rsid w:val="00E24DBE"/>
    <w:rsid w:val="00E24E0D"/>
    <w:rsid w:val="00E24F66"/>
    <w:rsid w:val="00E24F7A"/>
    <w:rsid w:val="00E25264"/>
    <w:rsid w:val="00E255B6"/>
    <w:rsid w:val="00E259F6"/>
    <w:rsid w:val="00E25D09"/>
    <w:rsid w:val="00E262AB"/>
    <w:rsid w:val="00E26332"/>
    <w:rsid w:val="00E263E1"/>
    <w:rsid w:val="00E26658"/>
    <w:rsid w:val="00E2672E"/>
    <w:rsid w:val="00E269EF"/>
    <w:rsid w:val="00E26A27"/>
    <w:rsid w:val="00E26A2C"/>
    <w:rsid w:val="00E26B82"/>
    <w:rsid w:val="00E26D75"/>
    <w:rsid w:val="00E26E37"/>
    <w:rsid w:val="00E270D7"/>
    <w:rsid w:val="00E273AC"/>
    <w:rsid w:val="00E274B0"/>
    <w:rsid w:val="00E276E3"/>
    <w:rsid w:val="00E2787A"/>
    <w:rsid w:val="00E2788D"/>
    <w:rsid w:val="00E27927"/>
    <w:rsid w:val="00E27A34"/>
    <w:rsid w:val="00E27CBF"/>
    <w:rsid w:val="00E27EA6"/>
    <w:rsid w:val="00E27F31"/>
    <w:rsid w:val="00E302D0"/>
    <w:rsid w:val="00E30623"/>
    <w:rsid w:val="00E30734"/>
    <w:rsid w:val="00E30831"/>
    <w:rsid w:val="00E30941"/>
    <w:rsid w:val="00E30975"/>
    <w:rsid w:val="00E3097D"/>
    <w:rsid w:val="00E30AD1"/>
    <w:rsid w:val="00E30BCF"/>
    <w:rsid w:val="00E30C3C"/>
    <w:rsid w:val="00E30D08"/>
    <w:rsid w:val="00E31457"/>
    <w:rsid w:val="00E3167E"/>
    <w:rsid w:val="00E31880"/>
    <w:rsid w:val="00E32064"/>
    <w:rsid w:val="00E3230A"/>
    <w:rsid w:val="00E324C3"/>
    <w:rsid w:val="00E3265B"/>
    <w:rsid w:val="00E32718"/>
    <w:rsid w:val="00E328E2"/>
    <w:rsid w:val="00E32B1C"/>
    <w:rsid w:val="00E32D95"/>
    <w:rsid w:val="00E33099"/>
    <w:rsid w:val="00E332D8"/>
    <w:rsid w:val="00E33337"/>
    <w:rsid w:val="00E333F9"/>
    <w:rsid w:val="00E33785"/>
    <w:rsid w:val="00E33899"/>
    <w:rsid w:val="00E33961"/>
    <w:rsid w:val="00E33A0F"/>
    <w:rsid w:val="00E33E52"/>
    <w:rsid w:val="00E33F25"/>
    <w:rsid w:val="00E33FD7"/>
    <w:rsid w:val="00E341D2"/>
    <w:rsid w:val="00E34561"/>
    <w:rsid w:val="00E34618"/>
    <w:rsid w:val="00E346F2"/>
    <w:rsid w:val="00E34E2E"/>
    <w:rsid w:val="00E3534A"/>
    <w:rsid w:val="00E3536F"/>
    <w:rsid w:val="00E3579E"/>
    <w:rsid w:val="00E359FD"/>
    <w:rsid w:val="00E35C8B"/>
    <w:rsid w:val="00E35CB3"/>
    <w:rsid w:val="00E35EC2"/>
    <w:rsid w:val="00E364F0"/>
    <w:rsid w:val="00E3659C"/>
    <w:rsid w:val="00E369B8"/>
    <w:rsid w:val="00E36C67"/>
    <w:rsid w:val="00E36D95"/>
    <w:rsid w:val="00E37193"/>
    <w:rsid w:val="00E372D9"/>
    <w:rsid w:val="00E373C9"/>
    <w:rsid w:val="00E37653"/>
    <w:rsid w:val="00E3778A"/>
    <w:rsid w:val="00E37C96"/>
    <w:rsid w:val="00E37F4E"/>
    <w:rsid w:val="00E40168"/>
    <w:rsid w:val="00E40320"/>
    <w:rsid w:val="00E40406"/>
    <w:rsid w:val="00E407D8"/>
    <w:rsid w:val="00E40812"/>
    <w:rsid w:val="00E40837"/>
    <w:rsid w:val="00E40A9E"/>
    <w:rsid w:val="00E40C26"/>
    <w:rsid w:val="00E40D84"/>
    <w:rsid w:val="00E416CC"/>
    <w:rsid w:val="00E416F8"/>
    <w:rsid w:val="00E41938"/>
    <w:rsid w:val="00E4194B"/>
    <w:rsid w:val="00E41B95"/>
    <w:rsid w:val="00E41D65"/>
    <w:rsid w:val="00E41D86"/>
    <w:rsid w:val="00E41E6A"/>
    <w:rsid w:val="00E42431"/>
    <w:rsid w:val="00E42E64"/>
    <w:rsid w:val="00E42E7D"/>
    <w:rsid w:val="00E42F6A"/>
    <w:rsid w:val="00E43143"/>
    <w:rsid w:val="00E434C7"/>
    <w:rsid w:val="00E4395B"/>
    <w:rsid w:val="00E43D04"/>
    <w:rsid w:val="00E4409A"/>
    <w:rsid w:val="00E44248"/>
    <w:rsid w:val="00E44898"/>
    <w:rsid w:val="00E44A1A"/>
    <w:rsid w:val="00E44AC1"/>
    <w:rsid w:val="00E44AD9"/>
    <w:rsid w:val="00E4512C"/>
    <w:rsid w:val="00E451D8"/>
    <w:rsid w:val="00E45215"/>
    <w:rsid w:val="00E45444"/>
    <w:rsid w:val="00E455C4"/>
    <w:rsid w:val="00E45750"/>
    <w:rsid w:val="00E45D6B"/>
    <w:rsid w:val="00E45D81"/>
    <w:rsid w:val="00E45DF6"/>
    <w:rsid w:val="00E45EEF"/>
    <w:rsid w:val="00E461DF"/>
    <w:rsid w:val="00E461EB"/>
    <w:rsid w:val="00E46252"/>
    <w:rsid w:val="00E463E8"/>
    <w:rsid w:val="00E46573"/>
    <w:rsid w:val="00E4657B"/>
    <w:rsid w:val="00E46670"/>
    <w:rsid w:val="00E46747"/>
    <w:rsid w:val="00E46824"/>
    <w:rsid w:val="00E46970"/>
    <w:rsid w:val="00E4697D"/>
    <w:rsid w:val="00E46C98"/>
    <w:rsid w:val="00E46EED"/>
    <w:rsid w:val="00E46F50"/>
    <w:rsid w:val="00E472C8"/>
    <w:rsid w:val="00E47457"/>
    <w:rsid w:val="00E47673"/>
    <w:rsid w:val="00E4796D"/>
    <w:rsid w:val="00E47A84"/>
    <w:rsid w:val="00E47ABF"/>
    <w:rsid w:val="00E47BF3"/>
    <w:rsid w:val="00E47D91"/>
    <w:rsid w:val="00E47E6E"/>
    <w:rsid w:val="00E501B7"/>
    <w:rsid w:val="00E50809"/>
    <w:rsid w:val="00E50BC3"/>
    <w:rsid w:val="00E50F01"/>
    <w:rsid w:val="00E51282"/>
    <w:rsid w:val="00E51311"/>
    <w:rsid w:val="00E51493"/>
    <w:rsid w:val="00E5159F"/>
    <w:rsid w:val="00E51729"/>
    <w:rsid w:val="00E5174F"/>
    <w:rsid w:val="00E517B9"/>
    <w:rsid w:val="00E51865"/>
    <w:rsid w:val="00E518C8"/>
    <w:rsid w:val="00E51CBB"/>
    <w:rsid w:val="00E51E45"/>
    <w:rsid w:val="00E52344"/>
    <w:rsid w:val="00E5244A"/>
    <w:rsid w:val="00E5281B"/>
    <w:rsid w:val="00E5289C"/>
    <w:rsid w:val="00E528BB"/>
    <w:rsid w:val="00E52916"/>
    <w:rsid w:val="00E529DF"/>
    <w:rsid w:val="00E52ABF"/>
    <w:rsid w:val="00E52B10"/>
    <w:rsid w:val="00E52BA6"/>
    <w:rsid w:val="00E52C82"/>
    <w:rsid w:val="00E530E6"/>
    <w:rsid w:val="00E530E8"/>
    <w:rsid w:val="00E5346C"/>
    <w:rsid w:val="00E53746"/>
    <w:rsid w:val="00E53D04"/>
    <w:rsid w:val="00E5413F"/>
    <w:rsid w:val="00E541CA"/>
    <w:rsid w:val="00E542EC"/>
    <w:rsid w:val="00E54657"/>
    <w:rsid w:val="00E54AB8"/>
    <w:rsid w:val="00E54AE4"/>
    <w:rsid w:val="00E54CF3"/>
    <w:rsid w:val="00E54D05"/>
    <w:rsid w:val="00E54D2E"/>
    <w:rsid w:val="00E552F7"/>
    <w:rsid w:val="00E55BC4"/>
    <w:rsid w:val="00E55D04"/>
    <w:rsid w:val="00E55D51"/>
    <w:rsid w:val="00E55FEC"/>
    <w:rsid w:val="00E56240"/>
    <w:rsid w:val="00E562BC"/>
    <w:rsid w:val="00E56383"/>
    <w:rsid w:val="00E5652C"/>
    <w:rsid w:val="00E56594"/>
    <w:rsid w:val="00E5660A"/>
    <w:rsid w:val="00E567D4"/>
    <w:rsid w:val="00E569D8"/>
    <w:rsid w:val="00E56CB2"/>
    <w:rsid w:val="00E56DD3"/>
    <w:rsid w:val="00E57134"/>
    <w:rsid w:val="00E5720C"/>
    <w:rsid w:val="00E57505"/>
    <w:rsid w:val="00E57552"/>
    <w:rsid w:val="00E57597"/>
    <w:rsid w:val="00E575C5"/>
    <w:rsid w:val="00E57673"/>
    <w:rsid w:val="00E57727"/>
    <w:rsid w:val="00E57D0E"/>
    <w:rsid w:val="00E57D51"/>
    <w:rsid w:val="00E60528"/>
    <w:rsid w:val="00E60572"/>
    <w:rsid w:val="00E611C5"/>
    <w:rsid w:val="00E61206"/>
    <w:rsid w:val="00E6163A"/>
    <w:rsid w:val="00E61997"/>
    <w:rsid w:val="00E61AA4"/>
    <w:rsid w:val="00E61BA5"/>
    <w:rsid w:val="00E61BD8"/>
    <w:rsid w:val="00E61DA9"/>
    <w:rsid w:val="00E620EE"/>
    <w:rsid w:val="00E625A0"/>
    <w:rsid w:val="00E626A9"/>
    <w:rsid w:val="00E62727"/>
    <w:rsid w:val="00E62843"/>
    <w:rsid w:val="00E62C86"/>
    <w:rsid w:val="00E62F71"/>
    <w:rsid w:val="00E633CA"/>
    <w:rsid w:val="00E63580"/>
    <w:rsid w:val="00E639B3"/>
    <w:rsid w:val="00E63B5F"/>
    <w:rsid w:val="00E64310"/>
    <w:rsid w:val="00E644AE"/>
    <w:rsid w:val="00E644BA"/>
    <w:rsid w:val="00E644C4"/>
    <w:rsid w:val="00E64706"/>
    <w:rsid w:val="00E64C22"/>
    <w:rsid w:val="00E64E9A"/>
    <w:rsid w:val="00E64E9D"/>
    <w:rsid w:val="00E65063"/>
    <w:rsid w:val="00E650B6"/>
    <w:rsid w:val="00E650F1"/>
    <w:rsid w:val="00E6539E"/>
    <w:rsid w:val="00E65588"/>
    <w:rsid w:val="00E655D2"/>
    <w:rsid w:val="00E6579D"/>
    <w:rsid w:val="00E65D67"/>
    <w:rsid w:val="00E66112"/>
    <w:rsid w:val="00E66153"/>
    <w:rsid w:val="00E661CD"/>
    <w:rsid w:val="00E66281"/>
    <w:rsid w:val="00E66353"/>
    <w:rsid w:val="00E6672C"/>
    <w:rsid w:val="00E66A14"/>
    <w:rsid w:val="00E66AF0"/>
    <w:rsid w:val="00E66EE8"/>
    <w:rsid w:val="00E67679"/>
    <w:rsid w:val="00E67874"/>
    <w:rsid w:val="00E67A04"/>
    <w:rsid w:val="00E67A63"/>
    <w:rsid w:val="00E67B3B"/>
    <w:rsid w:val="00E67D4D"/>
    <w:rsid w:val="00E67D6D"/>
    <w:rsid w:val="00E67EA7"/>
    <w:rsid w:val="00E67FFC"/>
    <w:rsid w:val="00E70022"/>
    <w:rsid w:val="00E700ED"/>
    <w:rsid w:val="00E70122"/>
    <w:rsid w:val="00E70128"/>
    <w:rsid w:val="00E7021E"/>
    <w:rsid w:val="00E709F7"/>
    <w:rsid w:val="00E70A88"/>
    <w:rsid w:val="00E70B59"/>
    <w:rsid w:val="00E70BAE"/>
    <w:rsid w:val="00E70F9D"/>
    <w:rsid w:val="00E7119E"/>
    <w:rsid w:val="00E712FA"/>
    <w:rsid w:val="00E716A6"/>
    <w:rsid w:val="00E716E3"/>
    <w:rsid w:val="00E71B72"/>
    <w:rsid w:val="00E71BDA"/>
    <w:rsid w:val="00E71C6A"/>
    <w:rsid w:val="00E71E41"/>
    <w:rsid w:val="00E71E50"/>
    <w:rsid w:val="00E71EDC"/>
    <w:rsid w:val="00E725F0"/>
    <w:rsid w:val="00E728A6"/>
    <w:rsid w:val="00E72BBD"/>
    <w:rsid w:val="00E72CCD"/>
    <w:rsid w:val="00E72FDB"/>
    <w:rsid w:val="00E73151"/>
    <w:rsid w:val="00E73317"/>
    <w:rsid w:val="00E7342F"/>
    <w:rsid w:val="00E736BC"/>
    <w:rsid w:val="00E73877"/>
    <w:rsid w:val="00E73885"/>
    <w:rsid w:val="00E73BDE"/>
    <w:rsid w:val="00E73C5A"/>
    <w:rsid w:val="00E73E2A"/>
    <w:rsid w:val="00E73EE2"/>
    <w:rsid w:val="00E73F34"/>
    <w:rsid w:val="00E74192"/>
    <w:rsid w:val="00E7511A"/>
    <w:rsid w:val="00E75202"/>
    <w:rsid w:val="00E752A7"/>
    <w:rsid w:val="00E7553B"/>
    <w:rsid w:val="00E7559F"/>
    <w:rsid w:val="00E7572E"/>
    <w:rsid w:val="00E75860"/>
    <w:rsid w:val="00E75929"/>
    <w:rsid w:val="00E75983"/>
    <w:rsid w:val="00E75AC5"/>
    <w:rsid w:val="00E75C53"/>
    <w:rsid w:val="00E75C82"/>
    <w:rsid w:val="00E75D79"/>
    <w:rsid w:val="00E764FB"/>
    <w:rsid w:val="00E768C9"/>
    <w:rsid w:val="00E76A41"/>
    <w:rsid w:val="00E76BED"/>
    <w:rsid w:val="00E76EE0"/>
    <w:rsid w:val="00E77080"/>
    <w:rsid w:val="00E772D4"/>
    <w:rsid w:val="00E77381"/>
    <w:rsid w:val="00E774A1"/>
    <w:rsid w:val="00E77808"/>
    <w:rsid w:val="00E77BDC"/>
    <w:rsid w:val="00E77DF7"/>
    <w:rsid w:val="00E802C7"/>
    <w:rsid w:val="00E80304"/>
    <w:rsid w:val="00E80554"/>
    <w:rsid w:val="00E808A1"/>
    <w:rsid w:val="00E80A08"/>
    <w:rsid w:val="00E80B70"/>
    <w:rsid w:val="00E80BE9"/>
    <w:rsid w:val="00E80CF6"/>
    <w:rsid w:val="00E80DB9"/>
    <w:rsid w:val="00E813FD"/>
    <w:rsid w:val="00E815CF"/>
    <w:rsid w:val="00E8161A"/>
    <w:rsid w:val="00E8171A"/>
    <w:rsid w:val="00E8175E"/>
    <w:rsid w:val="00E81F65"/>
    <w:rsid w:val="00E81F80"/>
    <w:rsid w:val="00E81FA9"/>
    <w:rsid w:val="00E81FC0"/>
    <w:rsid w:val="00E822BE"/>
    <w:rsid w:val="00E82386"/>
    <w:rsid w:val="00E825FF"/>
    <w:rsid w:val="00E8291D"/>
    <w:rsid w:val="00E82C1F"/>
    <w:rsid w:val="00E82D2E"/>
    <w:rsid w:val="00E82F28"/>
    <w:rsid w:val="00E833E6"/>
    <w:rsid w:val="00E835CF"/>
    <w:rsid w:val="00E835D4"/>
    <w:rsid w:val="00E83611"/>
    <w:rsid w:val="00E8374B"/>
    <w:rsid w:val="00E8375B"/>
    <w:rsid w:val="00E838BD"/>
    <w:rsid w:val="00E838F8"/>
    <w:rsid w:val="00E83C69"/>
    <w:rsid w:val="00E83E58"/>
    <w:rsid w:val="00E83EEC"/>
    <w:rsid w:val="00E8401A"/>
    <w:rsid w:val="00E8417C"/>
    <w:rsid w:val="00E84420"/>
    <w:rsid w:val="00E84528"/>
    <w:rsid w:val="00E846D8"/>
    <w:rsid w:val="00E84871"/>
    <w:rsid w:val="00E84E0B"/>
    <w:rsid w:val="00E84EA9"/>
    <w:rsid w:val="00E851EF"/>
    <w:rsid w:val="00E85256"/>
    <w:rsid w:val="00E8537F"/>
    <w:rsid w:val="00E85514"/>
    <w:rsid w:val="00E855D7"/>
    <w:rsid w:val="00E85853"/>
    <w:rsid w:val="00E85AEC"/>
    <w:rsid w:val="00E85B96"/>
    <w:rsid w:val="00E85FCE"/>
    <w:rsid w:val="00E86014"/>
    <w:rsid w:val="00E860FF"/>
    <w:rsid w:val="00E86811"/>
    <w:rsid w:val="00E869FB"/>
    <w:rsid w:val="00E86A31"/>
    <w:rsid w:val="00E86BE2"/>
    <w:rsid w:val="00E86C5D"/>
    <w:rsid w:val="00E86C9D"/>
    <w:rsid w:val="00E8712E"/>
    <w:rsid w:val="00E874A4"/>
    <w:rsid w:val="00E875F9"/>
    <w:rsid w:val="00E878A3"/>
    <w:rsid w:val="00E90079"/>
    <w:rsid w:val="00E9015A"/>
    <w:rsid w:val="00E9016F"/>
    <w:rsid w:val="00E90393"/>
    <w:rsid w:val="00E903D9"/>
    <w:rsid w:val="00E90472"/>
    <w:rsid w:val="00E90654"/>
    <w:rsid w:val="00E90993"/>
    <w:rsid w:val="00E909A3"/>
    <w:rsid w:val="00E90AC6"/>
    <w:rsid w:val="00E90AF1"/>
    <w:rsid w:val="00E90BAB"/>
    <w:rsid w:val="00E90D7D"/>
    <w:rsid w:val="00E90E4B"/>
    <w:rsid w:val="00E91012"/>
    <w:rsid w:val="00E91092"/>
    <w:rsid w:val="00E91992"/>
    <w:rsid w:val="00E91AF2"/>
    <w:rsid w:val="00E91E64"/>
    <w:rsid w:val="00E91F6B"/>
    <w:rsid w:val="00E92426"/>
    <w:rsid w:val="00E924FB"/>
    <w:rsid w:val="00E92552"/>
    <w:rsid w:val="00E9284A"/>
    <w:rsid w:val="00E92A65"/>
    <w:rsid w:val="00E92F1C"/>
    <w:rsid w:val="00E93379"/>
    <w:rsid w:val="00E933D6"/>
    <w:rsid w:val="00E9344D"/>
    <w:rsid w:val="00E936E9"/>
    <w:rsid w:val="00E93A47"/>
    <w:rsid w:val="00E94069"/>
    <w:rsid w:val="00E9431E"/>
    <w:rsid w:val="00E943B8"/>
    <w:rsid w:val="00E9446F"/>
    <w:rsid w:val="00E947A4"/>
    <w:rsid w:val="00E94861"/>
    <w:rsid w:val="00E94A29"/>
    <w:rsid w:val="00E94C67"/>
    <w:rsid w:val="00E94E40"/>
    <w:rsid w:val="00E94EC3"/>
    <w:rsid w:val="00E95003"/>
    <w:rsid w:val="00E95160"/>
    <w:rsid w:val="00E95380"/>
    <w:rsid w:val="00E9541D"/>
    <w:rsid w:val="00E95571"/>
    <w:rsid w:val="00E956D9"/>
    <w:rsid w:val="00E95A64"/>
    <w:rsid w:val="00E95D0D"/>
    <w:rsid w:val="00E95D18"/>
    <w:rsid w:val="00E95E79"/>
    <w:rsid w:val="00E964A5"/>
    <w:rsid w:val="00E964D8"/>
    <w:rsid w:val="00E9663F"/>
    <w:rsid w:val="00E967B6"/>
    <w:rsid w:val="00E9691B"/>
    <w:rsid w:val="00E96A71"/>
    <w:rsid w:val="00E96C54"/>
    <w:rsid w:val="00E96F4E"/>
    <w:rsid w:val="00E970C3"/>
    <w:rsid w:val="00E970F1"/>
    <w:rsid w:val="00E97161"/>
    <w:rsid w:val="00E97472"/>
    <w:rsid w:val="00E9752C"/>
    <w:rsid w:val="00E975D8"/>
    <w:rsid w:val="00E97C16"/>
    <w:rsid w:val="00E97D00"/>
    <w:rsid w:val="00E97E6A"/>
    <w:rsid w:val="00E97EA5"/>
    <w:rsid w:val="00EA00A6"/>
    <w:rsid w:val="00EA01BA"/>
    <w:rsid w:val="00EA0299"/>
    <w:rsid w:val="00EA02AB"/>
    <w:rsid w:val="00EA034A"/>
    <w:rsid w:val="00EA05FA"/>
    <w:rsid w:val="00EA0611"/>
    <w:rsid w:val="00EA0B51"/>
    <w:rsid w:val="00EA0CB4"/>
    <w:rsid w:val="00EA0D5D"/>
    <w:rsid w:val="00EA0ED6"/>
    <w:rsid w:val="00EA13A8"/>
    <w:rsid w:val="00EA156E"/>
    <w:rsid w:val="00EA189B"/>
    <w:rsid w:val="00EA1CE6"/>
    <w:rsid w:val="00EA1D2A"/>
    <w:rsid w:val="00EA1DAA"/>
    <w:rsid w:val="00EA23C8"/>
    <w:rsid w:val="00EA23F4"/>
    <w:rsid w:val="00EA2746"/>
    <w:rsid w:val="00EA2925"/>
    <w:rsid w:val="00EA2AEE"/>
    <w:rsid w:val="00EA2C77"/>
    <w:rsid w:val="00EA2D0B"/>
    <w:rsid w:val="00EA2DB1"/>
    <w:rsid w:val="00EA2DC2"/>
    <w:rsid w:val="00EA3033"/>
    <w:rsid w:val="00EA327A"/>
    <w:rsid w:val="00EA33DC"/>
    <w:rsid w:val="00EA3E7B"/>
    <w:rsid w:val="00EA3F37"/>
    <w:rsid w:val="00EA4225"/>
    <w:rsid w:val="00EA422B"/>
    <w:rsid w:val="00EA4237"/>
    <w:rsid w:val="00EA475C"/>
    <w:rsid w:val="00EA49B6"/>
    <w:rsid w:val="00EA4A03"/>
    <w:rsid w:val="00EA4F74"/>
    <w:rsid w:val="00EA4FB0"/>
    <w:rsid w:val="00EA4FD1"/>
    <w:rsid w:val="00EA51F0"/>
    <w:rsid w:val="00EA525F"/>
    <w:rsid w:val="00EA5266"/>
    <w:rsid w:val="00EA52BE"/>
    <w:rsid w:val="00EA55E7"/>
    <w:rsid w:val="00EA584E"/>
    <w:rsid w:val="00EA59E8"/>
    <w:rsid w:val="00EA5B21"/>
    <w:rsid w:val="00EA5B2A"/>
    <w:rsid w:val="00EA5B5A"/>
    <w:rsid w:val="00EA5F01"/>
    <w:rsid w:val="00EA5F73"/>
    <w:rsid w:val="00EA63A5"/>
    <w:rsid w:val="00EA648D"/>
    <w:rsid w:val="00EA69FF"/>
    <w:rsid w:val="00EA6ADE"/>
    <w:rsid w:val="00EA6C49"/>
    <w:rsid w:val="00EA6FA8"/>
    <w:rsid w:val="00EA708E"/>
    <w:rsid w:val="00EA7480"/>
    <w:rsid w:val="00EA773F"/>
    <w:rsid w:val="00EA7A91"/>
    <w:rsid w:val="00EA7BCC"/>
    <w:rsid w:val="00EA7CD4"/>
    <w:rsid w:val="00EB001C"/>
    <w:rsid w:val="00EB0044"/>
    <w:rsid w:val="00EB02C0"/>
    <w:rsid w:val="00EB03A2"/>
    <w:rsid w:val="00EB0649"/>
    <w:rsid w:val="00EB11A2"/>
    <w:rsid w:val="00EB148D"/>
    <w:rsid w:val="00EB1723"/>
    <w:rsid w:val="00EB1A98"/>
    <w:rsid w:val="00EB1AFA"/>
    <w:rsid w:val="00EB1D8E"/>
    <w:rsid w:val="00EB2002"/>
    <w:rsid w:val="00EB20CC"/>
    <w:rsid w:val="00EB2138"/>
    <w:rsid w:val="00EB21B5"/>
    <w:rsid w:val="00EB2950"/>
    <w:rsid w:val="00EB2A96"/>
    <w:rsid w:val="00EB2A9E"/>
    <w:rsid w:val="00EB307E"/>
    <w:rsid w:val="00EB325E"/>
    <w:rsid w:val="00EB36F1"/>
    <w:rsid w:val="00EB3776"/>
    <w:rsid w:val="00EB3CC6"/>
    <w:rsid w:val="00EB3F27"/>
    <w:rsid w:val="00EB4077"/>
    <w:rsid w:val="00EB41A5"/>
    <w:rsid w:val="00EB41DB"/>
    <w:rsid w:val="00EB4509"/>
    <w:rsid w:val="00EB45CC"/>
    <w:rsid w:val="00EB4D70"/>
    <w:rsid w:val="00EB4FBA"/>
    <w:rsid w:val="00EB503D"/>
    <w:rsid w:val="00EB50DF"/>
    <w:rsid w:val="00EB5167"/>
    <w:rsid w:val="00EB5212"/>
    <w:rsid w:val="00EB565E"/>
    <w:rsid w:val="00EB57C5"/>
    <w:rsid w:val="00EB57CB"/>
    <w:rsid w:val="00EB57FC"/>
    <w:rsid w:val="00EB58DF"/>
    <w:rsid w:val="00EB5944"/>
    <w:rsid w:val="00EB59E1"/>
    <w:rsid w:val="00EB5A62"/>
    <w:rsid w:val="00EB5BBE"/>
    <w:rsid w:val="00EB5CAE"/>
    <w:rsid w:val="00EB6372"/>
    <w:rsid w:val="00EB645E"/>
    <w:rsid w:val="00EB64DD"/>
    <w:rsid w:val="00EB650D"/>
    <w:rsid w:val="00EB6769"/>
    <w:rsid w:val="00EB6CB4"/>
    <w:rsid w:val="00EB71C3"/>
    <w:rsid w:val="00EB71E3"/>
    <w:rsid w:val="00EB7205"/>
    <w:rsid w:val="00EB7451"/>
    <w:rsid w:val="00EB75C3"/>
    <w:rsid w:val="00EB7644"/>
    <w:rsid w:val="00EB7A96"/>
    <w:rsid w:val="00EB7D5E"/>
    <w:rsid w:val="00EC0194"/>
    <w:rsid w:val="00EC05CA"/>
    <w:rsid w:val="00EC05F9"/>
    <w:rsid w:val="00EC074B"/>
    <w:rsid w:val="00EC07D7"/>
    <w:rsid w:val="00EC093C"/>
    <w:rsid w:val="00EC0B24"/>
    <w:rsid w:val="00EC0B8B"/>
    <w:rsid w:val="00EC0C94"/>
    <w:rsid w:val="00EC0DDE"/>
    <w:rsid w:val="00EC0F40"/>
    <w:rsid w:val="00EC1037"/>
    <w:rsid w:val="00EC1099"/>
    <w:rsid w:val="00EC13D5"/>
    <w:rsid w:val="00EC15C0"/>
    <w:rsid w:val="00EC16B4"/>
    <w:rsid w:val="00EC1B29"/>
    <w:rsid w:val="00EC1C56"/>
    <w:rsid w:val="00EC1CD2"/>
    <w:rsid w:val="00EC1D34"/>
    <w:rsid w:val="00EC1D73"/>
    <w:rsid w:val="00EC1ECC"/>
    <w:rsid w:val="00EC1F3D"/>
    <w:rsid w:val="00EC2099"/>
    <w:rsid w:val="00EC2485"/>
    <w:rsid w:val="00EC25C4"/>
    <w:rsid w:val="00EC2B3D"/>
    <w:rsid w:val="00EC2DE9"/>
    <w:rsid w:val="00EC2F31"/>
    <w:rsid w:val="00EC310F"/>
    <w:rsid w:val="00EC367E"/>
    <w:rsid w:val="00EC3AF1"/>
    <w:rsid w:val="00EC3E22"/>
    <w:rsid w:val="00EC3F9F"/>
    <w:rsid w:val="00EC3FC8"/>
    <w:rsid w:val="00EC407D"/>
    <w:rsid w:val="00EC42EE"/>
    <w:rsid w:val="00EC455C"/>
    <w:rsid w:val="00EC45F5"/>
    <w:rsid w:val="00EC465A"/>
    <w:rsid w:val="00EC48C0"/>
    <w:rsid w:val="00EC4BD7"/>
    <w:rsid w:val="00EC4C7C"/>
    <w:rsid w:val="00EC4CAC"/>
    <w:rsid w:val="00EC4E0A"/>
    <w:rsid w:val="00EC5575"/>
    <w:rsid w:val="00EC582E"/>
    <w:rsid w:val="00EC5933"/>
    <w:rsid w:val="00EC5977"/>
    <w:rsid w:val="00EC59FF"/>
    <w:rsid w:val="00EC5C56"/>
    <w:rsid w:val="00EC5D0E"/>
    <w:rsid w:val="00EC5F62"/>
    <w:rsid w:val="00EC61FE"/>
    <w:rsid w:val="00EC6240"/>
    <w:rsid w:val="00EC626B"/>
    <w:rsid w:val="00EC6579"/>
    <w:rsid w:val="00EC67E3"/>
    <w:rsid w:val="00EC6A59"/>
    <w:rsid w:val="00EC6B5C"/>
    <w:rsid w:val="00EC6F91"/>
    <w:rsid w:val="00EC72A5"/>
    <w:rsid w:val="00EC75B6"/>
    <w:rsid w:val="00EC7837"/>
    <w:rsid w:val="00EC7923"/>
    <w:rsid w:val="00EC7D40"/>
    <w:rsid w:val="00EC7D99"/>
    <w:rsid w:val="00EC7E75"/>
    <w:rsid w:val="00EC7FE3"/>
    <w:rsid w:val="00ED05DB"/>
    <w:rsid w:val="00ED0847"/>
    <w:rsid w:val="00ED0933"/>
    <w:rsid w:val="00ED0C31"/>
    <w:rsid w:val="00ED0D3A"/>
    <w:rsid w:val="00ED0DDF"/>
    <w:rsid w:val="00ED10CB"/>
    <w:rsid w:val="00ED154C"/>
    <w:rsid w:val="00ED17DE"/>
    <w:rsid w:val="00ED1879"/>
    <w:rsid w:val="00ED1C45"/>
    <w:rsid w:val="00ED1DED"/>
    <w:rsid w:val="00ED1E95"/>
    <w:rsid w:val="00ED1EFB"/>
    <w:rsid w:val="00ED2358"/>
    <w:rsid w:val="00ED2483"/>
    <w:rsid w:val="00ED26AC"/>
    <w:rsid w:val="00ED27B8"/>
    <w:rsid w:val="00ED287E"/>
    <w:rsid w:val="00ED29ED"/>
    <w:rsid w:val="00ED2CA8"/>
    <w:rsid w:val="00ED2DE6"/>
    <w:rsid w:val="00ED2E4A"/>
    <w:rsid w:val="00ED330C"/>
    <w:rsid w:val="00ED336F"/>
    <w:rsid w:val="00ED3942"/>
    <w:rsid w:val="00ED394D"/>
    <w:rsid w:val="00ED39B9"/>
    <w:rsid w:val="00ED3AA8"/>
    <w:rsid w:val="00ED3ACC"/>
    <w:rsid w:val="00ED3CC7"/>
    <w:rsid w:val="00ED3CF7"/>
    <w:rsid w:val="00ED3D48"/>
    <w:rsid w:val="00ED3E66"/>
    <w:rsid w:val="00ED3F7D"/>
    <w:rsid w:val="00ED3FB1"/>
    <w:rsid w:val="00ED41E3"/>
    <w:rsid w:val="00ED46F0"/>
    <w:rsid w:val="00ED4721"/>
    <w:rsid w:val="00ED4795"/>
    <w:rsid w:val="00ED4B3C"/>
    <w:rsid w:val="00ED4C9C"/>
    <w:rsid w:val="00ED4D48"/>
    <w:rsid w:val="00ED52B8"/>
    <w:rsid w:val="00ED5566"/>
    <w:rsid w:val="00ED55AF"/>
    <w:rsid w:val="00ED5742"/>
    <w:rsid w:val="00ED591D"/>
    <w:rsid w:val="00ED59A9"/>
    <w:rsid w:val="00ED59D7"/>
    <w:rsid w:val="00ED5C22"/>
    <w:rsid w:val="00ED5C59"/>
    <w:rsid w:val="00ED5E72"/>
    <w:rsid w:val="00ED60D1"/>
    <w:rsid w:val="00ED6544"/>
    <w:rsid w:val="00ED669A"/>
    <w:rsid w:val="00ED6841"/>
    <w:rsid w:val="00ED6876"/>
    <w:rsid w:val="00ED6E5E"/>
    <w:rsid w:val="00ED6EC3"/>
    <w:rsid w:val="00ED717B"/>
    <w:rsid w:val="00ED75F5"/>
    <w:rsid w:val="00ED760F"/>
    <w:rsid w:val="00ED788B"/>
    <w:rsid w:val="00ED7FD5"/>
    <w:rsid w:val="00EE0310"/>
    <w:rsid w:val="00EE0429"/>
    <w:rsid w:val="00EE0734"/>
    <w:rsid w:val="00EE09F6"/>
    <w:rsid w:val="00EE13B8"/>
    <w:rsid w:val="00EE1572"/>
    <w:rsid w:val="00EE186D"/>
    <w:rsid w:val="00EE19BB"/>
    <w:rsid w:val="00EE1D28"/>
    <w:rsid w:val="00EE1F5C"/>
    <w:rsid w:val="00EE208D"/>
    <w:rsid w:val="00EE2198"/>
    <w:rsid w:val="00EE256C"/>
    <w:rsid w:val="00EE2AC7"/>
    <w:rsid w:val="00EE2CCA"/>
    <w:rsid w:val="00EE2F58"/>
    <w:rsid w:val="00EE2F5B"/>
    <w:rsid w:val="00EE3095"/>
    <w:rsid w:val="00EE3298"/>
    <w:rsid w:val="00EE333E"/>
    <w:rsid w:val="00EE3476"/>
    <w:rsid w:val="00EE3CB2"/>
    <w:rsid w:val="00EE3FD6"/>
    <w:rsid w:val="00EE404B"/>
    <w:rsid w:val="00EE43A1"/>
    <w:rsid w:val="00EE43BE"/>
    <w:rsid w:val="00EE481E"/>
    <w:rsid w:val="00EE48F7"/>
    <w:rsid w:val="00EE4958"/>
    <w:rsid w:val="00EE4A2B"/>
    <w:rsid w:val="00EE4DFA"/>
    <w:rsid w:val="00EE50CA"/>
    <w:rsid w:val="00EE525C"/>
    <w:rsid w:val="00EE533E"/>
    <w:rsid w:val="00EE5540"/>
    <w:rsid w:val="00EE57B2"/>
    <w:rsid w:val="00EE59DC"/>
    <w:rsid w:val="00EE5C8A"/>
    <w:rsid w:val="00EE5CC1"/>
    <w:rsid w:val="00EE606C"/>
    <w:rsid w:val="00EE618B"/>
    <w:rsid w:val="00EE632C"/>
    <w:rsid w:val="00EE659C"/>
    <w:rsid w:val="00EE667E"/>
    <w:rsid w:val="00EE6868"/>
    <w:rsid w:val="00EE697D"/>
    <w:rsid w:val="00EE6B35"/>
    <w:rsid w:val="00EE6CAA"/>
    <w:rsid w:val="00EE6DE5"/>
    <w:rsid w:val="00EE713F"/>
    <w:rsid w:val="00EE736E"/>
    <w:rsid w:val="00EE7455"/>
    <w:rsid w:val="00EE74AA"/>
    <w:rsid w:val="00EE776B"/>
    <w:rsid w:val="00EE7AAB"/>
    <w:rsid w:val="00EE7C82"/>
    <w:rsid w:val="00EE7FFA"/>
    <w:rsid w:val="00EF0012"/>
    <w:rsid w:val="00EF00D2"/>
    <w:rsid w:val="00EF0216"/>
    <w:rsid w:val="00EF02AF"/>
    <w:rsid w:val="00EF02EE"/>
    <w:rsid w:val="00EF0364"/>
    <w:rsid w:val="00EF04BF"/>
    <w:rsid w:val="00EF06FB"/>
    <w:rsid w:val="00EF0793"/>
    <w:rsid w:val="00EF0816"/>
    <w:rsid w:val="00EF08B0"/>
    <w:rsid w:val="00EF0928"/>
    <w:rsid w:val="00EF09AE"/>
    <w:rsid w:val="00EF1181"/>
    <w:rsid w:val="00EF149A"/>
    <w:rsid w:val="00EF1889"/>
    <w:rsid w:val="00EF19DB"/>
    <w:rsid w:val="00EF1A20"/>
    <w:rsid w:val="00EF2711"/>
    <w:rsid w:val="00EF2732"/>
    <w:rsid w:val="00EF2945"/>
    <w:rsid w:val="00EF3471"/>
    <w:rsid w:val="00EF36F3"/>
    <w:rsid w:val="00EF3700"/>
    <w:rsid w:val="00EF39A7"/>
    <w:rsid w:val="00EF3B64"/>
    <w:rsid w:val="00EF3B69"/>
    <w:rsid w:val="00EF3CAA"/>
    <w:rsid w:val="00EF44B4"/>
    <w:rsid w:val="00EF4CCC"/>
    <w:rsid w:val="00EF51DF"/>
    <w:rsid w:val="00EF522A"/>
    <w:rsid w:val="00EF59C2"/>
    <w:rsid w:val="00EF5BFA"/>
    <w:rsid w:val="00EF5FC1"/>
    <w:rsid w:val="00EF6337"/>
    <w:rsid w:val="00EF6540"/>
    <w:rsid w:val="00EF6614"/>
    <w:rsid w:val="00EF67DA"/>
    <w:rsid w:val="00EF6AA6"/>
    <w:rsid w:val="00EF6B00"/>
    <w:rsid w:val="00EF6D55"/>
    <w:rsid w:val="00EF6FBC"/>
    <w:rsid w:val="00EF7010"/>
    <w:rsid w:val="00EF7135"/>
    <w:rsid w:val="00EF71DE"/>
    <w:rsid w:val="00EF71EC"/>
    <w:rsid w:val="00EF724A"/>
    <w:rsid w:val="00EF72E1"/>
    <w:rsid w:val="00EF7496"/>
    <w:rsid w:val="00EF7531"/>
    <w:rsid w:val="00EF770A"/>
    <w:rsid w:val="00EF792E"/>
    <w:rsid w:val="00EF7B60"/>
    <w:rsid w:val="00EF7C7C"/>
    <w:rsid w:val="00EF7CEF"/>
    <w:rsid w:val="00EF7EF9"/>
    <w:rsid w:val="00F0041B"/>
    <w:rsid w:val="00F00486"/>
    <w:rsid w:val="00F0049A"/>
    <w:rsid w:val="00F008A4"/>
    <w:rsid w:val="00F00A41"/>
    <w:rsid w:val="00F00D2B"/>
    <w:rsid w:val="00F012D2"/>
    <w:rsid w:val="00F01430"/>
    <w:rsid w:val="00F01677"/>
    <w:rsid w:val="00F01997"/>
    <w:rsid w:val="00F01CA0"/>
    <w:rsid w:val="00F01D55"/>
    <w:rsid w:val="00F020F7"/>
    <w:rsid w:val="00F0265D"/>
    <w:rsid w:val="00F028A6"/>
    <w:rsid w:val="00F02D07"/>
    <w:rsid w:val="00F02E4A"/>
    <w:rsid w:val="00F03296"/>
    <w:rsid w:val="00F0333F"/>
    <w:rsid w:val="00F0342A"/>
    <w:rsid w:val="00F035B4"/>
    <w:rsid w:val="00F038C0"/>
    <w:rsid w:val="00F03DC7"/>
    <w:rsid w:val="00F04145"/>
    <w:rsid w:val="00F0422E"/>
    <w:rsid w:val="00F046D7"/>
    <w:rsid w:val="00F0480E"/>
    <w:rsid w:val="00F048AD"/>
    <w:rsid w:val="00F04F34"/>
    <w:rsid w:val="00F05357"/>
    <w:rsid w:val="00F058CB"/>
    <w:rsid w:val="00F05AE0"/>
    <w:rsid w:val="00F05CB1"/>
    <w:rsid w:val="00F05F6C"/>
    <w:rsid w:val="00F06115"/>
    <w:rsid w:val="00F06133"/>
    <w:rsid w:val="00F06136"/>
    <w:rsid w:val="00F067AB"/>
    <w:rsid w:val="00F067E2"/>
    <w:rsid w:val="00F06B6C"/>
    <w:rsid w:val="00F06D90"/>
    <w:rsid w:val="00F070BA"/>
    <w:rsid w:val="00F07124"/>
    <w:rsid w:val="00F0747B"/>
    <w:rsid w:val="00F07976"/>
    <w:rsid w:val="00F07990"/>
    <w:rsid w:val="00F07ABA"/>
    <w:rsid w:val="00F07B9F"/>
    <w:rsid w:val="00F07CE4"/>
    <w:rsid w:val="00F07E53"/>
    <w:rsid w:val="00F07FA9"/>
    <w:rsid w:val="00F10031"/>
    <w:rsid w:val="00F100B3"/>
    <w:rsid w:val="00F10239"/>
    <w:rsid w:val="00F1026B"/>
    <w:rsid w:val="00F106D1"/>
    <w:rsid w:val="00F1088C"/>
    <w:rsid w:val="00F10D4F"/>
    <w:rsid w:val="00F11078"/>
    <w:rsid w:val="00F11225"/>
    <w:rsid w:val="00F113A4"/>
    <w:rsid w:val="00F116B3"/>
    <w:rsid w:val="00F11848"/>
    <w:rsid w:val="00F11885"/>
    <w:rsid w:val="00F118A0"/>
    <w:rsid w:val="00F11A7C"/>
    <w:rsid w:val="00F11BCE"/>
    <w:rsid w:val="00F11C21"/>
    <w:rsid w:val="00F121D2"/>
    <w:rsid w:val="00F121FB"/>
    <w:rsid w:val="00F122D8"/>
    <w:rsid w:val="00F122ED"/>
    <w:rsid w:val="00F1237E"/>
    <w:rsid w:val="00F123D4"/>
    <w:rsid w:val="00F127CA"/>
    <w:rsid w:val="00F12801"/>
    <w:rsid w:val="00F1281C"/>
    <w:rsid w:val="00F12A4B"/>
    <w:rsid w:val="00F12C2F"/>
    <w:rsid w:val="00F12E26"/>
    <w:rsid w:val="00F12E43"/>
    <w:rsid w:val="00F131E7"/>
    <w:rsid w:val="00F138C4"/>
    <w:rsid w:val="00F139A0"/>
    <w:rsid w:val="00F13BDA"/>
    <w:rsid w:val="00F13D20"/>
    <w:rsid w:val="00F14063"/>
    <w:rsid w:val="00F1426B"/>
    <w:rsid w:val="00F14798"/>
    <w:rsid w:val="00F1485D"/>
    <w:rsid w:val="00F153E9"/>
    <w:rsid w:val="00F15698"/>
    <w:rsid w:val="00F15938"/>
    <w:rsid w:val="00F15C94"/>
    <w:rsid w:val="00F15D44"/>
    <w:rsid w:val="00F15DE6"/>
    <w:rsid w:val="00F16252"/>
    <w:rsid w:val="00F16366"/>
    <w:rsid w:val="00F16BC0"/>
    <w:rsid w:val="00F172F9"/>
    <w:rsid w:val="00F176F9"/>
    <w:rsid w:val="00F17835"/>
    <w:rsid w:val="00F1795F"/>
    <w:rsid w:val="00F179EF"/>
    <w:rsid w:val="00F17B17"/>
    <w:rsid w:val="00F17E46"/>
    <w:rsid w:val="00F17EB3"/>
    <w:rsid w:val="00F2020E"/>
    <w:rsid w:val="00F203A0"/>
    <w:rsid w:val="00F20427"/>
    <w:rsid w:val="00F205C1"/>
    <w:rsid w:val="00F207AF"/>
    <w:rsid w:val="00F207D1"/>
    <w:rsid w:val="00F20807"/>
    <w:rsid w:val="00F20C16"/>
    <w:rsid w:val="00F20E7B"/>
    <w:rsid w:val="00F21718"/>
    <w:rsid w:val="00F2179F"/>
    <w:rsid w:val="00F21F46"/>
    <w:rsid w:val="00F22026"/>
    <w:rsid w:val="00F2208B"/>
    <w:rsid w:val="00F221DE"/>
    <w:rsid w:val="00F2224E"/>
    <w:rsid w:val="00F223E5"/>
    <w:rsid w:val="00F2248B"/>
    <w:rsid w:val="00F22B72"/>
    <w:rsid w:val="00F22C9E"/>
    <w:rsid w:val="00F22ECB"/>
    <w:rsid w:val="00F2312F"/>
    <w:rsid w:val="00F23301"/>
    <w:rsid w:val="00F234AE"/>
    <w:rsid w:val="00F23616"/>
    <w:rsid w:val="00F23636"/>
    <w:rsid w:val="00F237BF"/>
    <w:rsid w:val="00F23906"/>
    <w:rsid w:val="00F23914"/>
    <w:rsid w:val="00F23A6C"/>
    <w:rsid w:val="00F23ADD"/>
    <w:rsid w:val="00F23E1D"/>
    <w:rsid w:val="00F23E89"/>
    <w:rsid w:val="00F2444E"/>
    <w:rsid w:val="00F2462E"/>
    <w:rsid w:val="00F247CA"/>
    <w:rsid w:val="00F247FC"/>
    <w:rsid w:val="00F24C71"/>
    <w:rsid w:val="00F24DBC"/>
    <w:rsid w:val="00F25002"/>
    <w:rsid w:val="00F251F7"/>
    <w:rsid w:val="00F256BB"/>
    <w:rsid w:val="00F2575B"/>
    <w:rsid w:val="00F25AE6"/>
    <w:rsid w:val="00F25B65"/>
    <w:rsid w:val="00F25C0D"/>
    <w:rsid w:val="00F25C97"/>
    <w:rsid w:val="00F25DB6"/>
    <w:rsid w:val="00F261C8"/>
    <w:rsid w:val="00F26573"/>
    <w:rsid w:val="00F26585"/>
    <w:rsid w:val="00F266CC"/>
    <w:rsid w:val="00F26BB5"/>
    <w:rsid w:val="00F26C0C"/>
    <w:rsid w:val="00F26DA6"/>
    <w:rsid w:val="00F26DF5"/>
    <w:rsid w:val="00F26F2B"/>
    <w:rsid w:val="00F270B2"/>
    <w:rsid w:val="00F27353"/>
    <w:rsid w:val="00F27416"/>
    <w:rsid w:val="00F27487"/>
    <w:rsid w:val="00F276C0"/>
    <w:rsid w:val="00F27BBF"/>
    <w:rsid w:val="00F27BC0"/>
    <w:rsid w:val="00F27E16"/>
    <w:rsid w:val="00F27EA1"/>
    <w:rsid w:val="00F3000E"/>
    <w:rsid w:val="00F3026A"/>
    <w:rsid w:val="00F30E52"/>
    <w:rsid w:val="00F312B2"/>
    <w:rsid w:val="00F315EC"/>
    <w:rsid w:val="00F31988"/>
    <w:rsid w:val="00F31A1F"/>
    <w:rsid w:val="00F31A5D"/>
    <w:rsid w:val="00F31A61"/>
    <w:rsid w:val="00F31C01"/>
    <w:rsid w:val="00F31D53"/>
    <w:rsid w:val="00F31DAB"/>
    <w:rsid w:val="00F32076"/>
    <w:rsid w:val="00F323E2"/>
    <w:rsid w:val="00F3249F"/>
    <w:rsid w:val="00F32BF4"/>
    <w:rsid w:val="00F32E68"/>
    <w:rsid w:val="00F336A2"/>
    <w:rsid w:val="00F33848"/>
    <w:rsid w:val="00F3389F"/>
    <w:rsid w:val="00F33C66"/>
    <w:rsid w:val="00F33E78"/>
    <w:rsid w:val="00F3434F"/>
    <w:rsid w:val="00F34594"/>
    <w:rsid w:val="00F34708"/>
    <w:rsid w:val="00F34863"/>
    <w:rsid w:val="00F34891"/>
    <w:rsid w:val="00F349FA"/>
    <w:rsid w:val="00F34AC1"/>
    <w:rsid w:val="00F34BAD"/>
    <w:rsid w:val="00F3510E"/>
    <w:rsid w:val="00F356F8"/>
    <w:rsid w:val="00F35A9D"/>
    <w:rsid w:val="00F35BAA"/>
    <w:rsid w:val="00F35E00"/>
    <w:rsid w:val="00F3603B"/>
    <w:rsid w:val="00F3604A"/>
    <w:rsid w:val="00F36190"/>
    <w:rsid w:val="00F361C3"/>
    <w:rsid w:val="00F36254"/>
    <w:rsid w:val="00F36482"/>
    <w:rsid w:val="00F36945"/>
    <w:rsid w:val="00F36A6C"/>
    <w:rsid w:val="00F36D1D"/>
    <w:rsid w:val="00F36FD3"/>
    <w:rsid w:val="00F37191"/>
    <w:rsid w:val="00F37328"/>
    <w:rsid w:val="00F37490"/>
    <w:rsid w:val="00F3749A"/>
    <w:rsid w:val="00F37576"/>
    <w:rsid w:val="00F37595"/>
    <w:rsid w:val="00F376C6"/>
    <w:rsid w:val="00F37749"/>
    <w:rsid w:val="00F3776C"/>
    <w:rsid w:val="00F377EB"/>
    <w:rsid w:val="00F378AE"/>
    <w:rsid w:val="00F37BFF"/>
    <w:rsid w:val="00F37D98"/>
    <w:rsid w:val="00F37F80"/>
    <w:rsid w:val="00F37FFD"/>
    <w:rsid w:val="00F402AD"/>
    <w:rsid w:val="00F4037A"/>
    <w:rsid w:val="00F4066E"/>
    <w:rsid w:val="00F40830"/>
    <w:rsid w:val="00F40A8A"/>
    <w:rsid w:val="00F40B48"/>
    <w:rsid w:val="00F411D9"/>
    <w:rsid w:val="00F41E75"/>
    <w:rsid w:val="00F42133"/>
    <w:rsid w:val="00F42175"/>
    <w:rsid w:val="00F42B72"/>
    <w:rsid w:val="00F42B85"/>
    <w:rsid w:val="00F432CE"/>
    <w:rsid w:val="00F43D7E"/>
    <w:rsid w:val="00F43F25"/>
    <w:rsid w:val="00F43FB7"/>
    <w:rsid w:val="00F440E6"/>
    <w:rsid w:val="00F44354"/>
    <w:rsid w:val="00F443A9"/>
    <w:rsid w:val="00F4478B"/>
    <w:rsid w:val="00F447D4"/>
    <w:rsid w:val="00F448CA"/>
    <w:rsid w:val="00F44C3C"/>
    <w:rsid w:val="00F44EF7"/>
    <w:rsid w:val="00F44F59"/>
    <w:rsid w:val="00F44FBF"/>
    <w:rsid w:val="00F451D8"/>
    <w:rsid w:val="00F454EA"/>
    <w:rsid w:val="00F459BF"/>
    <w:rsid w:val="00F45CAF"/>
    <w:rsid w:val="00F45CD9"/>
    <w:rsid w:val="00F45D42"/>
    <w:rsid w:val="00F45F08"/>
    <w:rsid w:val="00F45F74"/>
    <w:rsid w:val="00F46234"/>
    <w:rsid w:val="00F462DF"/>
    <w:rsid w:val="00F4689D"/>
    <w:rsid w:val="00F46DE5"/>
    <w:rsid w:val="00F46E92"/>
    <w:rsid w:val="00F47341"/>
    <w:rsid w:val="00F474D1"/>
    <w:rsid w:val="00F47877"/>
    <w:rsid w:val="00F478DF"/>
    <w:rsid w:val="00F47B79"/>
    <w:rsid w:val="00F47BE8"/>
    <w:rsid w:val="00F47E3B"/>
    <w:rsid w:val="00F47E42"/>
    <w:rsid w:val="00F47F62"/>
    <w:rsid w:val="00F47F70"/>
    <w:rsid w:val="00F502C0"/>
    <w:rsid w:val="00F503AB"/>
    <w:rsid w:val="00F507FF"/>
    <w:rsid w:val="00F5087E"/>
    <w:rsid w:val="00F5093F"/>
    <w:rsid w:val="00F50983"/>
    <w:rsid w:val="00F509C4"/>
    <w:rsid w:val="00F50A8A"/>
    <w:rsid w:val="00F50AEE"/>
    <w:rsid w:val="00F50AF2"/>
    <w:rsid w:val="00F50BA1"/>
    <w:rsid w:val="00F50D2A"/>
    <w:rsid w:val="00F50EE1"/>
    <w:rsid w:val="00F50F35"/>
    <w:rsid w:val="00F511D7"/>
    <w:rsid w:val="00F51302"/>
    <w:rsid w:val="00F51409"/>
    <w:rsid w:val="00F5162A"/>
    <w:rsid w:val="00F518DF"/>
    <w:rsid w:val="00F51960"/>
    <w:rsid w:val="00F51B16"/>
    <w:rsid w:val="00F51C30"/>
    <w:rsid w:val="00F51CE5"/>
    <w:rsid w:val="00F51D2B"/>
    <w:rsid w:val="00F51E01"/>
    <w:rsid w:val="00F51F4A"/>
    <w:rsid w:val="00F51F4B"/>
    <w:rsid w:val="00F51F4E"/>
    <w:rsid w:val="00F52007"/>
    <w:rsid w:val="00F52123"/>
    <w:rsid w:val="00F5220E"/>
    <w:rsid w:val="00F52227"/>
    <w:rsid w:val="00F522A9"/>
    <w:rsid w:val="00F524AE"/>
    <w:rsid w:val="00F524E3"/>
    <w:rsid w:val="00F5258D"/>
    <w:rsid w:val="00F529F6"/>
    <w:rsid w:val="00F52A33"/>
    <w:rsid w:val="00F52C10"/>
    <w:rsid w:val="00F52D88"/>
    <w:rsid w:val="00F53055"/>
    <w:rsid w:val="00F53A35"/>
    <w:rsid w:val="00F53C39"/>
    <w:rsid w:val="00F53C4C"/>
    <w:rsid w:val="00F53E29"/>
    <w:rsid w:val="00F53E8E"/>
    <w:rsid w:val="00F5489E"/>
    <w:rsid w:val="00F549DA"/>
    <w:rsid w:val="00F5529D"/>
    <w:rsid w:val="00F5530C"/>
    <w:rsid w:val="00F553CA"/>
    <w:rsid w:val="00F55956"/>
    <w:rsid w:val="00F55A95"/>
    <w:rsid w:val="00F55C20"/>
    <w:rsid w:val="00F5644A"/>
    <w:rsid w:val="00F5678F"/>
    <w:rsid w:val="00F56C19"/>
    <w:rsid w:val="00F56FD5"/>
    <w:rsid w:val="00F57143"/>
    <w:rsid w:val="00F5716B"/>
    <w:rsid w:val="00F5727B"/>
    <w:rsid w:val="00F572C5"/>
    <w:rsid w:val="00F573AD"/>
    <w:rsid w:val="00F579CA"/>
    <w:rsid w:val="00F602EF"/>
    <w:rsid w:val="00F60345"/>
    <w:rsid w:val="00F60684"/>
    <w:rsid w:val="00F60B2C"/>
    <w:rsid w:val="00F60B43"/>
    <w:rsid w:val="00F60BD7"/>
    <w:rsid w:val="00F60FE9"/>
    <w:rsid w:val="00F61165"/>
    <w:rsid w:val="00F612AB"/>
    <w:rsid w:val="00F6147A"/>
    <w:rsid w:val="00F61911"/>
    <w:rsid w:val="00F61983"/>
    <w:rsid w:val="00F619A8"/>
    <w:rsid w:val="00F61A1D"/>
    <w:rsid w:val="00F61D87"/>
    <w:rsid w:val="00F6211E"/>
    <w:rsid w:val="00F6242D"/>
    <w:rsid w:val="00F62510"/>
    <w:rsid w:val="00F62693"/>
    <w:rsid w:val="00F629FC"/>
    <w:rsid w:val="00F62A98"/>
    <w:rsid w:val="00F62D1E"/>
    <w:rsid w:val="00F62DFC"/>
    <w:rsid w:val="00F62EEE"/>
    <w:rsid w:val="00F63074"/>
    <w:rsid w:val="00F631A4"/>
    <w:rsid w:val="00F6339E"/>
    <w:rsid w:val="00F63536"/>
    <w:rsid w:val="00F63665"/>
    <w:rsid w:val="00F63674"/>
    <w:rsid w:val="00F63AF9"/>
    <w:rsid w:val="00F6403B"/>
    <w:rsid w:val="00F64088"/>
    <w:rsid w:val="00F640C3"/>
    <w:rsid w:val="00F6453C"/>
    <w:rsid w:val="00F6455F"/>
    <w:rsid w:val="00F6468F"/>
    <w:rsid w:val="00F64802"/>
    <w:rsid w:val="00F649AA"/>
    <w:rsid w:val="00F64A69"/>
    <w:rsid w:val="00F64C24"/>
    <w:rsid w:val="00F64DA1"/>
    <w:rsid w:val="00F64F3E"/>
    <w:rsid w:val="00F65056"/>
    <w:rsid w:val="00F65313"/>
    <w:rsid w:val="00F65405"/>
    <w:rsid w:val="00F655C5"/>
    <w:rsid w:val="00F65EDB"/>
    <w:rsid w:val="00F65F7D"/>
    <w:rsid w:val="00F6637C"/>
    <w:rsid w:val="00F663A5"/>
    <w:rsid w:val="00F663ED"/>
    <w:rsid w:val="00F66617"/>
    <w:rsid w:val="00F6661C"/>
    <w:rsid w:val="00F6666C"/>
    <w:rsid w:val="00F667E2"/>
    <w:rsid w:val="00F66BE8"/>
    <w:rsid w:val="00F66E0A"/>
    <w:rsid w:val="00F66F8F"/>
    <w:rsid w:val="00F677DA"/>
    <w:rsid w:val="00F67935"/>
    <w:rsid w:val="00F67ECA"/>
    <w:rsid w:val="00F67F24"/>
    <w:rsid w:val="00F701E3"/>
    <w:rsid w:val="00F70231"/>
    <w:rsid w:val="00F70360"/>
    <w:rsid w:val="00F707B0"/>
    <w:rsid w:val="00F70BA7"/>
    <w:rsid w:val="00F710E4"/>
    <w:rsid w:val="00F71201"/>
    <w:rsid w:val="00F7136E"/>
    <w:rsid w:val="00F7155E"/>
    <w:rsid w:val="00F715FA"/>
    <w:rsid w:val="00F71847"/>
    <w:rsid w:val="00F71858"/>
    <w:rsid w:val="00F718D0"/>
    <w:rsid w:val="00F71969"/>
    <w:rsid w:val="00F71BE3"/>
    <w:rsid w:val="00F71F43"/>
    <w:rsid w:val="00F71F6D"/>
    <w:rsid w:val="00F722A3"/>
    <w:rsid w:val="00F72320"/>
    <w:rsid w:val="00F723DC"/>
    <w:rsid w:val="00F724BB"/>
    <w:rsid w:val="00F7281D"/>
    <w:rsid w:val="00F72AF7"/>
    <w:rsid w:val="00F72D77"/>
    <w:rsid w:val="00F72DFC"/>
    <w:rsid w:val="00F72E86"/>
    <w:rsid w:val="00F73758"/>
    <w:rsid w:val="00F7378A"/>
    <w:rsid w:val="00F739D1"/>
    <w:rsid w:val="00F73B80"/>
    <w:rsid w:val="00F73BA1"/>
    <w:rsid w:val="00F73E48"/>
    <w:rsid w:val="00F73F48"/>
    <w:rsid w:val="00F74245"/>
    <w:rsid w:val="00F747C6"/>
    <w:rsid w:val="00F74806"/>
    <w:rsid w:val="00F74848"/>
    <w:rsid w:val="00F74A76"/>
    <w:rsid w:val="00F74D6D"/>
    <w:rsid w:val="00F74F65"/>
    <w:rsid w:val="00F74F78"/>
    <w:rsid w:val="00F74FF4"/>
    <w:rsid w:val="00F75B45"/>
    <w:rsid w:val="00F75BAE"/>
    <w:rsid w:val="00F75DB0"/>
    <w:rsid w:val="00F7606C"/>
    <w:rsid w:val="00F761D3"/>
    <w:rsid w:val="00F7628F"/>
    <w:rsid w:val="00F7638D"/>
    <w:rsid w:val="00F7650A"/>
    <w:rsid w:val="00F76D63"/>
    <w:rsid w:val="00F76F48"/>
    <w:rsid w:val="00F76F67"/>
    <w:rsid w:val="00F773FC"/>
    <w:rsid w:val="00F77760"/>
    <w:rsid w:val="00F7786D"/>
    <w:rsid w:val="00F77984"/>
    <w:rsid w:val="00F77BAF"/>
    <w:rsid w:val="00F77C3E"/>
    <w:rsid w:val="00F80221"/>
    <w:rsid w:val="00F8045A"/>
    <w:rsid w:val="00F806DD"/>
    <w:rsid w:val="00F8086C"/>
    <w:rsid w:val="00F80953"/>
    <w:rsid w:val="00F80C13"/>
    <w:rsid w:val="00F810FF"/>
    <w:rsid w:val="00F8111B"/>
    <w:rsid w:val="00F813C9"/>
    <w:rsid w:val="00F8149A"/>
    <w:rsid w:val="00F8193B"/>
    <w:rsid w:val="00F8194A"/>
    <w:rsid w:val="00F819C6"/>
    <w:rsid w:val="00F81AD2"/>
    <w:rsid w:val="00F81AE7"/>
    <w:rsid w:val="00F81DD4"/>
    <w:rsid w:val="00F81EAA"/>
    <w:rsid w:val="00F8211D"/>
    <w:rsid w:val="00F8224D"/>
    <w:rsid w:val="00F82801"/>
    <w:rsid w:val="00F82842"/>
    <w:rsid w:val="00F8289B"/>
    <w:rsid w:val="00F82A66"/>
    <w:rsid w:val="00F82B10"/>
    <w:rsid w:val="00F82FA0"/>
    <w:rsid w:val="00F83010"/>
    <w:rsid w:val="00F8307A"/>
    <w:rsid w:val="00F8351E"/>
    <w:rsid w:val="00F83893"/>
    <w:rsid w:val="00F8391B"/>
    <w:rsid w:val="00F83A36"/>
    <w:rsid w:val="00F83EA2"/>
    <w:rsid w:val="00F83F1C"/>
    <w:rsid w:val="00F84800"/>
    <w:rsid w:val="00F8490C"/>
    <w:rsid w:val="00F84E2A"/>
    <w:rsid w:val="00F84E4B"/>
    <w:rsid w:val="00F85269"/>
    <w:rsid w:val="00F852BF"/>
    <w:rsid w:val="00F85327"/>
    <w:rsid w:val="00F855C1"/>
    <w:rsid w:val="00F855C2"/>
    <w:rsid w:val="00F85870"/>
    <w:rsid w:val="00F858EE"/>
    <w:rsid w:val="00F8598D"/>
    <w:rsid w:val="00F85A81"/>
    <w:rsid w:val="00F85DAD"/>
    <w:rsid w:val="00F863E4"/>
    <w:rsid w:val="00F864E1"/>
    <w:rsid w:val="00F86801"/>
    <w:rsid w:val="00F8696F"/>
    <w:rsid w:val="00F86D59"/>
    <w:rsid w:val="00F86D87"/>
    <w:rsid w:val="00F86F03"/>
    <w:rsid w:val="00F86F37"/>
    <w:rsid w:val="00F86F94"/>
    <w:rsid w:val="00F86F96"/>
    <w:rsid w:val="00F87480"/>
    <w:rsid w:val="00F8758F"/>
    <w:rsid w:val="00F87670"/>
    <w:rsid w:val="00F87870"/>
    <w:rsid w:val="00F87895"/>
    <w:rsid w:val="00F901FA"/>
    <w:rsid w:val="00F9020A"/>
    <w:rsid w:val="00F904FC"/>
    <w:rsid w:val="00F907C5"/>
    <w:rsid w:val="00F90926"/>
    <w:rsid w:val="00F90A6B"/>
    <w:rsid w:val="00F9106E"/>
    <w:rsid w:val="00F910AB"/>
    <w:rsid w:val="00F91166"/>
    <w:rsid w:val="00F913D8"/>
    <w:rsid w:val="00F91B45"/>
    <w:rsid w:val="00F92174"/>
    <w:rsid w:val="00F923F7"/>
    <w:rsid w:val="00F92672"/>
    <w:rsid w:val="00F92707"/>
    <w:rsid w:val="00F92B57"/>
    <w:rsid w:val="00F92CBA"/>
    <w:rsid w:val="00F93528"/>
    <w:rsid w:val="00F93804"/>
    <w:rsid w:val="00F93866"/>
    <w:rsid w:val="00F93D66"/>
    <w:rsid w:val="00F93D8F"/>
    <w:rsid w:val="00F94047"/>
    <w:rsid w:val="00F94221"/>
    <w:rsid w:val="00F94664"/>
    <w:rsid w:val="00F946CE"/>
    <w:rsid w:val="00F9499F"/>
    <w:rsid w:val="00F949D5"/>
    <w:rsid w:val="00F94BB0"/>
    <w:rsid w:val="00F94F07"/>
    <w:rsid w:val="00F95088"/>
    <w:rsid w:val="00F956E8"/>
    <w:rsid w:val="00F95953"/>
    <w:rsid w:val="00F95B35"/>
    <w:rsid w:val="00F95BDE"/>
    <w:rsid w:val="00F95D19"/>
    <w:rsid w:val="00F9600A"/>
    <w:rsid w:val="00F9617F"/>
    <w:rsid w:val="00F965F1"/>
    <w:rsid w:val="00F96693"/>
    <w:rsid w:val="00F96B56"/>
    <w:rsid w:val="00F96DA6"/>
    <w:rsid w:val="00F9708E"/>
    <w:rsid w:val="00F971AC"/>
    <w:rsid w:val="00F976B7"/>
    <w:rsid w:val="00F976CB"/>
    <w:rsid w:val="00F97712"/>
    <w:rsid w:val="00F97D50"/>
    <w:rsid w:val="00FA0160"/>
    <w:rsid w:val="00FA01F3"/>
    <w:rsid w:val="00FA0372"/>
    <w:rsid w:val="00FA03A0"/>
    <w:rsid w:val="00FA08DE"/>
    <w:rsid w:val="00FA0969"/>
    <w:rsid w:val="00FA0BB1"/>
    <w:rsid w:val="00FA0C04"/>
    <w:rsid w:val="00FA1105"/>
    <w:rsid w:val="00FA11A0"/>
    <w:rsid w:val="00FA1601"/>
    <w:rsid w:val="00FA1839"/>
    <w:rsid w:val="00FA1A40"/>
    <w:rsid w:val="00FA1A7D"/>
    <w:rsid w:val="00FA1F00"/>
    <w:rsid w:val="00FA2105"/>
    <w:rsid w:val="00FA21A5"/>
    <w:rsid w:val="00FA21DE"/>
    <w:rsid w:val="00FA291F"/>
    <w:rsid w:val="00FA2929"/>
    <w:rsid w:val="00FA296E"/>
    <w:rsid w:val="00FA2E99"/>
    <w:rsid w:val="00FA2FA0"/>
    <w:rsid w:val="00FA386A"/>
    <w:rsid w:val="00FA38A2"/>
    <w:rsid w:val="00FA3B80"/>
    <w:rsid w:val="00FA4061"/>
    <w:rsid w:val="00FA4275"/>
    <w:rsid w:val="00FA47CD"/>
    <w:rsid w:val="00FA4A84"/>
    <w:rsid w:val="00FA4CA5"/>
    <w:rsid w:val="00FA4D31"/>
    <w:rsid w:val="00FA4FFC"/>
    <w:rsid w:val="00FA5108"/>
    <w:rsid w:val="00FA55AC"/>
    <w:rsid w:val="00FA5680"/>
    <w:rsid w:val="00FA5AB9"/>
    <w:rsid w:val="00FA5E6C"/>
    <w:rsid w:val="00FA6126"/>
    <w:rsid w:val="00FA6288"/>
    <w:rsid w:val="00FA6474"/>
    <w:rsid w:val="00FA653D"/>
    <w:rsid w:val="00FA65A8"/>
    <w:rsid w:val="00FA665C"/>
    <w:rsid w:val="00FA6834"/>
    <w:rsid w:val="00FA6ADA"/>
    <w:rsid w:val="00FA6BCA"/>
    <w:rsid w:val="00FA6C83"/>
    <w:rsid w:val="00FA71A9"/>
    <w:rsid w:val="00FA7387"/>
    <w:rsid w:val="00FA73B7"/>
    <w:rsid w:val="00FA770A"/>
    <w:rsid w:val="00FA7A56"/>
    <w:rsid w:val="00FA7BBE"/>
    <w:rsid w:val="00FA7C73"/>
    <w:rsid w:val="00FB0562"/>
    <w:rsid w:val="00FB05FB"/>
    <w:rsid w:val="00FB0627"/>
    <w:rsid w:val="00FB0638"/>
    <w:rsid w:val="00FB0C16"/>
    <w:rsid w:val="00FB100F"/>
    <w:rsid w:val="00FB1242"/>
    <w:rsid w:val="00FB12DF"/>
    <w:rsid w:val="00FB152E"/>
    <w:rsid w:val="00FB167D"/>
    <w:rsid w:val="00FB16E9"/>
    <w:rsid w:val="00FB1857"/>
    <w:rsid w:val="00FB1991"/>
    <w:rsid w:val="00FB1C33"/>
    <w:rsid w:val="00FB1EC9"/>
    <w:rsid w:val="00FB24F5"/>
    <w:rsid w:val="00FB2519"/>
    <w:rsid w:val="00FB2651"/>
    <w:rsid w:val="00FB28F6"/>
    <w:rsid w:val="00FB2AB0"/>
    <w:rsid w:val="00FB2D95"/>
    <w:rsid w:val="00FB3122"/>
    <w:rsid w:val="00FB335D"/>
    <w:rsid w:val="00FB3435"/>
    <w:rsid w:val="00FB346C"/>
    <w:rsid w:val="00FB35BE"/>
    <w:rsid w:val="00FB361C"/>
    <w:rsid w:val="00FB3735"/>
    <w:rsid w:val="00FB3D4E"/>
    <w:rsid w:val="00FB3E71"/>
    <w:rsid w:val="00FB3EF9"/>
    <w:rsid w:val="00FB40A8"/>
    <w:rsid w:val="00FB4183"/>
    <w:rsid w:val="00FB44F1"/>
    <w:rsid w:val="00FB4FF8"/>
    <w:rsid w:val="00FB5177"/>
    <w:rsid w:val="00FB5378"/>
    <w:rsid w:val="00FB566E"/>
    <w:rsid w:val="00FB5799"/>
    <w:rsid w:val="00FB59F6"/>
    <w:rsid w:val="00FB5B09"/>
    <w:rsid w:val="00FB61DF"/>
    <w:rsid w:val="00FB62ED"/>
    <w:rsid w:val="00FB6685"/>
    <w:rsid w:val="00FB676C"/>
    <w:rsid w:val="00FB68FC"/>
    <w:rsid w:val="00FB6B6E"/>
    <w:rsid w:val="00FB6D27"/>
    <w:rsid w:val="00FB6F55"/>
    <w:rsid w:val="00FB7114"/>
    <w:rsid w:val="00FB75AA"/>
    <w:rsid w:val="00FB7752"/>
    <w:rsid w:val="00FB7AB1"/>
    <w:rsid w:val="00FB7B58"/>
    <w:rsid w:val="00FB7BDC"/>
    <w:rsid w:val="00FB7C0F"/>
    <w:rsid w:val="00FB7EF8"/>
    <w:rsid w:val="00FC008D"/>
    <w:rsid w:val="00FC0833"/>
    <w:rsid w:val="00FC0D0B"/>
    <w:rsid w:val="00FC10BC"/>
    <w:rsid w:val="00FC12FB"/>
    <w:rsid w:val="00FC19AB"/>
    <w:rsid w:val="00FC19C6"/>
    <w:rsid w:val="00FC1C7B"/>
    <w:rsid w:val="00FC1E21"/>
    <w:rsid w:val="00FC217F"/>
    <w:rsid w:val="00FC2186"/>
    <w:rsid w:val="00FC2483"/>
    <w:rsid w:val="00FC260B"/>
    <w:rsid w:val="00FC2821"/>
    <w:rsid w:val="00FC2C86"/>
    <w:rsid w:val="00FC3252"/>
    <w:rsid w:val="00FC32AC"/>
    <w:rsid w:val="00FC34D0"/>
    <w:rsid w:val="00FC35DB"/>
    <w:rsid w:val="00FC371A"/>
    <w:rsid w:val="00FC3852"/>
    <w:rsid w:val="00FC3C74"/>
    <w:rsid w:val="00FC44F0"/>
    <w:rsid w:val="00FC45CD"/>
    <w:rsid w:val="00FC49FF"/>
    <w:rsid w:val="00FC4A2D"/>
    <w:rsid w:val="00FC4A2E"/>
    <w:rsid w:val="00FC4CE4"/>
    <w:rsid w:val="00FC4E16"/>
    <w:rsid w:val="00FC51C5"/>
    <w:rsid w:val="00FC51F4"/>
    <w:rsid w:val="00FC56B1"/>
    <w:rsid w:val="00FC5C78"/>
    <w:rsid w:val="00FC6117"/>
    <w:rsid w:val="00FC64BC"/>
    <w:rsid w:val="00FC68A8"/>
    <w:rsid w:val="00FC69AA"/>
    <w:rsid w:val="00FC6A4E"/>
    <w:rsid w:val="00FC6A4F"/>
    <w:rsid w:val="00FC6A57"/>
    <w:rsid w:val="00FC6DBA"/>
    <w:rsid w:val="00FC713B"/>
    <w:rsid w:val="00FC7831"/>
    <w:rsid w:val="00FC7B9F"/>
    <w:rsid w:val="00FC7BC9"/>
    <w:rsid w:val="00FC7E69"/>
    <w:rsid w:val="00FC7EA3"/>
    <w:rsid w:val="00FC7F6E"/>
    <w:rsid w:val="00FC7FB9"/>
    <w:rsid w:val="00FD0180"/>
    <w:rsid w:val="00FD0226"/>
    <w:rsid w:val="00FD0677"/>
    <w:rsid w:val="00FD0A35"/>
    <w:rsid w:val="00FD0AB6"/>
    <w:rsid w:val="00FD0C47"/>
    <w:rsid w:val="00FD0F14"/>
    <w:rsid w:val="00FD10EE"/>
    <w:rsid w:val="00FD1131"/>
    <w:rsid w:val="00FD11A6"/>
    <w:rsid w:val="00FD14BC"/>
    <w:rsid w:val="00FD18B1"/>
    <w:rsid w:val="00FD198A"/>
    <w:rsid w:val="00FD2286"/>
    <w:rsid w:val="00FD237B"/>
    <w:rsid w:val="00FD2495"/>
    <w:rsid w:val="00FD254D"/>
    <w:rsid w:val="00FD258D"/>
    <w:rsid w:val="00FD26B1"/>
    <w:rsid w:val="00FD27E9"/>
    <w:rsid w:val="00FD2C48"/>
    <w:rsid w:val="00FD2CA3"/>
    <w:rsid w:val="00FD2DC7"/>
    <w:rsid w:val="00FD2F82"/>
    <w:rsid w:val="00FD314A"/>
    <w:rsid w:val="00FD3169"/>
    <w:rsid w:val="00FD372A"/>
    <w:rsid w:val="00FD37BC"/>
    <w:rsid w:val="00FD3B8A"/>
    <w:rsid w:val="00FD4153"/>
    <w:rsid w:val="00FD42DA"/>
    <w:rsid w:val="00FD4372"/>
    <w:rsid w:val="00FD4700"/>
    <w:rsid w:val="00FD4825"/>
    <w:rsid w:val="00FD4C54"/>
    <w:rsid w:val="00FD4C58"/>
    <w:rsid w:val="00FD4C85"/>
    <w:rsid w:val="00FD4D18"/>
    <w:rsid w:val="00FD4E26"/>
    <w:rsid w:val="00FD4F5D"/>
    <w:rsid w:val="00FD5101"/>
    <w:rsid w:val="00FD5275"/>
    <w:rsid w:val="00FD53C8"/>
    <w:rsid w:val="00FD5654"/>
    <w:rsid w:val="00FD56A2"/>
    <w:rsid w:val="00FD5956"/>
    <w:rsid w:val="00FD5FB0"/>
    <w:rsid w:val="00FD6262"/>
    <w:rsid w:val="00FD6536"/>
    <w:rsid w:val="00FD6AC4"/>
    <w:rsid w:val="00FD6AE0"/>
    <w:rsid w:val="00FD6B38"/>
    <w:rsid w:val="00FD6D57"/>
    <w:rsid w:val="00FD6F62"/>
    <w:rsid w:val="00FD6FF0"/>
    <w:rsid w:val="00FD7211"/>
    <w:rsid w:val="00FD7259"/>
    <w:rsid w:val="00FD7288"/>
    <w:rsid w:val="00FD7542"/>
    <w:rsid w:val="00FD7BFC"/>
    <w:rsid w:val="00FE00D8"/>
    <w:rsid w:val="00FE04A7"/>
    <w:rsid w:val="00FE04BA"/>
    <w:rsid w:val="00FE067E"/>
    <w:rsid w:val="00FE095D"/>
    <w:rsid w:val="00FE0A6E"/>
    <w:rsid w:val="00FE0AB9"/>
    <w:rsid w:val="00FE1245"/>
    <w:rsid w:val="00FE129D"/>
    <w:rsid w:val="00FE12A9"/>
    <w:rsid w:val="00FE12D4"/>
    <w:rsid w:val="00FE12E1"/>
    <w:rsid w:val="00FE130D"/>
    <w:rsid w:val="00FE13A8"/>
    <w:rsid w:val="00FE163B"/>
    <w:rsid w:val="00FE18C0"/>
    <w:rsid w:val="00FE198F"/>
    <w:rsid w:val="00FE1993"/>
    <w:rsid w:val="00FE1A50"/>
    <w:rsid w:val="00FE1AB4"/>
    <w:rsid w:val="00FE1AC1"/>
    <w:rsid w:val="00FE1D37"/>
    <w:rsid w:val="00FE1EBE"/>
    <w:rsid w:val="00FE20D8"/>
    <w:rsid w:val="00FE26DB"/>
    <w:rsid w:val="00FE2A45"/>
    <w:rsid w:val="00FE2CCD"/>
    <w:rsid w:val="00FE30CF"/>
    <w:rsid w:val="00FE31BE"/>
    <w:rsid w:val="00FE332A"/>
    <w:rsid w:val="00FE3B20"/>
    <w:rsid w:val="00FE3BBB"/>
    <w:rsid w:val="00FE3DD3"/>
    <w:rsid w:val="00FE3F76"/>
    <w:rsid w:val="00FE4009"/>
    <w:rsid w:val="00FE419F"/>
    <w:rsid w:val="00FE4458"/>
    <w:rsid w:val="00FE474D"/>
    <w:rsid w:val="00FE480C"/>
    <w:rsid w:val="00FE486E"/>
    <w:rsid w:val="00FE4CC3"/>
    <w:rsid w:val="00FE4CF2"/>
    <w:rsid w:val="00FE50C5"/>
    <w:rsid w:val="00FE524B"/>
    <w:rsid w:val="00FE5B4C"/>
    <w:rsid w:val="00FE5CC4"/>
    <w:rsid w:val="00FE5CCA"/>
    <w:rsid w:val="00FE5E42"/>
    <w:rsid w:val="00FE652A"/>
    <w:rsid w:val="00FE656D"/>
    <w:rsid w:val="00FE694A"/>
    <w:rsid w:val="00FE6D91"/>
    <w:rsid w:val="00FE7454"/>
    <w:rsid w:val="00FE765C"/>
    <w:rsid w:val="00FE76CE"/>
    <w:rsid w:val="00FE7BB2"/>
    <w:rsid w:val="00FE7BF3"/>
    <w:rsid w:val="00FF073B"/>
    <w:rsid w:val="00FF0A6E"/>
    <w:rsid w:val="00FF0B0E"/>
    <w:rsid w:val="00FF0D24"/>
    <w:rsid w:val="00FF0F60"/>
    <w:rsid w:val="00FF1253"/>
    <w:rsid w:val="00FF1436"/>
    <w:rsid w:val="00FF163A"/>
    <w:rsid w:val="00FF16B5"/>
    <w:rsid w:val="00FF174B"/>
    <w:rsid w:val="00FF1925"/>
    <w:rsid w:val="00FF1CFB"/>
    <w:rsid w:val="00FF1DC6"/>
    <w:rsid w:val="00FF1EE9"/>
    <w:rsid w:val="00FF2176"/>
    <w:rsid w:val="00FF2414"/>
    <w:rsid w:val="00FF2752"/>
    <w:rsid w:val="00FF28BF"/>
    <w:rsid w:val="00FF2A4B"/>
    <w:rsid w:val="00FF2D87"/>
    <w:rsid w:val="00FF2E42"/>
    <w:rsid w:val="00FF2EF4"/>
    <w:rsid w:val="00FF2F4C"/>
    <w:rsid w:val="00FF30A3"/>
    <w:rsid w:val="00FF3307"/>
    <w:rsid w:val="00FF33C1"/>
    <w:rsid w:val="00FF35D0"/>
    <w:rsid w:val="00FF37C8"/>
    <w:rsid w:val="00FF3808"/>
    <w:rsid w:val="00FF3834"/>
    <w:rsid w:val="00FF3B44"/>
    <w:rsid w:val="00FF3DE1"/>
    <w:rsid w:val="00FF42CC"/>
    <w:rsid w:val="00FF4A19"/>
    <w:rsid w:val="00FF4B09"/>
    <w:rsid w:val="00FF4FB3"/>
    <w:rsid w:val="00FF5132"/>
    <w:rsid w:val="00FF5360"/>
    <w:rsid w:val="00FF54C7"/>
    <w:rsid w:val="00FF5559"/>
    <w:rsid w:val="00FF5611"/>
    <w:rsid w:val="00FF5624"/>
    <w:rsid w:val="00FF593C"/>
    <w:rsid w:val="00FF5CD4"/>
    <w:rsid w:val="00FF5FB9"/>
    <w:rsid w:val="00FF5FCC"/>
    <w:rsid w:val="00FF614D"/>
    <w:rsid w:val="00FF6153"/>
    <w:rsid w:val="00FF61C3"/>
    <w:rsid w:val="00FF635A"/>
    <w:rsid w:val="00FF6423"/>
    <w:rsid w:val="00FF6482"/>
    <w:rsid w:val="00FF6A59"/>
    <w:rsid w:val="00FF6C78"/>
    <w:rsid w:val="00FF6D2B"/>
    <w:rsid w:val="00FF6D90"/>
    <w:rsid w:val="00FF7041"/>
    <w:rsid w:val="00FF72FB"/>
    <w:rsid w:val="00FF76BC"/>
    <w:rsid w:val="00FF7723"/>
    <w:rsid w:val="00FF77E8"/>
    <w:rsid w:val="00FF792C"/>
    <w:rsid w:val="00FF7F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7FB7F31C"/>
  <w15:docId w15:val="{20D52C69-85C1-4795-8861-D489681896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F70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5A394F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5A394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5A394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1"/>
    <w:qFormat/>
    <w:rsid w:val="005A394F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1"/>
    <w:qFormat/>
    <w:rsid w:val="005A394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1"/>
    <w:qFormat/>
    <w:rsid w:val="005A394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1"/>
    <w:qFormat/>
    <w:rsid w:val="005A394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rsid w:val="005A394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1"/>
    <w:qFormat/>
    <w:rsid w:val="005A394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3057D6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3057D6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3057D6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Heading4Char1">
    <w:name w:val="Heading 4 Char1"/>
    <w:link w:val="Heading4"/>
    <w:rsid w:val="00E56DD3"/>
    <w:rPr>
      <w:rFonts w:ascii="Arial" w:hAnsi="Arial" w:cs="Times New Roman"/>
      <w:b/>
      <w:bCs/>
      <w:sz w:val="18"/>
      <w:szCs w:val="18"/>
    </w:rPr>
  </w:style>
  <w:style w:type="character" w:customStyle="1" w:styleId="Heading5Char1">
    <w:name w:val="Heading 5 Char1"/>
    <w:link w:val="Heading5"/>
    <w:rsid w:val="00E56DD3"/>
    <w:rPr>
      <w:rFonts w:cs="EucrosiaUPC"/>
      <w:b/>
      <w:bCs/>
      <w:sz w:val="32"/>
      <w:szCs w:val="32"/>
    </w:rPr>
  </w:style>
  <w:style w:type="character" w:customStyle="1" w:styleId="Heading6Char1">
    <w:name w:val="Heading 6 Char1"/>
    <w:link w:val="Heading6"/>
    <w:rsid w:val="00E56DD3"/>
    <w:rPr>
      <w:rFonts w:cs="EucrosiaUPC"/>
      <w:b/>
      <w:bCs/>
      <w:sz w:val="32"/>
      <w:szCs w:val="32"/>
      <w:u w:val="single"/>
    </w:rPr>
  </w:style>
  <w:style w:type="character" w:customStyle="1" w:styleId="Heading7Char1">
    <w:name w:val="Heading 7 Char1"/>
    <w:link w:val="Heading7"/>
    <w:rsid w:val="00E56DD3"/>
    <w:rPr>
      <w:rFonts w:cs="EucrosiaUPC"/>
      <w:b/>
      <w:bCs/>
      <w:sz w:val="30"/>
      <w:szCs w:val="30"/>
    </w:rPr>
  </w:style>
  <w:style w:type="character" w:customStyle="1" w:styleId="Heading8Char1">
    <w:name w:val="Heading 8 Char1"/>
    <w:link w:val="Heading8"/>
    <w:rsid w:val="00E56DD3"/>
    <w:rPr>
      <w:rFonts w:cs="EucrosiaUPC"/>
      <w:b/>
      <w:bCs/>
      <w:sz w:val="32"/>
      <w:szCs w:val="32"/>
    </w:rPr>
  </w:style>
  <w:style w:type="character" w:customStyle="1" w:styleId="Heading9Char1">
    <w:name w:val="Heading 9 Char1"/>
    <w:link w:val="Heading9"/>
    <w:rsid w:val="00E56DD3"/>
    <w:rPr>
      <w:rFonts w:cs="EucrosiaUPC"/>
      <w:b/>
      <w:bCs/>
      <w:sz w:val="30"/>
      <w:szCs w:val="30"/>
    </w:rPr>
  </w:style>
  <w:style w:type="character" w:customStyle="1" w:styleId="BodyTextChar">
    <w:name w:val="Body Text Char"/>
    <w:aliases w:val="bt Char,body text Char,Body Char"/>
    <w:link w:val="BodyText"/>
    <w:rsid w:val="003057D6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rsid w:val="005A394F"/>
    <w:pPr>
      <w:spacing w:after="120"/>
    </w:pPr>
  </w:style>
  <w:style w:type="paragraph" w:styleId="Header">
    <w:name w:val="header"/>
    <w:basedOn w:val="Normal"/>
    <w:link w:val="HeaderChar1"/>
    <w:uiPriority w:val="99"/>
    <w:rsid w:val="005A394F"/>
    <w:pPr>
      <w:tabs>
        <w:tab w:val="center" w:pos="4536"/>
        <w:tab w:val="right" w:pos="9072"/>
      </w:tabs>
    </w:pPr>
  </w:style>
  <w:style w:type="character" w:customStyle="1" w:styleId="HeaderChar1">
    <w:name w:val="Header Char1"/>
    <w:link w:val="Header"/>
    <w:rsid w:val="00E56DD3"/>
    <w:rPr>
      <w:rFonts w:ascii="Arial" w:hAnsi="Arial"/>
      <w:sz w:val="18"/>
      <w:szCs w:val="18"/>
    </w:rPr>
  </w:style>
  <w:style w:type="character" w:customStyle="1" w:styleId="AAAddress">
    <w:name w:val="AA Address"/>
    <w:rsid w:val="005A394F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5A394F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1"/>
    <w:uiPriority w:val="99"/>
    <w:rsid w:val="005A394F"/>
    <w:pPr>
      <w:tabs>
        <w:tab w:val="center" w:pos="4536"/>
        <w:tab w:val="right" w:pos="9072"/>
      </w:tabs>
    </w:pPr>
  </w:style>
  <w:style w:type="character" w:customStyle="1" w:styleId="FooterChar1">
    <w:name w:val="Footer Char1"/>
    <w:link w:val="Footer"/>
    <w:uiPriority w:val="99"/>
    <w:rsid w:val="00E56DD3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5A394F"/>
    <w:rPr>
      <w:rFonts w:cs="Times New Roman"/>
      <w:b/>
      <w:bCs/>
    </w:rPr>
  </w:style>
  <w:style w:type="paragraph" w:styleId="ListBullet">
    <w:name w:val="List Bullet"/>
    <w:basedOn w:val="Normal"/>
    <w:rsid w:val="005A394F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5A394F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5A394F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5A394F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5A394F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5A394F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5A394F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5A394F"/>
    <w:pPr>
      <w:ind w:left="284"/>
    </w:pPr>
  </w:style>
  <w:style w:type="paragraph" w:customStyle="1" w:styleId="AAFrameAddress">
    <w:name w:val="AA Frame Address"/>
    <w:basedOn w:val="Heading1"/>
    <w:rsid w:val="005A394F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5A394F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5A394F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5A394F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5A394F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5A394F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5A394F"/>
    <w:pPr>
      <w:ind w:left="851" w:hanging="284"/>
    </w:pPr>
  </w:style>
  <w:style w:type="paragraph" w:styleId="Index4">
    <w:name w:val="index 4"/>
    <w:basedOn w:val="Normal"/>
    <w:next w:val="Normal"/>
    <w:semiHidden/>
    <w:rsid w:val="005A394F"/>
    <w:pPr>
      <w:ind w:left="1135" w:hanging="284"/>
    </w:pPr>
  </w:style>
  <w:style w:type="paragraph" w:styleId="Index6">
    <w:name w:val="index 6"/>
    <w:basedOn w:val="Normal"/>
    <w:next w:val="Normal"/>
    <w:semiHidden/>
    <w:rsid w:val="005A394F"/>
    <w:pPr>
      <w:ind w:left="1702" w:hanging="284"/>
    </w:pPr>
  </w:style>
  <w:style w:type="paragraph" w:styleId="Index5">
    <w:name w:val="index 5"/>
    <w:basedOn w:val="Normal"/>
    <w:next w:val="Normal"/>
    <w:semiHidden/>
    <w:rsid w:val="005A394F"/>
    <w:pPr>
      <w:ind w:left="1418" w:hanging="284"/>
    </w:pPr>
  </w:style>
  <w:style w:type="paragraph" w:styleId="Index7">
    <w:name w:val="index 7"/>
    <w:basedOn w:val="Normal"/>
    <w:next w:val="Normal"/>
    <w:semiHidden/>
    <w:rsid w:val="005A394F"/>
    <w:pPr>
      <w:ind w:left="1985" w:hanging="284"/>
    </w:pPr>
  </w:style>
  <w:style w:type="paragraph" w:styleId="Index8">
    <w:name w:val="index 8"/>
    <w:basedOn w:val="Normal"/>
    <w:next w:val="Normal"/>
    <w:semiHidden/>
    <w:rsid w:val="005A394F"/>
    <w:pPr>
      <w:ind w:left="2269" w:hanging="284"/>
    </w:pPr>
  </w:style>
  <w:style w:type="paragraph" w:styleId="Index9">
    <w:name w:val="index 9"/>
    <w:basedOn w:val="Normal"/>
    <w:next w:val="Normal"/>
    <w:semiHidden/>
    <w:rsid w:val="005A394F"/>
    <w:pPr>
      <w:ind w:left="2552" w:hanging="284"/>
    </w:pPr>
  </w:style>
  <w:style w:type="paragraph" w:styleId="TOC2">
    <w:name w:val="toc 2"/>
    <w:basedOn w:val="Normal"/>
    <w:next w:val="Normal"/>
    <w:semiHidden/>
    <w:rsid w:val="005A394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5A394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5A394F"/>
    <w:pPr>
      <w:ind w:left="851"/>
    </w:pPr>
  </w:style>
  <w:style w:type="paragraph" w:styleId="TOC5">
    <w:name w:val="toc 5"/>
    <w:basedOn w:val="Normal"/>
    <w:next w:val="Normal"/>
    <w:semiHidden/>
    <w:rsid w:val="005A394F"/>
    <w:pPr>
      <w:ind w:left="1134"/>
    </w:pPr>
  </w:style>
  <w:style w:type="paragraph" w:styleId="TOC6">
    <w:name w:val="toc 6"/>
    <w:basedOn w:val="Normal"/>
    <w:next w:val="Normal"/>
    <w:semiHidden/>
    <w:rsid w:val="005A394F"/>
    <w:pPr>
      <w:ind w:left="1418"/>
    </w:pPr>
  </w:style>
  <w:style w:type="paragraph" w:styleId="TOC7">
    <w:name w:val="toc 7"/>
    <w:basedOn w:val="Normal"/>
    <w:next w:val="Normal"/>
    <w:semiHidden/>
    <w:rsid w:val="005A394F"/>
    <w:pPr>
      <w:ind w:left="1701"/>
    </w:pPr>
  </w:style>
  <w:style w:type="paragraph" w:styleId="TOC8">
    <w:name w:val="toc 8"/>
    <w:basedOn w:val="Normal"/>
    <w:next w:val="Normal"/>
    <w:semiHidden/>
    <w:rsid w:val="005A394F"/>
    <w:pPr>
      <w:ind w:left="1985"/>
    </w:pPr>
  </w:style>
  <w:style w:type="paragraph" w:styleId="TOC9">
    <w:name w:val="toc 9"/>
    <w:basedOn w:val="Normal"/>
    <w:next w:val="Normal"/>
    <w:semiHidden/>
    <w:rsid w:val="005A394F"/>
    <w:pPr>
      <w:ind w:left="2268"/>
    </w:pPr>
  </w:style>
  <w:style w:type="paragraph" w:styleId="TableofFigures">
    <w:name w:val="table of figures"/>
    <w:basedOn w:val="Normal"/>
    <w:next w:val="Normal"/>
    <w:semiHidden/>
    <w:rsid w:val="005A394F"/>
    <w:pPr>
      <w:ind w:left="567" w:hanging="567"/>
    </w:pPr>
  </w:style>
  <w:style w:type="paragraph" w:styleId="ListBullet5">
    <w:name w:val="List Bullet 5"/>
    <w:basedOn w:val="Normal"/>
    <w:rsid w:val="005A394F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1"/>
    <w:rsid w:val="005A394F"/>
    <w:pPr>
      <w:ind w:firstLine="284"/>
    </w:pPr>
  </w:style>
  <w:style w:type="character" w:customStyle="1" w:styleId="BodyTextFirstIndentChar1">
    <w:name w:val="Body Text First Indent Char1"/>
    <w:link w:val="BodyTextFirstIndent"/>
    <w:rsid w:val="00E56DD3"/>
    <w:rPr>
      <w:rFonts w:ascii="Arial" w:eastAsia="Times New Roman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1"/>
    <w:rsid w:val="005A394F"/>
    <w:pPr>
      <w:spacing w:after="120"/>
      <w:ind w:left="283"/>
    </w:pPr>
  </w:style>
  <w:style w:type="character" w:customStyle="1" w:styleId="BodyTextIndentChar1">
    <w:name w:val="Body Text Indent Char1"/>
    <w:aliases w:val="i Char1"/>
    <w:link w:val="BodyTextIndent"/>
    <w:rsid w:val="00E56DD3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rsid w:val="005A394F"/>
    <w:pPr>
      <w:ind w:left="284" w:firstLine="284"/>
    </w:pPr>
  </w:style>
  <w:style w:type="character" w:customStyle="1" w:styleId="BodyTextFirstIndent2Char1">
    <w:name w:val="Body Text First Indent 2 Char1"/>
    <w:link w:val="BodyTextFirstIndent2"/>
    <w:rsid w:val="00E56DD3"/>
    <w:rPr>
      <w:rFonts w:ascii="Arial" w:hAnsi="Arial"/>
      <w:sz w:val="18"/>
      <w:szCs w:val="18"/>
    </w:rPr>
  </w:style>
  <w:style w:type="character" w:styleId="Strong">
    <w:name w:val="Strong"/>
    <w:qFormat/>
    <w:rsid w:val="005A394F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5A394F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5A394F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5A394F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5A394F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5A394F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5A394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5A394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5A394F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5A394F"/>
    <w:pPr>
      <w:framePr w:h="1054" w:wrap="around" w:y="5920"/>
    </w:pPr>
  </w:style>
  <w:style w:type="paragraph" w:customStyle="1" w:styleId="ReportHeading3">
    <w:name w:val="ReportHeading3"/>
    <w:basedOn w:val="ReportHeading2"/>
    <w:rsid w:val="005A394F"/>
    <w:pPr>
      <w:framePr w:h="443" w:wrap="around" w:y="8223"/>
    </w:pPr>
  </w:style>
  <w:style w:type="paragraph" w:customStyle="1" w:styleId="a">
    <w:name w:val="¢éÍ¤ÇÒÁ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5A394F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5A394F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5A394F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5A394F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5A394F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5A394F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1"/>
    <w:uiPriority w:val="99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1">
    <w:name w:val="Body Text 2 Char1"/>
    <w:link w:val="BodyText2"/>
    <w:uiPriority w:val="99"/>
    <w:rsid w:val="00E56DD3"/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1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/>
      <w:sz w:val="30"/>
      <w:szCs w:val="30"/>
    </w:rPr>
  </w:style>
  <w:style w:type="character" w:customStyle="1" w:styleId="BodyText3Char1">
    <w:name w:val="Body Text 3 Char1"/>
    <w:link w:val="BodyText3"/>
    <w:rsid w:val="00E56DD3"/>
    <w:rPr>
      <w:rFonts w:cs="EucrosiaUPC"/>
      <w:sz w:val="30"/>
      <w:szCs w:val="30"/>
    </w:rPr>
  </w:style>
  <w:style w:type="character" w:styleId="PageNumber">
    <w:name w:val="page number"/>
    <w:basedOn w:val="DefaultParagraphFont"/>
    <w:rsid w:val="005A394F"/>
  </w:style>
  <w:style w:type="paragraph" w:customStyle="1" w:styleId="ASSETS">
    <w:name w:val="ASSETS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/>
      <w:sz w:val="30"/>
      <w:szCs w:val="30"/>
    </w:rPr>
  </w:style>
  <w:style w:type="character" w:customStyle="1" w:styleId="BodyTextIndent2Char1">
    <w:name w:val="Body Text Indent 2 Char1"/>
    <w:link w:val="BodyTextIndent2"/>
    <w:rsid w:val="00E56DD3"/>
    <w:rPr>
      <w:rFonts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105CB6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E56DD3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1C075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735"/>
      </w:tabs>
      <w:spacing w:after="0" w:line="240" w:lineRule="auto"/>
      <w:ind w:right="29"/>
      <w:jc w:val="thaiDistribute"/>
    </w:pPr>
    <w:rPr>
      <w:rFonts w:ascii="Angsana New" w:hAnsi="Angsana New"/>
      <w:b/>
      <w:bCs/>
      <w:i/>
      <w:iCs/>
      <w:sz w:val="20"/>
      <w:szCs w:val="20"/>
      <w:lang w:val="en-GB"/>
    </w:rPr>
  </w:style>
  <w:style w:type="character" w:customStyle="1" w:styleId="AccPolicyHeadingChar">
    <w:name w:val="Acc Policy Heading Char"/>
    <w:link w:val="AccPolicyHeading"/>
    <w:rsid w:val="001C075D"/>
    <w:rPr>
      <w:rFonts w:ascii="Angsana New" w:hAnsi="Angsana New"/>
      <w:b/>
      <w:bCs/>
      <w:i/>
      <w:iCs/>
      <w:lang w:val="en-GB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1"/>
    <w:rsid w:val="003057D6"/>
    <w:pPr>
      <w:spacing w:line="240" w:lineRule="auto"/>
    </w:pPr>
  </w:style>
  <w:style w:type="character" w:customStyle="1" w:styleId="SignatureChar1">
    <w:name w:val="Signature Char1"/>
    <w:link w:val="Signature"/>
    <w:rsid w:val="00E56DD3"/>
    <w:rPr>
      <w:rFonts w:ascii="Arial" w:hAnsi="Arial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rsid w:val="00E56DD3"/>
    <w:rPr>
      <w:sz w:val="18"/>
      <w:lang w:val="en-GB" w:bidi="ar-SA"/>
    </w:rPr>
  </w:style>
  <w:style w:type="paragraph" w:customStyle="1" w:styleId="Graphic">
    <w:name w:val="Graphic"/>
    <w:basedOn w:val="Signature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057D6"/>
    <w:pPr>
      <w:spacing w:after="0"/>
    </w:pPr>
  </w:style>
  <w:style w:type="paragraph" w:customStyle="1" w:styleId="acctindent">
    <w:name w:val="acct indent"/>
    <w:aliases w:val="ai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57D6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057D6"/>
    <w:pPr>
      <w:spacing w:after="0"/>
    </w:pPr>
  </w:style>
  <w:style w:type="paragraph" w:customStyle="1" w:styleId="List1a">
    <w:name w:val="List 1a"/>
    <w:aliases w:val="1a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semiHidden/>
    <w:rsid w:val="00E56DD3"/>
    <w:rPr>
      <w:rFonts w:ascii="Courier New" w:hAnsi="Courier New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057D6"/>
  </w:style>
  <w:style w:type="paragraph" w:customStyle="1" w:styleId="zreportaddinfo">
    <w:name w:val="zreport addinfo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057D6"/>
    <w:pPr>
      <w:jc w:val="center"/>
    </w:pPr>
  </w:style>
  <w:style w:type="paragraph" w:customStyle="1" w:styleId="heading">
    <w:name w:val="heading"/>
    <w:aliases w:val="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057D6"/>
  </w:style>
  <w:style w:type="paragraph" w:customStyle="1" w:styleId="nineptheadingcentredbold">
    <w:name w:val="nine pt heading centred bold"/>
    <w:aliases w:val="9hc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057D6"/>
    <w:pPr>
      <w:spacing w:after="0"/>
    </w:pPr>
  </w:style>
  <w:style w:type="paragraph" w:customStyle="1" w:styleId="smallreturn">
    <w:name w:val="small return"/>
    <w:aliases w:val="sr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057D6"/>
    <w:pPr>
      <w:spacing w:after="0"/>
    </w:pPr>
  </w:style>
  <w:style w:type="paragraph" w:customStyle="1" w:styleId="blockbullet">
    <w:name w:val="block bullet"/>
    <w:aliases w:val="bb"/>
    <w:basedOn w:val="block"/>
    <w:rsid w:val="003057D6"/>
    <w:pPr>
      <w:numPr>
        <w:numId w:val="16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057D6"/>
    <w:pPr>
      <w:spacing w:after="0"/>
    </w:pPr>
  </w:style>
  <w:style w:type="paragraph" w:customStyle="1" w:styleId="blockindent">
    <w:name w:val="block indent"/>
    <w:aliases w:val="bi"/>
    <w:basedOn w:val="block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072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30728F"/>
    <w:rPr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3057D6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E56DD3"/>
    <w:pPr>
      <w:ind w:left="567"/>
    </w:pPr>
  </w:style>
  <w:style w:type="character" w:customStyle="1" w:styleId="AccPolicyalternativeChar">
    <w:name w:val="Acc Policy alternative Char"/>
    <w:link w:val="AccPolicyalternative"/>
    <w:rsid w:val="00E56DD3"/>
    <w:rPr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rsid w:val="00E56DD3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0B78AD"/>
    <w:rPr>
      <w:bCs/>
      <w:sz w:val="22"/>
      <w:szCs w:val="22"/>
      <w:lang w:val="en-US" w:eastAsia="en-GB" w:bidi="th-TH"/>
    </w:rPr>
  </w:style>
  <w:style w:type="paragraph" w:customStyle="1" w:styleId="CharChar">
    <w:name w:val="อักขระ อักขระ อักขระ Char Char อักขระ"/>
    <w:basedOn w:val="Normal"/>
    <w:rsid w:val="001105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styleId="FootnoteReference">
    <w:name w:val="footnote reference"/>
    <w:aliases w:val="fr"/>
    <w:uiPriority w:val="99"/>
    <w:rsid w:val="004E16F1"/>
    <w:rPr>
      <w:position w:val="6"/>
      <w:sz w:val="14"/>
    </w:rPr>
  </w:style>
  <w:style w:type="character" w:customStyle="1" w:styleId="EmailStyle286">
    <w:name w:val="EmailStyle286"/>
    <w:semiHidden/>
    <w:rsid w:val="004E16F1"/>
    <w:rPr>
      <w:rFonts w:ascii="Arial" w:hAnsi="Arial" w:cs="Arial"/>
      <w:color w:val="auto"/>
      <w:sz w:val="20"/>
      <w:szCs w:val="20"/>
    </w:rPr>
  </w:style>
  <w:style w:type="paragraph" w:customStyle="1" w:styleId="CharChar0">
    <w:name w:val="อักขระ อักขระ Char Char อักขระ อักขระ"/>
    <w:basedOn w:val="Normal"/>
    <w:rsid w:val="004E16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BodyTextIndent3">
    <w:name w:val="Body Text Indent 3"/>
    <w:basedOn w:val="Normal"/>
    <w:link w:val="BodyTextIndent3Char"/>
    <w:rsid w:val="004E16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260" w:lineRule="atLeast"/>
      <w:ind w:left="360"/>
    </w:pPr>
    <w:rPr>
      <w:rFonts w:ascii="Times New Roman" w:hAnsi="Times New Roman"/>
      <w:sz w:val="16"/>
      <w:szCs w:val="16"/>
      <w:lang w:val="en-GB" w:bidi="ar-SA"/>
    </w:rPr>
  </w:style>
  <w:style w:type="character" w:customStyle="1" w:styleId="BodyTextIndent3Char">
    <w:name w:val="Body Text Indent 3 Char"/>
    <w:link w:val="BodyTextIndent3"/>
    <w:rsid w:val="002565CA"/>
    <w:rPr>
      <w:sz w:val="16"/>
      <w:szCs w:val="16"/>
      <w:lang w:val="en-GB" w:bidi="ar-SA"/>
    </w:rPr>
  </w:style>
  <w:style w:type="paragraph" w:customStyle="1" w:styleId="NormalComplex11pt">
    <w:name w:val="Normal + (Complex) 11 pt"/>
    <w:aliases w:val="Justified,Left:  0.38&quot;,Line spacing:  Exactly 17 ..."/>
    <w:basedOn w:val="BodyText"/>
    <w:rsid w:val="004E16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547"/>
      <w:jc w:val="both"/>
    </w:pPr>
    <w:rPr>
      <w:rFonts w:ascii="Times New Roman" w:hAnsi="Times New Roman"/>
      <w:spacing w:val="-2"/>
      <w:sz w:val="22"/>
      <w:szCs w:val="22"/>
      <w:lang w:val="en-GB" w:bidi="ar-SA"/>
    </w:rPr>
  </w:style>
  <w:style w:type="paragraph" w:styleId="HTMLPreformatted">
    <w:name w:val="HTML Preformatted"/>
    <w:basedOn w:val="Normal"/>
    <w:link w:val="HTMLPreformattedChar"/>
    <w:uiPriority w:val="99"/>
    <w:rsid w:val="004E16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Angsana New" w:eastAsia="Batang" w:hAnsi="Angsana New"/>
      <w:sz w:val="28"/>
      <w:szCs w:val="28"/>
      <w:lang w:eastAsia="ko-KR"/>
    </w:rPr>
  </w:style>
  <w:style w:type="character" w:customStyle="1" w:styleId="HTMLPreformattedChar">
    <w:name w:val="HTML Preformatted Char"/>
    <w:link w:val="HTMLPreformatted"/>
    <w:uiPriority w:val="99"/>
    <w:rsid w:val="0008537C"/>
    <w:rPr>
      <w:rFonts w:ascii="Angsana New" w:eastAsia="Batang" w:hAnsi="Angsana New"/>
      <w:sz w:val="28"/>
      <w:szCs w:val="28"/>
      <w:lang w:eastAsia="ko-KR"/>
    </w:rPr>
  </w:style>
  <w:style w:type="paragraph" w:customStyle="1" w:styleId="RNormal">
    <w:name w:val="RNormal"/>
    <w:basedOn w:val="Normal"/>
    <w:rsid w:val="004E16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/>
      <w:sz w:val="22"/>
      <w:szCs w:val="24"/>
      <w:lang w:bidi="ar-SA"/>
    </w:rPr>
  </w:style>
  <w:style w:type="paragraph" w:customStyle="1" w:styleId="plainKPMG">
    <w:name w:val="plain KPMG"/>
    <w:aliases w:val="p"/>
    <w:basedOn w:val="Normal"/>
    <w:rsid w:val="004E16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" w:hAnsi="Times" w:cs="New York"/>
      <w:sz w:val="24"/>
      <w:szCs w:val="24"/>
      <w:lang w:val="th-TH"/>
    </w:rPr>
  </w:style>
  <w:style w:type="character" w:customStyle="1" w:styleId="CharChar1">
    <w:name w:val="Char Char1"/>
    <w:rsid w:val="004E16F1"/>
    <w:rPr>
      <w:rFonts w:cs="Angsana New"/>
      <w:b/>
      <w:i/>
      <w:sz w:val="24"/>
      <w:lang w:val="en-GB" w:eastAsia="en-US" w:bidi="ar-SA"/>
    </w:rPr>
  </w:style>
  <w:style w:type="character" w:styleId="CommentReference">
    <w:name w:val="annotation reference"/>
    <w:rsid w:val="0076283E"/>
    <w:rPr>
      <w:sz w:val="16"/>
      <w:szCs w:val="16"/>
    </w:rPr>
  </w:style>
  <w:style w:type="paragraph" w:styleId="CommentText">
    <w:name w:val="annotation text"/>
    <w:basedOn w:val="Normal"/>
    <w:link w:val="CommentTextChar"/>
    <w:rsid w:val="0076283E"/>
    <w:rPr>
      <w:sz w:val="20"/>
      <w:szCs w:val="20"/>
    </w:rPr>
  </w:style>
  <w:style w:type="character" w:customStyle="1" w:styleId="CommentTextChar">
    <w:name w:val="Comment Text Char"/>
    <w:link w:val="CommentText"/>
    <w:locked/>
    <w:rsid w:val="00E56DD3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76283E"/>
    <w:rPr>
      <w:b/>
      <w:bCs/>
    </w:rPr>
  </w:style>
  <w:style w:type="character" w:customStyle="1" w:styleId="CommentSubjectChar">
    <w:name w:val="Comment Subject Char"/>
    <w:link w:val="CommentSubject"/>
    <w:locked/>
    <w:rsid w:val="00E56DD3"/>
    <w:rPr>
      <w:rFonts w:ascii="Arial" w:hAnsi="Arial"/>
      <w:b/>
      <w:bCs/>
    </w:rPr>
  </w:style>
  <w:style w:type="character" w:customStyle="1" w:styleId="Heading1Char1">
    <w:name w:val="Heading 1 Char1"/>
    <w:uiPriority w:val="99"/>
    <w:rsid w:val="00E56DD3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rsid w:val="00E56DD3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E56DD3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BodyTextChar1">
    <w:name w:val="Body Text Char1"/>
    <w:aliases w:val="bt Char1,body text Char1,Body Char1"/>
    <w:uiPriority w:val="99"/>
    <w:rsid w:val="00E56DD3"/>
    <w:rPr>
      <w:rFonts w:ascii="Arial" w:eastAsia="Times New Roman" w:hAnsi="Arial" w:cs="Angsana New"/>
      <w:sz w:val="18"/>
      <w:szCs w:val="22"/>
    </w:rPr>
  </w:style>
  <w:style w:type="character" w:customStyle="1" w:styleId="shorttext1">
    <w:name w:val="short_text1"/>
    <w:rsid w:val="00E56DD3"/>
    <w:rPr>
      <w:sz w:val="29"/>
      <w:szCs w:val="29"/>
    </w:rPr>
  </w:style>
  <w:style w:type="character" w:customStyle="1" w:styleId="shorttext">
    <w:name w:val="short_text"/>
    <w:basedOn w:val="DefaultParagraphFont"/>
    <w:rsid w:val="00E56DD3"/>
  </w:style>
  <w:style w:type="paragraph" w:customStyle="1" w:styleId="Default">
    <w:name w:val="Default"/>
    <w:rsid w:val="00E56DD3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PlainText">
    <w:name w:val="Plain Text"/>
    <w:basedOn w:val="Normal"/>
    <w:link w:val="PlainTextChar"/>
    <w:uiPriority w:val="99"/>
    <w:rsid w:val="00E56DD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E56DD3"/>
    <w:rPr>
      <w:rFonts w:ascii="Consolas" w:hAnsi="Consolas"/>
      <w:sz w:val="21"/>
      <w:szCs w:val="26"/>
    </w:rPr>
  </w:style>
  <w:style w:type="character" w:customStyle="1" w:styleId="BodyText2Char">
    <w:name w:val="Body Text 2 Char"/>
    <w:locked/>
    <w:rsid w:val="00E56DD3"/>
    <w:rPr>
      <w:rFonts w:ascii="Book Antiqua" w:hAnsi="Book Antiqua" w:cs="Times New Roman"/>
      <w:sz w:val="22"/>
      <w:szCs w:val="22"/>
    </w:rPr>
  </w:style>
  <w:style w:type="character" w:customStyle="1" w:styleId="Heading4Char">
    <w:name w:val="Heading 4 Char"/>
    <w:locked/>
    <w:rsid w:val="00E56DD3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ocked/>
    <w:rsid w:val="00E56DD3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ocked/>
    <w:rsid w:val="00E56DD3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ocked/>
    <w:rsid w:val="00E56DD3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ocked/>
    <w:rsid w:val="00E56DD3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ocked/>
    <w:rsid w:val="00E56DD3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uiPriority w:val="99"/>
    <w:locked/>
    <w:rsid w:val="00E56DD3"/>
    <w:rPr>
      <w:rFonts w:ascii="Arial" w:hAnsi="Arial" w:cs="Times New Roman"/>
      <w:sz w:val="18"/>
      <w:szCs w:val="18"/>
    </w:rPr>
  </w:style>
  <w:style w:type="character" w:customStyle="1" w:styleId="FooterChar">
    <w:name w:val="Footer Char"/>
    <w:uiPriority w:val="99"/>
    <w:locked/>
    <w:rsid w:val="00E56DD3"/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locked/>
    <w:rsid w:val="00E56DD3"/>
    <w:rPr>
      <w:rFonts w:ascii="Arial" w:eastAsia="Times New Roman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locked/>
    <w:rsid w:val="00E56DD3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locked/>
    <w:rsid w:val="00E56DD3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locked/>
    <w:rsid w:val="00E56DD3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locked/>
    <w:rsid w:val="00E56DD3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locked/>
    <w:rsid w:val="00E56DD3"/>
    <w:rPr>
      <w:rFonts w:ascii="Arial" w:hAnsi="Arial" w:cs="Times New Roman"/>
      <w:sz w:val="18"/>
      <w:szCs w:val="18"/>
    </w:rPr>
  </w:style>
  <w:style w:type="character" w:customStyle="1" w:styleId="hps">
    <w:name w:val="hps"/>
    <w:rsid w:val="00E56DD3"/>
    <w:rPr>
      <w:rFonts w:cs="Times New Roman"/>
    </w:rPr>
  </w:style>
  <w:style w:type="character" w:customStyle="1" w:styleId="gt-icon-text1">
    <w:name w:val="gt-icon-text1"/>
    <w:rsid w:val="00E56DD3"/>
    <w:rPr>
      <w:rFonts w:cs="Times New Roman"/>
    </w:rPr>
  </w:style>
  <w:style w:type="character" w:customStyle="1" w:styleId="longtext">
    <w:name w:val="long_text"/>
    <w:rsid w:val="00E56DD3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E56DD3"/>
    <w:pPr>
      <w:ind w:left="720"/>
      <w:contextualSpacing/>
    </w:pPr>
    <w:rPr>
      <w:szCs w:val="22"/>
    </w:rPr>
  </w:style>
  <w:style w:type="character" w:customStyle="1" w:styleId="CharChar22">
    <w:name w:val="Char Char22"/>
    <w:rsid w:val="00E56DD3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E56DD3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E56DD3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E56DD3"/>
  </w:style>
  <w:style w:type="character" w:styleId="Emphasis">
    <w:name w:val="Emphasis"/>
    <w:uiPriority w:val="20"/>
    <w:qFormat/>
    <w:rsid w:val="00E56DD3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E56DD3"/>
  </w:style>
  <w:style w:type="paragraph" w:styleId="Revision">
    <w:name w:val="Revision"/>
    <w:hidden/>
    <w:uiPriority w:val="99"/>
    <w:semiHidden/>
    <w:rsid w:val="00E56DD3"/>
    <w:rPr>
      <w:rFonts w:ascii="Arial" w:hAnsi="Arial"/>
      <w:sz w:val="18"/>
      <w:szCs w:val="22"/>
    </w:rPr>
  </w:style>
  <w:style w:type="paragraph" w:customStyle="1" w:styleId="CharChar2">
    <w:name w:val="อักขระ อักขระ อักขระ Char Char อักขระ2"/>
    <w:basedOn w:val="Normal"/>
    <w:rsid w:val="00B15C4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CharChar23">
    <w:name w:val="Char Char2"/>
    <w:rsid w:val="002565CA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CharChar24">
    <w:name w:val="อักขระ อักขระ Char Char อักขระ อักขระ2"/>
    <w:basedOn w:val="Normal"/>
    <w:rsid w:val="002565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CharChar12">
    <w:name w:val="Char Char12"/>
    <w:rsid w:val="002565CA"/>
    <w:rPr>
      <w:rFonts w:cs="Angsana New"/>
      <w:b/>
      <w:i/>
      <w:sz w:val="24"/>
      <w:lang w:val="en-GB" w:eastAsia="en-US" w:bidi="ar-SA"/>
    </w:rPr>
  </w:style>
  <w:style w:type="paragraph" w:styleId="NoSpacing">
    <w:name w:val="No Spacing"/>
    <w:uiPriority w:val="1"/>
    <w:qFormat/>
    <w:rsid w:val="00C2061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h31">
    <w:name w:val="h31"/>
    <w:rsid w:val="005A6124"/>
    <w:rPr>
      <w:rFonts w:ascii="Tahoma" w:hAnsi="Tahoma" w:cs="Tahoma" w:hint="default"/>
      <w:b/>
      <w:bCs/>
      <w:vanish w:val="0"/>
      <w:webHidden w:val="0"/>
      <w:color w:val="3F3F3F"/>
      <w:sz w:val="21"/>
      <w:szCs w:val="21"/>
      <w:specVanish w:val="0"/>
    </w:rPr>
  </w:style>
  <w:style w:type="paragraph" w:styleId="NormalWeb">
    <w:name w:val="Normal (Web)"/>
    <w:basedOn w:val="Normal"/>
    <w:uiPriority w:val="99"/>
    <w:unhideWhenUsed/>
    <w:rsid w:val="00A2414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eastAsia="Calibri" w:hAnsi="Tahoma" w:cs="Tahoma"/>
      <w:sz w:val="24"/>
      <w:szCs w:val="24"/>
    </w:rPr>
  </w:style>
  <w:style w:type="paragraph" w:customStyle="1" w:styleId="CharChar10">
    <w:name w:val="อักขระ อักขระ อักขระ Char Char อักขระ1"/>
    <w:basedOn w:val="Normal"/>
    <w:rsid w:val="001522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CharChar11">
    <w:name w:val="อักขระ อักขระ Char Char อักขระ อักขระ1"/>
    <w:basedOn w:val="Normal"/>
    <w:rsid w:val="001522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CharChar110">
    <w:name w:val="Char Char11"/>
    <w:rsid w:val="00152214"/>
    <w:rPr>
      <w:rFonts w:cs="Angsana New"/>
      <w:b/>
      <w:i/>
      <w:sz w:val="24"/>
      <w:lang w:val="en-GB" w:eastAsia="en-US" w:bidi="ar-SA"/>
    </w:rPr>
  </w:style>
  <w:style w:type="paragraph" w:customStyle="1" w:styleId="AccountingPolicy">
    <w:name w:val="Accounting Policy"/>
    <w:basedOn w:val="Normal"/>
    <w:link w:val="AccountingPolicyChar1"/>
    <w:rsid w:val="0015221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152214"/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alt-edited1">
    <w:name w:val="alt-edited1"/>
    <w:rsid w:val="00152214"/>
    <w:rPr>
      <w:color w:val="4D90F0"/>
    </w:rPr>
  </w:style>
  <w:style w:type="character" w:customStyle="1" w:styleId="st">
    <w:name w:val="st"/>
    <w:basedOn w:val="DefaultParagraphFont"/>
    <w:rsid w:val="002E3A45"/>
  </w:style>
  <w:style w:type="character" w:customStyle="1" w:styleId="kno-tr-ctx">
    <w:name w:val="kno-tr-ctx"/>
    <w:basedOn w:val="DefaultParagraphFont"/>
    <w:rsid w:val="000C0CF2"/>
  </w:style>
  <w:style w:type="character" w:customStyle="1" w:styleId="blockChar">
    <w:name w:val="block Char"/>
    <w:aliases w:val="b Char"/>
    <w:basedOn w:val="DefaultParagraphFont"/>
    <w:link w:val="block"/>
    <w:locked/>
    <w:rsid w:val="009F2DD9"/>
    <w:rPr>
      <w:sz w:val="22"/>
      <w:lang w:val="en-GB" w:bidi="ar-SA"/>
    </w:rPr>
  </w:style>
  <w:style w:type="paragraph" w:customStyle="1" w:styleId="Pa47">
    <w:name w:val="Pa47"/>
    <w:basedOn w:val="Normal"/>
    <w:next w:val="Normal"/>
    <w:uiPriority w:val="99"/>
    <w:rsid w:val="00FD482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DB2059"/>
    <w:rPr>
      <w:rFonts w:ascii="Arial" w:hAnsi="Arial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82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7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6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491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944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207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154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109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138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83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04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76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85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16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9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20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06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44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36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1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2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17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65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2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2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9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9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82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0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0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82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82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42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78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83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2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4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68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18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7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9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34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601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686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8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90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9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72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9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2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38344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4568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069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5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56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30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64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79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6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6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1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7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02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6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5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1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70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67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2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8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1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1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33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03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1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46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15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7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1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4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3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93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6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5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77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46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9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00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7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30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34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14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45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75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1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051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574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8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8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8170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695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93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33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2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BDC815-ACDF-4749-B5B6-5F93EFEC09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573</TotalTime>
  <Pages>37</Pages>
  <Words>7733</Words>
  <Characters>44082</Characters>
  <Application>Microsoft Office Word</Application>
  <DocSecurity>0</DocSecurity>
  <Lines>367</Lines>
  <Paragraphs>103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Anongnuch, Tangthanawatskul</dc:creator>
  <cp:lastModifiedBy>Tatiya, Anucha</cp:lastModifiedBy>
  <cp:revision>50</cp:revision>
  <cp:lastPrinted>2021-11-08T11:11:00Z</cp:lastPrinted>
  <dcterms:created xsi:type="dcterms:W3CDTF">2021-11-04T11:00:00Z</dcterms:created>
  <dcterms:modified xsi:type="dcterms:W3CDTF">2021-11-10T09:56:00Z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Version0">
    <vt:lpwstr>Thai</vt:lpwstr>
  </property>
  <property fmtid="{D5CDD505-2E9C-101B-9397-08002B2CF9AE}" pid="4" name="Categories0">
    <vt:lpwstr>Annual Financial Statement Template</vt:lpwstr>
  </property>
</Properties>
</file>