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7A741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D170565" w14:textId="6030BE53" w:rsidR="0069033F" w:rsidRDefault="002367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367F7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</w:t>
      </w:r>
      <w:r w:rsidR="00142965">
        <w:rPr>
          <w:rFonts w:ascii="Angsana New" w:hAnsi="Angsana New" w:cs="Angsana New" w:hint="cs"/>
          <w:sz w:val="28"/>
          <w:szCs w:val="28"/>
          <w:cs/>
          <w:lang w:bidi="th-TH"/>
        </w:rPr>
        <w:t>บริษัทย่อยและ</w:t>
      </w:r>
      <w:r w:rsidRPr="002367F7">
        <w:rPr>
          <w:rFonts w:ascii="Angsana New" w:hAnsi="Angsana New" w:cs="Angsana New" w:hint="cs"/>
          <w:sz w:val="28"/>
          <w:szCs w:val="28"/>
          <w:cs/>
          <w:lang w:bidi="th-TH"/>
        </w:rPr>
        <w:t>บริษัทร่วม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7CA99976" w14:textId="56C01B1E" w:rsidR="00825B05" w:rsidRPr="00825B05" w:rsidRDefault="00825B05" w:rsidP="00825B0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A706D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19F2A98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31C949" w14:textId="454522FD" w:rsidR="00D90507" w:rsidRPr="00BB102D" w:rsidRDefault="00D9050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8FC3C85" w14:textId="269421C5" w:rsidR="00F55BAA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3CD6491C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12</w:t>
      </w:r>
      <w:r w:rsidR="00261DAB" w:rsidRPr="000E50C7">
        <w:rPr>
          <w:rFonts w:ascii="Angsana New" w:hAnsi="Angsana New" w:cs="Angsana New"/>
          <w:sz w:val="28"/>
          <w:szCs w:val="28"/>
        </w:rPr>
        <w:t xml:space="preserve"> </w:t>
      </w:r>
      <w:r w:rsidR="00A1202A" w:rsidRPr="000E50C7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261DAB" w:rsidRPr="000E50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2564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2ACB125A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ซี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เอส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. </w:t>
      </w:r>
      <w:r w:rsidRPr="00C15377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15377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C15377">
        <w:rPr>
          <w:rFonts w:ascii="Angsana New" w:hAnsi="Angsana New" w:cs="Angsana New"/>
          <w:sz w:val="28"/>
          <w:szCs w:val="28"/>
          <w:cs/>
        </w:rPr>
        <w:t>) “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2535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2548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70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C15377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ณ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14296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2564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50C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50C7">
        <w:rPr>
          <w:rFonts w:ascii="Angsana New" w:hAnsi="Angsana New" w:cs="Angsana New" w:hint="cs"/>
          <w:sz w:val="28"/>
          <w:szCs w:val="28"/>
          <w:cs/>
        </w:rPr>
        <w:t>ไทยเอ็นวิดีอาร์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50C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E50C7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12</w:t>
      </w:r>
      <w:r w:rsidRPr="000E50C7">
        <w:rPr>
          <w:rFonts w:ascii="Angsana New" w:hAnsi="Angsana New" w:cs="Angsana New"/>
          <w:sz w:val="28"/>
          <w:szCs w:val="28"/>
          <w:cs/>
        </w:rPr>
        <w:t>.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48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E50C7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0C1448" w:rsidRPr="000E50C7">
        <w:rPr>
          <w:rFonts w:ascii="Angsana New" w:hAnsi="Angsana New" w:cs="Angsana New" w:hint="cs"/>
          <w:sz w:val="28"/>
          <w:szCs w:val="28"/>
          <w:cs/>
        </w:rPr>
        <w:t>กลุ่มของ</w:t>
      </w:r>
      <w:r w:rsidR="00C670F9" w:rsidRPr="000E50C7">
        <w:rPr>
          <w:rFonts w:ascii="Angsana New" w:hAnsi="Angsana New" w:cs="Angsana New"/>
          <w:sz w:val="28"/>
          <w:szCs w:val="28"/>
        </w:rPr>
        <w:br/>
      </w:r>
      <w:r w:rsidR="00F250B5" w:rsidRPr="000E50C7">
        <w:rPr>
          <w:rFonts w:ascii="Angsana New" w:hAnsi="Angsana New" w:cs="Angsana New" w:hint="cs"/>
          <w:sz w:val="28"/>
          <w:szCs w:val="28"/>
          <w:cs/>
        </w:rPr>
        <w:t xml:space="preserve">นายสุรชัย รติทอง </w:t>
      </w:r>
      <w:r w:rsidRPr="000E50C7">
        <w:rPr>
          <w:rFonts w:ascii="Angsana New" w:hAnsi="Angsana New" w:cs="Angsana New"/>
          <w:sz w:val="28"/>
          <w:szCs w:val="28"/>
          <w:cs/>
        </w:rPr>
        <w:t>(</w:t>
      </w:r>
      <w:r w:rsidRPr="000E50C7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7</w:t>
      </w:r>
      <w:r w:rsidRPr="000E50C7">
        <w:rPr>
          <w:rFonts w:ascii="Angsana New" w:hAnsi="Angsana New" w:cs="Angsana New"/>
          <w:sz w:val="28"/>
          <w:szCs w:val="28"/>
          <w:cs/>
        </w:rPr>
        <w:t>.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95</w:t>
      </w:r>
      <w:r w:rsidRPr="000E50C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E50C7">
        <w:rPr>
          <w:rFonts w:ascii="Angsana New" w:hAnsi="Angsana New" w:cs="Angsana New" w:hint="cs"/>
          <w:sz w:val="28"/>
          <w:szCs w:val="28"/>
          <w:cs/>
        </w:rPr>
        <w:t>ซึ่งเป็นบุคคลสัญชาติไทย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6CF698CE" w14:textId="77777777" w:rsidR="00880BB9" w:rsidRPr="00266E75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EF0AA07" w14:textId="113375C3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 w:rsidRPr="00266E75">
        <w:rPr>
          <w:rFonts w:ascii="Angsana New" w:hAnsi="Angsana New" w:cs="Angsana New" w:hint="eastAsia"/>
          <w:sz w:val="28"/>
          <w:szCs w:val="28"/>
          <w:cs/>
        </w:rPr>
        <w:t>”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) </w:t>
      </w:r>
      <w:r w:rsidRPr="00266E75">
        <w:rPr>
          <w:rFonts w:ascii="Angsana New" w:hAnsi="Angsana New" w:cs="Angsana New" w:hint="cs"/>
          <w:sz w:val="28"/>
          <w:szCs w:val="28"/>
          <w:cs/>
        </w:rPr>
        <w:t>ตามมาตรฐานการบัญชี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34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               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1B7C18F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1895DE6" w14:textId="540509E5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เหตุการณ์และสถานการณ์ใหม่ๆ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เพื่อไม่ให้ซ้ำซ้อนกับข้อมูลที่ได้เคยนำเสนอรายงานไปแล้ว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31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2563</w:t>
      </w:r>
    </w:p>
    <w:p w14:paraId="2DE3F6F4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6F5C46F" w14:textId="61319FD4" w:rsidR="00C248A9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266E75">
        <w:rPr>
          <w:rFonts w:ascii="Angsana New" w:hAnsi="Angsana New" w:cs="Angsana New" w:hint="cs"/>
          <w:sz w:val="28"/>
          <w:szCs w:val="28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1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2564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266E7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6E75">
        <w:rPr>
          <w:rFonts w:ascii="Angsana New" w:hAnsi="Angsana New" w:cs="Angsana New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78328B3A" w14:textId="461416A6" w:rsidR="00DE3108" w:rsidRDefault="00DE3108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B5C256" w14:textId="20D17EC8" w:rsidR="00DE3108" w:rsidRDefault="00DE3108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FF97821" w14:textId="77777777" w:rsidR="00EA6C27" w:rsidRDefault="00EA6C27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2F1B6A1E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2563</w:t>
      </w:r>
    </w:p>
    <w:p w14:paraId="1235D74A" w14:textId="3690EEF3" w:rsidR="00B8752F" w:rsidRPr="00633E47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633E47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D73D6A7" w14:textId="7BF10502" w:rsidR="00633E47" w:rsidRPr="00BE6156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13</w:t>
      </w:r>
    </w:p>
    <w:p w14:paraId="7A4C2A00" w14:textId="56F42F18" w:rsidR="00C95D55" w:rsidRPr="00DE3108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CE2716" w:rsidRDefault="004B492A" w:rsidP="004B492A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A012D18" w14:textId="64C7DECB" w:rsidR="00804175" w:rsidRPr="00D5247F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ร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  <w:cs/>
        </w:rPr>
        <w:t>สำหรับงวดสามเดือน</w:t>
      </w:r>
      <w:r w:rsidR="00D5247F"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="00B85924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D5247F"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  <w:cs/>
        </w:rPr>
        <w:t>สิ้นสุดวันที่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theme="majorBidi"/>
          <w:spacing w:val="-4"/>
          <w:sz w:val="28"/>
          <w:szCs w:val="28"/>
          <w:lang w:val="en-GB"/>
        </w:rPr>
        <w:t>30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5924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</w:t>
      </w:r>
      <w:r w:rsidR="00D31FE3"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ยน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สรุปได้ดังนี้   </w:t>
      </w:r>
    </w:p>
    <w:p w14:paraId="459D3455" w14:textId="61CD1B7B" w:rsidR="00407B9E" w:rsidRPr="000C1448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3D12AD30" w:rsidR="00804175" w:rsidRPr="004E790C" w:rsidRDefault="00F94B35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3C171B2F" w:rsidR="00804175" w:rsidRPr="00A14949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="00C82912"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2007AEBD" w14:textId="511DCF8D" w:rsidR="00804175" w:rsidRPr="00A14949" w:rsidRDefault="00D72D43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7" w:type="pct"/>
          </w:tcPr>
          <w:p w14:paraId="61C7416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248511C1" w:rsidR="00804175" w:rsidRPr="00A14949" w:rsidRDefault="00D72D43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7" w:type="pct"/>
          </w:tcPr>
          <w:p w14:paraId="67068FB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42F72B18" w:rsidR="00804175" w:rsidRPr="00A14949" w:rsidRDefault="00D72D43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02480A1D" w:rsidR="00804175" w:rsidRPr="00A14949" w:rsidRDefault="00D72D43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5F266C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2222C" w:rsidRPr="00A14949" w14:paraId="75ECC534" w14:textId="77777777" w:rsidTr="00847F5D">
        <w:tc>
          <w:tcPr>
            <w:tcW w:w="2168" w:type="pct"/>
          </w:tcPr>
          <w:p w14:paraId="463070E5" w14:textId="49B3EEC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7412161B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2CAB5210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64FBDD2A" w:rsidR="0002222C" w:rsidRPr="00D5247F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7" w:type="pct"/>
          </w:tcPr>
          <w:p w14:paraId="7E210D84" w14:textId="77777777" w:rsidR="0002222C" w:rsidRPr="00D5247F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085E0" w14:textId="195D4CC5" w:rsidR="0002222C" w:rsidRPr="00A14949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31FE3" w:rsidRPr="00D31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628</w:t>
            </w:r>
          </w:p>
        </w:tc>
      </w:tr>
      <w:tr w:rsidR="0002222C" w:rsidRPr="00A14949" w14:paraId="784526CA" w14:textId="77777777" w:rsidTr="00847F5D">
        <w:tc>
          <w:tcPr>
            <w:tcW w:w="2168" w:type="pct"/>
            <w:vAlign w:val="bottom"/>
          </w:tcPr>
          <w:p w14:paraId="13D836BB" w14:textId="37B14234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4F07AA3D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6E95C328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3FA4BCBC" w:rsidR="0002222C" w:rsidRPr="00FF7403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385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7" w:type="pct"/>
          </w:tcPr>
          <w:p w14:paraId="3A178B56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4493A0F" w14:textId="4F546366" w:rsidR="0002222C" w:rsidRPr="005F266C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177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592</w:t>
            </w:r>
          </w:p>
        </w:tc>
      </w:tr>
      <w:tr w:rsidR="0002222C" w:rsidRPr="00A14949" w14:paraId="7F468977" w14:textId="77777777" w:rsidTr="00847F5D">
        <w:tc>
          <w:tcPr>
            <w:tcW w:w="2168" w:type="pct"/>
            <w:vAlign w:val="bottom"/>
          </w:tcPr>
          <w:p w14:paraId="64B869EB" w14:textId="40DCAD55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6C7C3EC9" w:rsidR="0002222C" w:rsidRPr="00825B05" w:rsidRDefault="00825B05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234ACABD" w:rsidR="0002222C" w:rsidRPr="00A14949" w:rsidRDefault="0002222C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164A86AA" w:rsidR="0002222C" w:rsidRPr="00FF7403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794</w:t>
            </w:r>
          </w:p>
        </w:tc>
        <w:tc>
          <w:tcPr>
            <w:tcW w:w="137" w:type="pct"/>
          </w:tcPr>
          <w:p w14:paraId="654806D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73C4C44" w14:textId="36D1F3F7" w:rsidR="0002222C" w:rsidRPr="00F55BAA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231</w:t>
            </w:r>
          </w:p>
        </w:tc>
      </w:tr>
      <w:tr w:rsidR="0023176A" w:rsidRPr="00A14949" w14:paraId="7ABAF7DC" w14:textId="77777777" w:rsidTr="00847F5D">
        <w:tc>
          <w:tcPr>
            <w:tcW w:w="2168" w:type="pct"/>
            <w:vAlign w:val="bottom"/>
          </w:tcPr>
          <w:p w14:paraId="40C374BA" w14:textId="0FE4F535" w:rsidR="0023176A" w:rsidRDefault="005F27D3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2561D9AA" w14:textId="1B23DD57" w:rsidR="0023176A" w:rsidRPr="00A14949" w:rsidRDefault="0023176A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E81D49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4B83AC9" w14:textId="49EF03C2" w:rsidR="0023176A" w:rsidRPr="00A14949" w:rsidRDefault="0023176A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AB3EC83" w14:textId="77777777" w:rsidR="0023176A" w:rsidRPr="0023176A" w:rsidRDefault="0023176A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853FF8" w14:textId="3B7AC4A4" w:rsidR="0023176A" w:rsidRPr="0023176A" w:rsidRDefault="00D72D43" w:rsidP="00231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="Angsan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37" w:type="pct"/>
          </w:tcPr>
          <w:p w14:paraId="59F3F9E3" w14:textId="77777777" w:rsidR="0023176A" w:rsidRPr="00A14949" w:rsidRDefault="0023176A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FC66FC6" w14:textId="198805B3" w:rsidR="0023176A" w:rsidRDefault="00D72D43" w:rsidP="00D31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402</w:t>
            </w:r>
          </w:p>
        </w:tc>
      </w:tr>
      <w:tr w:rsidR="00821527" w:rsidRPr="000C1448" w14:paraId="5067F518" w14:textId="77777777" w:rsidTr="00A1202A">
        <w:trPr>
          <w:trHeight w:val="344"/>
        </w:trPr>
        <w:tc>
          <w:tcPr>
            <w:tcW w:w="2168" w:type="pct"/>
            <w:vAlign w:val="bottom"/>
          </w:tcPr>
          <w:p w14:paraId="33B7788D" w14:textId="64F446CE" w:rsidR="00821527" w:rsidRPr="00A1202A" w:rsidRDefault="00A1202A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607" w:type="pct"/>
          </w:tcPr>
          <w:p w14:paraId="2098802F" w14:textId="29A5D2CD" w:rsidR="00821527" w:rsidRPr="00A1202A" w:rsidRDefault="00A1202A" w:rsidP="00A1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7A3F14" w14:textId="77777777" w:rsidR="00821527" w:rsidRPr="00A1202A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D297FE" w14:textId="5994D92A" w:rsidR="00821527" w:rsidRPr="00A1202A" w:rsidRDefault="00A1202A" w:rsidP="00A1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31DA7D0" w14:textId="77777777" w:rsidR="00821527" w:rsidRPr="00A1202A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3BBCDC7" w14:textId="3853051E" w:rsidR="00821527" w:rsidRPr="00A1202A" w:rsidRDefault="004B2EB2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6D1FE65" w14:textId="77777777" w:rsidR="00821527" w:rsidRPr="00A1202A" w:rsidRDefault="00821527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193DE2" w14:textId="261E2FEA" w:rsidR="00821527" w:rsidRPr="00A1202A" w:rsidRDefault="00D72D43" w:rsidP="00A1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196</w:t>
            </w:r>
          </w:p>
        </w:tc>
      </w:tr>
      <w:tr w:rsidR="00F94B35" w:rsidRPr="000C1448" w14:paraId="04234417" w14:textId="77777777" w:rsidTr="00847F5D">
        <w:tc>
          <w:tcPr>
            <w:tcW w:w="2168" w:type="pct"/>
            <w:vAlign w:val="bottom"/>
          </w:tcPr>
          <w:p w14:paraId="7E5D5725" w14:textId="77777777" w:rsidR="00F94B35" w:rsidRPr="000C1448" w:rsidRDefault="00F94B35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5DE50F4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787820A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64948768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11B8F7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095B137C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06073452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5D6EF113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2222C" w:rsidRPr="00A14949" w14:paraId="7358A9DF" w14:textId="77777777" w:rsidTr="00847F5D">
        <w:tc>
          <w:tcPr>
            <w:tcW w:w="2168" w:type="pct"/>
            <w:vAlign w:val="bottom"/>
          </w:tcPr>
          <w:p w14:paraId="2560F35A" w14:textId="7C9964B7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CF6D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341EE1D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4D69CE8D" w14:textId="77777777" w:rsidTr="00847F5D">
        <w:tc>
          <w:tcPr>
            <w:tcW w:w="2168" w:type="pct"/>
            <w:vAlign w:val="bottom"/>
          </w:tcPr>
          <w:p w14:paraId="46719BB6" w14:textId="55A0113C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47430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C9AE5AC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5AC920FC" w14:textId="77777777" w:rsidTr="00847F5D">
        <w:tc>
          <w:tcPr>
            <w:tcW w:w="2168" w:type="pct"/>
            <w:vAlign w:val="bottom"/>
          </w:tcPr>
          <w:p w14:paraId="368E4535" w14:textId="4302344F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5BC92CC4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7" w:type="pct"/>
          </w:tcPr>
          <w:p w14:paraId="612BD8F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2BA911DF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7" w:type="pct"/>
          </w:tcPr>
          <w:p w14:paraId="46FB040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2000D9A6" w:rsidR="0002222C" w:rsidRPr="00FF7403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7" w:type="pct"/>
          </w:tcPr>
          <w:p w14:paraId="74091D1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CAE0381" w14:textId="6FF5B7FA" w:rsidR="0002222C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833</w:t>
            </w:r>
          </w:p>
        </w:tc>
      </w:tr>
      <w:tr w:rsidR="0002222C" w:rsidRPr="00A14949" w14:paraId="0AD93870" w14:textId="77777777" w:rsidTr="00847F5D">
        <w:tc>
          <w:tcPr>
            <w:tcW w:w="2168" w:type="pct"/>
            <w:vAlign w:val="bottom"/>
          </w:tcPr>
          <w:p w14:paraId="2EC31A5F" w14:textId="7FF91D38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6E52F843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</w:t>
            </w:r>
          </w:p>
        </w:tc>
        <w:tc>
          <w:tcPr>
            <w:tcW w:w="147" w:type="pct"/>
          </w:tcPr>
          <w:p w14:paraId="1C1BC9F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200B48FF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7" w:type="pct"/>
          </w:tcPr>
          <w:p w14:paraId="74263474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4132C9FE" w:rsidR="0002222C" w:rsidRPr="00FF7403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</w:t>
            </w:r>
          </w:p>
        </w:tc>
        <w:tc>
          <w:tcPr>
            <w:tcW w:w="137" w:type="pct"/>
          </w:tcPr>
          <w:p w14:paraId="25D3E09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C5C453E" w14:textId="7A96FBA9" w:rsidR="0002222C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455</w:t>
            </w:r>
          </w:p>
        </w:tc>
      </w:tr>
      <w:tr w:rsidR="0002222C" w:rsidRPr="00A14949" w14:paraId="567E5C05" w14:textId="77777777" w:rsidTr="00847F5D">
        <w:tc>
          <w:tcPr>
            <w:tcW w:w="2168" w:type="pct"/>
            <w:vAlign w:val="bottom"/>
          </w:tcPr>
          <w:p w14:paraId="60BC8A89" w14:textId="42FE5CBD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5187F3C6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7" w:type="pct"/>
          </w:tcPr>
          <w:p w14:paraId="087D735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1D84913E" w:rsidR="0002222C" w:rsidRPr="00A14949" w:rsidRDefault="00D72D43" w:rsidP="00D5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7" w:type="pct"/>
          </w:tcPr>
          <w:p w14:paraId="7BC9F01D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16AC1A37" w:rsidR="0002222C" w:rsidRPr="00FF7403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632</w:t>
            </w:r>
          </w:p>
        </w:tc>
        <w:tc>
          <w:tcPr>
            <w:tcW w:w="137" w:type="pct"/>
          </w:tcPr>
          <w:p w14:paraId="5B6BCA9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1481C9C" w14:textId="2CC032FE" w:rsidR="0002222C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288</w:t>
            </w:r>
          </w:p>
        </w:tc>
      </w:tr>
    </w:tbl>
    <w:p w14:paraId="103F7916" w14:textId="77777777" w:rsidR="000148F7" w:rsidRPr="000148F7" w:rsidRDefault="000148F7">
      <w:pPr>
        <w:rPr>
          <w:sz w:val="2"/>
          <w:szCs w:val="2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0148F7" w:rsidRPr="00A14949" w14:paraId="12113748" w14:textId="77777777" w:rsidTr="000148F7">
        <w:tc>
          <w:tcPr>
            <w:tcW w:w="2168" w:type="pct"/>
          </w:tcPr>
          <w:p w14:paraId="161B5434" w14:textId="28E20E78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329F47A1" w14:textId="05CC91ED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38BB10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5084CF4A" w14:textId="5F2B74C2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8F7" w:rsidRPr="00A14949" w14:paraId="417D1617" w14:textId="77777777" w:rsidTr="00E41BAA">
        <w:tc>
          <w:tcPr>
            <w:tcW w:w="2168" w:type="pct"/>
          </w:tcPr>
          <w:p w14:paraId="39828020" w14:textId="1715DCE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120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D72D43" w:rsidRPr="00D72D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5E7A2397" w14:textId="7C6AA046" w:rsidR="000148F7" w:rsidRPr="00A14949" w:rsidRDefault="00D72D43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7" w:type="pct"/>
          </w:tcPr>
          <w:p w14:paraId="0EB43B24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34D7B0B" w14:textId="3701EDEA" w:rsidR="000148F7" w:rsidRPr="00A14949" w:rsidRDefault="00D72D43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7" w:type="pct"/>
          </w:tcPr>
          <w:p w14:paraId="3E7619DB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3CABDA0" w14:textId="06941B9B" w:rsidR="000148F7" w:rsidRPr="00A14949" w:rsidRDefault="00D72D43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7" w:type="pct"/>
          </w:tcPr>
          <w:p w14:paraId="23D97F83" w14:textId="77777777" w:rsidR="000148F7" w:rsidRPr="00A14949" w:rsidRDefault="000148F7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9FD9D01" w14:textId="71E0B0BC" w:rsidR="000148F7" w:rsidRPr="00A14949" w:rsidRDefault="00D72D43" w:rsidP="00ED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0148F7" w:rsidRPr="00A14949" w14:paraId="5BED2531" w14:textId="77777777" w:rsidTr="000148F7">
        <w:tc>
          <w:tcPr>
            <w:tcW w:w="2168" w:type="pct"/>
          </w:tcPr>
          <w:p w14:paraId="76C54B51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</w:tcPr>
          <w:p w14:paraId="319C8027" w14:textId="2CEE3278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48F7" w:rsidRPr="00A14949" w14:paraId="7BDADE7A" w14:textId="77777777" w:rsidTr="00E41BAA">
        <w:tc>
          <w:tcPr>
            <w:tcW w:w="2168" w:type="pct"/>
          </w:tcPr>
          <w:p w14:paraId="3F3C0CAB" w14:textId="60CD898D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DBEDFB3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E98BF3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ECEEC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709253C3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8A4548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134AABA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2A84138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0148F7" w:rsidRPr="00A14949" w14:paraId="1F4AC164" w14:textId="77777777" w:rsidTr="00E41BAA">
        <w:tc>
          <w:tcPr>
            <w:tcW w:w="2168" w:type="pct"/>
          </w:tcPr>
          <w:p w14:paraId="1695E60F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0FA78B1E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90C42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1C3011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10D83C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1E86555F" w14:textId="124C627D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756</w:t>
            </w:r>
          </w:p>
        </w:tc>
        <w:tc>
          <w:tcPr>
            <w:tcW w:w="137" w:type="pct"/>
          </w:tcPr>
          <w:p w14:paraId="2285E7B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06164466" w14:textId="5CED49F2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815</w:t>
            </w:r>
          </w:p>
        </w:tc>
      </w:tr>
      <w:tr w:rsidR="000148F7" w:rsidRPr="00A14949" w14:paraId="166DFE0D" w14:textId="77777777" w:rsidTr="00E41BAA">
        <w:tc>
          <w:tcPr>
            <w:tcW w:w="2168" w:type="pct"/>
            <w:vAlign w:val="bottom"/>
          </w:tcPr>
          <w:p w14:paraId="11E9E5FC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5528A10E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B76BE2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1B26FC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57610D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D71A848" w14:textId="65095AAF" w:rsidR="000148F7" w:rsidRPr="00FF7403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211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823</w:t>
            </w:r>
          </w:p>
        </w:tc>
        <w:tc>
          <w:tcPr>
            <w:tcW w:w="137" w:type="pct"/>
          </w:tcPr>
          <w:p w14:paraId="7C519C42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1E48277" w14:textId="193A1817" w:rsidR="000148F7" w:rsidRPr="005F266C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616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455</w:t>
            </w:r>
          </w:p>
        </w:tc>
      </w:tr>
      <w:tr w:rsidR="000148F7" w:rsidRPr="00A14949" w14:paraId="6FD97794" w14:textId="77777777" w:rsidTr="00E41BAA">
        <w:tc>
          <w:tcPr>
            <w:tcW w:w="2168" w:type="pct"/>
            <w:vAlign w:val="bottom"/>
          </w:tcPr>
          <w:p w14:paraId="14B80501" w14:textId="77777777" w:rsidR="000148F7" w:rsidRPr="00A14949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72A4A764" w14:textId="77777777" w:rsidR="000148F7" w:rsidRPr="00825B05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B691B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40163B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5B207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6F99641" w14:textId="2B9EAEFE" w:rsidR="000148F7" w:rsidRPr="00FF7403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228</w:t>
            </w:r>
          </w:p>
        </w:tc>
        <w:tc>
          <w:tcPr>
            <w:tcW w:w="137" w:type="pct"/>
          </w:tcPr>
          <w:p w14:paraId="2005FC5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0AEE024" w14:textId="722E61AB" w:rsidR="000148F7" w:rsidRPr="00F55BAA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669</w:t>
            </w:r>
          </w:p>
        </w:tc>
      </w:tr>
      <w:tr w:rsidR="000148F7" w:rsidRPr="00A14949" w14:paraId="08A936A6" w14:textId="77777777" w:rsidTr="00E41BAA">
        <w:tc>
          <w:tcPr>
            <w:tcW w:w="2168" w:type="pct"/>
            <w:vAlign w:val="bottom"/>
          </w:tcPr>
          <w:p w14:paraId="04CD52F1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53F3A9DD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C8539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13C56B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2D7C2E2" w14:textId="77777777" w:rsidR="000148F7" w:rsidRPr="0023176A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5C4379" w14:textId="7431011F" w:rsidR="000148F7" w:rsidRPr="0023176A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="Angsan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37" w:type="pct"/>
          </w:tcPr>
          <w:p w14:paraId="20955E0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D455A63" w14:textId="34CC7188" w:rsidR="000148F7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922</w:t>
            </w:r>
          </w:p>
        </w:tc>
      </w:tr>
      <w:tr w:rsidR="00A1202A" w:rsidRPr="00A14949" w14:paraId="37BEBA8C" w14:textId="77777777" w:rsidTr="00E41BAA">
        <w:tc>
          <w:tcPr>
            <w:tcW w:w="2168" w:type="pct"/>
            <w:vAlign w:val="bottom"/>
          </w:tcPr>
          <w:p w14:paraId="7BA6C902" w14:textId="743CC4F5" w:rsidR="00A1202A" w:rsidRDefault="00A1202A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607" w:type="pct"/>
          </w:tcPr>
          <w:p w14:paraId="487A5753" w14:textId="5A5CE8E2" w:rsidR="00A1202A" w:rsidRPr="00825B05" w:rsidRDefault="00A1202A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874DFE6" w14:textId="77777777" w:rsidR="00A1202A" w:rsidRPr="00A14949" w:rsidRDefault="00A1202A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56BE3EBD" w14:textId="395F05F0" w:rsidR="00A1202A" w:rsidRPr="00825B05" w:rsidRDefault="00A1202A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B79BDBD" w14:textId="77777777" w:rsidR="00A1202A" w:rsidRPr="0023176A" w:rsidRDefault="00A1202A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870D6C5" w14:textId="17668FDD" w:rsidR="00A1202A" w:rsidRPr="0023176A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="Angsana New"/>
                <w:sz w:val="28"/>
                <w:szCs w:val="28"/>
                <w:lang w:val="en-GB"/>
              </w:rPr>
              <w:t>8</w:t>
            </w:r>
            <w:r w:rsidR="004B2EB2" w:rsidRPr="004B2EB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="Angsan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37" w:type="pct"/>
          </w:tcPr>
          <w:p w14:paraId="4BEC3EF9" w14:textId="77777777" w:rsidR="00A1202A" w:rsidRPr="00A14949" w:rsidRDefault="00A1202A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138B684" w14:textId="12300485" w:rsidR="00A1202A" w:rsidRPr="00097EF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196</w:t>
            </w:r>
          </w:p>
        </w:tc>
      </w:tr>
      <w:tr w:rsidR="000148F7" w:rsidRPr="000C1448" w14:paraId="38B3546D" w14:textId="77777777" w:rsidTr="00E41BAA">
        <w:tc>
          <w:tcPr>
            <w:tcW w:w="2168" w:type="pct"/>
            <w:vAlign w:val="bottom"/>
          </w:tcPr>
          <w:p w14:paraId="5EA237FF" w14:textId="77777777" w:rsidR="000148F7" w:rsidRPr="000C1448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104B2C99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2EFA9FD5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5FD27556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27EC3E9C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2D2A9C66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56BEB198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6CB00B6D" w14:textId="77777777" w:rsidR="000148F7" w:rsidRPr="000C1448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148F7" w:rsidRPr="00A14949" w14:paraId="390921DD" w14:textId="77777777" w:rsidTr="00E41BAA">
        <w:tc>
          <w:tcPr>
            <w:tcW w:w="2168" w:type="pct"/>
            <w:vAlign w:val="bottom"/>
          </w:tcPr>
          <w:p w14:paraId="52BAAEF1" w14:textId="77777777" w:rsidR="000148F7" w:rsidRPr="00FF7403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5ED6291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8F44E5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F6F709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4062F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7E22A54D" w14:textId="77777777" w:rsidR="000148F7" w:rsidRPr="00FF7403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22C84E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0F3EE48" w14:textId="77777777" w:rsidR="000148F7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8F7" w:rsidRPr="00A14949" w14:paraId="3F07F90E" w14:textId="77777777" w:rsidTr="00E41BAA">
        <w:tc>
          <w:tcPr>
            <w:tcW w:w="2168" w:type="pct"/>
            <w:vAlign w:val="bottom"/>
          </w:tcPr>
          <w:p w14:paraId="2E64EFBB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14DA79B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B23DAD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99076B4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69B1F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219FC42" w14:textId="77777777" w:rsidR="000148F7" w:rsidRPr="00FF7403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9EF3D8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A183DCE" w14:textId="77777777" w:rsidR="000148F7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8F7" w:rsidRPr="00A14949" w14:paraId="5006728D" w14:textId="77777777" w:rsidTr="00E41BAA">
        <w:tc>
          <w:tcPr>
            <w:tcW w:w="2168" w:type="pct"/>
            <w:vAlign w:val="bottom"/>
          </w:tcPr>
          <w:p w14:paraId="2FEA532C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4B858498" w14:textId="3DC9DD54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7" w:type="pct"/>
          </w:tcPr>
          <w:p w14:paraId="5C3C8B3E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9B6A311" w14:textId="02DAD9BB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7" w:type="pct"/>
          </w:tcPr>
          <w:p w14:paraId="0E9A78F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71FD254" w14:textId="024626DD" w:rsidR="000148F7" w:rsidRPr="00FF7403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417</w:t>
            </w:r>
          </w:p>
        </w:tc>
        <w:tc>
          <w:tcPr>
            <w:tcW w:w="137" w:type="pct"/>
          </w:tcPr>
          <w:p w14:paraId="7AD4D39A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1C6BB26" w14:textId="3B645AF2" w:rsidR="000148F7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096</w:t>
            </w:r>
          </w:p>
        </w:tc>
      </w:tr>
      <w:tr w:rsidR="000148F7" w:rsidRPr="00A14949" w14:paraId="657D55C9" w14:textId="77777777" w:rsidTr="00E41BAA">
        <w:tc>
          <w:tcPr>
            <w:tcW w:w="2168" w:type="pct"/>
            <w:vAlign w:val="bottom"/>
          </w:tcPr>
          <w:p w14:paraId="22656B95" w14:textId="77777777" w:rsidR="000148F7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7DCFD3C" w14:textId="240D2F50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7" w:type="pct"/>
          </w:tcPr>
          <w:p w14:paraId="63EBB2E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3BF68D" w14:textId="2297C74A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7" w:type="pct"/>
          </w:tcPr>
          <w:p w14:paraId="6B6E71DC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1301AE" w14:textId="4E7C6E4F" w:rsidR="000148F7" w:rsidRPr="00FF7403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</w:t>
            </w:r>
          </w:p>
        </w:tc>
        <w:tc>
          <w:tcPr>
            <w:tcW w:w="137" w:type="pct"/>
          </w:tcPr>
          <w:p w14:paraId="7F343451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0C80BE7" w14:textId="2EB98F17" w:rsidR="000148F7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698</w:t>
            </w:r>
          </w:p>
        </w:tc>
      </w:tr>
      <w:tr w:rsidR="000148F7" w:rsidRPr="00A14949" w14:paraId="5B681098" w14:textId="77777777" w:rsidTr="00E41BAA">
        <w:tc>
          <w:tcPr>
            <w:tcW w:w="2168" w:type="pct"/>
            <w:vAlign w:val="bottom"/>
          </w:tcPr>
          <w:p w14:paraId="1450FB0E" w14:textId="77777777" w:rsidR="000148F7" w:rsidRPr="00FF7403" w:rsidRDefault="000148F7" w:rsidP="0001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1BC054E" w14:textId="3E9D669D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7" w:type="pct"/>
          </w:tcPr>
          <w:p w14:paraId="2524442D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B5826B9" w14:textId="2AB22E58" w:rsidR="000148F7" w:rsidRPr="00A14949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7" w:type="pct"/>
          </w:tcPr>
          <w:p w14:paraId="7FD276C6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823759A" w14:textId="127A51AA" w:rsidR="000148F7" w:rsidRPr="00FF7403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7" w:type="pct"/>
          </w:tcPr>
          <w:p w14:paraId="13636F89" w14:textId="77777777" w:rsidR="000148F7" w:rsidRPr="00A14949" w:rsidRDefault="000148F7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8BAA565" w14:textId="38478CF6" w:rsidR="000148F7" w:rsidRDefault="00D72D43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="00A1202A" w:rsidRPr="00A120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794</w:t>
            </w:r>
          </w:p>
        </w:tc>
      </w:tr>
    </w:tbl>
    <w:p w14:paraId="77852238" w14:textId="77777777" w:rsidR="00D31FE3" w:rsidRDefault="00D31FE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257EC67F" w14:textId="250D3023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ณ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30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1202A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2564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2563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CB762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4"/>
          <w:szCs w:val="14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0"/>
        <w:gridCol w:w="270"/>
        <w:gridCol w:w="991"/>
        <w:gridCol w:w="269"/>
        <w:gridCol w:w="1033"/>
        <w:gridCol w:w="256"/>
        <w:gridCol w:w="1102"/>
      </w:tblGrid>
      <w:tr w:rsidR="00804175" w:rsidRPr="00A14949" w14:paraId="6FB865DF" w14:textId="77777777" w:rsidTr="0002222C">
        <w:trPr>
          <w:tblHeader/>
        </w:trPr>
        <w:tc>
          <w:tcPr>
            <w:tcW w:w="2215" w:type="pct"/>
          </w:tcPr>
          <w:p w14:paraId="37AB88B4" w14:textId="0B5ACE3E" w:rsidR="00804175" w:rsidRPr="00A14949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pct"/>
            <w:gridSpan w:val="3"/>
          </w:tcPr>
          <w:p w14:paraId="01B09E5F" w14:textId="6635201C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A14949" w14:paraId="28331891" w14:textId="77777777" w:rsidTr="0002222C">
        <w:trPr>
          <w:tblHeader/>
        </w:trPr>
        <w:tc>
          <w:tcPr>
            <w:tcW w:w="2215" w:type="pct"/>
          </w:tcPr>
          <w:p w14:paraId="1029012C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2AB04D6B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022354B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5A24F894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46031817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318E7957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41D1C9AF" w14:textId="04486585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A14949" w14:paraId="6355C962" w14:textId="77777777" w:rsidTr="0002222C">
        <w:trPr>
          <w:tblHeader/>
        </w:trPr>
        <w:tc>
          <w:tcPr>
            <w:tcW w:w="2215" w:type="pct"/>
          </w:tcPr>
          <w:p w14:paraId="4B422BEC" w14:textId="43D05376" w:rsidR="00600B2D" w:rsidRPr="00585772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35959253"/>
            <w:r w:rsidRPr="0058577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3F7501C9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8" w:type="pct"/>
          </w:tcPr>
          <w:p w14:paraId="2836261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4AD4E17E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7" w:type="pct"/>
          </w:tcPr>
          <w:p w14:paraId="2D6FECF4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77BFD8E8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pct"/>
          </w:tcPr>
          <w:p w14:paraId="2FC93DF3" w14:textId="77777777" w:rsidR="00600B2D" w:rsidRPr="00A14949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A5AAF" w14:textId="63F1E40C" w:rsidR="00600B2D" w:rsidRPr="00A14949" w:rsidRDefault="00D72D43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804175" w:rsidRPr="00A14949" w14:paraId="263F8192" w14:textId="77777777" w:rsidTr="0002222C">
        <w:trPr>
          <w:tblHeader/>
        </w:trPr>
        <w:tc>
          <w:tcPr>
            <w:tcW w:w="2215" w:type="pct"/>
          </w:tcPr>
          <w:p w14:paraId="6D1B9E53" w14:textId="13ED073E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5795BB4E" w14:textId="32337CD6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0"/>
      <w:tr w:rsidR="0002222C" w:rsidRPr="00A14949" w14:paraId="10E70A39" w14:textId="77777777" w:rsidTr="0002222C">
        <w:tc>
          <w:tcPr>
            <w:tcW w:w="2215" w:type="pct"/>
          </w:tcPr>
          <w:p w14:paraId="5BF052E7" w14:textId="77777777" w:rsidR="0002222C" w:rsidRPr="00585772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72CB9243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520B3E9E" w:rsidR="0002222C" w:rsidRPr="00A14949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417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0" w:type="pct"/>
          </w:tcPr>
          <w:p w14:paraId="45730CE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69C3A03C" w14:textId="5E016331" w:rsidR="0002222C" w:rsidRPr="00A14949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390</w:t>
            </w:r>
            <w:r w:rsid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563</w:t>
            </w:r>
          </w:p>
        </w:tc>
      </w:tr>
      <w:tr w:rsidR="0002222C" w:rsidRPr="00A14949" w14:paraId="46BC4FFD" w14:textId="77777777" w:rsidTr="0002222C">
        <w:tc>
          <w:tcPr>
            <w:tcW w:w="2215" w:type="pct"/>
          </w:tcPr>
          <w:p w14:paraId="7D9E1CF0" w14:textId="3A567D21" w:rsidR="0002222C" w:rsidRPr="00A14949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6B701E4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2876C40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02222C" w:rsidRPr="00644324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24C6580B" w:rsidR="0002222C" w:rsidRPr="00A14949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417</w:t>
            </w:r>
            <w:r w:rsidR="004B2EB2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279</w:t>
            </w:r>
          </w:p>
        </w:tc>
        <w:tc>
          <w:tcPr>
            <w:tcW w:w="140" w:type="pct"/>
          </w:tcPr>
          <w:p w14:paraId="274CA64A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096647CD" w:rsidR="0002222C" w:rsidRPr="00A14949" w:rsidRDefault="00D72D43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390</w:t>
            </w:r>
            <w:r w:rsid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563</w:t>
            </w:r>
          </w:p>
        </w:tc>
      </w:tr>
    </w:tbl>
    <w:p w14:paraId="64BD5403" w14:textId="547A1912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B20B6CE" w14:textId="77777777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912"/>
        <w:gridCol w:w="233"/>
        <w:gridCol w:w="859"/>
        <w:gridCol w:w="232"/>
        <w:gridCol w:w="1078"/>
        <w:gridCol w:w="233"/>
        <w:gridCol w:w="781"/>
        <w:gridCol w:w="234"/>
        <w:gridCol w:w="651"/>
        <w:gridCol w:w="233"/>
        <w:gridCol w:w="1075"/>
        <w:gridCol w:w="233"/>
        <w:gridCol w:w="976"/>
      </w:tblGrid>
      <w:tr w:rsidR="00740453" w:rsidRPr="008D3806" w14:paraId="1E8877BA" w14:textId="77777777" w:rsidTr="00DE3108">
        <w:trPr>
          <w:tblHeader/>
        </w:trPr>
        <w:tc>
          <w:tcPr>
            <w:tcW w:w="1720" w:type="dxa"/>
            <w:vAlign w:val="bottom"/>
          </w:tcPr>
          <w:p w14:paraId="3A6718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201AA7B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4" w:type="dxa"/>
            <w:gridSpan w:val="9"/>
            <w:vAlign w:val="bottom"/>
          </w:tcPr>
          <w:p w14:paraId="72B4D62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453" w:rsidRPr="008D3806" w14:paraId="22EBC35A" w14:textId="77777777" w:rsidTr="00DE3108">
        <w:trPr>
          <w:tblHeader/>
        </w:trPr>
        <w:tc>
          <w:tcPr>
            <w:tcW w:w="1720" w:type="dxa"/>
            <w:vAlign w:val="bottom"/>
          </w:tcPr>
          <w:p w14:paraId="7465E13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37E52EE" w14:textId="77777777" w:rsidR="00740453" w:rsidRPr="0002222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011C91AD" w14:textId="493B3F3E" w:rsidR="00A1202A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740453"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0401475" w14:textId="1A7708D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3" w:type="dxa"/>
            <w:vAlign w:val="bottom"/>
          </w:tcPr>
          <w:p w14:paraId="555D95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23C8C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7F00E91" w14:textId="46B0C16C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D52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2" w:type="dxa"/>
            <w:vAlign w:val="bottom"/>
          </w:tcPr>
          <w:p w14:paraId="7F6BBDB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7C40D30" w14:textId="7158F78A" w:rsidR="00A1202A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7A4E5A4" w14:textId="77777777" w:rsidR="00A1202A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74993EE5" w14:textId="3F8A575B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3" w:type="dxa"/>
            <w:vAlign w:val="bottom"/>
          </w:tcPr>
          <w:p w14:paraId="360EC0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6EF7971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4C792A7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695530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</w:p>
          <w:p w14:paraId="699F64D2" w14:textId="4E8041B6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2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740453" w:rsidRPr="008D3806" w14:paraId="56BCEB11" w14:textId="77777777" w:rsidTr="00DE3108">
        <w:trPr>
          <w:tblHeader/>
        </w:trPr>
        <w:tc>
          <w:tcPr>
            <w:tcW w:w="1720" w:type="dxa"/>
          </w:tcPr>
          <w:p w14:paraId="49B21F3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5164AB2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9"/>
          </w:tcPr>
          <w:p w14:paraId="7836508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4DC88490" w14:textId="77777777" w:rsidTr="00DE3108">
        <w:tc>
          <w:tcPr>
            <w:tcW w:w="1720" w:type="dxa"/>
          </w:tcPr>
          <w:p w14:paraId="2892CDB5" w14:textId="77777777" w:rsidR="00740453" w:rsidRPr="00FF740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22EA6D2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6692C5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BD68C3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21E0EDE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ECDF8A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5F5B54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453" w:rsidRPr="008D3806" w14:paraId="19EE815A" w14:textId="77777777" w:rsidTr="00DE3108">
        <w:tc>
          <w:tcPr>
            <w:tcW w:w="1720" w:type="dxa"/>
          </w:tcPr>
          <w:p w14:paraId="20925724" w14:textId="77777777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2925B6DA" w14:textId="31BF9D4F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4045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</w:p>
        </w:tc>
        <w:tc>
          <w:tcPr>
            <w:tcW w:w="233" w:type="dxa"/>
          </w:tcPr>
          <w:p w14:paraId="26E49A9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2B0A908F" w14:textId="4341DB16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4045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</w:p>
        </w:tc>
        <w:tc>
          <w:tcPr>
            <w:tcW w:w="232" w:type="dxa"/>
          </w:tcPr>
          <w:p w14:paraId="4F58764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4AA881E5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454</w:t>
            </w:r>
            <w:r w:rsidR="00740453"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698</w:t>
            </w:r>
          </w:p>
        </w:tc>
        <w:tc>
          <w:tcPr>
            <w:tcW w:w="233" w:type="dxa"/>
          </w:tcPr>
          <w:p w14:paraId="2F36F7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6ABBF7E8" w14:textId="2415C248" w:rsidR="00740453" w:rsidRPr="008D3806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82272A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C95FFD5" w14:textId="71CB0BB6" w:rsidR="00740453" w:rsidRPr="008D3806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060D6645" w:rsidR="00740453" w:rsidRPr="00583BFA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4B2EB2" w:rsidRPr="00583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364</w:t>
            </w:r>
          </w:p>
        </w:tc>
        <w:tc>
          <w:tcPr>
            <w:tcW w:w="233" w:type="dxa"/>
          </w:tcPr>
          <w:p w14:paraId="45DF2A93" w14:textId="77777777" w:rsidR="00740453" w:rsidRPr="00583BFA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1D712D95" w14:textId="57476A96" w:rsidR="00740453" w:rsidRPr="00583BFA" w:rsidRDefault="00D72D43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475</w:t>
            </w:r>
            <w:r w:rsidR="004B2EB2" w:rsidRPr="00583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062</w:t>
            </w:r>
          </w:p>
        </w:tc>
      </w:tr>
      <w:tr w:rsidR="00740453" w:rsidRPr="008D3806" w14:paraId="1D14BB95" w14:textId="77777777" w:rsidTr="00DE3108">
        <w:tc>
          <w:tcPr>
            <w:tcW w:w="1720" w:type="dxa"/>
          </w:tcPr>
          <w:p w14:paraId="6DE51376" w14:textId="05C5CFA1" w:rsidR="00740453" w:rsidRPr="00A4089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</w:t>
            </w:r>
            <w:r w:rsidR="00CB7627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12" w:type="dxa"/>
          </w:tcPr>
          <w:p w14:paraId="082897CC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8541F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6E44EE3B" w14:textId="77777777" w:rsidR="00740453" w:rsidRPr="00BF03C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6574426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8240B5C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B5E8F" w14:textId="77777777" w:rsidR="00CB7627" w:rsidRDefault="00CB7627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4AD20" w14:textId="7BF8E490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499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F02834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64986FEA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D8F2A0" w14:textId="77777777" w:rsidR="004B2EB2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B2C4F" w14:textId="07E0D951" w:rsidR="004B2EB2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72FB8E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3A3708E6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F0D808" w14:textId="77777777" w:rsidR="004B2EB2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FD2743" w14:textId="429C9B86" w:rsidR="004B2EB2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6D7FBB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2521187" w14:textId="77777777" w:rsidR="0074045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4C7F95" w14:textId="77777777" w:rsidR="004B2EB2" w:rsidRDefault="004B2EB2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BE26C" w14:textId="4CEE501C" w:rsidR="004B2EB2" w:rsidRPr="008D3806" w:rsidRDefault="004B2EB2" w:rsidP="004B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097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05AA02C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2D39F9A7" w14:textId="77777777" w:rsidR="00D5247F" w:rsidRDefault="00D5247F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8EC8EE" w14:textId="77777777" w:rsidR="004B2EB2" w:rsidRDefault="004B2EB2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FD6EA" w14:textId="036C6BA6" w:rsidR="004B2EB2" w:rsidRDefault="004B2EB2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596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0453" w:rsidRPr="008D3806" w14:paraId="0176D6F4" w14:textId="77777777" w:rsidTr="00DE3108">
        <w:tc>
          <w:tcPr>
            <w:tcW w:w="1720" w:type="dxa"/>
          </w:tcPr>
          <w:p w14:paraId="3F6CFE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535FBCE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ADF628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06D3C91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40376A22" w:rsidR="00740453" w:rsidRPr="00585772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430</w:t>
            </w:r>
            <w:r w:rsidR="00740453" w:rsidRP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199</w:t>
            </w:r>
          </w:p>
        </w:tc>
        <w:tc>
          <w:tcPr>
            <w:tcW w:w="233" w:type="dxa"/>
          </w:tcPr>
          <w:p w14:paraId="178BDCF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</w:tcPr>
          <w:p w14:paraId="6BA9765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0E5F726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05E4867E" w:rsidR="00740453" w:rsidRPr="008D3806" w:rsidRDefault="00D72D43" w:rsidP="00D5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449</w:t>
            </w:r>
            <w:r w:rsidR="004B2EB2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466</w:t>
            </w:r>
          </w:p>
        </w:tc>
      </w:tr>
    </w:tbl>
    <w:p w14:paraId="5D143E9A" w14:textId="77777777" w:rsidR="002367F7" w:rsidRPr="00CB7627" w:rsidRDefault="002367F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8D3806" w14:paraId="1018B978" w14:textId="77777777" w:rsidTr="00297667">
        <w:tc>
          <w:tcPr>
            <w:tcW w:w="2196" w:type="pct"/>
          </w:tcPr>
          <w:p w14:paraId="2F1B00B5" w14:textId="77777777" w:rsidR="00BF03CC" w:rsidRPr="008D3806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3CC" w:rsidRPr="008D3806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4757B131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6BD5098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411FFB72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6BF7DCF8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D524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</w:tcPr>
          <w:p w14:paraId="6873D49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546497FE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BF03CC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3CC" w:rsidRPr="008D3806" w14:paraId="4C59274C" w14:textId="77777777" w:rsidTr="00297667">
        <w:tc>
          <w:tcPr>
            <w:tcW w:w="2196" w:type="pct"/>
            <w:shd w:val="clear" w:color="auto" w:fill="auto"/>
          </w:tcPr>
          <w:p w14:paraId="7DD26D71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02" w:type="pct"/>
          </w:tcPr>
          <w:p w14:paraId="0CBD7B12" w14:textId="541E7447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5" w:type="pct"/>
          </w:tcPr>
          <w:p w14:paraId="5C270E1F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01A082D9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" w:type="pct"/>
          </w:tcPr>
          <w:p w14:paraId="2BB5F313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7623AEE1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7" w:type="pct"/>
          </w:tcPr>
          <w:p w14:paraId="3663AD0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5247B2CC" w:rsidR="00BF03CC" w:rsidRPr="008D3806" w:rsidRDefault="00D72D43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BF03CC" w:rsidRPr="008D3806" w14:paraId="137D5343" w14:textId="77777777" w:rsidTr="00297667">
        <w:tc>
          <w:tcPr>
            <w:tcW w:w="2196" w:type="pct"/>
          </w:tcPr>
          <w:p w14:paraId="134567B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7F6" w:rsidRPr="008D3806" w14:paraId="6A0A97CC" w14:textId="77777777" w:rsidTr="00297667">
        <w:tc>
          <w:tcPr>
            <w:tcW w:w="2196" w:type="pct"/>
          </w:tcPr>
          <w:p w14:paraId="49EFFBD1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098FDF04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02B1B576" w:rsidR="00C647F6" w:rsidRPr="008D3806" w:rsidRDefault="00D72D43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581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306</w:t>
            </w:r>
          </w:p>
        </w:tc>
        <w:tc>
          <w:tcPr>
            <w:tcW w:w="137" w:type="pct"/>
          </w:tcPr>
          <w:p w14:paraId="54A1A013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781CB381" w:rsidR="00C647F6" w:rsidRPr="008D3806" w:rsidRDefault="00D72D43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293</w:t>
            </w:r>
            <w:r w:rsidR="00C647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486</w:t>
            </w:r>
          </w:p>
        </w:tc>
      </w:tr>
      <w:tr w:rsidR="00C647F6" w:rsidRPr="008D3806" w14:paraId="62835742" w14:textId="77777777" w:rsidTr="00297667">
        <w:tc>
          <w:tcPr>
            <w:tcW w:w="2196" w:type="pct"/>
          </w:tcPr>
          <w:p w14:paraId="37C7D299" w14:textId="77777777" w:rsidR="00C647F6" w:rsidRPr="008D3806" w:rsidRDefault="00C647F6" w:rsidP="00C64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C647F6" w:rsidRPr="00043F4B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585BC881" w:rsidR="00C647F6" w:rsidRPr="008D3806" w:rsidRDefault="00D72D43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581</w:t>
            </w:r>
            <w:r w:rsidR="004B2EB2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306</w:t>
            </w:r>
          </w:p>
        </w:tc>
        <w:tc>
          <w:tcPr>
            <w:tcW w:w="137" w:type="pct"/>
          </w:tcPr>
          <w:p w14:paraId="315B065F" w14:textId="77777777" w:rsidR="00C647F6" w:rsidRPr="008D3806" w:rsidRDefault="00C647F6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4C3E9F64" w:rsidR="00C647F6" w:rsidRPr="008D3806" w:rsidRDefault="00D72D43" w:rsidP="00C6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293</w:t>
            </w:r>
            <w:r w:rsidR="00C64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486</w:t>
            </w:r>
          </w:p>
        </w:tc>
      </w:tr>
    </w:tbl>
    <w:p w14:paraId="5F27F710" w14:textId="458B1736" w:rsidR="00BF03CC" w:rsidRPr="00CB7627" w:rsidRDefault="00BF03CC" w:rsidP="000C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977"/>
        <w:gridCol w:w="60"/>
        <w:gridCol w:w="174"/>
        <w:gridCol w:w="60"/>
        <w:gridCol w:w="956"/>
        <w:gridCol w:w="236"/>
        <w:gridCol w:w="1012"/>
        <w:gridCol w:w="236"/>
        <w:gridCol w:w="922"/>
        <w:gridCol w:w="236"/>
        <w:gridCol w:w="928"/>
        <w:gridCol w:w="236"/>
        <w:gridCol w:w="1088"/>
      </w:tblGrid>
      <w:tr w:rsidR="00740453" w:rsidRPr="008D3806" w14:paraId="2BDEFF44" w14:textId="77777777" w:rsidTr="00740453">
        <w:trPr>
          <w:tblHeader/>
        </w:trPr>
        <w:tc>
          <w:tcPr>
            <w:tcW w:w="2109" w:type="dxa"/>
            <w:vAlign w:val="bottom"/>
          </w:tcPr>
          <w:p w14:paraId="0E1084F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5"/>
            <w:vAlign w:val="bottom"/>
          </w:tcPr>
          <w:p w14:paraId="2AC9249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8C6A5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1" w:type="dxa"/>
            <w:gridSpan w:val="7"/>
            <w:vAlign w:val="bottom"/>
          </w:tcPr>
          <w:p w14:paraId="02D7CCF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0453" w:rsidRPr="008D3806" w14:paraId="5204D8B1" w14:textId="77777777" w:rsidTr="00740453">
        <w:trPr>
          <w:tblHeader/>
        </w:trPr>
        <w:tc>
          <w:tcPr>
            <w:tcW w:w="2109" w:type="dxa"/>
            <w:shd w:val="clear" w:color="auto" w:fill="auto"/>
            <w:vAlign w:val="bottom"/>
          </w:tcPr>
          <w:p w14:paraId="24F3A96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2B5DF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64600C9" w14:textId="1BCD58C5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698D7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0950AF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D1EB24" w14:textId="57857CB5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12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03676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5BD6D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24DFB8E" w14:textId="2ECB9779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4B83D5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B1538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1BB157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96F122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190B5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CD4A48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4B9ABE9" w14:textId="3FCD3247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E69D5" w:rsidRPr="006E69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202A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40453" w:rsidRPr="008D3806" w14:paraId="450E7838" w14:textId="77777777" w:rsidTr="00740453">
        <w:trPr>
          <w:tblHeader/>
        </w:trPr>
        <w:tc>
          <w:tcPr>
            <w:tcW w:w="2109" w:type="dxa"/>
            <w:vAlign w:val="bottom"/>
          </w:tcPr>
          <w:p w14:paraId="1EF9F0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8" w:type="dxa"/>
            <w:gridSpan w:val="2"/>
            <w:vAlign w:val="bottom"/>
          </w:tcPr>
          <w:p w14:paraId="758624FA" w14:textId="4FF0A7D2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36456FD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DFC5CD" w14:textId="18D492CC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43B3F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AE1E91C" w14:textId="45AF9DCC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7B8D5A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8E9328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4403D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D541BA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EB6D4A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07E5FA" w14:textId="6E36CDD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740453" w:rsidRPr="008D3806" w14:paraId="5A8B2C40" w14:textId="77777777" w:rsidTr="00740453">
        <w:trPr>
          <w:tblHeader/>
        </w:trPr>
        <w:tc>
          <w:tcPr>
            <w:tcW w:w="2109" w:type="dxa"/>
          </w:tcPr>
          <w:p w14:paraId="5726D2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5"/>
          </w:tcPr>
          <w:p w14:paraId="076101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F7D525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1" w:type="dxa"/>
            <w:gridSpan w:val="7"/>
          </w:tcPr>
          <w:p w14:paraId="75CD282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0B1CC510" w14:textId="77777777" w:rsidTr="00740453">
        <w:tc>
          <w:tcPr>
            <w:tcW w:w="2109" w:type="dxa"/>
          </w:tcPr>
          <w:p w14:paraId="282D6E4A" w14:textId="77777777" w:rsidR="00740453" w:rsidRPr="00585772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1ECDAF5" w14:textId="63E1700A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  <w:tc>
          <w:tcPr>
            <w:tcW w:w="234" w:type="dxa"/>
            <w:gridSpan w:val="2"/>
          </w:tcPr>
          <w:p w14:paraId="2698CD2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4F04585E" w14:textId="7DFCA473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  <w:tc>
          <w:tcPr>
            <w:tcW w:w="236" w:type="dxa"/>
          </w:tcPr>
          <w:p w14:paraId="74BEF53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D36FB1" w14:textId="6BD7836B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  <w:r w:rsidR="00740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236" w:type="dxa"/>
          </w:tcPr>
          <w:p w14:paraId="3670B23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C72BF4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D17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16D18DF" w14:textId="4F84C68D" w:rsidR="00740453" w:rsidRPr="008D3806" w:rsidRDefault="004B2EB2" w:rsidP="004B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191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5FF2A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ED1A76" w14:textId="2FAF8CA7" w:rsidR="00740453" w:rsidRPr="00803344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809</w:t>
            </w:r>
          </w:p>
        </w:tc>
      </w:tr>
      <w:tr w:rsidR="00740453" w:rsidRPr="008D3806" w14:paraId="59513B0E" w14:textId="77777777" w:rsidTr="00740453">
        <w:tc>
          <w:tcPr>
            <w:tcW w:w="2109" w:type="dxa"/>
          </w:tcPr>
          <w:p w14:paraId="69C0A00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dxa"/>
          </w:tcPr>
          <w:p w14:paraId="1DC7DC4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5A37F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7B2173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FD98F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B5A257C" w14:textId="69790D9A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</w:t>
            </w:r>
            <w:r w:rsidR="00740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000</w:t>
            </w:r>
          </w:p>
        </w:tc>
        <w:tc>
          <w:tcPr>
            <w:tcW w:w="236" w:type="dxa"/>
          </w:tcPr>
          <w:p w14:paraId="1C5CB40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2B7444C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FF31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159CAC6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452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5D09E4" w14:textId="12F81F92" w:rsidR="00740453" w:rsidRPr="008D3806" w:rsidRDefault="00D72D4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4B2EB2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809</w:t>
            </w:r>
          </w:p>
        </w:tc>
      </w:tr>
    </w:tbl>
    <w:p w14:paraId="3A38E59F" w14:textId="77777777" w:rsidR="00DE3108" w:rsidRDefault="00DE3108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C012A31" w14:textId="77777777" w:rsidR="00DE3108" w:rsidRDefault="00DE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E848A1B" w14:textId="33CDDF6D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Pr="00512AA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Pr="00512AA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589B6C47" w14:textId="05D0D3AE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75572EF" w14:textId="77777777" w:rsidR="002C0F5E" w:rsidRPr="00512AA2" w:rsidRDefault="002C0F5E" w:rsidP="0098238C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03508F08" w14:textId="77777777" w:rsidR="002C0F5E" w:rsidRPr="00DB09F2" w:rsidRDefault="002C0F5E" w:rsidP="002C0F5E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448BC633" w14:textId="77777777" w:rsidR="002C0F5E" w:rsidRPr="00512AA2" w:rsidRDefault="002C0F5E" w:rsidP="002C0F5E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</w:rPr>
      </w:pPr>
    </w:p>
    <w:p w14:paraId="413F7762" w14:textId="50FBA84C" w:rsidR="002C0F5E" w:rsidRDefault="002C0F5E" w:rsidP="002C0F5E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เพื่อพัฒนาการฝึกอบรมทางด้านเทคนิคและความชำนาญโดยมีจุดประสงค์เพื่อเพิ่มประสิทธิภาพการผลิต </w:t>
      </w:r>
      <w:r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>
        <w:rPr>
          <w:rFonts w:ascii="Angsana New" w:hAnsi="Angsana New" w:cs="Angsana New" w:hint="cs"/>
          <w:sz w:val="28"/>
          <w:szCs w:val="28"/>
          <w:cs/>
        </w:rPr>
        <w:t>บริการ</w:t>
      </w:r>
      <w:r w:rsidRPr="00D85A54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61744393" w14:textId="77777777" w:rsidR="0098238C" w:rsidRPr="00512AA2" w:rsidRDefault="0098238C" w:rsidP="0098238C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6988A061" w14:textId="77777777" w:rsidR="0098238C" w:rsidRPr="00512AA2" w:rsidRDefault="0098238C" w:rsidP="0098238C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512AA2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การอนุมัติขายที่ดินให้กรรมการ</w:t>
      </w:r>
    </w:p>
    <w:p w14:paraId="397D98A8" w14:textId="77777777" w:rsidR="0098238C" w:rsidRPr="00512AA2" w:rsidRDefault="0098238C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225642B2" w14:textId="21F0F88D" w:rsidR="0098238C" w:rsidRDefault="0098238C" w:rsidP="0098238C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D90507">
        <w:rPr>
          <w:rFonts w:asciiTheme="majorBidi" w:hAnsiTheme="majorBidi" w:hint="cs"/>
          <w:sz w:val="28"/>
          <w:szCs w:val="28"/>
          <w:cs/>
        </w:rPr>
        <w:t>ในการประชุมคณะกรรมการบริษัท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13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สิงหาคม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คณะกรรมการได้มีมติอนุมัติให้ขายที่ดิน</w:t>
      </w:r>
      <w:r w:rsidR="00512AA2">
        <w:rPr>
          <w:rFonts w:asciiTheme="majorBidi" w:hAnsiTheme="majorBidi" w:hint="cs"/>
          <w:sz w:val="28"/>
          <w:szCs w:val="28"/>
          <w:cs/>
        </w:rPr>
        <w:t>แปลงหนึ่ง</w:t>
      </w:r>
      <w:r w:rsidRPr="00D90507">
        <w:rPr>
          <w:rFonts w:asciiTheme="majorBidi" w:hAnsiTheme="majorBidi" w:hint="cs"/>
          <w:sz w:val="28"/>
          <w:szCs w:val="28"/>
          <w:cs/>
        </w:rPr>
        <w:t>ให้แก่กรรมการ</w:t>
      </w:r>
      <w:r w:rsidR="00512AA2">
        <w:rPr>
          <w:rFonts w:asciiTheme="majorBidi" w:hAnsiTheme="majorBidi" w:hint="cs"/>
          <w:sz w:val="28"/>
          <w:szCs w:val="28"/>
          <w:cs/>
        </w:rPr>
        <w:t>ท่าน</w:t>
      </w:r>
      <w:r w:rsidRPr="00D90507">
        <w:rPr>
          <w:rFonts w:asciiTheme="majorBidi" w:hAnsiTheme="majorBidi" w:hint="cs"/>
          <w:sz w:val="28"/>
          <w:szCs w:val="28"/>
          <w:cs/>
        </w:rPr>
        <w:t>หนึ่ง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เนื้อที่โดยประมาณ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ไร่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ราคาทุน</w:t>
      </w:r>
      <w:r>
        <w:rPr>
          <w:rFonts w:asciiTheme="majorBidi" w:hAnsiTheme="majorBidi"/>
          <w:sz w:val="28"/>
          <w:szCs w:val="28"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</w:t>
      </w:r>
      <w:r>
        <w:rPr>
          <w:rFonts w:asciiTheme="majorBidi" w:hAnsiTheme="majorBidi"/>
          <w:sz w:val="28"/>
          <w:szCs w:val="28"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44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Pr="00D90507">
        <w:rPr>
          <w:rFonts w:asciiTheme="majorBidi" w:hAnsiTheme="majorBidi" w:hint="cs"/>
          <w:sz w:val="28"/>
          <w:szCs w:val="28"/>
          <w:cs/>
        </w:rPr>
        <w:t>ในราคามูลค่า</w:t>
      </w:r>
      <w:r w:rsidRPr="00D90507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4</w:t>
      </w:r>
      <w:r>
        <w:rPr>
          <w:rFonts w:asciiTheme="majorBidi" w:hAnsiTheme="majorBidi"/>
          <w:sz w:val="28"/>
          <w:szCs w:val="28"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40</w:t>
      </w:r>
      <w:r w:rsidRPr="00D9050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ล้าน</w:t>
      </w:r>
      <w:r w:rsidRPr="00D90507">
        <w:rPr>
          <w:rFonts w:asciiTheme="majorBidi" w:hAnsiTheme="majorBidi" w:hint="cs"/>
          <w:sz w:val="28"/>
          <w:szCs w:val="28"/>
          <w:cs/>
        </w:rPr>
        <w:t>บาท</w:t>
      </w:r>
      <w:r w:rsidR="00512AA2">
        <w:rPr>
          <w:rFonts w:asciiTheme="majorBidi" w:hAnsiTheme="majorBidi"/>
          <w:sz w:val="28"/>
          <w:szCs w:val="28"/>
        </w:rPr>
        <w:t xml:space="preserve"> </w:t>
      </w:r>
      <w:r w:rsidR="00512AA2" w:rsidRPr="00512AA2">
        <w:rPr>
          <w:rFonts w:asciiTheme="majorBidi" w:hAnsiTheme="majorBidi" w:hint="cs"/>
          <w:sz w:val="28"/>
          <w:szCs w:val="28"/>
          <w:cs/>
        </w:rPr>
        <w:t>ปัจจุบันอยู่ในระหว่างการดำเนินการขายที่ดินดังกล่าว</w:t>
      </w:r>
    </w:p>
    <w:p w14:paraId="01096669" w14:textId="41C4E228" w:rsidR="00D31FE3" w:rsidRPr="00512AA2" w:rsidRDefault="00D31FE3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4"/>
          <w:szCs w:val="14"/>
          <w:cs/>
        </w:rPr>
      </w:pPr>
    </w:p>
    <w:p w14:paraId="553040B6" w14:textId="5147BAD8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2CFDE1D" w:rsidR="00BB102D" w:rsidRPr="0098238C" w:rsidRDefault="00BB102D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990"/>
        <w:gridCol w:w="236"/>
        <w:gridCol w:w="983"/>
        <w:gridCol w:w="6"/>
        <w:gridCol w:w="260"/>
        <w:gridCol w:w="6"/>
        <w:gridCol w:w="990"/>
        <w:gridCol w:w="280"/>
        <w:gridCol w:w="974"/>
        <w:gridCol w:w="6"/>
      </w:tblGrid>
      <w:tr w:rsidR="00BB102D" w:rsidRPr="00BB102D" w14:paraId="36C49647" w14:textId="77777777" w:rsidTr="005463E3">
        <w:trPr>
          <w:gridAfter w:val="1"/>
          <w:wAfter w:w="6" w:type="dxa"/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  <w:gridSpan w:val="2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BB102D" w14:paraId="5A44E003" w14:textId="77777777" w:rsidTr="005463E3">
        <w:trPr>
          <w:trHeight w:val="385"/>
          <w:tblHeader/>
        </w:trPr>
        <w:tc>
          <w:tcPr>
            <w:tcW w:w="3807" w:type="dxa"/>
          </w:tcPr>
          <w:p w14:paraId="2EC5FD0F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594FE" w14:textId="7EAE2048" w:rsidR="00BB102D" w:rsidRPr="00BB102D" w:rsidRDefault="00D72D43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D31F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1202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9D1A99E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B64E7F7" w14:textId="5D4911A8" w:rsidR="00BB102D" w:rsidRPr="00BB102D" w:rsidRDefault="00D72D43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gridSpan w:val="2"/>
          </w:tcPr>
          <w:p w14:paraId="1923D935" w14:textId="77777777" w:rsidR="00BB102D" w:rsidRPr="00BB102D" w:rsidRDefault="00BB102D" w:rsidP="005463E3">
            <w:pPr>
              <w:pStyle w:val="BodyText"/>
              <w:tabs>
                <w:tab w:val="clear" w:pos="227"/>
                <w:tab w:val="left" w:pos="106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07E14" w14:textId="7C353F06" w:rsidR="00BB102D" w:rsidRPr="00BB102D" w:rsidRDefault="00D72D43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D31FE3" w:rsidRPr="00D31F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1202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1E01851B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3B5C2D5B" w14:textId="564FBE54" w:rsidR="00BB102D" w:rsidRPr="00BB102D" w:rsidRDefault="00D72D43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74418479" w14:textId="77777777" w:rsidTr="005463E3">
        <w:trPr>
          <w:trHeight w:val="385"/>
        </w:trPr>
        <w:tc>
          <w:tcPr>
            <w:tcW w:w="3807" w:type="dxa"/>
          </w:tcPr>
          <w:p w14:paraId="45F99B0E" w14:textId="10A1A21C" w:rsidR="00B30C51" w:rsidRPr="00D85A54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13BE36EA" w14:textId="069A0DEB" w:rsidR="00B30C51" w:rsidRPr="004D7893" w:rsidRDefault="00C670F9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34D65C9" w14:textId="15814F2C" w:rsidR="00B30C51" w:rsidRPr="00BB102D" w:rsidRDefault="00D72D43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36" w:type="dxa"/>
          </w:tcPr>
          <w:p w14:paraId="4B467B07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EA9F6C" w14:textId="1839B0C2" w:rsidR="00B30C51" w:rsidRPr="00BB102D" w:rsidRDefault="00D72D43" w:rsidP="005463E3">
            <w:pPr>
              <w:pStyle w:val="BodyText"/>
              <w:spacing w:after="0" w:line="240" w:lineRule="auto"/>
              <w:ind w:left="-167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66" w:type="dxa"/>
            <w:gridSpan w:val="2"/>
          </w:tcPr>
          <w:p w14:paraId="68F2E7F2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B91677" w14:textId="1B91A3E4" w:rsidR="00B30C51" w:rsidRPr="00BB102D" w:rsidRDefault="00D72D43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0" w:type="dxa"/>
          </w:tcPr>
          <w:p w14:paraId="5C9FAE1E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74E79B66" w14:textId="371C6A82" w:rsidR="00B30C51" w:rsidRPr="00BB102D" w:rsidRDefault="00D72D43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</w:tr>
      <w:tr w:rsidR="00B30C51" w:rsidRPr="00BB102D" w14:paraId="43280C49" w14:textId="77777777" w:rsidTr="0098238C">
        <w:trPr>
          <w:gridAfter w:val="1"/>
          <w:wAfter w:w="6" w:type="dxa"/>
          <w:trHeight w:val="209"/>
        </w:trPr>
        <w:tc>
          <w:tcPr>
            <w:tcW w:w="3807" w:type="dxa"/>
          </w:tcPr>
          <w:p w14:paraId="1F52B8C5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32716478" w14:textId="77777777" w:rsidR="00B30C51" w:rsidRPr="00BB102D" w:rsidRDefault="00B30C51" w:rsidP="00982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627" w:rsidRPr="00BB102D" w14:paraId="4C4E8B45" w14:textId="77777777" w:rsidTr="005463E3">
        <w:trPr>
          <w:gridAfter w:val="1"/>
          <w:wAfter w:w="6" w:type="dxa"/>
          <w:trHeight w:val="399"/>
        </w:trPr>
        <w:tc>
          <w:tcPr>
            <w:tcW w:w="3807" w:type="dxa"/>
          </w:tcPr>
          <w:p w14:paraId="498084B6" w14:textId="353E5CE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EE2D5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7627" w:rsidRPr="00BB102D" w14:paraId="695266F9" w14:textId="77777777" w:rsidTr="005463E3">
        <w:trPr>
          <w:trHeight w:val="399"/>
        </w:trPr>
        <w:tc>
          <w:tcPr>
            <w:tcW w:w="3807" w:type="dxa"/>
          </w:tcPr>
          <w:p w14:paraId="726C2B4D" w14:textId="225538E6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BE3E4" w14:textId="2782CDA5" w:rsidR="00CB7627" w:rsidRPr="00B41FC3" w:rsidRDefault="00D72D43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053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236" w:type="dxa"/>
          </w:tcPr>
          <w:p w14:paraId="57C288C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D062A29" w14:textId="0432286D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718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266" w:type="dxa"/>
            <w:gridSpan w:val="2"/>
          </w:tcPr>
          <w:p w14:paraId="508C480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3116D" w14:textId="11F4D144" w:rsidR="00CB7627" w:rsidRPr="00F515F5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006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280" w:type="dxa"/>
          </w:tcPr>
          <w:p w14:paraId="60B04B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65BC2F0" w14:textId="6C857279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718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207</w:t>
            </w:r>
          </w:p>
        </w:tc>
      </w:tr>
      <w:tr w:rsidR="00CB7627" w:rsidRPr="00BB102D" w14:paraId="7012C8D5" w14:textId="77777777" w:rsidTr="005463E3">
        <w:trPr>
          <w:trHeight w:val="399"/>
        </w:trPr>
        <w:tc>
          <w:tcPr>
            <w:tcW w:w="3807" w:type="dxa"/>
          </w:tcPr>
          <w:p w14:paraId="3E8653BA" w14:textId="1D135634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184B" w14:textId="6A52B10F" w:rsidR="00CB7627" w:rsidRPr="000B6CF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47453A" w14:textId="44541FBF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1379E8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9A6CB" w14:textId="5C13D878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E8B463F" w14:textId="2BAD502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7DE46F8" w14:textId="77777777" w:rsidTr="005463E3">
        <w:trPr>
          <w:trHeight w:val="399"/>
        </w:trPr>
        <w:tc>
          <w:tcPr>
            <w:tcW w:w="3807" w:type="dxa"/>
          </w:tcPr>
          <w:p w14:paraId="31F23538" w14:textId="52A444CD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892F2" w14:textId="4CB4F48D" w:rsidR="00CB7627" w:rsidRPr="0003217F" w:rsidRDefault="00D72D43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73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236" w:type="dxa"/>
          </w:tcPr>
          <w:p w14:paraId="1FDA0EF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B7C7398" w14:textId="03F3ED12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225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266" w:type="dxa"/>
            <w:gridSpan w:val="2"/>
          </w:tcPr>
          <w:p w14:paraId="406B56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1740" w14:textId="455D02AC" w:rsidR="00CB7627" w:rsidRPr="0003217F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73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280" w:type="dxa"/>
          </w:tcPr>
          <w:p w14:paraId="4616F3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79FCA5" w14:textId="54281F64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212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734</w:t>
            </w:r>
          </w:p>
        </w:tc>
      </w:tr>
      <w:tr w:rsidR="00CB7627" w:rsidRPr="00BB102D" w14:paraId="0A79F5A9" w14:textId="77777777" w:rsidTr="005463E3">
        <w:trPr>
          <w:trHeight w:val="399"/>
        </w:trPr>
        <w:tc>
          <w:tcPr>
            <w:tcW w:w="3807" w:type="dxa"/>
          </w:tcPr>
          <w:p w14:paraId="6110AEEE" w14:textId="2281B831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813CEC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EFAA58" w14:textId="64691C88" w:rsidR="00CB7627" w:rsidRPr="0003217F" w:rsidRDefault="00D72D43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22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236" w:type="dxa"/>
          </w:tcPr>
          <w:p w14:paraId="2766987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5F48E76" w14:textId="12EFED25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266" w:type="dxa"/>
            <w:gridSpan w:val="2"/>
          </w:tcPr>
          <w:p w14:paraId="320A0E4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D353BF" w14:textId="203C6AEE" w:rsidR="00CB7627" w:rsidRPr="0003217F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22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280" w:type="dxa"/>
          </w:tcPr>
          <w:p w14:paraId="3440B3E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43A0BB" w14:textId="0CB5AD56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405</w:t>
            </w:r>
          </w:p>
        </w:tc>
      </w:tr>
      <w:tr w:rsidR="00CB7627" w:rsidRPr="00BB102D" w14:paraId="005BF134" w14:textId="77777777" w:rsidTr="005463E3">
        <w:trPr>
          <w:trHeight w:val="399"/>
        </w:trPr>
        <w:tc>
          <w:tcPr>
            <w:tcW w:w="3807" w:type="dxa"/>
          </w:tcPr>
          <w:p w14:paraId="528762E7" w14:textId="1053E53A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E42DD" w14:textId="5D40EDEB" w:rsidR="00CB7627" w:rsidRPr="0003217F" w:rsidRDefault="00D72D43" w:rsidP="004B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236" w:type="dxa"/>
          </w:tcPr>
          <w:p w14:paraId="00C80D2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AE389D" w14:textId="4184EC46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57BE9A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B1AED" w14:textId="64B38C71" w:rsidR="00CB7627" w:rsidRPr="0003217F" w:rsidRDefault="00D72D43" w:rsidP="004B2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280" w:type="dxa"/>
          </w:tcPr>
          <w:p w14:paraId="6484CB3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574E402" w14:textId="2D5855E1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6F805595" w14:textId="77777777" w:rsidTr="005463E3">
        <w:trPr>
          <w:trHeight w:val="399"/>
        </w:trPr>
        <w:tc>
          <w:tcPr>
            <w:tcW w:w="3807" w:type="dxa"/>
          </w:tcPr>
          <w:p w14:paraId="35AD7544" w14:textId="2840EAC1" w:rsidR="00CB7627" w:rsidRPr="00F250B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2C21AAC1" w:rsidR="00CB7627" w:rsidRPr="0003217F" w:rsidRDefault="00D72D43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109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236" w:type="dxa"/>
          </w:tcPr>
          <w:p w14:paraId="72474B26" w14:textId="77777777" w:rsidR="00CB7627" w:rsidRPr="00CB06CE" w:rsidRDefault="00CB7627" w:rsidP="00CB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341AD3C9" w14:textId="009B4F33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95</w:t>
            </w:r>
            <w:r w:rsidR="00CB7627"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266" w:type="dxa"/>
            <w:gridSpan w:val="2"/>
          </w:tcPr>
          <w:p w14:paraId="043B9DEA" w14:textId="77777777" w:rsidR="00CB7627" w:rsidRPr="003C1D64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4AA3095B" w:rsidR="00CB7627" w:rsidRPr="0003217F" w:rsidRDefault="004B2EB2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BA7BB7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5887BEDF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687</w:t>
            </w:r>
          </w:p>
        </w:tc>
      </w:tr>
      <w:tr w:rsidR="00CB7627" w:rsidRPr="00BB102D" w14:paraId="05E511A2" w14:textId="77777777" w:rsidTr="005463E3">
        <w:trPr>
          <w:trHeight w:val="399"/>
        </w:trPr>
        <w:tc>
          <w:tcPr>
            <w:tcW w:w="3807" w:type="dxa"/>
          </w:tcPr>
          <w:p w14:paraId="5C729EBE" w14:textId="7D63DC58" w:rsidR="00CB7627" w:rsidRPr="00C42614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0B886E3F" w:rsidR="00CB7627" w:rsidRPr="00913FE7" w:rsidRDefault="00D72D43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259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265</w:t>
            </w:r>
          </w:p>
        </w:tc>
        <w:tc>
          <w:tcPr>
            <w:tcW w:w="236" w:type="dxa"/>
          </w:tcPr>
          <w:p w14:paraId="09A93E3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CC44003" w14:textId="4ED28EEC" w:rsidR="00CB7627" w:rsidRPr="003C1D64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041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363</w:t>
            </w:r>
          </w:p>
        </w:tc>
        <w:tc>
          <w:tcPr>
            <w:tcW w:w="266" w:type="dxa"/>
            <w:gridSpan w:val="2"/>
          </w:tcPr>
          <w:p w14:paraId="4FD874E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14B854A0" w:rsidR="00CB7627" w:rsidRPr="00913FE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102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609</w:t>
            </w:r>
          </w:p>
        </w:tc>
        <w:tc>
          <w:tcPr>
            <w:tcW w:w="280" w:type="dxa"/>
          </w:tcPr>
          <w:p w14:paraId="6C2E22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6FA09597" w:rsidR="00CB7627" w:rsidRPr="00913FE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932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  <w:tr w:rsidR="00CB7627" w:rsidRPr="00BB102D" w14:paraId="5E353C5E" w14:textId="77777777" w:rsidTr="005463E3">
        <w:trPr>
          <w:trHeight w:val="399"/>
        </w:trPr>
        <w:tc>
          <w:tcPr>
            <w:tcW w:w="3807" w:type="dxa"/>
          </w:tcPr>
          <w:p w14:paraId="19454CFB" w14:textId="21B1E447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1BE32EE4" w:rsidR="00CB7627" w:rsidRPr="000B6CF1" w:rsidRDefault="004B2EB2" w:rsidP="003C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2EB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109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334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10660A97" w14:textId="651F8FB0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95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037</w:t>
            </w:r>
            <w:r w:rsidRPr="003C1D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35B1059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5CDF8C7E" w:rsidR="00CB7627" w:rsidRPr="00B41FC3" w:rsidRDefault="004B2EB2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2AAE7D4C" w:rsidR="00CB7627" w:rsidRPr="00DE5448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C1D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7627" w:rsidRPr="00BB102D" w14:paraId="29D99F8D" w14:textId="77777777" w:rsidTr="005463E3">
        <w:trPr>
          <w:trHeight w:val="399"/>
        </w:trPr>
        <w:tc>
          <w:tcPr>
            <w:tcW w:w="3807" w:type="dxa"/>
          </w:tcPr>
          <w:p w14:paraId="38D1986D" w14:textId="03DEB6C3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5CF2EE53" w:rsidR="00CB7627" w:rsidRPr="000B6CF1" w:rsidRDefault="00D72D43" w:rsidP="00A10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149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931</w:t>
            </w:r>
          </w:p>
        </w:tc>
        <w:tc>
          <w:tcPr>
            <w:tcW w:w="236" w:type="dxa"/>
          </w:tcPr>
          <w:p w14:paraId="6F6F97F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1D96A353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946</w:t>
            </w:r>
            <w:r w:rsidR="00CB7627" w:rsidRPr="003C1D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326</w:t>
            </w:r>
          </w:p>
        </w:tc>
        <w:tc>
          <w:tcPr>
            <w:tcW w:w="266" w:type="dxa"/>
            <w:gridSpan w:val="2"/>
          </w:tcPr>
          <w:p w14:paraId="4CBEC00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3D71A006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102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609</w:t>
            </w:r>
          </w:p>
        </w:tc>
        <w:tc>
          <w:tcPr>
            <w:tcW w:w="280" w:type="dxa"/>
          </w:tcPr>
          <w:p w14:paraId="4A68272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784DCF3B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932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  <w:tr w:rsidR="0098238C" w:rsidRPr="00BB102D" w14:paraId="7461D5EE" w14:textId="77777777" w:rsidTr="003A5C8C">
        <w:trPr>
          <w:gridAfter w:val="1"/>
          <w:wAfter w:w="6" w:type="dxa"/>
          <w:trHeight w:val="209"/>
        </w:trPr>
        <w:tc>
          <w:tcPr>
            <w:tcW w:w="3807" w:type="dxa"/>
          </w:tcPr>
          <w:p w14:paraId="40C87526" w14:textId="77777777" w:rsidR="0098238C" w:rsidRPr="00BB102D" w:rsidRDefault="0098238C" w:rsidP="003A5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65430154" w14:textId="77777777" w:rsidR="0098238C" w:rsidRPr="00BB102D" w:rsidRDefault="0098238C" w:rsidP="003A5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5696DB24" w14:textId="77777777" w:rsidR="0098238C" w:rsidRPr="00BB102D" w:rsidRDefault="0098238C" w:rsidP="003A5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7627" w:rsidRPr="00BB102D" w14:paraId="2901EF49" w14:textId="77777777" w:rsidTr="005463E3">
        <w:trPr>
          <w:gridAfter w:val="1"/>
          <w:wAfter w:w="6" w:type="dxa"/>
          <w:trHeight w:val="399"/>
        </w:trPr>
        <w:tc>
          <w:tcPr>
            <w:tcW w:w="3807" w:type="dxa"/>
          </w:tcPr>
          <w:p w14:paraId="1301D6FC" w14:textId="31A03995" w:rsidR="00CB7627" w:rsidRPr="00D85A54" w:rsidRDefault="00D40792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48A13865" w14:textId="77777777" w:rsidR="00CB7627" w:rsidRPr="005F27D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shd w:val="clear" w:color="auto" w:fill="auto"/>
            <w:vAlign w:val="bottom"/>
          </w:tcPr>
          <w:p w14:paraId="49D5C561" w14:textId="0A7E08E2" w:rsidR="00CB7627" w:rsidRPr="0071485A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7627" w:rsidRPr="00BB102D" w14:paraId="3AFEE4FA" w14:textId="77777777" w:rsidTr="005463E3">
        <w:trPr>
          <w:trHeight w:val="399"/>
        </w:trPr>
        <w:tc>
          <w:tcPr>
            <w:tcW w:w="3807" w:type="dxa"/>
          </w:tcPr>
          <w:p w14:paraId="3CE2705A" w14:textId="2E813F40" w:rsidR="00CB7627" w:rsidRPr="00E06A6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55FCF90C" w14:textId="7540FCF9" w:rsidR="00CB7627" w:rsidRPr="004D7893" w:rsidRDefault="00D72D43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EB1EB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065F1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E7BFFC8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66105520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E92A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D6DDFD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B30677C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7627" w:rsidRPr="00BB102D" w14:paraId="56FA8D11" w14:textId="77777777" w:rsidTr="005463E3">
        <w:trPr>
          <w:trHeight w:val="399"/>
        </w:trPr>
        <w:tc>
          <w:tcPr>
            <w:tcW w:w="3807" w:type="dxa"/>
          </w:tcPr>
          <w:p w14:paraId="24FCE496" w14:textId="38FD1543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14DA21F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55C18C" w14:textId="3A522185" w:rsidR="00CB7627" w:rsidRPr="0003217F" w:rsidRDefault="004D26A9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6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ECFE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FAACC06" w14:textId="339192CD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6661ECB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380A6" w14:textId="1EFF530C" w:rsidR="00CB7627" w:rsidRPr="0003217F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198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280" w:type="dxa"/>
          </w:tcPr>
          <w:p w14:paraId="482B3B6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D934CEA" w14:textId="04CE4855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302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281</w:t>
            </w:r>
          </w:p>
        </w:tc>
      </w:tr>
      <w:tr w:rsidR="00CB7627" w:rsidRPr="00633E47" w14:paraId="106DDF44" w14:textId="77777777" w:rsidTr="005463E3">
        <w:trPr>
          <w:trHeight w:val="399"/>
        </w:trPr>
        <w:tc>
          <w:tcPr>
            <w:tcW w:w="3807" w:type="dxa"/>
          </w:tcPr>
          <w:p w14:paraId="751BDF68" w14:textId="6025863A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49569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667" w14:textId="5B83F612" w:rsidR="00CB7627" w:rsidRPr="00D40792" w:rsidRDefault="003D3C62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1587F" w14:textId="77777777" w:rsidR="00CB7627" w:rsidRPr="009D138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69ECDA20" w14:textId="72B9968A" w:rsidR="00CB7627" w:rsidRPr="009D1381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3E78DD3C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17F2" w14:textId="59D393DF" w:rsidR="00CB7627" w:rsidRPr="00633E4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219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280" w:type="dxa"/>
          </w:tcPr>
          <w:p w14:paraId="59BF6DE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1FE7888A" w14:textId="79E36F25" w:rsidR="00CB7627" w:rsidRPr="00633E4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282</w:t>
            </w:r>
          </w:p>
        </w:tc>
      </w:tr>
      <w:tr w:rsidR="00CB7627" w:rsidRPr="00633E47" w14:paraId="3DF1DF26" w14:textId="77777777" w:rsidTr="00652B56">
        <w:trPr>
          <w:trHeight w:val="399"/>
        </w:trPr>
        <w:tc>
          <w:tcPr>
            <w:tcW w:w="3807" w:type="dxa"/>
          </w:tcPr>
          <w:p w14:paraId="1154612B" w14:textId="77777777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D2059A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595F" w14:textId="4CCF7609" w:rsidR="00CB7627" w:rsidRPr="00D40792" w:rsidRDefault="003D3C62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049EE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5661270C" w14:textId="54D124B1" w:rsidR="00CB7627" w:rsidRPr="004D7893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6823CD4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E9ED" w14:textId="40E4B9ED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417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280" w:type="dxa"/>
          </w:tcPr>
          <w:p w14:paraId="3925F29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7FD8DF0C" w14:textId="02E599E7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390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563</w:t>
            </w:r>
          </w:p>
        </w:tc>
      </w:tr>
      <w:tr w:rsidR="00CB7627" w:rsidRPr="00BB102D" w14:paraId="64927A61" w14:textId="77777777" w:rsidTr="005463E3">
        <w:trPr>
          <w:trHeight w:val="399"/>
        </w:trPr>
        <w:tc>
          <w:tcPr>
            <w:tcW w:w="3807" w:type="dxa"/>
          </w:tcPr>
          <w:p w14:paraId="2929E2A6" w14:textId="7E8A19CB" w:rsidR="00CB7627" w:rsidRPr="00F74F15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83" w:type="dxa"/>
          </w:tcPr>
          <w:p w14:paraId="46E8B59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A95E0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AB89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3557597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08D255B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EE582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F1770B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14BD0B4" w14:textId="77777777" w:rsidR="00CB7627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7627" w:rsidRPr="00BB102D" w14:paraId="77CF111E" w14:textId="77777777" w:rsidTr="005463E3">
        <w:trPr>
          <w:trHeight w:val="399"/>
        </w:trPr>
        <w:tc>
          <w:tcPr>
            <w:tcW w:w="3807" w:type="dxa"/>
          </w:tcPr>
          <w:p w14:paraId="524D2062" w14:textId="389B20B3" w:rsidR="00CB7627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73E023A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54FAD" w14:textId="7205116C" w:rsidR="00CB7627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541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236" w:type="dxa"/>
          </w:tcPr>
          <w:p w14:paraId="448EAA17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0201324" w14:textId="00714165" w:rsidR="00CB762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366</w:t>
            </w:r>
          </w:p>
        </w:tc>
        <w:tc>
          <w:tcPr>
            <w:tcW w:w="266" w:type="dxa"/>
            <w:gridSpan w:val="2"/>
          </w:tcPr>
          <w:p w14:paraId="598B1D4D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FE8EA" w14:textId="0D35CF45" w:rsidR="00CB7627" w:rsidRDefault="00D72D43" w:rsidP="003A5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541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280" w:type="dxa"/>
          </w:tcPr>
          <w:p w14:paraId="36C73FF6" w14:textId="77777777" w:rsidR="00CB7627" w:rsidRPr="008308DC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4ED89E0" w14:textId="0E424E53" w:rsidR="00CB7627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366</w:t>
            </w:r>
          </w:p>
        </w:tc>
      </w:tr>
      <w:tr w:rsidR="00CB7627" w:rsidRPr="00BB102D" w14:paraId="5D8A7E6E" w14:textId="77777777" w:rsidTr="005463E3">
        <w:trPr>
          <w:trHeight w:val="399"/>
        </w:trPr>
        <w:tc>
          <w:tcPr>
            <w:tcW w:w="3807" w:type="dxa"/>
          </w:tcPr>
          <w:p w14:paraId="26EFD809" w14:textId="207CE733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5A3F9B5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387E00" w14:textId="1D3D4662" w:rsidR="00CB7627" w:rsidRPr="000B6CF1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236" w:type="dxa"/>
          </w:tcPr>
          <w:p w14:paraId="7346B4D1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A93A890" w14:textId="534EE603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021</w:t>
            </w:r>
          </w:p>
        </w:tc>
        <w:tc>
          <w:tcPr>
            <w:tcW w:w="266" w:type="dxa"/>
            <w:gridSpan w:val="2"/>
          </w:tcPr>
          <w:p w14:paraId="0DB6993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0CB64" w14:textId="728CC645" w:rsidR="00CB7627" w:rsidRPr="000B6CF1" w:rsidRDefault="00D72D43" w:rsidP="003A5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280" w:type="dxa"/>
          </w:tcPr>
          <w:p w14:paraId="5227913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2FA0B25" w14:textId="2D667E92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021</w:t>
            </w:r>
          </w:p>
        </w:tc>
      </w:tr>
      <w:tr w:rsidR="00CB7627" w:rsidRPr="00BB102D" w14:paraId="7F54CE17" w14:textId="77777777" w:rsidTr="005463E3">
        <w:trPr>
          <w:trHeight w:val="399"/>
        </w:trPr>
        <w:tc>
          <w:tcPr>
            <w:tcW w:w="3807" w:type="dxa"/>
          </w:tcPr>
          <w:p w14:paraId="687AFC73" w14:textId="66BF6682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5133BED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2D09A2" w14:textId="51394CCB" w:rsidR="00CB7627" w:rsidRPr="000B6CF1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  <w:r w:rsidR="002A563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236" w:type="dxa"/>
          </w:tcPr>
          <w:p w14:paraId="5FD7694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EF02C3" w14:textId="7E574618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814</w:t>
            </w:r>
          </w:p>
        </w:tc>
        <w:tc>
          <w:tcPr>
            <w:tcW w:w="266" w:type="dxa"/>
            <w:gridSpan w:val="2"/>
          </w:tcPr>
          <w:p w14:paraId="1D49EC9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0689CA" w14:textId="04A5581B" w:rsidR="00CB7627" w:rsidRPr="000B6CF1" w:rsidRDefault="00D72D43" w:rsidP="003A5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280" w:type="dxa"/>
          </w:tcPr>
          <w:p w14:paraId="6DE0ECE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8EDA160" w14:textId="4107088D" w:rsidR="00CB7627" w:rsidRPr="00DE5448" w:rsidRDefault="00D72D43" w:rsidP="00B3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</w:t>
            </w:r>
          </w:p>
        </w:tc>
      </w:tr>
      <w:tr w:rsidR="00CB7627" w:rsidRPr="00BB102D" w14:paraId="69E0D49E" w14:textId="77777777" w:rsidTr="005463E3">
        <w:trPr>
          <w:trHeight w:val="399"/>
        </w:trPr>
        <w:tc>
          <w:tcPr>
            <w:tcW w:w="3807" w:type="dxa"/>
          </w:tcPr>
          <w:p w14:paraId="323477FA" w14:textId="037D5A41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21EB80F2" w14:textId="77777777" w:rsidR="00CB7627" w:rsidRPr="00AE707F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E968F" w14:textId="38BCAD7A" w:rsidR="00CB7627" w:rsidRPr="00AE707F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="004B2EB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070</w:t>
            </w:r>
          </w:p>
        </w:tc>
        <w:tc>
          <w:tcPr>
            <w:tcW w:w="236" w:type="dxa"/>
          </w:tcPr>
          <w:p w14:paraId="44A2D333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58D30E8" w14:textId="4CAA592F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357</w:t>
            </w:r>
          </w:p>
        </w:tc>
        <w:tc>
          <w:tcPr>
            <w:tcW w:w="266" w:type="dxa"/>
            <w:gridSpan w:val="2"/>
          </w:tcPr>
          <w:p w14:paraId="049A04E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BAFCD8" w14:textId="3FBF8E50" w:rsidR="00CB7627" w:rsidRPr="00BB102D" w:rsidRDefault="00D72D43" w:rsidP="00B3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12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280" w:type="dxa"/>
          </w:tcPr>
          <w:p w14:paraId="5782A5A9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A1A3144" w14:textId="0CFC59B1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357</w:t>
            </w:r>
          </w:p>
        </w:tc>
      </w:tr>
      <w:tr w:rsidR="00CB7627" w:rsidRPr="00BB102D" w14:paraId="13F6AE53" w14:textId="77777777" w:rsidTr="005463E3">
        <w:trPr>
          <w:trHeight w:val="399"/>
        </w:trPr>
        <w:tc>
          <w:tcPr>
            <w:tcW w:w="3807" w:type="dxa"/>
          </w:tcPr>
          <w:p w14:paraId="3B1F43A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9739D56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826" w14:textId="3220C252" w:rsidR="00CB7627" w:rsidRPr="00BB102D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  <w:r w:rsidR="002A56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236" w:type="dxa"/>
          </w:tcPr>
          <w:p w14:paraId="5D103D5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530EA4B3" w14:textId="2FF9AE03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="00CB7627" w:rsidRPr="007322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972</w:t>
            </w:r>
          </w:p>
        </w:tc>
        <w:tc>
          <w:tcPr>
            <w:tcW w:w="266" w:type="dxa"/>
            <w:gridSpan w:val="2"/>
          </w:tcPr>
          <w:p w14:paraId="73D13C4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FE36" w14:textId="38B8EE0F" w:rsidR="00CB7627" w:rsidRPr="00BB102D" w:rsidRDefault="00D72D43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37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280" w:type="dxa"/>
          </w:tcPr>
          <w:p w14:paraId="36DF25ED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29BEB371" w14:textId="4F66C4BC" w:rsidR="00CB7627" w:rsidRPr="00DE5448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945</w:t>
            </w:r>
          </w:p>
        </w:tc>
      </w:tr>
      <w:tr w:rsidR="00CB7627" w:rsidRPr="00BB102D" w14:paraId="53F590AC" w14:textId="77777777" w:rsidTr="005463E3">
        <w:trPr>
          <w:trHeight w:val="399"/>
        </w:trPr>
        <w:tc>
          <w:tcPr>
            <w:tcW w:w="3807" w:type="dxa"/>
          </w:tcPr>
          <w:p w14:paraId="798A696F" w14:textId="6BA3D438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DFBCBDF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9104A" w14:textId="33CBEB85" w:rsidR="00CB7627" w:rsidRPr="004D7893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732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236" w:type="dxa"/>
          </w:tcPr>
          <w:p w14:paraId="6F82BE65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5CF2EE4" w14:textId="05CA99A7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497</w:t>
            </w:r>
            <w:r w:rsidR="00CB7627" w:rsidRPr="007322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</w:t>
            </w:r>
          </w:p>
        </w:tc>
        <w:tc>
          <w:tcPr>
            <w:tcW w:w="266" w:type="dxa"/>
            <w:gridSpan w:val="2"/>
          </w:tcPr>
          <w:p w14:paraId="7846A097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BB0CC" w14:textId="5C356A05" w:rsidR="00CB7627" w:rsidRPr="004D7893" w:rsidRDefault="00D72D43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608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280" w:type="dxa"/>
          </w:tcPr>
          <w:p w14:paraId="320A6A56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49E321E" w14:textId="58476627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464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889</w:t>
            </w:r>
          </w:p>
        </w:tc>
      </w:tr>
      <w:tr w:rsidR="00CB7627" w:rsidRPr="00BB102D" w14:paraId="0DF5FC80" w14:textId="77777777" w:rsidTr="005463E3">
        <w:trPr>
          <w:trHeight w:val="399"/>
        </w:trPr>
        <w:tc>
          <w:tcPr>
            <w:tcW w:w="3807" w:type="dxa"/>
          </w:tcPr>
          <w:p w14:paraId="0EBC0648" w14:textId="298BC58C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E49ABE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B701" w14:textId="5DC13586" w:rsidR="00CB7627" w:rsidRPr="00BB102D" w:rsidRDefault="004B2EB2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4B2EB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58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403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5A90A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576B6693" w14:textId="5065F877" w:rsidR="00CB7627" w:rsidRPr="00BB102D" w:rsidRDefault="00CB7627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52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743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4E4AF96E" w14:textId="77777777" w:rsidR="00CB7627" w:rsidRPr="00DE5448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D9C" w14:textId="259ACEDA" w:rsidR="00CB7627" w:rsidRPr="00BB102D" w:rsidRDefault="004B2EB2" w:rsidP="003D3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4B2EB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480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6BF56BA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130F363" w14:textId="3C6217B0" w:rsidR="00CB7627" w:rsidRPr="00BB102D" w:rsidRDefault="00CB7627" w:rsidP="00B85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52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480</w:t>
            </w:r>
            <w:r w:rsidRPr="00B652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B7627" w:rsidRPr="00BB102D" w14:paraId="02A5CC01" w14:textId="77777777" w:rsidTr="005463E3">
        <w:trPr>
          <w:trHeight w:val="399"/>
        </w:trPr>
        <w:tc>
          <w:tcPr>
            <w:tcW w:w="3807" w:type="dxa"/>
          </w:tcPr>
          <w:p w14:paraId="30E484AE" w14:textId="77777777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49C2DA4E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CD08" w14:textId="2A859AC8" w:rsidR="00CB7627" w:rsidRPr="004D7893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674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236" w:type="dxa"/>
          </w:tcPr>
          <w:p w14:paraId="04EF9EED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969A" w14:textId="461EFC24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444</w:t>
            </w:r>
            <w:r w:rsidR="00CB7627" w:rsidRPr="00B652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266" w:type="dxa"/>
            <w:gridSpan w:val="2"/>
          </w:tcPr>
          <w:p w14:paraId="4C8E8E1A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E548A" w14:textId="313D4CF3" w:rsidR="00CB7627" w:rsidRPr="004D7893" w:rsidRDefault="00D72D43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600</w:t>
            </w:r>
            <w:r w:rsidR="004B2EB2"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280" w:type="dxa"/>
          </w:tcPr>
          <w:p w14:paraId="392DE47C" w14:textId="77777777" w:rsidR="00CB7627" w:rsidRPr="004D7893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4549" w14:textId="5BBFCEEF" w:rsidR="00CB7627" w:rsidRPr="004D7893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457</w:t>
            </w:r>
            <w:r w:rsidR="00CB7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409</w:t>
            </w:r>
          </w:p>
        </w:tc>
      </w:tr>
      <w:tr w:rsidR="00CB7627" w:rsidRPr="00BB102D" w14:paraId="533AAADA" w14:textId="77777777" w:rsidTr="005463E3">
        <w:trPr>
          <w:trHeight w:val="404"/>
        </w:trPr>
        <w:tc>
          <w:tcPr>
            <w:tcW w:w="3807" w:type="dxa"/>
          </w:tcPr>
          <w:p w14:paraId="2D8FE49B" w14:textId="4F5A41EA" w:rsidR="00CB7627" w:rsidRPr="00101B91" w:rsidRDefault="00CB7627" w:rsidP="00CB762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0441E887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41D5" w14:textId="76CB5EC4" w:rsidR="00CB7627" w:rsidRPr="000E50C7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674</w:t>
            </w:r>
            <w:r w:rsidR="004B2EB2" w:rsidRPr="000E50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407</w:t>
            </w:r>
          </w:p>
        </w:tc>
        <w:tc>
          <w:tcPr>
            <w:tcW w:w="236" w:type="dxa"/>
          </w:tcPr>
          <w:p w14:paraId="73246A75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01DD" w14:textId="16EEBBDC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444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787</w:t>
            </w:r>
          </w:p>
        </w:tc>
        <w:tc>
          <w:tcPr>
            <w:tcW w:w="266" w:type="dxa"/>
            <w:gridSpan w:val="2"/>
          </w:tcPr>
          <w:p w14:paraId="5BF562C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A6C2" w14:textId="0EFD860F" w:rsidR="00CB7627" w:rsidRPr="00BB102D" w:rsidRDefault="00D72D43" w:rsidP="004D2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017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924</w:t>
            </w:r>
          </w:p>
        </w:tc>
        <w:tc>
          <w:tcPr>
            <w:tcW w:w="280" w:type="dxa"/>
          </w:tcPr>
          <w:p w14:paraId="323C4B1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EA34" w14:textId="12331986" w:rsidR="00CB7627" w:rsidRPr="00BB102D" w:rsidRDefault="00D72D43" w:rsidP="00B85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847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972</w:t>
            </w:r>
          </w:p>
        </w:tc>
      </w:tr>
      <w:tr w:rsidR="00CB7627" w:rsidRPr="00BB102D" w14:paraId="1A8955D5" w14:textId="77777777" w:rsidTr="005463E3">
        <w:trPr>
          <w:trHeight w:val="399"/>
        </w:trPr>
        <w:tc>
          <w:tcPr>
            <w:tcW w:w="3807" w:type="dxa"/>
          </w:tcPr>
          <w:p w14:paraId="399F44AF" w14:textId="2B37DBAD" w:rsidR="00CB7627" w:rsidRPr="000B6CF1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2E1AD068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EFA9" w14:textId="08809EB0" w:rsidR="00CB7627" w:rsidRPr="00BB102D" w:rsidRDefault="00D72D43" w:rsidP="000E5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824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338</w:t>
            </w:r>
          </w:p>
        </w:tc>
        <w:tc>
          <w:tcPr>
            <w:tcW w:w="236" w:type="dxa"/>
          </w:tcPr>
          <w:p w14:paraId="592C03FB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8902" w14:textId="7ED77258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391</w:t>
            </w:r>
            <w:r w:rsidR="00CB7627" w:rsidRPr="00B652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113</w:t>
            </w:r>
          </w:p>
        </w:tc>
        <w:tc>
          <w:tcPr>
            <w:tcW w:w="266" w:type="dxa"/>
            <w:gridSpan w:val="2"/>
          </w:tcPr>
          <w:p w14:paraId="3811B684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C6EA" w14:textId="5C3C1749" w:rsidR="00CB7627" w:rsidRPr="00BB102D" w:rsidRDefault="00D72D43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120</w:t>
            </w:r>
            <w:r w:rsidR="004B2EB2" w:rsidRPr="004B2E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533</w:t>
            </w:r>
          </w:p>
        </w:tc>
        <w:tc>
          <w:tcPr>
            <w:tcW w:w="280" w:type="dxa"/>
          </w:tcPr>
          <w:p w14:paraId="3242B422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DE0" w14:textId="4778180D" w:rsidR="00CB7627" w:rsidRPr="00BB102D" w:rsidRDefault="00D72D43" w:rsidP="00B85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75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780</w:t>
            </w:r>
            <w:r w:rsidR="00CB7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005</w:t>
            </w:r>
          </w:p>
        </w:tc>
      </w:tr>
    </w:tbl>
    <w:p w14:paraId="74685545" w14:textId="77777777" w:rsidR="00652B56" w:rsidRPr="0098238C" w:rsidRDefault="00652B56" w:rsidP="00652B5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u w:val="none"/>
        </w:rPr>
      </w:pPr>
    </w:p>
    <w:p w14:paraId="265ADCA7" w14:textId="019CB8C0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32CEB68C" w14:textId="77777777" w:rsidR="00B30C51" w:rsidRPr="0098238C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E95019">
        <w:trPr>
          <w:trHeight w:val="385"/>
          <w:tblHeader/>
        </w:trPr>
        <w:tc>
          <w:tcPr>
            <w:tcW w:w="3510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BB102D" w14:paraId="443486DB" w14:textId="77777777" w:rsidTr="00E95019">
        <w:trPr>
          <w:trHeight w:val="385"/>
          <w:tblHeader/>
        </w:trPr>
        <w:tc>
          <w:tcPr>
            <w:tcW w:w="3510" w:type="dxa"/>
          </w:tcPr>
          <w:p w14:paraId="725D17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0F1DB3EE" w:rsidR="00B30C51" w:rsidRPr="00BB102D" w:rsidRDefault="00D72D43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D407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1202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75CF92A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05A6B338" w:rsidR="00B30C51" w:rsidRPr="00BB102D" w:rsidRDefault="00D72D43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2493A114" w:rsidR="00B30C51" w:rsidRPr="00BB102D" w:rsidRDefault="00D72D43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D407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1202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3594804D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1A8ACCA0" w:rsidR="00B30C51" w:rsidRPr="00BB102D" w:rsidRDefault="00D72D43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65292" w:rsidRPr="00BB102D" w14:paraId="5CB772BA" w14:textId="77777777" w:rsidTr="00E95019">
        <w:trPr>
          <w:trHeight w:val="385"/>
          <w:tblHeader/>
        </w:trPr>
        <w:tc>
          <w:tcPr>
            <w:tcW w:w="3510" w:type="dxa"/>
          </w:tcPr>
          <w:p w14:paraId="2E266AEF" w14:textId="77777777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B65292" w:rsidRPr="00BB102D" w:rsidRDefault="00B65292" w:rsidP="00B6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632E4E95" w:rsidR="00B65292" w:rsidRPr="00BB102D" w:rsidRDefault="00D72D43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36" w:type="dxa"/>
          </w:tcPr>
          <w:p w14:paraId="2D97FA0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70CC506F" w:rsidR="00B65292" w:rsidRPr="00BB102D" w:rsidRDefault="00D72D43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66" w:type="dxa"/>
          </w:tcPr>
          <w:p w14:paraId="1750C88B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72BC4A18" w:rsidR="00B65292" w:rsidRPr="00BB102D" w:rsidRDefault="00D72D43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0" w:type="dxa"/>
          </w:tcPr>
          <w:p w14:paraId="1E000CC8" w14:textId="77777777" w:rsidR="00B65292" w:rsidRPr="00BB102D" w:rsidRDefault="00B65292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33C6F259" w:rsidR="00B65292" w:rsidRPr="00BB102D" w:rsidRDefault="00D72D43" w:rsidP="00B652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</w:tr>
      <w:tr w:rsidR="00B30C51" w:rsidRPr="00BB102D" w14:paraId="5E3FB046" w14:textId="77777777" w:rsidTr="00E95019">
        <w:trPr>
          <w:trHeight w:val="399"/>
          <w:tblHeader/>
        </w:trPr>
        <w:tc>
          <w:tcPr>
            <w:tcW w:w="3510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4CDF" w:rsidRPr="00BB102D" w14:paraId="713B195D" w14:textId="77777777" w:rsidTr="009E4CDF">
        <w:trPr>
          <w:trHeight w:val="399"/>
        </w:trPr>
        <w:tc>
          <w:tcPr>
            <w:tcW w:w="3510" w:type="dxa"/>
          </w:tcPr>
          <w:p w14:paraId="4C5A4745" w14:textId="583FEA8B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4CF730C" w14:textId="35A1A0AA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</w:t>
            </w:r>
          </w:p>
        </w:tc>
        <w:tc>
          <w:tcPr>
            <w:tcW w:w="236" w:type="dxa"/>
          </w:tcPr>
          <w:p w14:paraId="557D87F2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0CBB6848" w:rsidR="009E4CDF" w:rsidRPr="00DE5448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945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105</w:t>
            </w:r>
          </w:p>
        </w:tc>
        <w:tc>
          <w:tcPr>
            <w:tcW w:w="266" w:type="dxa"/>
          </w:tcPr>
          <w:p w14:paraId="4F2C9BE2" w14:textId="77777777" w:rsidR="009E4CDF" w:rsidRPr="00BB102D" w:rsidRDefault="009E4CDF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62E8C0DB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685</w:t>
            </w:r>
            <w:r w:rsidR="009E4CDF" w:rsidRPr="006B5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966</w:t>
            </w:r>
          </w:p>
        </w:tc>
        <w:tc>
          <w:tcPr>
            <w:tcW w:w="280" w:type="dxa"/>
          </w:tcPr>
          <w:p w14:paraId="28D65111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33D625E6" w:rsidR="009E4CDF" w:rsidRPr="00DE5448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833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073</w:t>
            </w:r>
          </w:p>
        </w:tc>
      </w:tr>
      <w:tr w:rsidR="009E4CDF" w:rsidRPr="00BB102D" w14:paraId="55985445" w14:textId="77777777" w:rsidTr="009E4CDF">
        <w:trPr>
          <w:trHeight w:val="399"/>
        </w:trPr>
        <w:tc>
          <w:tcPr>
            <w:tcW w:w="3510" w:type="dxa"/>
          </w:tcPr>
          <w:p w14:paraId="03490524" w14:textId="04FE52BB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92AF42C" w14:textId="6BFCC8D9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374</w:t>
            </w:r>
          </w:p>
        </w:tc>
        <w:tc>
          <w:tcPr>
            <w:tcW w:w="236" w:type="dxa"/>
          </w:tcPr>
          <w:p w14:paraId="5FE61DD7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2152E92A" w:rsidR="009E4CDF" w:rsidRPr="00B30C51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9E4CDF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153</w:t>
            </w:r>
            <w:r w:rsidR="009E4CDF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640</w:t>
            </w:r>
          </w:p>
        </w:tc>
        <w:tc>
          <w:tcPr>
            <w:tcW w:w="266" w:type="dxa"/>
          </w:tcPr>
          <w:p w14:paraId="7E73B8D7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0520255A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983</w:t>
            </w:r>
            <w:r w:rsidR="009E4CDF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663</w:t>
            </w:r>
          </w:p>
        </w:tc>
        <w:tc>
          <w:tcPr>
            <w:tcW w:w="280" w:type="dxa"/>
          </w:tcPr>
          <w:p w14:paraId="2F0E0985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69C5B2C2" w:rsidR="009E4CDF" w:rsidRPr="00B30C51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9E4CDF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042</w:t>
            </w:r>
            <w:r w:rsidR="009E4CDF" w:rsidRPr="004E3E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834</w:t>
            </w:r>
          </w:p>
        </w:tc>
      </w:tr>
      <w:tr w:rsidR="009E4CDF" w:rsidRPr="00BB102D" w14:paraId="3D1550F6" w14:textId="77777777" w:rsidTr="009E4CDF">
        <w:trPr>
          <w:trHeight w:val="399"/>
        </w:trPr>
        <w:tc>
          <w:tcPr>
            <w:tcW w:w="3510" w:type="dxa"/>
          </w:tcPr>
          <w:p w14:paraId="0EE65B68" w14:textId="5C14C76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30B6D72" w14:textId="15EDE5A9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245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524</w:t>
            </w:r>
          </w:p>
        </w:tc>
        <w:tc>
          <w:tcPr>
            <w:tcW w:w="236" w:type="dxa"/>
          </w:tcPr>
          <w:p w14:paraId="78729177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360AE6B7" w:rsidR="009E4CDF" w:rsidRPr="008C7880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948</w:t>
            </w:r>
          </w:p>
        </w:tc>
        <w:tc>
          <w:tcPr>
            <w:tcW w:w="266" w:type="dxa"/>
          </w:tcPr>
          <w:p w14:paraId="5FAD6589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0459238C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196</w:t>
            </w:r>
            <w:r w:rsidR="009E4CDF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648</w:t>
            </w:r>
          </w:p>
        </w:tc>
        <w:tc>
          <w:tcPr>
            <w:tcW w:w="280" w:type="dxa"/>
          </w:tcPr>
          <w:p w14:paraId="68D5970A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4BC108A1" w:rsidR="009E4CDF" w:rsidRPr="00A92CF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601</w:t>
            </w:r>
          </w:p>
        </w:tc>
      </w:tr>
      <w:tr w:rsidR="009E4CDF" w:rsidRPr="00BB102D" w14:paraId="6D5AF6CA" w14:textId="77777777" w:rsidTr="009E4CDF">
        <w:trPr>
          <w:trHeight w:val="399"/>
        </w:trPr>
        <w:tc>
          <w:tcPr>
            <w:tcW w:w="3510" w:type="dxa"/>
          </w:tcPr>
          <w:p w14:paraId="741F9591" w14:textId="49E89462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E1BC4F" w14:textId="683EF5E8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778</w:t>
            </w:r>
          </w:p>
        </w:tc>
        <w:tc>
          <w:tcPr>
            <w:tcW w:w="236" w:type="dxa"/>
          </w:tcPr>
          <w:p w14:paraId="5D020E85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6B82D205" w:rsidR="009E4CDF" w:rsidRPr="00B30C51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193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370</w:t>
            </w:r>
          </w:p>
        </w:tc>
        <w:tc>
          <w:tcPr>
            <w:tcW w:w="266" w:type="dxa"/>
          </w:tcPr>
          <w:p w14:paraId="52CEFCFC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2E7FBEA6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</w:t>
            </w:r>
            <w:r w:rsidR="009E4CDF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778</w:t>
            </w:r>
          </w:p>
        </w:tc>
        <w:tc>
          <w:tcPr>
            <w:tcW w:w="280" w:type="dxa"/>
          </w:tcPr>
          <w:p w14:paraId="5898E9EB" w14:textId="77777777" w:rsidR="009E4CDF" w:rsidRPr="00B30C51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23C670BD" w:rsidR="009E4CDF" w:rsidRPr="00B30C51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193</w:t>
            </w:r>
            <w:r w:rsid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370</w:t>
            </w:r>
          </w:p>
        </w:tc>
      </w:tr>
      <w:tr w:rsidR="009E4CDF" w:rsidRPr="00BB102D" w14:paraId="580761C6" w14:textId="77777777" w:rsidTr="009E4CDF">
        <w:trPr>
          <w:trHeight w:val="399"/>
        </w:trPr>
        <w:tc>
          <w:tcPr>
            <w:tcW w:w="3510" w:type="dxa"/>
          </w:tcPr>
          <w:p w14:paraId="5807939C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E08061A" w14:textId="23240DD6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 w:rsidRP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180</w:t>
            </w:r>
            <w:r w:rsidR="009E4CDF" w:rsidRP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841</w:t>
            </w:r>
          </w:p>
        </w:tc>
        <w:tc>
          <w:tcPr>
            <w:tcW w:w="236" w:type="dxa"/>
          </w:tcPr>
          <w:p w14:paraId="54DEEC16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20A2B083" w:rsidR="009E4CDF" w:rsidRPr="008C7880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400</w:t>
            </w:r>
            <w:r w:rsid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063</w:t>
            </w:r>
          </w:p>
        </w:tc>
        <w:tc>
          <w:tcPr>
            <w:tcW w:w="266" w:type="dxa"/>
          </w:tcPr>
          <w:p w14:paraId="201C21F1" w14:textId="77777777" w:rsidR="009E4CDF" w:rsidRPr="00DE5448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1A47C86D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9E4CDF" w:rsidRPr="006B5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989</w:t>
            </w:r>
            <w:r w:rsidR="009E4CDF" w:rsidRPr="006B5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055</w:t>
            </w:r>
          </w:p>
        </w:tc>
        <w:tc>
          <w:tcPr>
            <w:tcW w:w="280" w:type="dxa"/>
          </w:tcPr>
          <w:p w14:paraId="575EF064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13142884" w:rsidR="009E4CDF" w:rsidRPr="00BB102D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 w:rsidRPr="00231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165</w:t>
            </w:r>
            <w:r w:rsidR="009E4CDF" w:rsidRPr="00231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878</w:t>
            </w:r>
          </w:p>
        </w:tc>
      </w:tr>
      <w:tr w:rsidR="009E4CDF" w:rsidRPr="00BB102D" w14:paraId="1E44EF97" w14:textId="77777777" w:rsidTr="009E4CDF">
        <w:trPr>
          <w:trHeight w:val="399"/>
        </w:trPr>
        <w:tc>
          <w:tcPr>
            <w:tcW w:w="3510" w:type="dxa"/>
          </w:tcPr>
          <w:p w14:paraId="2E3EC6AB" w14:textId="1852CCE8" w:rsidR="009E4CDF" w:rsidRPr="00BB102D" w:rsidRDefault="009E4CDF" w:rsidP="009E4CD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B2F6CDE" w14:textId="115845C0" w:rsidR="009E4CDF" w:rsidRPr="009E4CDF" w:rsidRDefault="009E4CDF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9E4C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159</w:t>
            </w:r>
            <w:r w:rsidRPr="009E4C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703BFE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7B1D34ED" w:rsidR="009E4CDF" w:rsidRPr="00BB102D" w:rsidRDefault="009E4CDF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02A8884" w14:textId="77777777" w:rsidR="009E4CDF" w:rsidRPr="00DE5448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365F3620" w:rsidR="009E4CDF" w:rsidRPr="00BB102D" w:rsidRDefault="009E4CDF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4B2EB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159</w:t>
            </w:r>
            <w:r w:rsidRPr="004B2EB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31E4C347" w:rsidR="009E4CDF" w:rsidRPr="00BB102D" w:rsidRDefault="009E4CDF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4CDF" w:rsidRPr="00BB102D" w14:paraId="2555C4B9" w14:textId="77777777" w:rsidTr="009E4CDF">
        <w:trPr>
          <w:trHeight w:val="399"/>
        </w:trPr>
        <w:tc>
          <w:tcPr>
            <w:tcW w:w="3510" w:type="dxa"/>
          </w:tcPr>
          <w:p w14:paraId="55A8411B" w14:textId="77777777" w:rsidR="009E4CDF" w:rsidRPr="00BB102D" w:rsidRDefault="009E4CDF" w:rsidP="009E4CD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9FF" w14:textId="79406584" w:rsidR="009E4CDF" w:rsidRPr="009E4CDF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 w:rsidRP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171</w:t>
            </w:r>
            <w:r w:rsidR="009E4CDF" w:rsidRP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682</w:t>
            </w:r>
          </w:p>
        </w:tc>
        <w:tc>
          <w:tcPr>
            <w:tcW w:w="236" w:type="dxa"/>
          </w:tcPr>
          <w:p w14:paraId="36CB2E03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06A6AD5F" w:rsidR="009E4CDF" w:rsidRPr="008C7880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391</w:t>
            </w:r>
            <w:r w:rsidR="009E4CDF" w:rsidRPr="00E46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</w:t>
            </w:r>
          </w:p>
        </w:tc>
        <w:tc>
          <w:tcPr>
            <w:tcW w:w="266" w:type="dxa"/>
          </w:tcPr>
          <w:p w14:paraId="411AB283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70661384" w:rsidR="009E4CDF" w:rsidRPr="00FB4BB3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9E4CDF" w:rsidRPr="006B5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979</w:t>
            </w:r>
            <w:r w:rsidR="009E4CDF" w:rsidRPr="006B5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896</w:t>
            </w:r>
          </w:p>
        </w:tc>
        <w:tc>
          <w:tcPr>
            <w:tcW w:w="280" w:type="dxa"/>
          </w:tcPr>
          <w:p w14:paraId="696EFFED" w14:textId="77777777" w:rsidR="009E4CDF" w:rsidRPr="00BB102D" w:rsidRDefault="009E4CDF" w:rsidP="009E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6303083F" w:rsidR="009E4CDF" w:rsidRPr="00BB102D" w:rsidRDefault="00D72D43" w:rsidP="009E4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157</w:t>
            </w:r>
            <w:r w:rsid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111</w:t>
            </w:r>
          </w:p>
        </w:tc>
      </w:tr>
    </w:tbl>
    <w:p w14:paraId="4D0953CD" w14:textId="713EEEBA" w:rsidR="00804175" w:rsidRPr="002367F7" w:rsidRDefault="002367F7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</w:t>
      </w:r>
      <w:r w:rsidRPr="002367F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งินลงทุนใน</w:t>
      </w:r>
      <w:r w:rsidR="00B8592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บริษัทย่อยและ</w:t>
      </w:r>
      <w:r w:rsidRPr="002367F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30162C8D" w14:textId="77777777" w:rsidR="004223A5" w:rsidRDefault="004223A5" w:rsidP="004223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8" w:right="-45"/>
        <w:jc w:val="thaiDistribute"/>
        <w:rPr>
          <w:rFonts w:asciiTheme="majorBidi" w:hAnsiTheme="majorBidi"/>
          <w:sz w:val="28"/>
          <w:szCs w:val="28"/>
          <w:highlight w:val="yellow"/>
        </w:rPr>
      </w:pPr>
    </w:p>
    <w:p w14:paraId="5DB7F137" w14:textId="1EA06DCB" w:rsidR="004223A5" w:rsidRPr="004223A5" w:rsidRDefault="004223A5" w:rsidP="00422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  <w:cs/>
        </w:rPr>
      </w:pPr>
      <w:r w:rsidRPr="004223A5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ในการประชุมคณะกรรมการบริษัท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  <w:r w:rsidRPr="004223A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8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  <w:r w:rsidRPr="004223A5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  <w:r w:rsidRPr="004223A5">
        <w:rPr>
          <w:rFonts w:ascii="Angsana New" w:hAnsi="Angsana New" w:cs="Angsana New" w:hint="cs"/>
          <w:sz w:val="28"/>
          <w:szCs w:val="28"/>
          <w:cs/>
        </w:rPr>
        <w:t>คณะกรรมการบริษัทได้มีมติอนุมัติให้ตัดจำหน่าย</w:t>
      </w:r>
      <w:r w:rsidRPr="004223A5">
        <w:rPr>
          <w:rFonts w:asciiTheme="majorBidi" w:hAnsiTheme="majorBidi"/>
          <w:sz w:val="28"/>
          <w:szCs w:val="28"/>
        </w:rPr>
        <w:br/>
      </w:r>
      <w:r w:rsidRPr="004223A5">
        <w:rPr>
          <w:rFonts w:ascii="Angsana New" w:hAnsi="Angsana New" w:cs="Angsana New" w:hint="cs"/>
          <w:sz w:val="28"/>
          <w:szCs w:val="28"/>
          <w:cs/>
        </w:rPr>
        <w:t>เงินลงทุนในบริษัท</w:t>
      </w:r>
      <w:r w:rsidR="00627C3E">
        <w:rPr>
          <w:rFonts w:ascii="Angsana New" w:hAnsi="Angsana New" w:cs="Angsana New" w:hint="cs"/>
          <w:sz w:val="28"/>
          <w:szCs w:val="28"/>
          <w:cs/>
        </w:rPr>
        <w:t>ร่วม</w:t>
      </w:r>
      <w:r w:rsidR="00627C3E" w:rsidRPr="00627C3E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627C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7C3E" w:rsidRPr="00627C3E">
        <w:rPr>
          <w:rFonts w:asciiTheme="majorBidi" w:hAnsiTheme="majorBidi" w:cstheme="majorBidi"/>
          <w:sz w:val="28"/>
          <w:szCs w:val="28"/>
        </w:rPr>
        <w:t>(</w:t>
      </w:r>
      <w:r w:rsidR="00627C3E" w:rsidRPr="00627C3E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627C3E">
        <w:rPr>
          <w:rFonts w:asciiTheme="majorBidi" w:hAnsiTheme="majorBidi" w:cstheme="majorBidi"/>
          <w:sz w:val="28"/>
          <w:szCs w:val="28"/>
          <w:cs/>
        </w:rPr>
        <w:t>ที.เค.ซี จำกัด</w:t>
      </w:r>
      <w:r w:rsidR="00627C3E" w:rsidRPr="00627C3E">
        <w:rPr>
          <w:rFonts w:asciiTheme="majorBidi" w:hAnsiTheme="majorBidi" w:cstheme="majorBidi"/>
          <w:sz w:val="28"/>
          <w:szCs w:val="28"/>
        </w:rPr>
        <w:t>)</w:t>
      </w:r>
      <w:r w:rsidRPr="00627C3E">
        <w:rPr>
          <w:rFonts w:asciiTheme="majorBidi" w:hAnsiTheme="majorBidi" w:cstheme="majorBidi"/>
          <w:sz w:val="28"/>
          <w:szCs w:val="28"/>
          <w:cs/>
        </w:rPr>
        <w:t xml:space="preserve"> ซึ่งบริษัท</w:t>
      </w:r>
      <w:r w:rsidRPr="004223A5">
        <w:rPr>
          <w:rFonts w:ascii="Angsana New" w:hAnsi="Angsana New" w:cs="Angsana New" w:hint="cs"/>
          <w:sz w:val="28"/>
          <w:szCs w:val="28"/>
          <w:cs/>
        </w:rPr>
        <w:t>ดังกล่าวได้เลิกกิจการและชำระบัญชีแล้ว</w:t>
      </w:r>
      <w:r w:rsidRPr="004223A5">
        <w:rPr>
          <w:rFonts w:asciiTheme="majorBidi" w:hAnsiTheme="majorBidi"/>
          <w:sz w:val="28"/>
          <w:szCs w:val="28"/>
          <w:cs/>
        </w:rPr>
        <w:t xml:space="preserve"> </w:t>
      </w:r>
    </w:p>
    <w:p w14:paraId="6931B6C2" w14:textId="77777777" w:rsidR="00C32630" w:rsidRPr="002D6C51" w:rsidRDefault="00C32630" w:rsidP="00C32630">
      <w:pPr>
        <w:rPr>
          <w:rFonts w:asciiTheme="majorBidi" w:hAnsiTheme="majorBidi" w:cstheme="majorBidi"/>
          <w:sz w:val="28"/>
          <w:szCs w:val="28"/>
        </w:rPr>
      </w:pPr>
    </w:p>
    <w:p w14:paraId="1DBA7BBB" w14:textId="789176D4" w:rsidR="00B85924" w:rsidRDefault="00B85924" w:rsidP="00B859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/>
          <w:sz w:val="28"/>
          <w:szCs w:val="28"/>
        </w:rPr>
      </w:pPr>
      <w:r w:rsidRPr="00B85924">
        <w:rPr>
          <w:rFonts w:asciiTheme="majorBidi" w:hAnsiTheme="majorBidi"/>
          <w:sz w:val="28"/>
          <w:szCs w:val="28"/>
          <w:cs/>
        </w:rPr>
        <w:t xml:space="preserve">ในการประชุมวิสามัญผู้ถือหุ้นของบริษัทย่อย (บริษัท ทานากะ เวลดิ้ง เซ็นเตอร์ จำกัด) เมื่อวันที่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10</w:t>
      </w:r>
      <w:r w:rsidRPr="00B85924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  <w:r w:rsidR="004223A5">
        <w:rPr>
          <w:rFonts w:asciiTheme="majorBidi" w:hAnsiTheme="majorBidi"/>
          <w:sz w:val="28"/>
          <w:szCs w:val="28"/>
        </w:rPr>
        <w:t xml:space="preserve"> </w:t>
      </w:r>
      <w:r w:rsidR="004223A5">
        <w:rPr>
          <w:rFonts w:asciiTheme="majorBidi" w:hAnsiTheme="majorBidi"/>
          <w:sz w:val="28"/>
          <w:szCs w:val="28"/>
        </w:rPr>
        <w:br/>
      </w:r>
      <w:r w:rsidRPr="00B85924">
        <w:rPr>
          <w:rFonts w:asciiTheme="majorBidi" w:hAnsiTheme="majorBidi"/>
          <w:sz w:val="28"/>
          <w:szCs w:val="28"/>
          <w:cs/>
        </w:rPr>
        <w:t xml:space="preserve">ผู้ถือหุ้นของบริษัทย่อยได้มีมติอนุมัติให้บริษัทย่อยลดทุนจดทะเบียนจำนวนเงิน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74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จากทุนจดทะเบียนเดิมจำนวนเงิน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99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00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99</w:t>
      </w:r>
      <w:r w:rsidRPr="00B85924">
        <w:rPr>
          <w:rFonts w:asciiTheme="majorBidi" w:hAnsiTheme="majorBidi"/>
          <w:sz w:val="28"/>
          <w:szCs w:val="28"/>
        </w:rPr>
        <w:t>,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000</w:t>
      </w:r>
      <w:r w:rsidRPr="00B85924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100</w:t>
      </w:r>
      <w:r w:rsidRPr="00B85924">
        <w:rPr>
          <w:rFonts w:asciiTheme="majorBidi" w:hAnsiTheme="majorBidi"/>
          <w:sz w:val="28"/>
          <w:szCs w:val="28"/>
          <w:cs/>
        </w:rPr>
        <w:t xml:space="preserve"> บาท) เป็นทุนจดทะเบียนใหม่ จำนวนเงิน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24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75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99</w:t>
      </w:r>
      <w:r w:rsidRPr="00B85924">
        <w:rPr>
          <w:rFonts w:asciiTheme="majorBidi" w:hAnsiTheme="majorBidi"/>
          <w:sz w:val="28"/>
          <w:szCs w:val="28"/>
        </w:rPr>
        <w:t>,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000</w:t>
      </w:r>
      <w:r w:rsidRPr="00B85924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</w:t>
      </w:r>
      <w:r w:rsidRPr="00B85924">
        <w:rPr>
          <w:rFonts w:asciiTheme="majorBidi" w:hAnsiTheme="majorBidi"/>
          <w:sz w:val="28"/>
          <w:szCs w:val="28"/>
          <w:cs/>
        </w:rPr>
        <w:t xml:space="preserve"> บาท) โดยบริษัทย่อยดังกล่าวได้จดทะเบียนกับกระทรวงพาณิชย์แล้วเมื่อ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20</w:t>
      </w:r>
      <w:r w:rsidRPr="00B85924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</w:p>
    <w:p w14:paraId="58F1EA48" w14:textId="77777777" w:rsidR="00127418" w:rsidRPr="00127418" w:rsidRDefault="00127418" w:rsidP="00127418">
      <w:pPr>
        <w:pStyle w:val="ListParagraph"/>
        <w:ind w:left="78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ED8F703" w14:textId="0D60BDF1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127418" w:rsidRDefault="00127418" w:rsidP="00127418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7549AF21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2F00F7">
        <w:rPr>
          <w:rFonts w:ascii="Angsana New" w:hAnsi="Angsana New" w:cs="Angsana New" w:hint="cs"/>
          <w:sz w:val="28"/>
          <w:szCs w:val="28"/>
          <w:cs/>
        </w:rPr>
        <w:t>ณ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AD4C92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2564</w:t>
      </w:r>
      <w:r w:rsidRPr="002F0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00F7"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ย่อย</w:t>
      </w:r>
      <w:r w:rsidRPr="002F00F7">
        <w:rPr>
          <w:rFonts w:ascii="Angsana New" w:hAnsi="Angsana New" w:cs="Angsana New" w:hint="cs"/>
          <w:sz w:val="28"/>
          <w:szCs w:val="28"/>
          <w:cs/>
        </w:rPr>
        <w:t>มี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ยอด</w:t>
      </w:r>
      <w:r w:rsidR="00A611B2" w:rsidRPr="006B563D">
        <w:rPr>
          <w:rFonts w:ascii="Angsana New" w:hAnsi="Angsana New" w:cs="Angsana New" w:hint="cs"/>
          <w:sz w:val="28"/>
          <w:szCs w:val="28"/>
          <w:cs/>
        </w:rPr>
        <w:t>คงเหลือ</w:t>
      </w:r>
      <w:r w:rsidRPr="006B563D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6B563D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13</w:t>
      </w:r>
      <w:r w:rsidRPr="006B563D">
        <w:rPr>
          <w:rFonts w:ascii="Angsana New" w:hAnsi="Angsana New" w:cs="Angsana New"/>
          <w:sz w:val="28"/>
          <w:szCs w:val="28"/>
        </w:rPr>
        <w:t>.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26</w:t>
      </w:r>
      <w:r w:rsidRPr="006B56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563D">
        <w:rPr>
          <w:rFonts w:ascii="Angsana New" w:hAnsi="Angsana New" w:cs="Angsana New" w:hint="cs"/>
          <w:sz w:val="28"/>
          <w:szCs w:val="28"/>
          <w:cs/>
        </w:rPr>
        <w:t xml:space="preserve">ล้านบาทโดยมีอัตราดอกเบี้ยร้อยละ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4</w:t>
      </w:r>
      <w:r w:rsidRPr="006B563D">
        <w:rPr>
          <w:rFonts w:ascii="Angsana New" w:hAnsi="Angsana New" w:cs="Angsana New"/>
          <w:sz w:val="28"/>
          <w:szCs w:val="28"/>
        </w:rPr>
        <w:t>.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55</w:t>
      </w:r>
      <w:r w:rsidRPr="006B563D">
        <w:rPr>
          <w:rFonts w:ascii="Angsana New" w:hAnsi="Angsana New" w:cs="Angsana New"/>
          <w:sz w:val="28"/>
          <w:szCs w:val="28"/>
        </w:rPr>
        <w:t xml:space="preserve"> </w:t>
      </w:r>
      <w:r w:rsidRPr="006B563D">
        <w:rPr>
          <w:rFonts w:ascii="Angsana New" w:hAnsi="Angsana New" w:cs="Angsana New" w:hint="cs"/>
          <w:sz w:val="28"/>
          <w:szCs w:val="28"/>
          <w:cs/>
        </w:rPr>
        <w:t xml:space="preserve">และจะถึงกำหนดชำระภายในเดือนกุมภาพันธ์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2565</w:t>
      </w:r>
      <w:r w:rsidRPr="006B56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563D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6B563D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A611B2" w:rsidRPr="00A611B2">
        <w:rPr>
          <w:rFonts w:ascii="Angsana New" w:hAnsi="Angsana New" w:cs="Angsana New" w:hint="cs"/>
          <w:sz w:val="28"/>
          <w:szCs w:val="28"/>
          <w:cs/>
        </w:rPr>
        <w:t>สิทธิการใช้</w:t>
      </w:r>
      <w:r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42761C41" w14:textId="7306D491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426B5688" w14:textId="27F721D0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1861E0A4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C42F7E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8"/>
          <w:szCs w:val="28"/>
          <w:cs/>
        </w:rPr>
      </w:pPr>
    </w:p>
    <w:p w14:paraId="4A7C6628" w14:textId="2DE44F34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D72D43" w:rsidRPr="00D72D43">
        <w:rPr>
          <w:rFonts w:ascii="Angsana New" w:hAnsi="Angsana New"/>
          <w:sz w:val="28"/>
          <w:szCs w:val="28"/>
          <w:lang w:val="en-GB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2D86D7EC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D72D43" w:rsidRPr="00D72D43">
        <w:rPr>
          <w:rFonts w:ascii="Angsana New" w:hAnsi="Angsana New" w:hint="cs"/>
          <w:sz w:val="28"/>
          <w:szCs w:val="28"/>
          <w:lang w:val="en-GB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08314C31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D72D43" w:rsidRPr="00D72D43">
        <w:rPr>
          <w:rFonts w:ascii="Angsana New" w:hAnsi="Angsana New" w:hint="cs"/>
          <w:sz w:val="28"/>
          <w:szCs w:val="28"/>
          <w:lang w:val="en-GB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2C657C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8"/>
          <w:szCs w:val="28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1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E95019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847F5D" w:rsidRPr="00B97268" w14:paraId="146DB50B" w14:textId="77777777" w:rsidTr="00847F5D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27D8C5B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4224AF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7F5D" w:rsidRPr="00B97268" w14:paraId="5582DF9E" w14:textId="77777777" w:rsidTr="00847F5D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4FC71DE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24D39F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1B1D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0730B1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E4D7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29BE58B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E75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70C1C2C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ACD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3A7FD7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47F5D" w:rsidRPr="00B97268" w14:paraId="2EEFA6F6" w14:textId="77777777" w:rsidTr="00847F5D">
        <w:trPr>
          <w:trHeight w:val="144"/>
          <w:tblHeader/>
        </w:trPr>
        <w:tc>
          <w:tcPr>
            <w:tcW w:w="3870" w:type="dxa"/>
            <w:vAlign w:val="bottom"/>
          </w:tcPr>
          <w:p w14:paraId="18C99854" w14:textId="730B9DE0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847F5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72D43" w:rsidRPr="00D72D4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847F5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1202A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3" w:type="dxa"/>
            <w:vAlign w:val="bottom"/>
          </w:tcPr>
          <w:p w14:paraId="08E57F86" w14:textId="28339EE4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8" w:type="dxa"/>
            <w:vAlign w:val="bottom"/>
          </w:tcPr>
          <w:p w14:paraId="6759E3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6E7CE8" w14:textId="03679AA7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6FBADED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F04DDF6" w14:textId="1E984E32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8C4153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56D9ECB" w14:textId="1CC96F46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597188B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397C74C" w14:textId="0943E583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0C5AC7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A77173E" w14:textId="05197CDA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25C38B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9CE6F60" w14:textId="096C7975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5F93A21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BD7178" w14:textId="3458DFE4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27B6D5C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C33C3DB" w14:textId="0C5CC6E2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58ED618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C26D81" w14:textId="53B58A20" w:rsidR="00847F5D" w:rsidRPr="00B97268" w:rsidRDefault="00D72D43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</w:tr>
      <w:tr w:rsidR="00847F5D" w:rsidRPr="00B97268" w14:paraId="7CF7D981" w14:textId="77777777" w:rsidTr="00847F5D">
        <w:trPr>
          <w:trHeight w:val="216"/>
          <w:tblHeader/>
        </w:trPr>
        <w:tc>
          <w:tcPr>
            <w:tcW w:w="3870" w:type="dxa"/>
            <w:vAlign w:val="bottom"/>
          </w:tcPr>
          <w:p w14:paraId="3AE4EE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7BA17A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F5D" w:rsidRPr="00B97268" w14:paraId="1B84E48C" w14:textId="77777777" w:rsidTr="00847F5D">
        <w:trPr>
          <w:trHeight w:val="144"/>
        </w:trPr>
        <w:tc>
          <w:tcPr>
            <w:tcW w:w="3870" w:type="dxa"/>
          </w:tcPr>
          <w:p w14:paraId="4B60207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1CAB07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E10F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00CA5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41E8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054C61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023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A900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CFD03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72D74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A3CD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BE350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5AE8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0642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44059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896BE4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91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248DE0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07A775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540A19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06BFE79A" w14:textId="77777777" w:rsidTr="00847F5D">
        <w:trPr>
          <w:trHeight w:val="144"/>
        </w:trPr>
        <w:tc>
          <w:tcPr>
            <w:tcW w:w="3870" w:type="dxa"/>
          </w:tcPr>
          <w:p w14:paraId="54408089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498FF205" w14:textId="352A2CDA" w:rsidR="00C06B34" w:rsidRPr="00B97268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953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118</w:t>
            </w:r>
          </w:p>
        </w:tc>
        <w:tc>
          <w:tcPr>
            <w:tcW w:w="238" w:type="dxa"/>
          </w:tcPr>
          <w:p w14:paraId="3244730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6FD726B" w14:textId="19F3A40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678</w:t>
            </w:r>
          </w:p>
        </w:tc>
        <w:tc>
          <w:tcPr>
            <w:tcW w:w="236" w:type="dxa"/>
          </w:tcPr>
          <w:p w14:paraId="441B200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FA980DE" w14:textId="2CF77BD5" w:rsidR="00C06B34" w:rsidRPr="00C06B34" w:rsidRDefault="00AD4C92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C19EF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FB324F" w14:textId="295B601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504</w:t>
            </w:r>
          </w:p>
        </w:tc>
        <w:tc>
          <w:tcPr>
            <w:tcW w:w="236" w:type="dxa"/>
          </w:tcPr>
          <w:p w14:paraId="49C5C15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97DD42" w14:textId="6F0B1DA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195</w:t>
            </w:r>
          </w:p>
        </w:tc>
        <w:tc>
          <w:tcPr>
            <w:tcW w:w="236" w:type="dxa"/>
          </w:tcPr>
          <w:p w14:paraId="571009F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D5B0C2B" w14:textId="068FC66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656</w:t>
            </w:r>
          </w:p>
        </w:tc>
        <w:tc>
          <w:tcPr>
            <w:tcW w:w="236" w:type="dxa"/>
          </w:tcPr>
          <w:p w14:paraId="48EE936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398CE34" w14:textId="054188A9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B4BD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008BA90" w14:textId="70454A2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</w:tcPr>
          <w:p w14:paraId="79EA092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26D9A53" w14:textId="357826C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978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313</w:t>
            </w:r>
          </w:p>
        </w:tc>
        <w:tc>
          <w:tcPr>
            <w:tcW w:w="239" w:type="dxa"/>
          </w:tcPr>
          <w:p w14:paraId="61C6198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7CE0C70" w14:textId="19DCA8D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838</w:t>
            </w:r>
          </w:p>
        </w:tc>
      </w:tr>
      <w:tr w:rsidR="00C06B34" w:rsidRPr="00B97268" w14:paraId="20CA428F" w14:textId="77777777" w:rsidTr="00847F5D">
        <w:trPr>
          <w:trHeight w:val="144"/>
        </w:trPr>
        <w:tc>
          <w:tcPr>
            <w:tcW w:w="3870" w:type="dxa"/>
          </w:tcPr>
          <w:p w14:paraId="0B24BA4B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1B0B7D54" w14:textId="2BE8E0A3" w:rsidR="00C06B34" w:rsidRPr="00B97268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D3CE3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299FD00" w14:textId="58662DC5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BC29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4B5E42B" w14:textId="655987F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50FF050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2701130" w14:textId="2B36E66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139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855</w:t>
            </w:r>
          </w:p>
        </w:tc>
        <w:tc>
          <w:tcPr>
            <w:tcW w:w="236" w:type="dxa"/>
          </w:tcPr>
          <w:p w14:paraId="00505B1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C47155" w14:textId="70DA482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</w:p>
        </w:tc>
        <w:tc>
          <w:tcPr>
            <w:tcW w:w="236" w:type="dxa"/>
          </w:tcPr>
          <w:p w14:paraId="7C3C7EC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7D889A9" w14:textId="51DBA71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</w:p>
        </w:tc>
        <w:tc>
          <w:tcPr>
            <w:tcW w:w="236" w:type="dxa"/>
          </w:tcPr>
          <w:p w14:paraId="0925EB7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C8051D" w14:textId="324DFD05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78CFD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7C9A485" w14:textId="48DFC391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DB97E7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035C10D" w14:textId="1A5CBBB9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3BC21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4912F24" w14:textId="1996CB35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6B34" w:rsidRPr="00B97268" w14:paraId="69C38E95" w14:textId="77777777" w:rsidTr="00847F5D">
        <w:trPr>
          <w:trHeight w:val="144"/>
        </w:trPr>
        <w:tc>
          <w:tcPr>
            <w:tcW w:w="3870" w:type="dxa"/>
          </w:tcPr>
          <w:p w14:paraId="0A68308F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B91CC" w14:textId="00667798" w:rsidR="00C06B34" w:rsidRPr="00BB1880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953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118</w:t>
            </w:r>
          </w:p>
        </w:tc>
        <w:tc>
          <w:tcPr>
            <w:tcW w:w="238" w:type="dxa"/>
          </w:tcPr>
          <w:p w14:paraId="6EB5339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45E9" w14:textId="14AA543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678</w:t>
            </w:r>
          </w:p>
        </w:tc>
        <w:tc>
          <w:tcPr>
            <w:tcW w:w="236" w:type="dxa"/>
          </w:tcPr>
          <w:p w14:paraId="2BA8CBE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5A2D847" w14:textId="7B32F6C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534FC53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64E2D12" w14:textId="57CC6CB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7023CDB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89734C7" w14:textId="51DF934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4BD08DB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ADA3E2A" w14:textId="24CB20C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418F951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C5695C7" w14:textId="4F542843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BCBCA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39DFF7A" w14:textId="1DC350C3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5EB6A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F90E0A9" w14:textId="731BBD3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978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</w:p>
        </w:tc>
        <w:tc>
          <w:tcPr>
            <w:tcW w:w="239" w:type="dxa"/>
          </w:tcPr>
          <w:p w14:paraId="4407604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A055610" w14:textId="4E95AC1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348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838</w:t>
            </w:r>
          </w:p>
        </w:tc>
      </w:tr>
      <w:tr w:rsidR="00847F5D" w:rsidRPr="00B97268" w14:paraId="2F448536" w14:textId="77777777" w:rsidTr="00847F5D">
        <w:trPr>
          <w:trHeight w:val="177"/>
        </w:trPr>
        <w:tc>
          <w:tcPr>
            <w:tcW w:w="3870" w:type="dxa"/>
          </w:tcPr>
          <w:p w14:paraId="0E41E41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0D8FB4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2CF5A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ADA366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6FD8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A19805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5D17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15FE0F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6320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DFA2FA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01FB5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11440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0C23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F57AD5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0E77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74DDE2B4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EFEF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499037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26675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55815A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4B92B153" w14:textId="77777777" w:rsidTr="00847F5D">
        <w:trPr>
          <w:trHeight w:val="144"/>
        </w:trPr>
        <w:tc>
          <w:tcPr>
            <w:tcW w:w="3870" w:type="dxa"/>
            <w:vAlign w:val="bottom"/>
          </w:tcPr>
          <w:p w14:paraId="72B729A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77C5DEF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08320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E731CB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2175E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BB57F4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FB402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D0990F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A035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2F8E6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77D9A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1E6488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8D02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7D6976E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7C1BF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A49DE1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A393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D23F3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0D0C07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7506C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1611C8D6" w14:textId="77777777" w:rsidTr="00847F5D">
        <w:trPr>
          <w:trHeight w:val="144"/>
        </w:trPr>
        <w:tc>
          <w:tcPr>
            <w:tcW w:w="3870" w:type="dxa"/>
          </w:tcPr>
          <w:p w14:paraId="55A9A89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8B5E18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49AD49D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2DB3E3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EE79C8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AC2B12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138B5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AD5AF2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ADFCA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7C2926B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80777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DC31C9F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DE90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951DFF9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A4E4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6955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D3971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3915760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D1E7FA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BD1D16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63E96393" w14:textId="77777777" w:rsidTr="00847F5D">
        <w:trPr>
          <w:trHeight w:val="144"/>
        </w:trPr>
        <w:tc>
          <w:tcPr>
            <w:tcW w:w="3870" w:type="dxa"/>
          </w:tcPr>
          <w:p w14:paraId="43526653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4B2C5AEA" w14:textId="6A08E44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683</w:t>
            </w:r>
          </w:p>
        </w:tc>
        <w:tc>
          <w:tcPr>
            <w:tcW w:w="238" w:type="dxa"/>
          </w:tcPr>
          <w:p w14:paraId="7FA897E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1D84B0B" w14:textId="7B3A6FD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162</w:t>
            </w:r>
          </w:p>
        </w:tc>
        <w:tc>
          <w:tcPr>
            <w:tcW w:w="236" w:type="dxa"/>
          </w:tcPr>
          <w:p w14:paraId="61C39B7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8302676" w14:textId="75F6D75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5A403B8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D37BE5E" w14:textId="101A493B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139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855</w:t>
            </w:r>
          </w:p>
        </w:tc>
        <w:tc>
          <w:tcPr>
            <w:tcW w:w="236" w:type="dxa"/>
          </w:tcPr>
          <w:p w14:paraId="0E8F1B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259BAF" w14:textId="131F66E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</w:p>
        </w:tc>
        <w:tc>
          <w:tcPr>
            <w:tcW w:w="236" w:type="dxa"/>
          </w:tcPr>
          <w:p w14:paraId="74D2484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22B1B51" w14:textId="5B3ECB0B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</w:p>
        </w:tc>
        <w:tc>
          <w:tcPr>
            <w:tcW w:w="236" w:type="dxa"/>
          </w:tcPr>
          <w:p w14:paraId="0AC3B85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8380C7" w14:textId="19460562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CF01B5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5602FF" w14:textId="4CF78B8D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8BDA63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E9E3A95" w14:textId="14786E2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683</w:t>
            </w:r>
          </w:p>
        </w:tc>
        <w:tc>
          <w:tcPr>
            <w:tcW w:w="239" w:type="dxa"/>
          </w:tcPr>
          <w:p w14:paraId="173A659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657DDEB" w14:textId="00D1856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162</w:t>
            </w:r>
          </w:p>
        </w:tc>
      </w:tr>
      <w:tr w:rsidR="00C06B34" w:rsidRPr="00B97268" w14:paraId="6822A03C" w14:textId="77777777" w:rsidTr="00847F5D">
        <w:trPr>
          <w:trHeight w:val="144"/>
        </w:trPr>
        <w:tc>
          <w:tcPr>
            <w:tcW w:w="3870" w:type="dxa"/>
          </w:tcPr>
          <w:p w14:paraId="0B9DEB20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4451F39B" w14:textId="3A1CF21A" w:rsidR="00C06B34" w:rsidRPr="00C06B34" w:rsidRDefault="00AD4C92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FB580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36BD7E9" w14:textId="4D2788C6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6CC4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6188AD4" w14:textId="5E57DAA4" w:rsidR="00C06B34" w:rsidRPr="00C06B34" w:rsidRDefault="00AD4C92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92AD3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40C451C" w14:textId="120ACC9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504</w:t>
            </w:r>
          </w:p>
        </w:tc>
        <w:tc>
          <w:tcPr>
            <w:tcW w:w="236" w:type="dxa"/>
          </w:tcPr>
          <w:p w14:paraId="15C4487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61D02D4" w14:textId="0685CBF6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0253A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514427" w14:textId="39A6B176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B0755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9371E4" w14:textId="2C43AF80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84EA0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F130335" w14:textId="00BA7281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6EDAF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2D370AD" w14:textId="6AD9588E" w:rsidR="00C06B34" w:rsidRPr="00C06B34" w:rsidRDefault="00AD4C92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4967E1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70A2CE" w14:textId="6292C15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504</w:t>
            </w:r>
          </w:p>
        </w:tc>
      </w:tr>
      <w:tr w:rsidR="00C06B34" w:rsidRPr="00B97268" w14:paraId="4D01986F" w14:textId="77777777" w:rsidTr="00847F5D">
        <w:trPr>
          <w:trHeight w:val="144"/>
        </w:trPr>
        <w:tc>
          <w:tcPr>
            <w:tcW w:w="3870" w:type="dxa"/>
          </w:tcPr>
          <w:p w14:paraId="136A111D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71F4DEA" w14:textId="6A2B20E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950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435</w:t>
            </w:r>
          </w:p>
        </w:tc>
        <w:tc>
          <w:tcPr>
            <w:tcW w:w="238" w:type="dxa"/>
          </w:tcPr>
          <w:p w14:paraId="36FCF5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169EEBA" w14:textId="00D4C8E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516</w:t>
            </w:r>
          </w:p>
        </w:tc>
        <w:tc>
          <w:tcPr>
            <w:tcW w:w="236" w:type="dxa"/>
          </w:tcPr>
          <w:p w14:paraId="77F8193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3ECC71A" w14:textId="6B6BBC1D" w:rsidR="00C06B34" w:rsidRPr="00C06B34" w:rsidRDefault="00AD4C92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9EDBD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2643460" w14:textId="7326386E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3A10F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3AA394F" w14:textId="72CB7D9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195</w:t>
            </w:r>
          </w:p>
        </w:tc>
        <w:tc>
          <w:tcPr>
            <w:tcW w:w="236" w:type="dxa"/>
          </w:tcPr>
          <w:p w14:paraId="14657A8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A0C99" w14:textId="21B21D6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656</w:t>
            </w:r>
          </w:p>
        </w:tc>
        <w:tc>
          <w:tcPr>
            <w:tcW w:w="236" w:type="dxa"/>
          </w:tcPr>
          <w:p w14:paraId="4661F99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7B1C012" w14:textId="3BB09B6A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249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3717B90" w14:textId="7B5DDD9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9E3DF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BC3A45" w14:textId="4E9BC68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975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630</w:t>
            </w:r>
          </w:p>
        </w:tc>
        <w:tc>
          <w:tcPr>
            <w:tcW w:w="239" w:type="dxa"/>
          </w:tcPr>
          <w:p w14:paraId="7814477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D06E811" w14:textId="27BB056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172</w:t>
            </w:r>
          </w:p>
        </w:tc>
      </w:tr>
      <w:tr w:rsidR="00C06B34" w:rsidRPr="00B97268" w14:paraId="09203C3F" w14:textId="77777777" w:rsidTr="00847F5D">
        <w:trPr>
          <w:trHeight w:val="144"/>
        </w:trPr>
        <w:tc>
          <w:tcPr>
            <w:tcW w:w="3870" w:type="dxa"/>
          </w:tcPr>
          <w:p w14:paraId="5141C65F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0180" w14:textId="3FAAA47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953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118</w:t>
            </w:r>
          </w:p>
        </w:tc>
        <w:tc>
          <w:tcPr>
            <w:tcW w:w="238" w:type="dxa"/>
          </w:tcPr>
          <w:p w14:paraId="0E9A874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B1B1" w14:textId="73A8197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678</w:t>
            </w:r>
          </w:p>
        </w:tc>
        <w:tc>
          <w:tcPr>
            <w:tcW w:w="236" w:type="dxa"/>
          </w:tcPr>
          <w:p w14:paraId="3B61B9A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1C1A27" w14:textId="552A132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642425E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9CE0F2A" w14:textId="3A88A57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5128A3B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F1D54B6" w14:textId="5094EAF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43478A8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A9B4B85" w14:textId="07D5F69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22ACF04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F8BA2A5" w14:textId="0627E063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EB8A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932118B" w14:textId="72C40775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D7A6C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C273E92" w14:textId="0AA9625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978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39" w:type="dxa"/>
          </w:tcPr>
          <w:p w14:paraId="18984C0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5AA1624" w14:textId="2730D00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348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838</w:t>
            </w:r>
          </w:p>
        </w:tc>
      </w:tr>
      <w:tr w:rsidR="00847F5D" w:rsidRPr="00B97268" w14:paraId="4F913788" w14:textId="77777777" w:rsidTr="00847F5D">
        <w:trPr>
          <w:trHeight w:val="144"/>
        </w:trPr>
        <w:tc>
          <w:tcPr>
            <w:tcW w:w="3870" w:type="dxa"/>
          </w:tcPr>
          <w:p w14:paraId="34B3F635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6F9275E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8325D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B61054E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157448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61A93D8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A6AD53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953F331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54E7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BFA610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27945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203348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28DBD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D0440B5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350AC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46AAA60F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B1638B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F449A0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D59972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6E6C65FB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7F5D" w:rsidRPr="00B97268" w14:paraId="3D326D7B" w14:textId="77777777" w:rsidTr="00847F5D">
        <w:trPr>
          <w:trHeight w:val="144"/>
        </w:trPr>
        <w:tc>
          <w:tcPr>
            <w:tcW w:w="3870" w:type="dxa"/>
          </w:tcPr>
          <w:p w14:paraId="110C453C" w14:textId="77777777" w:rsidR="00847F5D" w:rsidRPr="00B97268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1EC8C6B2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77B6179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3572B62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832EE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B36B6B2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0B833C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DB673F5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8B4BB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E42017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AFFB2F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43F1F9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6A443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DF89120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48351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08E9CA8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1CB7E3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C77E0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23A57A4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340EF8B" w14:textId="77777777" w:rsidR="00847F5D" w:rsidRPr="00C06B34" w:rsidRDefault="00847F5D" w:rsidP="0084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0D1B69" w14:paraId="64EA6536" w14:textId="77777777" w:rsidTr="00847F5D">
        <w:trPr>
          <w:trHeight w:val="144"/>
        </w:trPr>
        <w:tc>
          <w:tcPr>
            <w:tcW w:w="3870" w:type="dxa"/>
          </w:tcPr>
          <w:p w14:paraId="529EEB30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5B172AB" w14:textId="026B0E8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003</w:t>
            </w:r>
          </w:p>
        </w:tc>
        <w:tc>
          <w:tcPr>
            <w:tcW w:w="238" w:type="dxa"/>
          </w:tcPr>
          <w:p w14:paraId="7388E8F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65EBD5F" w14:textId="45D585C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167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188</w:t>
            </w:r>
          </w:p>
        </w:tc>
        <w:tc>
          <w:tcPr>
            <w:tcW w:w="236" w:type="dxa"/>
          </w:tcPr>
          <w:p w14:paraId="5B93DDC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2AFBCDC" w14:textId="463BA09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3AED2C2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7C37AAF" w14:textId="6B251A0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61464CF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1044F57" w14:textId="0BC1F03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7D6496B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6F7E492" w14:textId="302FAE0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3F087E1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DA3C61" w14:textId="79C11AAD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64B310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A4A094" w14:textId="4EABE1FC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B108B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5A8EC43" w14:textId="075399B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198</w:t>
            </w:r>
          </w:p>
        </w:tc>
        <w:tc>
          <w:tcPr>
            <w:tcW w:w="239" w:type="dxa"/>
          </w:tcPr>
          <w:p w14:paraId="1C7CA99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840616" w14:textId="47970F5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199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348</w:t>
            </w:r>
          </w:p>
        </w:tc>
      </w:tr>
      <w:tr w:rsidR="00C06B34" w:rsidRPr="000D1B69" w14:paraId="1F097DDE" w14:textId="77777777" w:rsidTr="00847F5D">
        <w:trPr>
          <w:trHeight w:val="144"/>
        </w:trPr>
        <w:tc>
          <w:tcPr>
            <w:tcW w:w="3870" w:type="dxa"/>
          </w:tcPr>
          <w:p w14:paraId="0F39C620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3672769E" w14:textId="312E00C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683</w:t>
            </w:r>
          </w:p>
        </w:tc>
        <w:tc>
          <w:tcPr>
            <w:tcW w:w="238" w:type="dxa"/>
          </w:tcPr>
          <w:p w14:paraId="603D5FB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8CF067" w14:textId="77463109" w:rsidR="00C06B34" w:rsidRPr="00357890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123</w:t>
            </w:r>
          </w:p>
        </w:tc>
        <w:tc>
          <w:tcPr>
            <w:tcW w:w="236" w:type="dxa"/>
          </w:tcPr>
          <w:p w14:paraId="12EF76D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AFAECA" w14:textId="677668A1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D13F3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B722366" w14:textId="109DF24B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C4EFC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22F522C" w14:textId="012B8723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705A9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D514A2D" w14:textId="7C245B61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974D9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1890210" w14:textId="020A462B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0CFA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5C9CCE5" w14:textId="14520B2B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C60E2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E195CA5" w14:textId="44EFB74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683</w:t>
            </w:r>
          </w:p>
        </w:tc>
        <w:tc>
          <w:tcPr>
            <w:tcW w:w="239" w:type="dxa"/>
          </w:tcPr>
          <w:p w14:paraId="1E03FBB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DBC461" w14:textId="38E32F4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123</w:t>
            </w:r>
          </w:p>
        </w:tc>
      </w:tr>
      <w:tr w:rsidR="00C06B34" w:rsidRPr="000D1B69" w14:paraId="421E7E5F" w14:textId="77777777" w:rsidTr="00847F5D">
        <w:trPr>
          <w:trHeight w:val="144"/>
        </w:trPr>
        <w:tc>
          <w:tcPr>
            <w:tcW w:w="3870" w:type="dxa"/>
          </w:tcPr>
          <w:p w14:paraId="6549E798" w14:textId="3E08EE3A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5F46B08C" w14:textId="73586BF7" w:rsidR="00C06B34" w:rsidRPr="00C06B34" w:rsidRDefault="00AD4C92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5EFCE2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BC40867" w14:textId="3BA0177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040</w:t>
            </w:r>
          </w:p>
        </w:tc>
        <w:tc>
          <w:tcPr>
            <w:tcW w:w="236" w:type="dxa"/>
          </w:tcPr>
          <w:p w14:paraId="3A8342A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8A064A5" w14:textId="4498E4F2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41EA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7C770EF" w14:textId="1664EA03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44413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A85A967" w14:textId="7DEBFE16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C09B8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C1B4BFA" w14:textId="19D27FDE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3EB00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5F3E032" w14:textId="5F329FFC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ECCE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2B4697F" w14:textId="2A833688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40061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935F80C" w14:textId="539249D6" w:rsidR="00C06B34" w:rsidRPr="00C06B34" w:rsidRDefault="00684DE5" w:rsidP="0068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679A27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35AEC0D" w14:textId="1716AC7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040</w:t>
            </w:r>
          </w:p>
        </w:tc>
      </w:tr>
      <w:tr w:rsidR="00C06B34" w:rsidRPr="000D1B69" w14:paraId="515E59EE" w14:textId="77777777" w:rsidTr="00847F5D">
        <w:trPr>
          <w:trHeight w:val="144"/>
        </w:trPr>
        <w:tc>
          <w:tcPr>
            <w:tcW w:w="3870" w:type="dxa"/>
          </w:tcPr>
          <w:p w14:paraId="6190861A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0758557" w14:textId="1D45B7B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149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432</w:t>
            </w:r>
          </w:p>
        </w:tc>
        <w:tc>
          <w:tcPr>
            <w:tcW w:w="238" w:type="dxa"/>
          </w:tcPr>
          <w:p w14:paraId="378911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0780719" w14:textId="50CB22B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  <w:tc>
          <w:tcPr>
            <w:tcW w:w="236" w:type="dxa"/>
          </w:tcPr>
          <w:p w14:paraId="37B5029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630BFF5" w14:textId="3893E671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40EBD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0A3E4FA" w14:textId="0DA23ED4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9437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315391F" w14:textId="617F90EC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D459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A25CFD" w14:textId="3DD3DE55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607D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1F68F5B" w14:textId="34306183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E652E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1072E47" w14:textId="6BC31A9B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8722C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A4DDCA0" w14:textId="73E72B1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149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432</w:t>
            </w:r>
          </w:p>
        </w:tc>
        <w:tc>
          <w:tcPr>
            <w:tcW w:w="239" w:type="dxa"/>
          </w:tcPr>
          <w:p w14:paraId="38159FA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09B5025" w14:textId="5FC9796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327</w:t>
            </w:r>
          </w:p>
        </w:tc>
      </w:tr>
      <w:tr w:rsidR="00C06B34" w:rsidRPr="00B97268" w14:paraId="78AAD9D9" w14:textId="77777777" w:rsidTr="00847F5D">
        <w:trPr>
          <w:trHeight w:val="144"/>
        </w:trPr>
        <w:tc>
          <w:tcPr>
            <w:tcW w:w="3870" w:type="dxa"/>
          </w:tcPr>
          <w:p w14:paraId="2BACEC09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D051" w14:textId="7AAA095F" w:rsidR="00C06B34" w:rsidRPr="00C06B34" w:rsidRDefault="00D72D43" w:rsidP="00AD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953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118</w:t>
            </w:r>
          </w:p>
        </w:tc>
        <w:tc>
          <w:tcPr>
            <w:tcW w:w="238" w:type="dxa"/>
          </w:tcPr>
          <w:p w14:paraId="0F2F6C0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EF4CC" w14:textId="7A991B5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678</w:t>
            </w:r>
          </w:p>
        </w:tc>
        <w:tc>
          <w:tcPr>
            <w:tcW w:w="236" w:type="dxa"/>
          </w:tcPr>
          <w:p w14:paraId="551203C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F2903E7" w14:textId="0AB9E23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5387776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EFBA280" w14:textId="6E3C42E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6695CF4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C3ED621" w14:textId="6D7B735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31A96DF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BEC0BCC" w14:textId="66504D0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398D690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1020151" w14:textId="6CB4874F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F92B8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6070514" w14:textId="79433C0D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5A8FF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B516C9E" w14:textId="413F22D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978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</w:p>
        </w:tc>
        <w:tc>
          <w:tcPr>
            <w:tcW w:w="239" w:type="dxa"/>
          </w:tcPr>
          <w:p w14:paraId="4DC0AF4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4122F3B" w14:textId="7067C5A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348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838</w:t>
            </w:r>
          </w:p>
        </w:tc>
      </w:tr>
      <w:tr w:rsidR="00684769" w:rsidRPr="00B97268" w14:paraId="2CBF4893" w14:textId="77777777" w:rsidTr="00847F5D">
        <w:trPr>
          <w:trHeight w:val="144"/>
        </w:trPr>
        <w:tc>
          <w:tcPr>
            <w:tcW w:w="3870" w:type="dxa"/>
          </w:tcPr>
          <w:p w14:paraId="4D745DE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444564C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AF452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AFBBA35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37E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AB659D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A16E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C08374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3E567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C891D0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2C70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AE618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3F39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1E4306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21F61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3EB01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A9AE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105CE8A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D13B3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3D9272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BB9" w:rsidRPr="00B97268" w14:paraId="65C90BAE" w14:textId="77777777" w:rsidTr="00847F5D">
        <w:trPr>
          <w:trHeight w:val="144"/>
        </w:trPr>
        <w:tc>
          <w:tcPr>
            <w:tcW w:w="3870" w:type="dxa"/>
          </w:tcPr>
          <w:p w14:paraId="6D37053E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2D11C7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3E3F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E04A6C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7E820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4EEB54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A6FCD6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63E796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35D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EE5F3D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7E61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FA5133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E5BB3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F70C98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F2DDB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BF1C39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AA59A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99FD830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35A212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897774F" w14:textId="77777777" w:rsidR="003E7BB9" w:rsidRPr="00B97268" w:rsidRDefault="003E7BB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769" w:rsidRPr="00B97268" w14:paraId="11E36469" w14:textId="77777777" w:rsidTr="00847F5D">
        <w:trPr>
          <w:trHeight w:val="144"/>
        </w:trPr>
        <w:tc>
          <w:tcPr>
            <w:tcW w:w="3870" w:type="dxa"/>
          </w:tcPr>
          <w:p w14:paraId="3A08146F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304BB3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8F257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99D231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71F0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54E90A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F742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E74206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DCBBD1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1E2062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D392D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174A9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9460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74C1D64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04670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16B30F9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284B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AEA4C87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86AE2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D5246E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6AD01EA5" w14:textId="77777777" w:rsidTr="00847F5D">
        <w:trPr>
          <w:trHeight w:val="144"/>
        </w:trPr>
        <w:tc>
          <w:tcPr>
            <w:tcW w:w="3870" w:type="dxa"/>
          </w:tcPr>
          <w:p w14:paraId="5B8FB874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3A42FB4" w14:textId="14BF335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801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003</w:t>
            </w:r>
          </w:p>
        </w:tc>
        <w:tc>
          <w:tcPr>
            <w:tcW w:w="238" w:type="dxa"/>
          </w:tcPr>
          <w:p w14:paraId="3CC6E60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572977F" w14:textId="6972A4F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175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229</w:t>
            </w:r>
          </w:p>
        </w:tc>
        <w:tc>
          <w:tcPr>
            <w:tcW w:w="236" w:type="dxa"/>
          </w:tcPr>
          <w:p w14:paraId="082AA28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6A9E224" w14:textId="4004C65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1E557BC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79A4E8" w14:textId="2948082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65B8338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9E3E79" w14:textId="64B4F71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5FCFA62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C25620F" w14:textId="4DE973F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012FAF0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D5A16EE" w14:textId="78D6D10D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2E603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2DBBFE" w14:textId="0CF1F656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91BC3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4EEE110" w14:textId="145EBEE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198</w:t>
            </w:r>
          </w:p>
        </w:tc>
        <w:tc>
          <w:tcPr>
            <w:tcW w:w="239" w:type="dxa"/>
          </w:tcPr>
          <w:p w14:paraId="7B3CF8D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22CAEF" w14:textId="2606901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207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389</w:t>
            </w:r>
          </w:p>
        </w:tc>
      </w:tr>
      <w:tr w:rsidR="00C06B34" w:rsidRPr="00B97268" w14:paraId="23556683" w14:textId="77777777" w:rsidTr="00847F5D">
        <w:trPr>
          <w:trHeight w:val="144"/>
        </w:trPr>
        <w:tc>
          <w:tcPr>
            <w:tcW w:w="3870" w:type="dxa"/>
          </w:tcPr>
          <w:p w14:paraId="4D348877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364260D" w14:textId="2292605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152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</w:p>
        </w:tc>
        <w:tc>
          <w:tcPr>
            <w:tcW w:w="238" w:type="dxa"/>
          </w:tcPr>
          <w:p w14:paraId="6414C55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BE3AE4B" w14:textId="24316C8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141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449</w:t>
            </w:r>
          </w:p>
        </w:tc>
        <w:tc>
          <w:tcPr>
            <w:tcW w:w="236" w:type="dxa"/>
          </w:tcPr>
          <w:p w14:paraId="38A2273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FC877F9" w14:textId="4CAD96BC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AF6E5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D29B6A2" w14:textId="0D8CC464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503E5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737E9F" w14:textId="7788A6E5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CD616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1E2C0C" w14:textId="63AC3AEF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8C7F5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CFEAC55" w14:textId="539B2B47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2636C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20F904F" w14:textId="0B14101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200CC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A960AB9" w14:textId="49FB055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</w:p>
        </w:tc>
        <w:tc>
          <w:tcPr>
            <w:tcW w:w="239" w:type="dxa"/>
          </w:tcPr>
          <w:p w14:paraId="1926476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C8E1F58" w14:textId="64B02CC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141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449</w:t>
            </w:r>
          </w:p>
        </w:tc>
      </w:tr>
      <w:tr w:rsidR="00C06B34" w:rsidRPr="00B97268" w14:paraId="6307CE57" w14:textId="77777777" w:rsidTr="00847F5D">
        <w:trPr>
          <w:trHeight w:val="144"/>
        </w:trPr>
        <w:tc>
          <w:tcPr>
            <w:tcW w:w="3870" w:type="dxa"/>
          </w:tcPr>
          <w:p w14:paraId="1E4A66AA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14EA4" w14:textId="6738E44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953</w:t>
            </w:r>
            <w:r w:rsidR="00AD4C92"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118</w:t>
            </w:r>
          </w:p>
        </w:tc>
        <w:tc>
          <w:tcPr>
            <w:tcW w:w="238" w:type="dxa"/>
          </w:tcPr>
          <w:p w14:paraId="7542BCF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7CAB" w14:textId="6141E9C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678</w:t>
            </w:r>
          </w:p>
        </w:tc>
        <w:tc>
          <w:tcPr>
            <w:tcW w:w="236" w:type="dxa"/>
          </w:tcPr>
          <w:p w14:paraId="09B3684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B4B341" w14:textId="11A0260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259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225</w:t>
            </w:r>
          </w:p>
        </w:tc>
        <w:tc>
          <w:tcPr>
            <w:tcW w:w="236" w:type="dxa"/>
          </w:tcPr>
          <w:p w14:paraId="294D8C5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F0CF91D" w14:textId="17BD0E9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359</w:t>
            </w:r>
          </w:p>
        </w:tc>
        <w:tc>
          <w:tcPr>
            <w:tcW w:w="236" w:type="dxa"/>
          </w:tcPr>
          <w:p w14:paraId="4FBD806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3F422CC" w14:textId="5AF415A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100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968</w:t>
            </w:r>
          </w:p>
        </w:tc>
        <w:tc>
          <w:tcPr>
            <w:tcW w:w="236" w:type="dxa"/>
          </w:tcPr>
          <w:p w14:paraId="37E7C01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0C19709" w14:textId="53BBC50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860</w:t>
            </w:r>
          </w:p>
        </w:tc>
        <w:tc>
          <w:tcPr>
            <w:tcW w:w="236" w:type="dxa"/>
          </w:tcPr>
          <w:p w14:paraId="2DCC1C3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A628189" w14:textId="5DF6CF8C" w:rsidR="00C06B34" w:rsidRPr="00C06B34" w:rsidRDefault="00AD4C92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334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998</w:t>
            </w:r>
            <w:r w:rsidRPr="00AD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10104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34E4845" w14:textId="6B7F447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059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D3740E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BC2C4FD" w14:textId="02427BB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978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</w:p>
        </w:tc>
        <w:tc>
          <w:tcPr>
            <w:tcW w:w="239" w:type="dxa"/>
          </w:tcPr>
          <w:p w14:paraId="7A0C268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F2E01CC" w14:textId="35A5965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348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838</w:t>
            </w:r>
          </w:p>
        </w:tc>
      </w:tr>
      <w:tr w:rsidR="00684769" w:rsidRPr="00B97268" w14:paraId="15E7A5BF" w14:textId="77777777" w:rsidTr="00847F5D">
        <w:trPr>
          <w:trHeight w:val="144"/>
        </w:trPr>
        <w:tc>
          <w:tcPr>
            <w:tcW w:w="3870" w:type="dxa"/>
          </w:tcPr>
          <w:p w14:paraId="3D83DAA3" w14:textId="77777777" w:rsidR="00684769" w:rsidRPr="00B97268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66782CC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C118EF2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8A5B4A7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10433B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2F02319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F48CD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B18CEB1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BE3D8F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A4C6818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2560F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BEC4228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B2E807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77C12D0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EA66DE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4791A0D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E968E5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96A02EA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2FEB02A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FB8F6FA" w14:textId="77777777" w:rsidR="00684769" w:rsidRPr="00C06B34" w:rsidRDefault="00684769" w:rsidP="0068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B69" w:rsidRPr="00B97268" w14:paraId="7A22295E" w14:textId="77777777" w:rsidTr="00740453">
        <w:trPr>
          <w:trHeight w:val="144"/>
        </w:trPr>
        <w:tc>
          <w:tcPr>
            <w:tcW w:w="3870" w:type="dxa"/>
          </w:tcPr>
          <w:p w14:paraId="72CE4A74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F0B3B93" w14:textId="689D0135" w:rsidR="000D1B69" w:rsidRPr="00B97268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376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203</w:t>
            </w:r>
          </w:p>
        </w:tc>
        <w:tc>
          <w:tcPr>
            <w:tcW w:w="238" w:type="dxa"/>
            <w:vAlign w:val="bottom"/>
          </w:tcPr>
          <w:p w14:paraId="1CF964ED" w14:textId="77777777" w:rsidR="000D1B69" w:rsidRPr="00B97268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6A18894" w14:textId="32AC5164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342</w:t>
            </w:r>
            <w:r w:rsidR="006B563D"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</w:t>
            </w:r>
          </w:p>
        </w:tc>
        <w:tc>
          <w:tcPr>
            <w:tcW w:w="236" w:type="dxa"/>
            <w:vAlign w:val="bottom"/>
          </w:tcPr>
          <w:p w14:paraId="1E015D40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35631EAB" w14:textId="33964695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769</w:t>
            </w:r>
          </w:p>
        </w:tc>
        <w:tc>
          <w:tcPr>
            <w:tcW w:w="236" w:type="dxa"/>
            <w:vAlign w:val="bottom"/>
          </w:tcPr>
          <w:p w14:paraId="369C455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41DBFF4" w14:textId="5C8048B2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905</w:t>
            </w:r>
          </w:p>
        </w:tc>
        <w:tc>
          <w:tcPr>
            <w:tcW w:w="236" w:type="dxa"/>
            <w:vAlign w:val="bottom"/>
          </w:tcPr>
          <w:p w14:paraId="2459ABD7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F22136D" w14:textId="65CD0AB0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="00AD4C92" w:rsidRPr="00AD4C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912</w:t>
            </w:r>
          </w:p>
        </w:tc>
        <w:tc>
          <w:tcPr>
            <w:tcW w:w="236" w:type="dxa"/>
            <w:vAlign w:val="bottom"/>
          </w:tcPr>
          <w:p w14:paraId="794FF88A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BFEABF7" w14:textId="1030A81B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579</w:t>
            </w:r>
          </w:p>
        </w:tc>
        <w:tc>
          <w:tcPr>
            <w:tcW w:w="236" w:type="dxa"/>
            <w:vAlign w:val="bottom"/>
          </w:tcPr>
          <w:p w14:paraId="4417D083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0A70AC1" w14:textId="7843D8D2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576</w:t>
            </w:r>
          </w:p>
        </w:tc>
        <w:tc>
          <w:tcPr>
            <w:tcW w:w="236" w:type="dxa"/>
            <w:vAlign w:val="bottom"/>
          </w:tcPr>
          <w:p w14:paraId="03546DC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9050339" w14:textId="668F4F84" w:rsidR="000D1B69" w:rsidRPr="00DD0290" w:rsidRDefault="006B563D" w:rsidP="00DD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B56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  <w:r w:rsidRPr="006B56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954</w:t>
            </w:r>
            <w:r w:rsidRPr="006B56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5992ED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7666A2E" w14:textId="3A06826C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478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460</w:t>
            </w:r>
          </w:p>
        </w:tc>
        <w:tc>
          <w:tcPr>
            <w:tcW w:w="239" w:type="dxa"/>
            <w:vAlign w:val="bottom"/>
          </w:tcPr>
          <w:p w14:paraId="2F046FFB" w14:textId="77777777" w:rsidR="000D1B69" w:rsidRPr="000D1B69" w:rsidRDefault="000D1B69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848C108" w14:textId="7C116822" w:rsidR="000D1B69" w:rsidRPr="000D1B69" w:rsidRDefault="00D72D43" w:rsidP="000D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351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635</w:t>
            </w:r>
          </w:p>
        </w:tc>
      </w:tr>
    </w:tbl>
    <w:p w14:paraId="67B50DA1" w14:textId="77777777" w:rsidR="00847F5D" w:rsidRPr="00295919" w:rsidRDefault="0084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436C124C" w14:textId="2FD59D66" w:rsidR="00775174" w:rsidRDefault="0077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775174" w:rsidRPr="00B97268" w14:paraId="718AD7B0" w14:textId="77777777" w:rsidTr="00AC1475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2406B80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30CE331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5174" w:rsidRPr="00B97268" w14:paraId="71CB7D5C" w14:textId="77777777" w:rsidTr="00AC1475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76816F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5E8F1A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0F78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4726064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CEA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085F50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9D3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674365F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B2A9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048EB53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5174" w:rsidRPr="00B97268" w14:paraId="01574D29" w14:textId="77777777" w:rsidTr="00AC1475">
        <w:trPr>
          <w:trHeight w:val="144"/>
          <w:tblHeader/>
        </w:trPr>
        <w:tc>
          <w:tcPr>
            <w:tcW w:w="3870" w:type="dxa"/>
            <w:vAlign w:val="bottom"/>
          </w:tcPr>
          <w:p w14:paraId="269525F7" w14:textId="68B760E8" w:rsidR="00775174" w:rsidRPr="00F93720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C06B34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72D43" w:rsidRPr="00D72D4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06B34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3" w:type="dxa"/>
            <w:vAlign w:val="bottom"/>
          </w:tcPr>
          <w:p w14:paraId="42DE2BCE" w14:textId="7A502992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8" w:type="dxa"/>
            <w:vAlign w:val="bottom"/>
          </w:tcPr>
          <w:p w14:paraId="604344B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FB01A3E" w14:textId="711838F5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1EB765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128D6AD" w14:textId="4FBED7A0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46C0A5A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9FECC7" w14:textId="5A08E4CE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D4B8AD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6199625" w14:textId="5795D8C4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EA1ED0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50EC205" w14:textId="4AB1E7E7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235EE3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9FFA65E" w14:textId="5B6B73BF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7F9E329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307F83D" w14:textId="08F66788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13CB224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2EF3A89" w14:textId="2B76353B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5EA588D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0F7E74E6" w14:textId="1A5D3709" w:rsidR="00775174" w:rsidRPr="00B97268" w:rsidRDefault="00D72D43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</w:tr>
      <w:tr w:rsidR="00775174" w:rsidRPr="00B97268" w14:paraId="43C43D30" w14:textId="77777777" w:rsidTr="00AC1475">
        <w:trPr>
          <w:trHeight w:val="216"/>
          <w:tblHeader/>
        </w:trPr>
        <w:tc>
          <w:tcPr>
            <w:tcW w:w="3870" w:type="dxa"/>
            <w:vAlign w:val="bottom"/>
          </w:tcPr>
          <w:p w14:paraId="0D37DAD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32D22AE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5174" w:rsidRPr="00B97268" w14:paraId="6809FDEF" w14:textId="77777777" w:rsidTr="00AC1475">
        <w:trPr>
          <w:trHeight w:val="144"/>
        </w:trPr>
        <w:tc>
          <w:tcPr>
            <w:tcW w:w="3870" w:type="dxa"/>
          </w:tcPr>
          <w:p w14:paraId="5A6C40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05E5F4E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1F2235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432C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02BD8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2E7F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6AA3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71C907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DEFD9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EB2A9C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8D63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AE02E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B1F70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5E168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38DE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BB8256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06AC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38D96F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E50B1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E78C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64E6B6D6" w14:textId="77777777" w:rsidTr="00AC1475">
        <w:trPr>
          <w:trHeight w:val="144"/>
        </w:trPr>
        <w:tc>
          <w:tcPr>
            <w:tcW w:w="3870" w:type="dxa"/>
          </w:tcPr>
          <w:p w14:paraId="625F9BAE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08E44498" w14:textId="1810846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025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669</w:t>
            </w:r>
          </w:p>
        </w:tc>
        <w:tc>
          <w:tcPr>
            <w:tcW w:w="238" w:type="dxa"/>
          </w:tcPr>
          <w:p w14:paraId="382841A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6B739D" w14:textId="1FD1388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410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867</w:t>
            </w:r>
          </w:p>
        </w:tc>
        <w:tc>
          <w:tcPr>
            <w:tcW w:w="236" w:type="dxa"/>
          </w:tcPr>
          <w:p w14:paraId="643F46F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A927886" w14:textId="157F9C9A" w:rsidR="00C06B34" w:rsidRPr="00C06B34" w:rsidRDefault="00684DE5" w:rsidP="0068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26A41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572DAE8" w14:textId="1675E22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514</w:t>
            </w:r>
          </w:p>
        </w:tc>
        <w:tc>
          <w:tcPr>
            <w:tcW w:w="236" w:type="dxa"/>
          </w:tcPr>
          <w:p w14:paraId="1244BF1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64844A" w14:textId="622985B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465</w:t>
            </w:r>
          </w:p>
        </w:tc>
        <w:tc>
          <w:tcPr>
            <w:tcW w:w="236" w:type="dxa"/>
          </w:tcPr>
          <w:p w14:paraId="1533F30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FF6655" w14:textId="1337E3A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</w:p>
        </w:tc>
        <w:tc>
          <w:tcPr>
            <w:tcW w:w="236" w:type="dxa"/>
          </w:tcPr>
          <w:p w14:paraId="550577F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DD8E5B9" w14:textId="4FD4C2F2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F1C89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AA2A25" w14:textId="3A3DB310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1F91A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F228C35" w14:textId="4BAC7E2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062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134</w:t>
            </w:r>
          </w:p>
        </w:tc>
        <w:tc>
          <w:tcPr>
            <w:tcW w:w="239" w:type="dxa"/>
          </w:tcPr>
          <w:p w14:paraId="3B69820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AD3568" w14:textId="7016E4C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985</w:t>
            </w:r>
          </w:p>
        </w:tc>
      </w:tr>
      <w:tr w:rsidR="00C06B34" w:rsidRPr="00B97268" w14:paraId="66916C06" w14:textId="77777777" w:rsidTr="00AC1475">
        <w:trPr>
          <w:trHeight w:val="144"/>
        </w:trPr>
        <w:tc>
          <w:tcPr>
            <w:tcW w:w="3870" w:type="dxa"/>
          </w:tcPr>
          <w:p w14:paraId="02012AB4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1CFF1A5" w14:textId="1AF93174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75E78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3406422" w14:textId="0F72097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4E37B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BBCD070" w14:textId="51AFD39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6595017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0656B6D" w14:textId="0DEB463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078</w:t>
            </w:r>
          </w:p>
        </w:tc>
        <w:tc>
          <w:tcPr>
            <w:tcW w:w="236" w:type="dxa"/>
          </w:tcPr>
          <w:p w14:paraId="6DD6F57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A947B6C" w14:textId="59E22D4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283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783</w:t>
            </w:r>
          </w:p>
        </w:tc>
        <w:tc>
          <w:tcPr>
            <w:tcW w:w="236" w:type="dxa"/>
          </w:tcPr>
          <w:p w14:paraId="5D4FD54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AB69023" w14:textId="0A591AE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070</w:t>
            </w:r>
          </w:p>
        </w:tc>
        <w:tc>
          <w:tcPr>
            <w:tcW w:w="236" w:type="dxa"/>
          </w:tcPr>
          <w:p w14:paraId="28C46C2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275DB0E" w14:textId="7068B00C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61551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70B401C" w14:textId="0E8E679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A72E5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9A993FA" w14:textId="18BA80BF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9EA58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640FF5C" w14:textId="47D68498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6B34" w:rsidRPr="00B97268" w14:paraId="1060BA62" w14:textId="77777777" w:rsidTr="00AC1475">
        <w:trPr>
          <w:trHeight w:val="144"/>
        </w:trPr>
        <w:tc>
          <w:tcPr>
            <w:tcW w:w="3870" w:type="dxa"/>
          </w:tcPr>
          <w:p w14:paraId="73EA08D4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A75F" w14:textId="54BA9AD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025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669</w:t>
            </w:r>
          </w:p>
        </w:tc>
        <w:tc>
          <w:tcPr>
            <w:tcW w:w="238" w:type="dxa"/>
          </w:tcPr>
          <w:p w14:paraId="615ED92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E8252" w14:textId="2AB7A20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410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867</w:t>
            </w:r>
          </w:p>
        </w:tc>
        <w:tc>
          <w:tcPr>
            <w:tcW w:w="236" w:type="dxa"/>
          </w:tcPr>
          <w:p w14:paraId="3D9A37A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0555CBA" w14:textId="63C39CD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45D336B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2E700F1" w14:textId="60A23AC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031BFE1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3EE5D7D" w14:textId="55CAE30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4A856EA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BF32999" w14:textId="730989E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3A8FDB7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E3ABC4" w14:textId="25DCEFAD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414CE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C2F22EF" w14:textId="7C0DD0E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75C2AC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5E2DD9A" w14:textId="48C1472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062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134</w:t>
            </w:r>
          </w:p>
        </w:tc>
        <w:tc>
          <w:tcPr>
            <w:tcW w:w="239" w:type="dxa"/>
          </w:tcPr>
          <w:p w14:paraId="7B5C42B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D779A22" w14:textId="0C9B3B2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985</w:t>
            </w:r>
          </w:p>
        </w:tc>
      </w:tr>
      <w:tr w:rsidR="00C06B34" w:rsidRPr="00B97268" w14:paraId="26841152" w14:textId="77777777" w:rsidTr="00AC1475">
        <w:trPr>
          <w:trHeight w:val="177"/>
        </w:trPr>
        <w:tc>
          <w:tcPr>
            <w:tcW w:w="3870" w:type="dxa"/>
          </w:tcPr>
          <w:p w14:paraId="69DB05A2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274155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A64276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F48E1C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0B5C9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0EB4AD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319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50FBC0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E276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F2A446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8E0C4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B7A3E8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EDF5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48A31D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7ECC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6932C9E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77C33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989B05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3F91E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BCD856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2FD7331A" w14:textId="77777777" w:rsidTr="00AC1475">
        <w:trPr>
          <w:trHeight w:val="144"/>
        </w:trPr>
        <w:tc>
          <w:tcPr>
            <w:tcW w:w="3870" w:type="dxa"/>
            <w:vAlign w:val="bottom"/>
          </w:tcPr>
          <w:p w14:paraId="33993A27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1858A8F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56A11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6E99E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13867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0196E2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A289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886D4B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9A06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AF1ACA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79E20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E1127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D421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2DE37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C4E6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BD7CC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2442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D8E970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453DE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565075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72AC02D7" w14:textId="77777777" w:rsidTr="00AC1475">
        <w:trPr>
          <w:trHeight w:val="144"/>
        </w:trPr>
        <w:tc>
          <w:tcPr>
            <w:tcW w:w="3870" w:type="dxa"/>
          </w:tcPr>
          <w:p w14:paraId="6DD04382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9BAD4F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89535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24DEB6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C588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5ED474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D3470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58BD2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5D19F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BA1DA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10727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C05626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C00F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CDE334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6267D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136616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2514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133F8F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1E3DB9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6C66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752725A9" w14:textId="77777777" w:rsidTr="00AC1475">
        <w:trPr>
          <w:trHeight w:val="144"/>
        </w:trPr>
        <w:tc>
          <w:tcPr>
            <w:tcW w:w="3870" w:type="dxa"/>
          </w:tcPr>
          <w:p w14:paraId="4BF5E605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338627A8" w14:textId="244FB5B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045</w:t>
            </w:r>
          </w:p>
        </w:tc>
        <w:tc>
          <w:tcPr>
            <w:tcW w:w="238" w:type="dxa"/>
          </w:tcPr>
          <w:p w14:paraId="3CAC29B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3C8B7C8" w14:textId="5620362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169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096</w:t>
            </w:r>
          </w:p>
        </w:tc>
        <w:tc>
          <w:tcPr>
            <w:tcW w:w="236" w:type="dxa"/>
          </w:tcPr>
          <w:p w14:paraId="363F41E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3CF46DB" w14:textId="3D7F1BC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31DE0B8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6D67A7" w14:textId="3462C21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078</w:t>
            </w:r>
          </w:p>
        </w:tc>
        <w:tc>
          <w:tcPr>
            <w:tcW w:w="236" w:type="dxa"/>
          </w:tcPr>
          <w:p w14:paraId="362E463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8477515" w14:textId="27C3954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283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783</w:t>
            </w:r>
          </w:p>
        </w:tc>
        <w:tc>
          <w:tcPr>
            <w:tcW w:w="236" w:type="dxa"/>
          </w:tcPr>
          <w:p w14:paraId="586371B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A0E06BD" w14:textId="1961901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070</w:t>
            </w:r>
          </w:p>
        </w:tc>
        <w:tc>
          <w:tcPr>
            <w:tcW w:w="236" w:type="dxa"/>
          </w:tcPr>
          <w:p w14:paraId="072586A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AAC600" w14:textId="69368368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37ABCF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6B08787" w14:textId="13CCDD25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D4C358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AEAD65" w14:textId="0395028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045</w:t>
            </w:r>
          </w:p>
        </w:tc>
        <w:tc>
          <w:tcPr>
            <w:tcW w:w="239" w:type="dxa"/>
          </w:tcPr>
          <w:p w14:paraId="6B3EF9B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FEF5C3" w14:textId="56966B4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169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096</w:t>
            </w:r>
          </w:p>
        </w:tc>
      </w:tr>
      <w:tr w:rsidR="00C06B34" w:rsidRPr="00B97268" w14:paraId="353D5065" w14:textId="77777777" w:rsidTr="004B2EB2">
        <w:trPr>
          <w:trHeight w:val="144"/>
        </w:trPr>
        <w:tc>
          <w:tcPr>
            <w:tcW w:w="3870" w:type="dxa"/>
          </w:tcPr>
          <w:p w14:paraId="79DCACD7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21DFBC67" w14:textId="34F650FB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B7E7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3FFDF7" w14:textId="4FBC96F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FEB8E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2097840" w14:textId="375F17F4" w:rsidR="00C06B34" w:rsidRPr="00C06B34" w:rsidRDefault="00684DE5" w:rsidP="0068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56F76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35E278D" w14:textId="207655FB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514</w:t>
            </w:r>
          </w:p>
        </w:tc>
        <w:tc>
          <w:tcPr>
            <w:tcW w:w="236" w:type="dxa"/>
          </w:tcPr>
          <w:p w14:paraId="1E200CB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E957132" w14:textId="151FBB26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24706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EF89561" w14:textId="250837B8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87770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4EE9B71" w14:textId="5799563A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CE0B9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FECB6" w14:textId="21158DFD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8CCD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0E671CC" w14:textId="745188CB" w:rsidR="00C06B34" w:rsidRPr="00C06B34" w:rsidRDefault="00DF4404" w:rsidP="00ED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3A8935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28B1E3" w14:textId="3CC5663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514</w:t>
            </w:r>
          </w:p>
        </w:tc>
      </w:tr>
      <w:tr w:rsidR="00C06B34" w:rsidRPr="00B97268" w14:paraId="5CE3A3C6" w14:textId="77777777" w:rsidTr="004B2EB2">
        <w:trPr>
          <w:trHeight w:val="144"/>
        </w:trPr>
        <w:tc>
          <w:tcPr>
            <w:tcW w:w="3870" w:type="dxa"/>
          </w:tcPr>
          <w:p w14:paraId="0C420125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B32A2BC" w14:textId="2C5D003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963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624</w:t>
            </w:r>
          </w:p>
        </w:tc>
        <w:tc>
          <w:tcPr>
            <w:tcW w:w="238" w:type="dxa"/>
          </w:tcPr>
          <w:p w14:paraId="4099EC4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C0A1B6F" w14:textId="26A043C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771</w:t>
            </w:r>
          </w:p>
        </w:tc>
        <w:tc>
          <w:tcPr>
            <w:tcW w:w="236" w:type="dxa"/>
          </w:tcPr>
          <w:p w14:paraId="5ACB61A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6DB535" w14:textId="5626C7A7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CD89E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630EA25" w14:textId="647C6DD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9344E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5C6A230" w14:textId="020B3D8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465</w:t>
            </w:r>
          </w:p>
        </w:tc>
        <w:tc>
          <w:tcPr>
            <w:tcW w:w="236" w:type="dxa"/>
          </w:tcPr>
          <w:p w14:paraId="4048F09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942B2F0" w14:textId="5F67B70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</w:p>
        </w:tc>
        <w:tc>
          <w:tcPr>
            <w:tcW w:w="236" w:type="dxa"/>
          </w:tcPr>
          <w:p w14:paraId="1ED7721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417C9B" w14:textId="308DD01B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6176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ACBD29B" w14:textId="04009F6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5B738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76AE49E" w14:textId="1EF1C77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000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089</w:t>
            </w:r>
          </w:p>
        </w:tc>
        <w:tc>
          <w:tcPr>
            <w:tcW w:w="239" w:type="dxa"/>
          </w:tcPr>
          <w:p w14:paraId="0AD169A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ECDEC01" w14:textId="264B59A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375</w:t>
            </w:r>
          </w:p>
        </w:tc>
      </w:tr>
      <w:tr w:rsidR="00C06B34" w:rsidRPr="00B97268" w14:paraId="4F983E7C" w14:textId="77777777" w:rsidTr="00AC1475">
        <w:trPr>
          <w:trHeight w:val="144"/>
        </w:trPr>
        <w:tc>
          <w:tcPr>
            <w:tcW w:w="3870" w:type="dxa"/>
          </w:tcPr>
          <w:p w14:paraId="240ED2BA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6DD58" w14:textId="4BBC8E7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025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669</w:t>
            </w:r>
          </w:p>
        </w:tc>
        <w:tc>
          <w:tcPr>
            <w:tcW w:w="238" w:type="dxa"/>
          </w:tcPr>
          <w:p w14:paraId="6D56668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9EDC" w14:textId="3BF9E2E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410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867</w:t>
            </w:r>
          </w:p>
        </w:tc>
        <w:tc>
          <w:tcPr>
            <w:tcW w:w="236" w:type="dxa"/>
          </w:tcPr>
          <w:p w14:paraId="07862DB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194D6D7" w14:textId="67AEFD5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0602DE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723AF3D" w14:textId="27FD814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6F068E7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93C311" w14:textId="3A6A680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64AF559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57369B5" w14:textId="6955E45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27AB152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574F2F" w14:textId="263AC327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85ABF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4241B06" w14:textId="66F80150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2D704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39F984" w14:textId="2D65C10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062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134</w:t>
            </w:r>
          </w:p>
        </w:tc>
        <w:tc>
          <w:tcPr>
            <w:tcW w:w="239" w:type="dxa"/>
          </w:tcPr>
          <w:p w14:paraId="0525F1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BB37B92" w14:textId="7319836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985</w:t>
            </w:r>
          </w:p>
        </w:tc>
      </w:tr>
      <w:tr w:rsidR="00C06B34" w:rsidRPr="00B97268" w14:paraId="11FA02C7" w14:textId="77777777" w:rsidTr="00AC1475">
        <w:trPr>
          <w:trHeight w:val="144"/>
        </w:trPr>
        <w:tc>
          <w:tcPr>
            <w:tcW w:w="3870" w:type="dxa"/>
          </w:tcPr>
          <w:p w14:paraId="1EA1FD51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77FDB8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1682D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DA765E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FD0DE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C0C5A8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9923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16AD8B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7C52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246F7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52EC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171510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D67B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5C15F0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66884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1687AAC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F154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0CFB96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088D3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1F1F61D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6368568B" w14:textId="77777777" w:rsidTr="00AC1475">
        <w:trPr>
          <w:trHeight w:val="144"/>
        </w:trPr>
        <w:tc>
          <w:tcPr>
            <w:tcW w:w="3870" w:type="dxa"/>
          </w:tcPr>
          <w:p w14:paraId="3F493534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768AEC7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A9EBCF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6C435D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3028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B93D09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57CC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80D54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EFB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433210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7432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82792F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3F0F1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B329FB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6692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C9CDB0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C726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0E2D8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F5E99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0F136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0D1B69" w14:paraId="1A69836E" w14:textId="77777777" w:rsidTr="00AC1475">
        <w:trPr>
          <w:trHeight w:val="144"/>
        </w:trPr>
        <w:tc>
          <w:tcPr>
            <w:tcW w:w="3870" w:type="dxa"/>
          </w:tcPr>
          <w:p w14:paraId="34CD0390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80E88D3" w14:textId="6E465F8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557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544</w:t>
            </w:r>
          </w:p>
        </w:tc>
        <w:tc>
          <w:tcPr>
            <w:tcW w:w="238" w:type="dxa"/>
          </w:tcPr>
          <w:p w14:paraId="20A3D48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81C2823" w14:textId="2D562AD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845</w:t>
            </w:r>
          </w:p>
        </w:tc>
        <w:tc>
          <w:tcPr>
            <w:tcW w:w="236" w:type="dxa"/>
          </w:tcPr>
          <w:p w14:paraId="7B3CA74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0EAED9E" w14:textId="65A64D4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2FAAAC8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1A9809F" w14:textId="6C2D7F9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1EB83BD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DC660C" w14:textId="7C614B9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4E43A40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F7F623" w14:textId="3FAF76D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2AAA578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ECECCC" w14:textId="16582800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34539A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C0C86D" w14:textId="2907202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BD5EFD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95FCB34" w14:textId="1DB5242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594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009</w:t>
            </w:r>
          </w:p>
        </w:tc>
        <w:tc>
          <w:tcPr>
            <w:tcW w:w="239" w:type="dxa"/>
          </w:tcPr>
          <w:p w14:paraId="0B033C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2812E4" w14:textId="0E734E5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963</w:t>
            </w:r>
          </w:p>
        </w:tc>
      </w:tr>
      <w:tr w:rsidR="00C06B34" w:rsidRPr="000D1B69" w14:paraId="3FF9516D" w14:textId="77777777" w:rsidTr="004B2EB2">
        <w:trPr>
          <w:trHeight w:val="144"/>
        </w:trPr>
        <w:tc>
          <w:tcPr>
            <w:tcW w:w="3870" w:type="dxa"/>
          </w:tcPr>
          <w:p w14:paraId="5CE3DB31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C5CC48A" w14:textId="2F46AF5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045</w:t>
            </w:r>
          </w:p>
        </w:tc>
        <w:tc>
          <w:tcPr>
            <w:tcW w:w="238" w:type="dxa"/>
          </w:tcPr>
          <w:p w14:paraId="7DEC9E8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98A63F3" w14:textId="78F6F9D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057</w:t>
            </w:r>
          </w:p>
        </w:tc>
        <w:tc>
          <w:tcPr>
            <w:tcW w:w="236" w:type="dxa"/>
          </w:tcPr>
          <w:p w14:paraId="4D29696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8BE2FB9" w14:textId="4FC81185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399DB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464DA64" w14:textId="7CCFDBBA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1ADE6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D41354" w14:textId="77AB2355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F6509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37F5B5E" w14:textId="62D175BE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E1182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68D635" w14:textId="01B7ECA1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EE65B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DC16C6F" w14:textId="254E7C1E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9AC7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0A891B" w14:textId="69F9E3CB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045</w:t>
            </w:r>
          </w:p>
        </w:tc>
        <w:tc>
          <w:tcPr>
            <w:tcW w:w="239" w:type="dxa"/>
          </w:tcPr>
          <w:p w14:paraId="7C3AA0E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03BC4C9" w14:textId="6B18887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057</w:t>
            </w:r>
          </w:p>
        </w:tc>
      </w:tr>
      <w:tr w:rsidR="00C06B34" w:rsidRPr="000D1B69" w14:paraId="66AEA7A6" w14:textId="77777777" w:rsidTr="004B2EB2">
        <w:trPr>
          <w:trHeight w:val="144"/>
        </w:trPr>
        <w:tc>
          <w:tcPr>
            <w:tcW w:w="3870" w:type="dxa"/>
          </w:tcPr>
          <w:p w14:paraId="1695114A" w14:textId="3E33838E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6FC4F7A8" w14:textId="59CEE2F1" w:rsidR="00C06B34" w:rsidRPr="00C06B34" w:rsidRDefault="00684DE5" w:rsidP="0068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25DD59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4D757D3" w14:textId="78260088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040</w:t>
            </w:r>
          </w:p>
        </w:tc>
        <w:tc>
          <w:tcPr>
            <w:tcW w:w="236" w:type="dxa"/>
          </w:tcPr>
          <w:p w14:paraId="2450F10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03B55EF" w14:textId="4954EF3C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5C9B1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EB6EFC9" w14:textId="16F34F0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19ECD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9F4FC4" w14:textId="7B777234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C3E87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4B939E0" w14:textId="0F2BCF1C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EE25E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B3125D3" w14:textId="07FD82A1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84E2C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FFBA415" w14:textId="1EB5198D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D2ACA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43608D0" w14:textId="7635692C" w:rsidR="00C06B34" w:rsidRPr="00C06B34" w:rsidRDefault="00DF4404" w:rsidP="00ED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7FCE95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C912112" w14:textId="4D135FC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040</w:t>
            </w:r>
          </w:p>
        </w:tc>
      </w:tr>
      <w:tr w:rsidR="00C06B34" w:rsidRPr="000D1B69" w14:paraId="7B362A16" w14:textId="77777777" w:rsidTr="004B2EB2">
        <w:trPr>
          <w:trHeight w:val="144"/>
        </w:trPr>
        <w:tc>
          <w:tcPr>
            <w:tcW w:w="3870" w:type="dxa"/>
          </w:tcPr>
          <w:p w14:paraId="1FAA2B34" w14:textId="77777777" w:rsidR="00C06B34" w:rsidRPr="000D1B69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E4827DB" w14:textId="73D439E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080</w:t>
            </w:r>
          </w:p>
        </w:tc>
        <w:tc>
          <w:tcPr>
            <w:tcW w:w="238" w:type="dxa"/>
          </w:tcPr>
          <w:p w14:paraId="112DDEB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7C5EA60" w14:textId="68D9576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236" w:type="dxa"/>
          </w:tcPr>
          <w:p w14:paraId="6EBD1AD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7BAE219" w14:textId="5A6ABB6B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80C40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1EC3BEB" w14:textId="14BCD191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C3933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FF48883" w14:textId="30653EAF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26055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4A8EA0C" w14:textId="2F22881A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27B4B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14C889A" w14:textId="23891F6D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157A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A2CAE76" w14:textId="631D836F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2DA3F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4F7D3F6" w14:textId="7F7E440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406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080</w:t>
            </w:r>
          </w:p>
        </w:tc>
        <w:tc>
          <w:tcPr>
            <w:tcW w:w="239" w:type="dxa"/>
          </w:tcPr>
          <w:p w14:paraId="428B6E3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A110D3F" w14:textId="5DD9072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</w:tr>
      <w:tr w:rsidR="00C06B34" w:rsidRPr="00B97268" w14:paraId="5AC54C44" w14:textId="77777777" w:rsidTr="00AC1475">
        <w:trPr>
          <w:trHeight w:val="144"/>
        </w:trPr>
        <w:tc>
          <w:tcPr>
            <w:tcW w:w="3870" w:type="dxa"/>
          </w:tcPr>
          <w:p w14:paraId="67F9861A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73E0" w14:textId="7B06491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025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669</w:t>
            </w:r>
          </w:p>
        </w:tc>
        <w:tc>
          <w:tcPr>
            <w:tcW w:w="238" w:type="dxa"/>
          </w:tcPr>
          <w:p w14:paraId="425C4FD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A691" w14:textId="107CD2C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410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867</w:t>
            </w:r>
          </w:p>
        </w:tc>
        <w:tc>
          <w:tcPr>
            <w:tcW w:w="236" w:type="dxa"/>
          </w:tcPr>
          <w:p w14:paraId="31F8F7D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749EEC5" w14:textId="6C47382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2A59BD5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FC211F7" w14:textId="35B4E13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63381CA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AAF158A" w14:textId="41883C9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29DA532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7B50178" w14:textId="4C0980B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36062D9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60EC667" w14:textId="21888BE1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DE362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ACF9297" w14:textId="081F1B3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3775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9D2CDA" w14:textId="039AEF1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062</w:t>
            </w:r>
            <w:r w:rsidR="00DF4404"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134</w:t>
            </w:r>
          </w:p>
        </w:tc>
        <w:tc>
          <w:tcPr>
            <w:tcW w:w="239" w:type="dxa"/>
          </w:tcPr>
          <w:p w14:paraId="62CE5B1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18A8963" w14:textId="4A43FC1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985</w:t>
            </w:r>
          </w:p>
        </w:tc>
      </w:tr>
      <w:tr w:rsidR="00775174" w:rsidRPr="00B97268" w14:paraId="388DE0E2" w14:textId="77777777" w:rsidTr="00AC1475">
        <w:trPr>
          <w:trHeight w:val="144"/>
        </w:trPr>
        <w:tc>
          <w:tcPr>
            <w:tcW w:w="3870" w:type="dxa"/>
          </w:tcPr>
          <w:p w14:paraId="5E0BBA7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2FD91C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4CDF5E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C606A4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D9125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7A1351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7EE1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49797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FD65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EEE14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575E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AC8E43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85F9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8A7C12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9CFD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6EFF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11C3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C2548D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695E6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E56F1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31EA3BC6" w14:textId="77777777" w:rsidTr="00AC1475">
        <w:trPr>
          <w:trHeight w:val="144"/>
        </w:trPr>
        <w:tc>
          <w:tcPr>
            <w:tcW w:w="3870" w:type="dxa"/>
          </w:tcPr>
          <w:p w14:paraId="35F9088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DC824D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3B109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EF9718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5839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16042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A962B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3DFD7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32CF4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845831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C410E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CA6C6D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AE760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F1C72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0EA6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DD1862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FD2C7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79F98F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BB029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5EEE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043F" w:rsidRPr="00B97268" w14:paraId="4FE5841C" w14:textId="77777777" w:rsidTr="00AC1475">
        <w:trPr>
          <w:trHeight w:val="144"/>
        </w:trPr>
        <w:tc>
          <w:tcPr>
            <w:tcW w:w="3870" w:type="dxa"/>
          </w:tcPr>
          <w:p w14:paraId="19AE308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A894F7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BB4614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7C34AB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FD884B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7628EF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3A540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BB743F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7520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D243E2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32C8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750722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97E9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CB8E66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2C735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841022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CCACA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CFC96CD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1321422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3B3823" w14:textId="77777777" w:rsidR="0035043F" w:rsidRPr="00B97268" w:rsidRDefault="0035043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174" w:rsidRPr="00B97268" w14:paraId="08FC0573" w14:textId="77777777" w:rsidTr="00AC1475">
        <w:trPr>
          <w:trHeight w:val="144"/>
        </w:trPr>
        <w:tc>
          <w:tcPr>
            <w:tcW w:w="3870" w:type="dxa"/>
          </w:tcPr>
          <w:p w14:paraId="0203EF4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C00302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4536A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04FA1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05DBD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CEE5A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4BF8E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987E3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2F356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20DBC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9C4AF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6F3DDB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E5B8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4590E0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CC650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8D0D0B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E4CF3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EEEBD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DA760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4EF3CC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6910BEFE" w14:textId="77777777" w:rsidTr="00AC1475">
        <w:trPr>
          <w:trHeight w:val="144"/>
        </w:trPr>
        <w:tc>
          <w:tcPr>
            <w:tcW w:w="3870" w:type="dxa"/>
          </w:tcPr>
          <w:p w14:paraId="4769CE1D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4115175C" w14:textId="1FF5E31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557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544</w:t>
            </w:r>
          </w:p>
        </w:tc>
        <w:tc>
          <w:tcPr>
            <w:tcW w:w="238" w:type="dxa"/>
          </w:tcPr>
          <w:p w14:paraId="612E02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D29BA62" w14:textId="3C3C4060" w:rsidR="00C06B34" w:rsidRPr="00520C2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962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885</w:t>
            </w:r>
          </w:p>
        </w:tc>
        <w:tc>
          <w:tcPr>
            <w:tcW w:w="236" w:type="dxa"/>
          </w:tcPr>
          <w:p w14:paraId="04E00E0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28706E0" w14:textId="77FBA76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311F7B2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FC4F884" w14:textId="62E615B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627E95E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49905E" w14:textId="282C618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7A342AA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546371" w14:textId="7B9204E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4677B0C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C4B99F" w14:textId="7C68450C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11FCF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22D22C" w14:textId="2B27DD23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9E5A32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9B1A9E0" w14:textId="092BA62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594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009</w:t>
            </w:r>
          </w:p>
        </w:tc>
        <w:tc>
          <w:tcPr>
            <w:tcW w:w="239" w:type="dxa"/>
          </w:tcPr>
          <w:p w14:paraId="1FCECD8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AF244F" w14:textId="0D61323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047</w:t>
            </w:r>
            <w:r w:rsidR="0050748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003</w:t>
            </w:r>
          </w:p>
        </w:tc>
      </w:tr>
      <w:tr w:rsidR="00C06B34" w:rsidRPr="00B97268" w14:paraId="1EA14D32" w14:textId="77777777" w:rsidTr="004B2EB2">
        <w:trPr>
          <w:trHeight w:val="144"/>
        </w:trPr>
        <w:tc>
          <w:tcPr>
            <w:tcW w:w="3870" w:type="dxa"/>
          </w:tcPr>
          <w:p w14:paraId="427BFD60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B42351" w14:textId="53333C56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125</w:t>
            </w:r>
          </w:p>
        </w:tc>
        <w:tc>
          <w:tcPr>
            <w:tcW w:w="238" w:type="dxa"/>
          </w:tcPr>
          <w:p w14:paraId="7EBBB34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1DA080F" w14:textId="1EEC244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447</w:t>
            </w:r>
            <w:r w:rsidR="00ED4E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982</w:t>
            </w:r>
          </w:p>
        </w:tc>
        <w:tc>
          <w:tcPr>
            <w:tcW w:w="236" w:type="dxa"/>
          </w:tcPr>
          <w:p w14:paraId="2473E9C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DDBAE2B" w14:textId="2F86A35C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B5674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D492AAD" w14:textId="6E6A3879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F6F4A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F159C24" w14:textId="7794F738" w:rsidR="00C06B34" w:rsidRPr="00C06B34" w:rsidRDefault="00684DE5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13DE5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644520C5" w14:textId="76F3223F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0700C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6B4C820" w14:textId="203DB054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E4F9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2EF1C48" w14:textId="06C6E818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1CCF4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E477C9B" w14:textId="165A24B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468</w:t>
            </w:r>
            <w:r w:rsidR="000140C4" w:rsidRPr="000140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125</w:t>
            </w:r>
          </w:p>
        </w:tc>
        <w:tc>
          <w:tcPr>
            <w:tcW w:w="239" w:type="dxa"/>
          </w:tcPr>
          <w:p w14:paraId="6783FC2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D6E618D" w14:textId="4052DC87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447</w:t>
            </w:r>
            <w:r w:rsidR="0050748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982</w:t>
            </w:r>
          </w:p>
        </w:tc>
      </w:tr>
      <w:tr w:rsidR="00C06B34" w:rsidRPr="00B97268" w14:paraId="57047E6F" w14:textId="77777777" w:rsidTr="00AC1475">
        <w:trPr>
          <w:trHeight w:val="144"/>
        </w:trPr>
        <w:tc>
          <w:tcPr>
            <w:tcW w:w="3870" w:type="dxa"/>
          </w:tcPr>
          <w:p w14:paraId="2D1B2B04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069B" w14:textId="31E7A14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025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669</w:t>
            </w:r>
          </w:p>
        </w:tc>
        <w:tc>
          <w:tcPr>
            <w:tcW w:w="238" w:type="dxa"/>
          </w:tcPr>
          <w:p w14:paraId="7A602D1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C1D1" w14:textId="304EFF9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410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867</w:t>
            </w:r>
          </w:p>
        </w:tc>
        <w:tc>
          <w:tcPr>
            <w:tcW w:w="236" w:type="dxa"/>
          </w:tcPr>
          <w:p w14:paraId="094E4F8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C4D0D3D" w14:textId="33E777E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788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250</w:t>
            </w:r>
          </w:p>
        </w:tc>
        <w:tc>
          <w:tcPr>
            <w:tcW w:w="236" w:type="dxa"/>
          </w:tcPr>
          <w:p w14:paraId="53019CE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FEDF9AC" w14:textId="6D8303C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592</w:t>
            </w:r>
          </w:p>
        </w:tc>
        <w:tc>
          <w:tcPr>
            <w:tcW w:w="236" w:type="dxa"/>
          </w:tcPr>
          <w:p w14:paraId="679049E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570C81D" w14:textId="60876A8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320</w:t>
            </w:r>
            <w:r w:rsidR="00684DE5" w:rsidRPr="00684D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248</w:t>
            </w:r>
          </w:p>
        </w:tc>
        <w:tc>
          <w:tcPr>
            <w:tcW w:w="236" w:type="dxa"/>
          </w:tcPr>
          <w:p w14:paraId="72B9D12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D99D674" w14:textId="58F09C3B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126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674</w:t>
            </w:r>
          </w:p>
        </w:tc>
        <w:tc>
          <w:tcPr>
            <w:tcW w:w="236" w:type="dxa"/>
          </w:tcPr>
          <w:p w14:paraId="71C501C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DE1D668" w14:textId="07DC0684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072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033</w:t>
            </w:r>
            <w:r w:rsidRPr="00DF4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BEB26B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7398A56" w14:textId="2D736FE0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637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148</w:t>
            </w:r>
            <w:r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7CB3C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C09850C" w14:textId="17FD3FE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062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134</w:t>
            </w:r>
          </w:p>
        </w:tc>
        <w:tc>
          <w:tcPr>
            <w:tcW w:w="239" w:type="dxa"/>
          </w:tcPr>
          <w:p w14:paraId="4442208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7E7E9E3" w14:textId="3A21D22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494</w:t>
            </w:r>
            <w:r w:rsidR="00C06B34" w:rsidRPr="00C06B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985</w:t>
            </w:r>
          </w:p>
        </w:tc>
      </w:tr>
      <w:tr w:rsidR="00C06B34" w:rsidRPr="00B97268" w14:paraId="22C42B2F" w14:textId="77777777" w:rsidTr="00AC1475">
        <w:trPr>
          <w:trHeight w:val="144"/>
        </w:trPr>
        <w:tc>
          <w:tcPr>
            <w:tcW w:w="3870" w:type="dxa"/>
          </w:tcPr>
          <w:p w14:paraId="6273416A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AA1583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AC25EF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C1347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06AF2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37ADAB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256D0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5D3A6F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BA19D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57E367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FBE8D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C1F6A4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3BE84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14B9DA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BD4D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50959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7B41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15E3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3B90DF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D5A784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1A862426" w14:textId="77777777" w:rsidTr="00AC1475">
        <w:trPr>
          <w:trHeight w:val="144"/>
        </w:trPr>
        <w:tc>
          <w:tcPr>
            <w:tcW w:w="3870" w:type="dxa"/>
          </w:tcPr>
          <w:p w14:paraId="5AB96E2F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6C4DF30" w14:textId="130104E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983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755</w:t>
            </w:r>
          </w:p>
        </w:tc>
        <w:tc>
          <w:tcPr>
            <w:tcW w:w="238" w:type="dxa"/>
            <w:vAlign w:val="bottom"/>
          </w:tcPr>
          <w:p w14:paraId="19B2ED5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046C45F" w14:textId="458F1D4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751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819</w:t>
            </w:r>
          </w:p>
        </w:tc>
        <w:tc>
          <w:tcPr>
            <w:tcW w:w="236" w:type="dxa"/>
            <w:vAlign w:val="bottom"/>
          </w:tcPr>
          <w:p w14:paraId="35E82DB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72F21C6" w14:textId="43A6D0F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923</w:t>
            </w:r>
          </w:p>
        </w:tc>
        <w:tc>
          <w:tcPr>
            <w:tcW w:w="236" w:type="dxa"/>
            <w:vAlign w:val="bottom"/>
          </w:tcPr>
          <w:p w14:paraId="562F6BB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74433911" w14:textId="7F5CED2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967</w:t>
            </w:r>
          </w:p>
        </w:tc>
        <w:tc>
          <w:tcPr>
            <w:tcW w:w="236" w:type="dxa"/>
            <w:vAlign w:val="bottom"/>
          </w:tcPr>
          <w:p w14:paraId="51F1443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2FD33312" w14:textId="6199E11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631</w:t>
            </w:r>
          </w:p>
        </w:tc>
        <w:tc>
          <w:tcPr>
            <w:tcW w:w="236" w:type="dxa"/>
            <w:vAlign w:val="bottom"/>
          </w:tcPr>
          <w:p w14:paraId="545B16C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45849C17" w14:textId="4F45B21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130</w:t>
            </w:r>
          </w:p>
        </w:tc>
        <w:tc>
          <w:tcPr>
            <w:tcW w:w="236" w:type="dxa"/>
            <w:vAlign w:val="bottom"/>
          </w:tcPr>
          <w:p w14:paraId="0B64FE1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3C757D9F" w14:textId="1FCF1B8D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836</w:t>
            </w:r>
          </w:p>
        </w:tc>
        <w:tc>
          <w:tcPr>
            <w:tcW w:w="236" w:type="dxa"/>
            <w:vAlign w:val="bottom"/>
          </w:tcPr>
          <w:p w14:paraId="0261038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ECFE498" w14:textId="53255AA2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06B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041</w:t>
            </w:r>
            <w:r w:rsidRPr="00C06B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8183A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4BA52FE8" w14:textId="7DB6501F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260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145</w:t>
            </w:r>
          </w:p>
        </w:tc>
        <w:tc>
          <w:tcPr>
            <w:tcW w:w="239" w:type="dxa"/>
            <w:vAlign w:val="bottom"/>
          </w:tcPr>
          <w:p w14:paraId="1B2BA9A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751750DD" w14:textId="711DDB2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836</w:t>
            </w:r>
            <w:r w:rsidR="00C06B34" w:rsidRPr="00C06B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</w:tr>
      <w:tr w:rsidR="00C06B34" w:rsidRPr="00B97268" w14:paraId="50D0F041" w14:textId="77777777" w:rsidTr="004B2EB2">
        <w:trPr>
          <w:trHeight w:val="144"/>
        </w:trPr>
        <w:tc>
          <w:tcPr>
            <w:tcW w:w="3870" w:type="dxa"/>
          </w:tcPr>
          <w:p w14:paraId="27259501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7D220F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347F9F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B4CC50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2F910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ADAE70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DE91B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7894273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C6D9E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62A1EEC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52E25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7BC1584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656D3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251AEE4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53509B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2EC19F99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4715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C4C2E3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196664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61DF5BC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551D9B78" w14:textId="77777777" w:rsidTr="004B2EB2">
        <w:trPr>
          <w:trHeight w:val="144"/>
        </w:trPr>
        <w:tc>
          <w:tcPr>
            <w:tcW w:w="3870" w:type="dxa"/>
          </w:tcPr>
          <w:p w14:paraId="7A9DDD54" w14:textId="09175935" w:rsidR="00C06B34" w:rsidRPr="00976FEE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D72D43" w:rsidRPr="00D72D43">
              <w:rPr>
                <w:rFonts w:asciiTheme="majorBidi" w:hAnsiTheme="majorBidi" w:cs="Angsana New"/>
                <w:sz w:val="24"/>
                <w:szCs w:val="24"/>
                <w:lang w:val="en-GB"/>
              </w:rPr>
              <w:t>30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กันยายน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D72D43" w:rsidRPr="00D72D43">
              <w:rPr>
                <w:rFonts w:asciiTheme="majorBidi" w:hAnsiTheme="majorBidi" w:cs="Angsana New"/>
                <w:sz w:val="24"/>
                <w:szCs w:val="24"/>
                <w:lang w:val="en-GB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540D90D" w14:textId="1B3779D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423</w:t>
            </w:r>
          </w:p>
        </w:tc>
        <w:tc>
          <w:tcPr>
            <w:tcW w:w="238" w:type="dxa"/>
            <w:vAlign w:val="bottom"/>
          </w:tcPr>
          <w:p w14:paraId="73D393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16C1FBD1" w14:textId="413423B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064</w:t>
            </w:r>
          </w:p>
        </w:tc>
        <w:tc>
          <w:tcPr>
            <w:tcW w:w="236" w:type="dxa"/>
            <w:vAlign w:val="bottom"/>
          </w:tcPr>
          <w:p w14:paraId="2AE64C15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60017C39" w14:textId="1B194C4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763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333</w:t>
            </w:r>
          </w:p>
        </w:tc>
        <w:tc>
          <w:tcPr>
            <w:tcW w:w="236" w:type="dxa"/>
            <w:vAlign w:val="bottom"/>
          </w:tcPr>
          <w:p w14:paraId="3407723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CB4B9B0" w14:textId="05AACB3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609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521</w:t>
            </w:r>
          </w:p>
        </w:tc>
        <w:tc>
          <w:tcPr>
            <w:tcW w:w="236" w:type="dxa"/>
            <w:vAlign w:val="bottom"/>
          </w:tcPr>
          <w:p w14:paraId="5C44606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4632B2CC" w14:textId="004395BE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760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643</w:t>
            </w:r>
          </w:p>
        </w:tc>
        <w:tc>
          <w:tcPr>
            <w:tcW w:w="236" w:type="dxa"/>
            <w:vAlign w:val="bottom"/>
          </w:tcPr>
          <w:p w14:paraId="2202071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42D7B68E" w14:textId="4E80F7A3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589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898</w:t>
            </w:r>
          </w:p>
        </w:tc>
        <w:tc>
          <w:tcPr>
            <w:tcW w:w="236" w:type="dxa"/>
            <w:vAlign w:val="bottom"/>
          </w:tcPr>
          <w:p w14:paraId="6883495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FA07934" w14:textId="57863D83" w:rsidR="00C06B34" w:rsidRPr="00C06B34" w:rsidRDefault="009E4CDF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4C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454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741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A566C0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007AFB80" w14:textId="0E616F9B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278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417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90EFE6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F423892" w14:textId="66EF0B90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180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658</w:t>
            </w:r>
          </w:p>
        </w:tc>
        <w:tc>
          <w:tcPr>
            <w:tcW w:w="239" w:type="dxa"/>
            <w:vAlign w:val="bottom"/>
          </w:tcPr>
          <w:p w14:paraId="4A80E9C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4E956A58" w14:textId="33A6384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993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066</w:t>
            </w:r>
          </w:p>
        </w:tc>
      </w:tr>
      <w:tr w:rsidR="00C06B34" w:rsidRPr="00B97268" w14:paraId="1073541C" w14:textId="77777777" w:rsidTr="004B2EB2">
        <w:trPr>
          <w:trHeight w:val="144"/>
        </w:trPr>
        <w:tc>
          <w:tcPr>
            <w:tcW w:w="3870" w:type="dxa"/>
          </w:tcPr>
          <w:p w14:paraId="6BE21AD7" w14:textId="77777777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C2C988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E529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3694F8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1DDAD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16626026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0F620D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4317B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4EF06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646A23DE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EE42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25B454B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238797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781576C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7AC91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03809F7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26F98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930127A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41C0B1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98A0F2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B34" w:rsidRPr="00B97268" w14:paraId="15CE8BCB" w14:textId="77777777" w:rsidTr="004B2EB2">
        <w:trPr>
          <w:trHeight w:val="144"/>
        </w:trPr>
        <w:tc>
          <w:tcPr>
            <w:tcW w:w="3870" w:type="dxa"/>
          </w:tcPr>
          <w:p w14:paraId="336E77F6" w14:textId="4F3E619C" w:rsidR="00C06B34" w:rsidRPr="00B97268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D72D43" w:rsidRPr="00D72D43">
              <w:rPr>
                <w:rFonts w:asciiTheme="majorBidi" w:hAnsiTheme="majorBidi" w:cs="Angsana New"/>
                <w:sz w:val="24"/>
                <w:szCs w:val="24"/>
                <w:lang w:val="en-GB"/>
              </w:rPr>
              <w:t>30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D72D43" w:rsidRPr="00D72D43">
              <w:rPr>
                <w:rFonts w:asciiTheme="majorBidi" w:hAnsiTheme="majorBidi" w:cs="Angsana New"/>
                <w:sz w:val="24"/>
                <w:szCs w:val="24"/>
                <w:lang w:val="en-GB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FFCDE47" w14:textId="4E61FAA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848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253</w:t>
            </w:r>
          </w:p>
        </w:tc>
        <w:tc>
          <w:tcPr>
            <w:tcW w:w="238" w:type="dxa"/>
            <w:vAlign w:val="bottom"/>
          </w:tcPr>
          <w:p w14:paraId="12E80F5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6BA0D292" w14:textId="0C18811C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342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913</w:t>
            </w:r>
          </w:p>
        </w:tc>
        <w:tc>
          <w:tcPr>
            <w:tcW w:w="236" w:type="dxa"/>
            <w:vAlign w:val="bottom"/>
          </w:tcPr>
          <w:p w14:paraId="13BB08B4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094996F8" w14:textId="46A1B8E9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229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078</w:t>
            </w:r>
          </w:p>
        </w:tc>
        <w:tc>
          <w:tcPr>
            <w:tcW w:w="236" w:type="dxa"/>
            <w:vAlign w:val="bottom"/>
          </w:tcPr>
          <w:p w14:paraId="673156B2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AD7EA1D" w14:textId="32D66491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296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170</w:t>
            </w:r>
          </w:p>
        </w:tc>
        <w:tc>
          <w:tcPr>
            <w:tcW w:w="236" w:type="dxa"/>
            <w:vAlign w:val="bottom"/>
          </w:tcPr>
          <w:p w14:paraId="783D599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64A3B845" w14:textId="1E6C1224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767</w:t>
            </w:r>
            <w:r w:rsidR="00684DE5" w:rsidRPr="00684D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516</w:t>
            </w:r>
          </w:p>
        </w:tc>
        <w:tc>
          <w:tcPr>
            <w:tcW w:w="236" w:type="dxa"/>
            <w:vAlign w:val="bottom"/>
          </w:tcPr>
          <w:p w14:paraId="77E11FFB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294D620" w14:textId="29D6E80A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617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077</w:t>
            </w:r>
          </w:p>
        </w:tc>
        <w:tc>
          <w:tcPr>
            <w:tcW w:w="236" w:type="dxa"/>
            <w:vAlign w:val="bottom"/>
          </w:tcPr>
          <w:p w14:paraId="72E7398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2B95E654" w14:textId="65BCEE0A" w:rsidR="00C06B34" w:rsidRPr="00C06B34" w:rsidRDefault="009E4CDF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4C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309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848</w:t>
            </w:r>
            <w:r w:rsidRPr="009E4C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B1DDB0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3292731E" w14:textId="26B5A880" w:rsidR="00C06B34" w:rsidRPr="00C06B34" w:rsidRDefault="00DF440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F44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045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467</w:t>
            </w:r>
            <w:r w:rsidRPr="00DF44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75718FF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366B2F9" w14:textId="22A6EFD5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534</w:t>
            </w:r>
            <w:r w:rsidR="009E4CDF" w:rsidRPr="009E4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999</w:t>
            </w:r>
          </w:p>
        </w:tc>
        <w:tc>
          <w:tcPr>
            <w:tcW w:w="239" w:type="dxa"/>
            <w:vAlign w:val="bottom"/>
          </w:tcPr>
          <w:p w14:paraId="35ECC71C" w14:textId="77777777" w:rsidR="00C06B34" w:rsidRPr="00C06B34" w:rsidRDefault="00C06B34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79F500B" w14:textId="5FE85E62" w:rsidR="00C06B34" w:rsidRPr="00C06B34" w:rsidRDefault="00D72D43" w:rsidP="00C0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210</w:t>
            </w:r>
            <w:r w:rsidR="00DF4404" w:rsidRPr="00DF4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2D4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693</w:t>
            </w:r>
          </w:p>
        </w:tc>
      </w:tr>
    </w:tbl>
    <w:p w14:paraId="3D8642BF" w14:textId="11CEBE6D" w:rsidR="00775174" w:rsidRPr="00775174" w:rsidRDefault="0077517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775174" w:rsidRPr="00775174" w:rsidSect="00537A6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A691F9" w14:textId="7B852875" w:rsidR="003D788E" w:rsidRDefault="00180230" w:rsidP="003D788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8023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E6E18CD" w14:textId="77777777" w:rsidR="003D788E" w:rsidRPr="003D788E" w:rsidRDefault="003D788E" w:rsidP="003D788E">
      <w:pPr>
        <w:rPr>
          <w:rFonts w:cstheme="minorBidi"/>
          <w:lang w:val="th-TH"/>
        </w:rPr>
      </w:pPr>
    </w:p>
    <w:p w14:paraId="7CDABAF8" w14:textId="2F04B5DB" w:rsidR="00180230" w:rsidRPr="00A54BF8" w:rsidRDefault="00180230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820C48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อัตราภาษีเงินได้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ที่</w:t>
      </w:r>
      <w:r w:rsidRPr="003C3AAC">
        <w:rPr>
          <w:rFonts w:ascii="Angsana New" w:hAnsi="Angsana New" w:cs="Angsana New"/>
          <w:sz w:val="28"/>
          <w:szCs w:val="28"/>
          <w:cs/>
        </w:rPr>
        <w:t>แท้จริงรวมของกลุ่มบริษัทในการดำเนินงานต่อเนื่องเป็นระยะเวลา</w:t>
      </w:r>
      <w:r w:rsidR="006B563D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30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C06B3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2564</w:t>
      </w:r>
      <w:r w:rsidRPr="003C3AAC">
        <w:rPr>
          <w:rFonts w:ascii="Angsana New" w:hAnsi="Angsana New" w:cs="Angsana New"/>
          <w:sz w:val="28"/>
          <w:szCs w:val="28"/>
        </w:rPr>
        <w:t xml:space="preserve"> </w:t>
      </w:r>
      <w:r w:rsidRPr="003C3AAC">
        <w:rPr>
          <w:rFonts w:ascii="Angsana New" w:hAnsi="Angsana New" w:cs="Angsana New"/>
          <w:sz w:val="28"/>
          <w:szCs w:val="28"/>
          <w:cs/>
        </w:rPr>
        <w:t>คือ</w:t>
      </w:r>
      <w:r w:rsidR="00F94B35">
        <w:rPr>
          <w:rFonts w:ascii="Angsana New" w:hAnsi="Angsana New" w:cs="Angsana New"/>
          <w:sz w:val="28"/>
          <w:szCs w:val="28"/>
          <w:cs/>
        </w:rPr>
        <w:br/>
      </w:r>
      <w:r w:rsidRPr="006B563D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 w:rsidR="00D72D43" w:rsidRPr="00D72D43">
        <w:rPr>
          <w:rFonts w:ascii="Angsana New" w:hAnsi="Angsana New" w:cs="Angsana New"/>
          <w:sz w:val="28"/>
          <w:szCs w:val="28"/>
          <w:lang w:val="en-GB"/>
        </w:rPr>
        <w:t>12</w:t>
      </w:r>
      <w:r w:rsidRPr="006B563D">
        <w:rPr>
          <w:rFonts w:ascii="Angsana New" w:hAnsi="Angsana New" w:cs="Angsana New"/>
          <w:sz w:val="28"/>
          <w:szCs w:val="28"/>
        </w:rPr>
        <w:t xml:space="preserve"> (</w:t>
      </w:r>
      <w:r w:rsidR="00D72D43" w:rsidRPr="00D72D43">
        <w:rPr>
          <w:rFonts w:ascii="Angsana New" w:hAnsi="Angsana New" w:cs="Angsana New"/>
          <w:i/>
          <w:iCs/>
          <w:sz w:val="28"/>
          <w:szCs w:val="28"/>
          <w:lang w:val="en-GB"/>
        </w:rPr>
        <w:t>2563</w:t>
      </w:r>
      <w:r w:rsidRPr="006B563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6B563D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D72D43" w:rsidRPr="00D72D43">
        <w:rPr>
          <w:rFonts w:ascii="Angsana New" w:hAnsi="Angsana New" w:cs="Angsana New"/>
          <w:i/>
          <w:iCs/>
          <w:sz w:val="28"/>
          <w:szCs w:val="28"/>
          <w:lang w:val="en-GB"/>
        </w:rPr>
        <w:t>12</w:t>
      </w:r>
      <w:r w:rsidRPr="006B563D">
        <w:rPr>
          <w:rFonts w:ascii="Angsana New" w:hAnsi="Angsana New" w:cs="Angsana New"/>
          <w:i/>
          <w:iCs/>
          <w:sz w:val="28"/>
          <w:szCs w:val="28"/>
        </w:rPr>
        <w:t>)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14:paraId="33279A16" w14:textId="77777777" w:rsidR="00180230" w:rsidRPr="00180230" w:rsidRDefault="00180230" w:rsidP="00180230">
      <w:pPr>
        <w:rPr>
          <w:rFonts w:cstheme="minorBidi"/>
          <w:cs/>
          <w:lang w:val="th-TH"/>
        </w:r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5B2E49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2E49" w:rsidRPr="00C17D33" w14:paraId="3C3B6020" w14:textId="77777777" w:rsidTr="002A58ED">
        <w:tc>
          <w:tcPr>
            <w:tcW w:w="2520" w:type="dxa"/>
          </w:tcPr>
          <w:p w14:paraId="2E0DBD2B" w14:textId="2F884C53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6539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D72D43" w:rsidRPr="00D72D43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GB"/>
              </w:rPr>
              <w:t>256</w:t>
            </w:r>
            <w:r w:rsidR="00D72D43" w:rsidRPr="00D72D43"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</w:tcPr>
          <w:p w14:paraId="601EE88B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</w:tcPr>
          <w:p w14:paraId="1CCC191B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5CEBD6E8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EA061AA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49CF995D" w14:textId="77777777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B2E49" w:rsidRPr="005B2E49" w14:paraId="1F970107" w14:textId="77777777" w:rsidTr="005B2E49">
        <w:tc>
          <w:tcPr>
            <w:tcW w:w="2520" w:type="dxa"/>
          </w:tcPr>
          <w:p w14:paraId="1098DBD6" w14:textId="02E6445E" w:rsidR="005B2E49" w:rsidRPr="001522E2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ACB8163" w14:textId="0D1A935F" w:rsidR="005B2E49" w:rsidRPr="001522E2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</w:tcPr>
          <w:p w14:paraId="28EE498F" w14:textId="0CD7D13D" w:rsidR="005B2E49" w:rsidRPr="001522E2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="005B2E49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</w:tcPr>
          <w:p w14:paraId="6A69E7DA" w14:textId="3607BD9E" w:rsidR="005B2E49" w:rsidRPr="00653948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  <w:r w:rsidR="005B2E49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270" w:type="dxa"/>
          </w:tcPr>
          <w:p w14:paraId="6A094E42" w14:textId="77777777" w:rsidR="005B2E49" w:rsidRPr="00653948" w:rsidRDefault="005B2E49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C025F" w14:textId="14D10195" w:rsidR="005B2E49" w:rsidRPr="00653948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286</w:t>
            </w:r>
            <w:r w:rsidR="00653948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199</w:t>
            </w:r>
          </w:p>
        </w:tc>
      </w:tr>
      <w:tr w:rsidR="001522E2" w:rsidRPr="005B2E49" w14:paraId="6A527F26" w14:textId="77777777" w:rsidTr="005B2E49">
        <w:tc>
          <w:tcPr>
            <w:tcW w:w="2520" w:type="dxa"/>
          </w:tcPr>
          <w:p w14:paraId="7FEBD5D7" w14:textId="18F681A7" w:rsidR="001522E2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577872E" w14:textId="7816E41B" w:rsidR="001522E2" w:rsidRPr="009655D7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20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140C4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14:paraId="25899CBF" w14:textId="43D80A53" w:rsidR="001522E2" w:rsidRPr="009655D7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15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140C4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60" w:type="dxa"/>
          </w:tcPr>
          <w:p w14:paraId="2B4F053C" w14:textId="08FE13C3" w:rsidR="001522E2" w:rsidRPr="009655D7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270" w:type="dxa"/>
          </w:tcPr>
          <w:p w14:paraId="11888AF8" w14:textId="77777777" w:rsidR="001522E2" w:rsidRPr="009655D7" w:rsidRDefault="001522E2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7FA1A" w14:textId="7B8D88A1" w:rsidR="001522E2" w:rsidRPr="009655D7" w:rsidRDefault="00D72D43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190</w:t>
            </w:r>
            <w:r w:rsidR="000140C4" w:rsidRPr="000140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799</w:t>
            </w:r>
          </w:p>
        </w:tc>
      </w:tr>
      <w:tr w:rsidR="000140C4" w:rsidRPr="005B2E49" w14:paraId="09ECEAB9" w14:textId="77777777" w:rsidTr="005B2E49">
        <w:tc>
          <w:tcPr>
            <w:tcW w:w="2520" w:type="dxa"/>
          </w:tcPr>
          <w:p w14:paraId="451A8493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55CC9C7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B5B0FB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537749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3E6CA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89A0DC" w14:textId="77777777" w:rsidR="000140C4" w:rsidRPr="009655D7" w:rsidRDefault="000140C4" w:rsidP="005B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2E2" w:rsidRPr="005B2E49" w14:paraId="6CFF9553" w14:textId="77777777" w:rsidTr="005B2E49">
        <w:tc>
          <w:tcPr>
            <w:tcW w:w="2520" w:type="dxa"/>
          </w:tcPr>
          <w:p w14:paraId="58CDB4A6" w14:textId="6BF87AF0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D72D43" w:rsidRPr="00D72D43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14:paraId="669832D2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E29F6B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AB2B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8325C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0DF9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2E2" w:rsidRPr="005B2E49" w14:paraId="4D1B4E1D" w14:textId="77777777" w:rsidTr="005B2E49">
        <w:tc>
          <w:tcPr>
            <w:tcW w:w="2520" w:type="dxa"/>
          </w:tcPr>
          <w:p w14:paraId="73934ABF" w14:textId="447A01C1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4A77453" w14:textId="3EADF48D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14:paraId="57268691" w14:textId="711CC95B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29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</w:tcPr>
          <w:p w14:paraId="7C055099" w14:textId="02CCECF1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</w:t>
            </w:r>
          </w:p>
        </w:tc>
        <w:tc>
          <w:tcPr>
            <w:tcW w:w="270" w:type="dxa"/>
          </w:tcPr>
          <w:p w14:paraId="72F1FB4F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42FE1C" w14:textId="3ED11D03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190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790</w:t>
            </w:r>
          </w:p>
        </w:tc>
      </w:tr>
      <w:tr w:rsidR="001522E2" w:rsidRPr="005B2E49" w14:paraId="4F30B27B" w14:textId="77777777" w:rsidTr="005B2E49">
        <w:tc>
          <w:tcPr>
            <w:tcW w:w="2520" w:type="dxa"/>
          </w:tcPr>
          <w:p w14:paraId="37971BD3" w14:textId="6A464176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B134385" w14:textId="6864F97A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13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14:paraId="6D12254C" w14:textId="629882E1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</w:tcPr>
          <w:p w14:paraId="6C2DC899" w14:textId="4D039ADE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0</w:t>
            </w:r>
            <w:r w:rsidR="001522E2" w:rsidRPr="009655D7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40</w:t>
            </w:r>
          </w:p>
        </w:tc>
        <w:tc>
          <w:tcPr>
            <w:tcW w:w="270" w:type="dxa"/>
          </w:tcPr>
          <w:p w14:paraId="33757651" w14:textId="77777777" w:rsidR="001522E2" w:rsidRPr="009655D7" w:rsidRDefault="001522E2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8C815" w14:textId="546191A6" w:rsidR="001522E2" w:rsidRPr="009655D7" w:rsidRDefault="00D72D43" w:rsidP="0015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190</w:t>
            </w:r>
            <w:r w:rsidR="001522E2" w:rsidRPr="009655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799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FD58C1" w14:textId="77777777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00096AD4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657F5099" w:rsidR="00A75C8E" w:rsidRPr="00DB6D3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72D43" w:rsidRPr="00D72D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06B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72D43" w:rsidRPr="00D72D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096AD4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096AD4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67B0BA7E" w14:textId="77777777" w:rsidTr="00096AD4">
        <w:tc>
          <w:tcPr>
            <w:tcW w:w="3146" w:type="pct"/>
          </w:tcPr>
          <w:p w14:paraId="133818A3" w14:textId="17596DE6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0A07BCBC" w:rsidR="009A6C6C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37" w:type="pct"/>
          </w:tcPr>
          <w:p w14:paraId="69628FD8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670FB92A" w:rsidR="009A6C6C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</w:tr>
      <w:tr w:rsidR="009652EF" w:rsidRPr="00DB6D39" w14:paraId="7D64BFB7" w14:textId="77777777" w:rsidTr="00096AD4">
        <w:tc>
          <w:tcPr>
            <w:tcW w:w="3146" w:type="pct"/>
          </w:tcPr>
          <w:p w14:paraId="3C24EFD9" w14:textId="026FD7F4" w:rsidR="009652EF" w:rsidRPr="00DB6D39" w:rsidRDefault="009652EF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59" w:type="pct"/>
          </w:tcPr>
          <w:p w14:paraId="70123604" w14:textId="40996748" w:rsidR="009652EF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</w:p>
        </w:tc>
        <w:tc>
          <w:tcPr>
            <w:tcW w:w="137" w:type="pct"/>
          </w:tcPr>
          <w:p w14:paraId="05AF1DA9" w14:textId="77777777" w:rsidR="009652EF" w:rsidRPr="00EE4EB3" w:rsidRDefault="009652EF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A118695" w14:textId="47F6989E" w:rsidR="009652EF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9A6C6C" w:rsidRPr="00DB6D39" w14:paraId="2C99331D" w14:textId="77777777" w:rsidTr="00096AD4">
        <w:tc>
          <w:tcPr>
            <w:tcW w:w="3146" w:type="pct"/>
          </w:tcPr>
          <w:p w14:paraId="480BF2C0" w14:textId="77777777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63E395A1" w:rsidR="009A6C6C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37" w:type="pct"/>
          </w:tcPr>
          <w:p w14:paraId="3701937D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13ED64D4" w:rsidR="009A6C6C" w:rsidRPr="00EE4EB3" w:rsidRDefault="00D72D43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B563D" w:rsidRPr="006B56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  <w:tr w:rsidR="009A6C6C" w:rsidRPr="00DB6D39" w14:paraId="744EC643" w14:textId="77777777" w:rsidTr="00096AD4">
        <w:tc>
          <w:tcPr>
            <w:tcW w:w="3146" w:type="pct"/>
          </w:tcPr>
          <w:p w14:paraId="3C06708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7" w:type="pct"/>
          </w:tcPr>
          <w:p w14:paraId="5BAAA7E1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9A6C6C" w:rsidRPr="00180230" w:rsidRDefault="009A6C6C" w:rsidP="009A6C6C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9A6C6C" w:rsidRPr="00DB6D39" w14:paraId="510201CA" w14:textId="77777777" w:rsidTr="00096AD4">
        <w:tc>
          <w:tcPr>
            <w:tcW w:w="3146" w:type="pct"/>
          </w:tcPr>
          <w:p w14:paraId="61DDA8A6" w14:textId="536BE45E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0F9BC957" w14:textId="4D4300C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575E0718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0C4" w:rsidRPr="00DB6D39" w14:paraId="0AB1B42E" w14:textId="77777777" w:rsidTr="00096AD4">
        <w:tc>
          <w:tcPr>
            <w:tcW w:w="3146" w:type="pct"/>
          </w:tcPr>
          <w:p w14:paraId="146C9E5C" w14:textId="4049137B" w:rsidR="000140C4" w:rsidRPr="00DB6D39" w:rsidRDefault="000140C4" w:rsidP="00014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16C7E109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37" w:type="pct"/>
          </w:tcPr>
          <w:p w14:paraId="7EB13CE3" w14:textId="77777777" w:rsidR="000140C4" w:rsidRPr="00EE4EB3" w:rsidRDefault="000140C4" w:rsidP="0001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5B880E7C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0140C4" w:rsidRPr="00DB6D39" w14:paraId="55928E8D" w14:textId="77777777" w:rsidTr="00096AD4">
        <w:tc>
          <w:tcPr>
            <w:tcW w:w="3146" w:type="pct"/>
          </w:tcPr>
          <w:p w14:paraId="5D0D712C" w14:textId="3D004F64" w:rsidR="000140C4" w:rsidRPr="00A9655B" w:rsidRDefault="000140C4" w:rsidP="00014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62C34260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7" w:type="pct"/>
          </w:tcPr>
          <w:p w14:paraId="1FEBCB98" w14:textId="77777777" w:rsidR="000140C4" w:rsidRPr="00EE4EB3" w:rsidRDefault="000140C4" w:rsidP="0001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731CF832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0140C4" w:rsidRPr="00DB6D39" w14:paraId="33A771D2" w14:textId="77777777" w:rsidTr="00096AD4">
        <w:tc>
          <w:tcPr>
            <w:tcW w:w="3146" w:type="pct"/>
          </w:tcPr>
          <w:p w14:paraId="4AC0957E" w14:textId="474E2724" w:rsidR="000140C4" w:rsidRPr="00DB6D39" w:rsidRDefault="000140C4" w:rsidP="00014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49CF5D9E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7" w:type="pct"/>
          </w:tcPr>
          <w:p w14:paraId="33D199A9" w14:textId="77777777" w:rsidR="000140C4" w:rsidRPr="00EE4EB3" w:rsidRDefault="000140C4" w:rsidP="0001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5390124E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0140C4" w:rsidRPr="00DB6D39" w14:paraId="3A59B2EE" w14:textId="77777777" w:rsidTr="00096AD4">
        <w:tc>
          <w:tcPr>
            <w:tcW w:w="3146" w:type="pct"/>
          </w:tcPr>
          <w:p w14:paraId="1B60CC28" w14:textId="7E41DDFA" w:rsidR="000140C4" w:rsidRPr="00DB6D39" w:rsidRDefault="000140C4" w:rsidP="00014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56B7909E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37" w:type="pct"/>
          </w:tcPr>
          <w:p w14:paraId="647D8AC1" w14:textId="77777777" w:rsidR="000140C4" w:rsidRPr="00EE4EB3" w:rsidRDefault="000140C4" w:rsidP="0001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396B1D9A" w:rsidR="000140C4" w:rsidRPr="00EE4EB3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</w:tr>
      <w:tr w:rsidR="000140C4" w:rsidRPr="00DB6D39" w14:paraId="608C7F08" w14:textId="77777777" w:rsidTr="00096AD4">
        <w:tc>
          <w:tcPr>
            <w:tcW w:w="3146" w:type="pct"/>
          </w:tcPr>
          <w:p w14:paraId="3BD5E052" w14:textId="08F252D1" w:rsidR="000140C4" w:rsidRPr="00DB6D39" w:rsidRDefault="000140C4" w:rsidP="00014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59A09E06" w:rsidR="000140C4" w:rsidRPr="003203C5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918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067</w:t>
            </w:r>
          </w:p>
        </w:tc>
        <w:tc>
          <w:tcPr>
            <w:tcW w:w="137" w:type="pct"/>
            <w:vAlign w:val="bottom"/>
          </w:tcPr>
          <w:p w14:paraId="2E8397A5" w14:textId="77777777" w:rsidR="000140C4" w:rsidRPr="00DB6D39" w:rsidRDefault="000140C4" w:rsidP="0001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52117FAC" w:rsidR="000140C4" w:rsidRPr="00AC32F2" w:rsidRDefault="00D72D43" w:rsidP="000140C4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918</w:t>
            </w:r>
            <w:r w:rsidR="000140C4" w:rsidRPr="00014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067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11F9698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D72D43" w:rsidRPr="00D72D43">
        <w:rPr>
          <w:rFonts w:ascii="Angsana New" w:hAnsi="Angsana New" w:cs="Angsana New" w:hint="cs"/>
          <w:sz w:val="28"/>
          <w:szCs w:val="28"/>
          <w:lang w:val="en-GB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70815E73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2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="Angsana New"/>
          <w:sz w:val="28"/>
          <w:szCs w:val="28"/>
          <w:lang w:val="en-GB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2"/>
    <w:p w14:paraId="5D7CD9F3" w14:textId="2E93E4C7" w:rsidR="00716264" w:rsidRPr="00ED1A5B" w:rsidRDefault="00716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8B3828" w14:textId="085C295E" w:rsidR="00D90507" w:rsidRDefault="00D90507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D90507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เห</w:t>
      </w:r>
      <w:r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ตุการณ์ภายหลังรอบระยะเวลารายงาน</w:t>
      </w:r>
    </w:p>
    <w:p w14:paraId="52ABAC60" w14:textId="1F00C5AE" w:rsidR="00D90507" w:rsidRPr="00346B4A" w:rsidRDefault="00D90507" w:rsidP="00D90507">
      <w:pPr>
        <w:rPr>
          <w:rFonts w:cstheme="minorBidi"/>
          <w:sz w:val="28"/>
          <w:szCs w:val="28"/>
          <w:lang w:val="th-TH"/>
        </w:rPr>
      </w:pPr>
    </w:p>
    <w:p w14:paraId="4CE16D7B" w14:textId="529D0A95" w:rsidR="00D90507" w:rsidRDefault="00822E4B" w:rsidP="00B02DD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822E4B">
        <w:rPr>
          <w:rFonts w:asciiTheme="majorBidi" w:hAnsiTheme="majorBidi" w:hint="cs"/>
          <w:sz w:val="28"/>
          <w:szCs w:val="28"/>
          <w:cs/>
        </w:rPr>
        <w:t>ในการประชุม</w:t>
      </w:r>
      <w:r w:rsidR="00B02DD1">
        <w:rPr>
          <w:rFonts w:asciiTheme="majorBidi" w:hAnsiTheme="majorBidi" w:hint="cs"/>
          <w:sz w:val="28"/>
          <w:szCs w:val="28"/>
          <w:cs/>
        </w:rPr>
        <w:t>คณะกรรมการบริษัท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12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="00B02DD1">
        <w:rPr>
          <w:rFonts w:asciiTheme="majorBidi" w:hAnsiTheme="majorBidi" w:hint="cs"/>
          <w:sz w:val="28"/>
          <w:szCs w:val="28"/>
          <w:cs/>
        </w:rPr>
        <w:t>คณะกรรมการ</w:t>
      </w:r>
      <w:r w:rsidRPr="00822E4B">
        <w:rPr>
          <w:rFonts w:asciiTheme="majorBidi" w:hAnsiTheme="majorBidi" w:hint="cs"/>
          <w:sz w:val="28"/>
          <w:szCs w:val="28"/>
          <w:cs/>
        </w:rPr>
        <w:t>ได้มี</w:t>
      </w:r>
      <w:r w:rsidR="00B02DD1">
        <w:rPr>
          <w:rFonts w:asciiTheme="majorBidi" w:hAnsiTheme="majorBidi" w:hint="cs"/>
          <w:sz w:val="28"/>
          <w:szCs w:val="28"/>
          <w:cs/>
        </w:rPr>
        <w:t>มติ</w:t>
      </w:r>
      <w:r w:rsidRPr="00822E4B">
        <w:rPr>
          <w:rFonts w:asciiTheme="majorBidi" w:hAnsiTheme="majorBidi" w:hint="cs"/>
          <w:sz w:val="28"/>
          <w:szCs w:val="28"/>
          <w:cs/>
        </w:rPr>
        <w:t>อนุมัติการจ่ายเงินปันผล</w:t>
      </w:r>
      <w:r w:rsidR="00B02DD1">
        <w:rPr>
          <w:rFonts w:asciiTheme="majorBidi" w:hAnsiTheme="majorBidi" w:hint="cs"/>
          <w:sz w:val="28"/>
          <w:szCs w:val="28"/>
          <w:cs/>
        </w:rPr>
        <w:t>ระหว่างกาล</w:t>
      </w:r>
      <w:r w:rsidRPr="00822E4B">
        <w:rPr>
          <w:rFonts w:asciiTheme="majorBidi" w:hAnsiTheme="majorBidi" w:hint="cs"/>
          <w:sz w:val="28"/>
          <w:szCs w:val="28"/>
          <w:cs/>
        </w:rPr>
        <w:t>เป็นเงินสดสำหรับผลการดำเนินงาน</w:t>
      </w:r>
      <w:r w:rsidR="00B02DD1">
        <w:rPr>
          <w:rFonts w:asciiTheme="majorBidi" w:hAnsiTheme="majorBidi" w:hint="cs"/>
          <w:sz w:val="28"/>
          <w:szCs w:val="28"/>
          <w:cs/>
        </w:rPr>
        <w:t>สำหรับรอบระยะเวลา</w:t>
      </w:r>
      <w:r w:rsidR="008B482C">
        <w:rPr>
          <w:rFonts w:asciiTheme="majorBidi" w:hAnsiTheme="majorBidi" w:hint="cs"/>
          <w:sz w:val="28"/>
          <w:szCs w:val="28"/>
          <w:cs/>
        </w:rPr>
        <w:t xml:space="preserve">เก้าเดือนปี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2564</w:t>
      </w:r>
      <w:r w:rsidRPr="00822E4B">
        <w:rPr>
          <w:rFonts w:asciiTheme="majorBidi" w:hAnsiTheme="majorBidi"/>
          <w:sz w:val="28"/>
          <w:szCs w:val="28"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ในอัตราหุ้นละ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0</w:t>
      </w:r>
      <w:r w:rsidR="00B02DD1">
        <w:rPr>
          <w:rFonts w:asciiTheme="majorBidi" w:hAnsiTheme="majorBidi"/>
          <w:sz w:val="28"/>
          <w:szCs w:val="28"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37</w:t>
      </w:r>
      <w:r w:rsidRPr="00822E4B">
        <w:rPr>
          <w:rFonts w:asciiTheme="majorBidi" w:hAnsiTheme="majorBidi"/>
          <w:sz w:val="28"/>
          <w:szCs w:val="28"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บาท</w:t>
      </w:r>
      <w:r w:rsidRPr="00822E4B">
        <w:rPr>
          <w:rFonts w:asciiTheme="majorBidi" w:hAnsiTheme="majorBidi"/>
          <w:sz w:val="28"/>
          <w:szCs w:val="28"/>
          <w:cs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รวมเป็นเงินทั้งสิ้น</w:t>
      </w:r>
      <w:r w:rsidR="00B02DD1">
        <w:rPr>
          <w:rFonts w:asciiTheme="majorBidi" w:hAnsiTheme="majorBidi"/>
          <w:sz w:val="28"/>
          <w:szCs w:val="28"/>
        </w:rPr>
        <w:t xml:space="preserve"> 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176</w:t>
      </w:r>
      <w:r w:rsidR="00B02DD1">
        <w:rPr>
          <w:rFonts w:asciiTheme="majorBidi" w:hAnsiTheme="majorBidi"/>
          <w:sz w:val="28"/>
          <w:szCs w:val="28"/>
        </w:rPr>
        <w:t>.</w:t>
      </w:r>
      <w:r w:rsidR="00D72D43" w:rsidRPr="00D72D43">
        <w:rPr>
          <w:rFonts w:asciiTheme="majorBidi" w:hAnsiTheme="majorBidi"/>
          <w:sz w:val="28"/>
          <w:szCs w:val="28"/>
          <w:lang w:val="en-GB"/>
        </w:rPr>
        <w:t>49</w:t>
      </w:r>
      <w:r w:rsidRPr="00822E4B">
        <w:rPr>
          <w:rFonts w:asciiTheme="majorBidi" w:hAnsiTheme="majorBidi"/>
          <w:sz w:val="28"/>
          <w:szCs w:val="28"/>
        </w:rPr>
        <w:t xml:space="preserve"> </w:t>
      </w:r>
      <w:r w:rsidRPr="00822E4B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5E699F62" w14:textId="77777777" w:rsidR="00822E4B" w:rsidRPr="00D90507" w:rsidRDefault="00822E4B" w:rsidP="00822E4B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94D91CD" w14:textId="33F67FA2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4C7931FB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="00C06B3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2563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522E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C06B3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522E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2A58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6B3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2564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D72D43" w:rsidRPr="00D72D43">
        <w:rPr>
          <w:rFonts w:asciiTheme="majorBidi" w:hAnsiTheme="majorBidi" w:cstheme="majorBidi"/>
          <w:sz w:val="28"/>
          <w:szCs w:val="28"/>
          <w:lang w:val="en-GB"/>
        </w:rPr>
        <w:t>2563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D542A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0D542A" w:rsidRPr="000D542A" w:rsidRDefault="000D542A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0FB750F4" w:rsidR="000D542A" w:rsidRPr="000D542A" w:rsidRDefault="00D72D43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6B3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95" w:type="dxa"/>
          </w:tcPr>
          <w:p w14:paraId="37A3022C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2CC169E5" w:rsidR="000D542A" w:rsidRPr="000D542A" w:rsidRDefault="00D72D43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95" w:type="dxa"/>
          </w:tcPr>
          <w:p w14:paraId="5617D640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3E4CB319" w:rsidR="000D542A" w:rsidRPr="000D542A" w:rsidRDefault="00D72D43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  <w:r w:rsidR="001522E2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6B3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="001522E2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1" w:type="dxa"/>
          </w:tcPr>
          <w:p w14:paraId="248CA1B1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001B1BE8" w:rsidR="000D542A" w:rsidRPr="000D542A" w:rsidRDefault="00D72D43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1B33CB" w:rsidRDefault="002D7A15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494599E2" w14:textId="77777777" w:rsidTr="00EA42D0">
        <w:trPr>
          <w:cantSplit/>
        </w:trPr>
        <w:tc>
          <w:tcPr>
            <w:tcW w:w="3586" w:type="dxa"/>
            <w:vAlign w:val="bottom"/>
          </w:tcPr>
          <w:p w14:paraId="4F758885" w14:textId="6D304EF7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6B033061" w14:textId="27439CD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734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621</w:t>
            </w:r>
          </w:p>
        </w:tc>
        <w:tc>
          <w:tcPr>
            <w:tcW w:w="195" w:type="dxa"/>
            <w:vAlign w:val="bottom"/>
          </w:tcPr>
          <w:p w14:paraId="7463DFD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8E2207" w14:textId="16DB4887" w:rsidR="00EA42D0" w:rsidRPr="00097EF9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</w:t>
            </w:r>
            <w:r w:rsidR="00EA42D0"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318</w:t>
            </w:r>
            <w:r w:rsidR="00EA42D0" w:rsidRPr="00097EF9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650</w:t>
            </w:r>
          </w:p>
        </w:tc>
        <w:tc>
          <w:tcPr>
            <w:tcW w:w="195" w:type="dxa"/>
            <w:vAlign w:val="bottom"/>
          </w:tcPr>
          <w:p w14:paraId="05BC3CF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7A8739" w14:textId="76482710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641</w:t>
            </w:r>
          </w:p>
        </w:tc>
        <w:tc>
          <w:tcPr>
            <w:tcW w:w="181" w:type="dxa"/>
            <w:vAlign w:val="bottom"/>
          </w:tcPr>
          <w:p w14:paraId="74A26CD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636A431" w14:textId="6A6DBF1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612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866</w:t>
            </w:r>
          </w:p>
        </w:tc>
      </w:tr>
      <w:tr w:rsidR="00EA42D0" w:rsidRPr="000D542A" w14:paraId="51AB7670" w14:textId="77777777" w:rsidTr="00EA42D0">
        <w:trPr>
          <w:cantSplit/>
        </w:trPr>
        <w:tc>
          <w:tcPr>
            <w:tcW w:w="3586" w:type="dxa"/>
            <w:vAlign w:val="bottom"/>
          </w:tcPr>
          <w:p w14:paraId="749A771D" w14:textId="0222FBD2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  <w:vAlign w:val="bottom"/>
          </w:tcPr>
          <w:p w14:paraId="64D87B02" w14:textId="63085487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726</w:t>
            </w:r>
          </w:p>
        </w:tc>
        <w:tc>
          <w:tcPr>
            <w:tcW w:w="195" w:type="dxa"/>
            <w:vAlign w:val="bottom"/>
          </w:tcPr>
          <w:p w14:paraId="5FF3F61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D347539" w14:textId="72451B0C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849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177</w:t>
            </w:r>
          </w:p>
        </w:tc>
        <w:tc>
          <w:tcPr>
            <w:tcW w:w="195" w:type="dxa"/>
            <w:vAlign w:val="bottom"/>
          </w:tcPr>
          <w:p w14:paraId="5081CD4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EACA76F" w14:textId="051B2821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074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952</w:t>
            </w:r>
          </w:p>
        </w:tc>
        <w:tc>
          <w:tcPr>
            <w:tcW w:w="181" w:type="dxa"/>
            <w:vAlign w:val="bottom"/>
          </w:tcPr>
          <w:p w14:paraId="60A01F3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DA95A3" w14:textId="7855839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204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789</w:t>
            </w:r>
          </w:p>
        </w:tc>
      </w:tr>
      <w:tr w:rsidR="00EA42D0" w:rsidRPr="000D542A" w14:paraId="4F15A7C6" w14:textId="77777777" w:rsidTr="00EA42D0">
        <w:trPr>
          <w:cantSplit/>
        </w:trPr>
        <w:tc>
          <w:tcPr>
            <w:tcW w:w="3586" w:type="dxa"/>
            <w:vAlign w:val="bottom"/>
          </w:tcPr>
          <w:p w14:paraId="11A43BB1" w14:textId="7A889B98" w:rsidR="00EA42D0" w:rsidRPr="00AC68DA" w:rsidRDefault="00EA42D0" w:rsidP="00EA42D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52AD9A3" w14:textId="341E27ED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128</w:t>
            </w:r>
          </w:p>
        </w:tc>
        <w:tc>
          <w:tcPr>
            <w:tcW w:w="195" w:type="dxa"/>
            <w:vAlign w:val="bottom"/>
          </w:tcPr>
          <w:p w14:paraId="17EC1D1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066E9348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934</w:t>
            </w:r>
          </w:p>
        </w:tc>
        <w:tc>
          <w:tcPr>
            <w:tcW w:w="195" w:type="dxa"/>
            <w:vAlign w:val="bottom"/>
          </w:tcPr>
          <w:p w14:paraId="2B38B45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6B1AB7" w14:textId="6F814272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128</w:t>
            </w:r>
          </w:p>
        </w:tc>
        <w:tc>
          <w:tcPr>
            <w:tcW w:w="181" w:type="dxa"/>
            <w:vAlign w:val="bottom"/>
          </w:tcPr>
          <w:p w14:paraId="5CEC9F4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494C66C7" w:rsidR="00EA42D0" w:rsidRPr="00EA42D0" w:rsidRDefault="00D72D43" w:rsidP="00EA42D0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934</w:t>
            </w:r>
          </w:p>
        </w:tc>
      </w:tr>
      <w:tr w:rsidR="00EA42D0" w:rsidRPr="000D542A" w14:paraId="3F39BDF7" w14:textId="77777777" w:rsidTr="00EA42D0">
        <w:trPr>
          <w:cantSplit/>
        </w:trPr>
        <w:tc>
          <w:tcPr>
            <w:tcW w:w="3586" w:type="dxa"/>
            <w:vAlign w:val="bottom"/>
          </w:tcPr>
          <w:p w14:paraId="31AC18A0" w14:textId="29D855E7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396E72" w14:textId="4804A9DA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245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602</w:t>
            </w:r>
          </w:p>
        </w:tc>
        <w:tc>
          <w:tcPr>
            <w:tcW w:w="195" w:type="dxa"/>
            <w:vAlign w:val="bottom"/>
          </w:tcPr>
          <w:p w14:paraId="604EC75B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942D3E3" w14:textId="2216CCCA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335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643</w:t>
            </w:r>
          </w:p>
        </w:tc>
        <w:tc>
          <w:tcPr>
            <w:tcW w:w="195" w:type="dxa"/>
            <w:vAlign w:val="bottom"/>
          </w:tcPr>
          <w:p w14:paraId="23C77F8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747CF7" w14:textId="4E505DA0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730</w:t>
            </w:r>
          </w:p>
        </w:tc>
        <w:tc>
          <w:tcPr>
            <w:tcW w:w="181" w:type="dxa"/>
            <w:vAlign w:val="bottom"/>
          </w:tcPr>
          <w:p w14:paraId="0AEAF38A" w14:textId="77777777" w:rsidR="00EA42D0" w:rsidRPr="00EA42D0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8DA682" w14:textId="5C36A99A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519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316</w:t>
            </w:r>
          </w:p>
        </w:tc>
      </w:tr>
      <w:tr w:rsidR="00EA42D0" w:rsidRPr="000D542A" w14:paraId="564B04CA" w14:textId="77777777" w:rsidTr="00EA42D0">
        <w:trPr>
          <w:cantSplit/>
        </w:trPr>
        <w:tc>
          <w:tcPr>
            <w:tcW w:w="3586" w:type="dxa"/>
          </w:tcPr>
          <w:p w14:paraId="714CF95B" w14:textId="7561B064" w:rsidR="00EA42D0" w:rsidRPr="00C50C6C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269F88FA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95" w:type="dxa"/>
            <w:vAlign w:val="bottom"/>
          </w:tcPr>
          <w:p w14:paraId="764F0A2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4552D" w14:textId="28D3D9CF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14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528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95" w:type="dxa"/>
            <w:vAlign w:val="bottom"/>
          </w:tcPr>
          <w:p w14:paraId="45847A6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02C6CD4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982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451</w:t>
            </w:r>
          </w:p>
        </w:tc>
        <w:tc>
          <w:tcPr>
            <w:tcW w:w="181" w:type="dxa"/>
            <w:vAlign w:val="bottom"/>
          </w:tcPr>
          <w:p w14:paraId="7786C1C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1CC9" w14:textId="7E3D0345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14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361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905</w:t>
            </w:r>
          </w:p>
        </w:tc>
      </w:tr>
      <w:tr w:rsidR="00D90507" w:rsidRPr="000D542A" w14:paraId="135A0207" w14:textId="77777777" w:rsidTr="00D90507">
        <w:trPr>
          <w:cantSplit/>
        </w:trPr>
        <w:tc>
          <w:tcPr>
            <w:tcW w:w="3586" w:type="dxa"/>
          </w:tcPr>
          <w:p w14:paraId="5508B007" w14:textId="77777777" w:rsidR="00D90507" w:rsidRPr="00C50C6C" w:rsidRDefault="00D90507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955CDC4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C3AE24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CA865" w14:textId="77777777" w:rsidR="00D90507" w:rsidRPr="00BE6156" w:rsidRDefault="00D90507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3D4F459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BAEC303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7C2B46" w14:textId="77777777" w:rsidR="00D90507" w:rsidRPr="00EA42D0" w:rsidRDefault="00D905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94E675" w14:textId="77777777" w:rsidR="00D90507" w:rsidRPr="00BE6156" w:rsidRDefault="00D905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EA42D0" w:rsidRPr="000D542A" w14:paraId="476E97B8" w14:textId="77777777" w:rsidTr="00D90507">
        <w:trPr>
          <w:cantSplit/>
        </w:trPr>
        <w:tc>
          <w:tcPr>
            <w:tcW w:w="3586" w:type="dxa"/>
            <w:vAlign w:val="bottom"/>
          </w:tcPr>
          <w:p w14:paraId="577DF626" w14:textId="323EDE3E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EA42D0" w:rsidRPr="00AB47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EA42D0" w:rsidRPr="00AB4775" w:rsidRDefault="00EA42D0" w:rsidP="00EA42D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EA42D0" w:rsidRPr="00AB47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EA42D0" w:rsidRPr="00AB4775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EA42D0" w:rsidRPr="00AB4775" w:rsidRDefault="00EA42D0" w:rsidP="00EA42D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FC4B5FD" w14:textId="77777777" w:rsidTr="00EA42D0">
        <w:trPr>
          <w:cantSplit/>
        </w:trPr>
        <w:tc>
          <w:tcPr>
            <w:tcW w:w="3586" w:type="dxa"/>
            <w:vAlign w:val="bottom"/>
          </w:tcPr>
          <w:p w14:paraId="1E31009E" w14:textId="6437890E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  <w:vAlign w:val="bottom"/>
          </w:tcPr>
          <w:p w14:paraId="58F177F3" w14:textId="423D4651" w:rsidR="00EA42D0" w:rsidRPr="00EA42D0" w:rsidRDefault="000140C4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3B66313" w14:textId="23A482AF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E1A339" w14:textId="2F85D15D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711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238</w:t>
            </w:r>
          </w:p>
        </w:tc>
        <w:tc>
          <w:tcPr>
            <w:tcW w:w="181" w:type="dxa"/>
            <w:vAlign w:val="bottom"/>
          </w:tcPr>
          <w:p w14:paraId="4B3FA3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3758D90" w14:textId="4C9201BB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952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454</w:t>
            </w:r>
          </w:p>
        </w:tc>
      </w:tr>
      <w:tr w:rsidR="00EA42D0" w:rsidRPr="000D542A" w14:paraId="6D511D3F" w14:textId="77777777" w:rsidTr="00EA42D0">
        <w:trPr>
          <w:cantSplit/>
        </w:trPr>
        <w:tc>
          <w:tcPr>
            <w:tcW w:w="3586" w:type="dxa"/>
            <w:vAlign w:val="bottom"/>
          </w:tcPr>
          <w:p w14:paraId="281FFE1B" w14:textId="290F5556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  <w:vAlign w:val="bottom"/>
          </w:tcPr>
          <w:p w14:paraId="6E6418EA" w14:textId="43BF6126" w:rsidR="00EA42D0" w:rsidRPr="00EA42D0" w:rsidRDefault="000140C4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11CB15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4CAF78C" w14:textId="23940BB3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49877327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C5968F8" w14:textId="3B2FC7E0" w:rsidR="00EA42D0" w:rsidRPr="00EA42D0" w:rsidRDefault="000140C4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3D1CEF1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0C84D8" w14:textId="7FFD7042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7E29455" w14:textId="77777777" w:rsidTr="00EA42D0">
        <w:trPr>
          <w:cantSplit/>
        </w:trPr>
        <w:tc>
          <w:tcPr>
            <w:tcW w:w="3586" w:type="dxa"/>
            <w:vAlign w:val="bottom"/>
          </w:tcPr>
          <w:p w14:paraId="16FC1FCC" w14:textId="09EEA685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15CA14F" w14:textId="1FFED2D6" w:rsidR="00EA42D0" w:rsidRPr="00EA42D0" w:rsidRDefault="000140C4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010892" w14:textId="786A914A" w:rsidR="00EA42D0" w:rsidRPr="00EA42D0" w:rsidRDefault="00EA42D0" w:rsidP="00EA42D0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E9CAED" w14:textId="0C1FFD8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499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600</w:t>
            </w:r>
          </w:p>
        </w:tc>
        <w:tc>
          <w:tcPr>
            <w:tcW w:w="181" w:type="dxa"/>
            <w:vAlign w:val="bottom"/>
          </w:tcPr>
          <w:p w14:paraId="341ACF0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83F1DE" w14:textId="147661C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499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600</w:t>
            </w:r>
          </w:p>
        </w:tc>
      </w:tr>
      <w:tr w:rsidR="00EA42D0" w:rsidRPr="000D542A" w14:paraId="6E335539" w14:textId="77777777" w:rsidTr="00EA42D0">
        <w:trPr>
          <w:cantSplit/>
        </w:trPr>
        <w:tc>
          <w:tcPr>
            <w:tcW w:w="3586" w:type="dxa"/>
            <w:vAlign w:val="bottom"/>
          </w:tcPr>
          <w:p w14:paraId="0EE9E923" w14:textId="51D48C7C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  <w:vAlign w:val="bottom"/>
          </w:tcPr>
          <w:p w14:paraId="3EA1ABCC" w14:textId="761720A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166</w:t>
            </w:r>
          </w:p>
        </w:tc>
        <w:tc>
          <w:tcPr>
            <w:tcW w:w="195" w:type="dxa"/>
            <w:vAlign w:val="bottom"/>
          </w:tcPr>
          <w:p w14:paraId="5B4880E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62F48" w14:textId="292B6DCB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576</w:t>
            </w:r>
          </w:p>
        </w:tc>
        <w:tc>
          <w:tcPr>
            <w:tcW w:w="195" w:type="dxa"/>
            <w:vAlign w:val="bottom"/>
          </w:tcPr>
          <w:p w14:paraId="41D09F5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B7CCF2C" w14:textId="75AB58D5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166</w:t>
            </w:r>
          </w:p>
        </w:tc>
        <w:tc>
          <w:tcPr>
            <w:tcW w:w="181" w:type="dxa"/>
            <w:vAlign w:val="bottom"/>
          </w:tcPr>
          <w:p w14:paraId="7E24C8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320694" w14:textId="28B0EA19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576</w:t>
            </w:r>
          </w:p>
        </w:tc>
      </w:tr>
      <w:tr w:rsidR="00EA42D0" w:rsidRPr="000D542A" w14:paraId="43505ADD" w14:textId="77777777" w:rsidTr="00EA42D0">
        <w:trPr>
          <w:cantSplit/>
        </w:trPr>
        <w:tc>
          <w:tcPr>
            <w:tcW w:w="3586" w:type="dxa"/>
            <w:vAlign w:val="bottom"/>
          </w:tcPr>
          <w:p w14:paraId="4FDF3908" w14:textId="59EC8D6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19BBC80" w14:textId="302A24A3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067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580</w:t>
            </w:r>
          </w:p>
        </w:tc>
        <w:tc>
          <w:tcPr>
            <w:tcW w:w="195" w:type="dxa"/>
            <w:vAlign w:val="bottom"/>
          </w:tcPr>
          <w:p w14:paraId="0E9B571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69BA7D" w14:textId="4C32A7AB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937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441</w:t>
            </w:r>
          </w:p>
        </w:tc>
        <w:tc>
          <w:tcPr>
            <w:tcW w:w="195" w:type="dxa"/>
            <w:vAlign w:val="bottom"/>
          </w:tcPr>
          <w:p w14:paraId="0B244E2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670F5" w14:textId="4797B33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241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687</w:t>
            </w:r>
          </w:p>
        </w:tc>
        <w:tc>
          <w:tcPr>
            <w:tcW w:w="181" w:type="dxa"/>
            <w:vAlign w:val="bottom"/>
          </w:tcPr>
          <w:p w14:paraId="5FB80B1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28F6CDE" w14:textId="731E3AED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118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531</w:t>
            </w:r>
          </w:p>
        </w:tc>
      </w:tr>
      <w:tr w:rsidR="00EA42D0" w:rsidRPr="000D542A" w14:paraId="68559CE9" w14:textId="77777777" w:rsidTr="00EA42D0">
        <w:trPr>
          <w:cantSplit/>
        </w:trPr>
        <w:tc>
          <w:tcPr>
            <w:tcW w:w="3586" w:type="dxa"/>
            <w:vAlign w:val="bottom"/>
          </w:tcPr>
          <w:p w14:paraId="5A94EF81" w14:textId="1C60E594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EB501B4" w14:textId="7ECA733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497</w:t>
            </w:r>
            <w:r w:rsidR="006E030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777</w:t>
            </w:r>
          </w:p>
        </w:tc>
        <w:tc>
          <w:tcPr>
            <w:tcW w:w="195" w:type="dxa"/>
            <w:vAlign w:val="bottom"/>
          </w:tcPr>
          <w:p w14:paraId="210F281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80C733" w14:textId="273D0C8C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460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860</w:t>
            </w:r>
          </w:p>
        </w:tc>
        <w:tc>
          <w:tcPr>
            <w:tcW w:w="195" w:type="dxa"/>
            <w:vAlign w:val="bottom"/>
          </w:tcPr>
          <w:p w14:paraId="3066E41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64A1EA6" w14:textId="5049B97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585</w:t>
            </w:r>
          </w:p>
        </w:tc>
        <w:tc>
          <w:tcPr>
            <w:tcW w:w="181" w:type="dxa"/>
            <w:vAlign w:val="bottom"/>
          </w:tcPr>
          <w:p w14:paraId="1486B8A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F6672FA" w14:textId="553FFB0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19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441</w:t>
            </w:r>
          </w:p>
        </w:tc>
      </w:tr>
      <w:tr w:rsidR="00EA42D0" w:rsidRPr="000D542A" w14:paraId="34B15C99" w14:textId="77777777" w:rsidTr="00EA42D0">
        <w:trPr>
          <w:cantSplit/>
        </w:trPr>
        <w:tc>
          <w:tcPr>
            <w:tcW w:w="3586" w:type="dxa"/>
            <w:vAlign w:val="bottom"/>
          </w:tcPr>
          <w:p w14:paraId="50793858" w14:textId="254C6A2C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55737836" w14:textId="592EBC6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523</w:t>
            </w:r>
          </w:p>
        </w:tc>
        <w:tc>
          <w:tcPr>
            <w:tcW w:w="195" w:type="dxa"/>
            <w:vAlign w:val="bottom"/>
          </w:tcPr>
          <w:p w14:paraId="49D78D3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50D8B5" w14:textId="5F830806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523</w:t>
            </w:r>
          </w:p>
        </w:tc>
        <w:tc>
          <w:tcPr>
            <w:tcW w:w="195" w:type="dxa"/>
            <w:vAlign w:val="bottom"/>
          </w:tcPr>
          <w:p w14:paraId="5196894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71CFD1A" w14:textId="0DA52CB1" w:rsidR="00EA42D0" w:rsidRPr="00EA42D0" w:rsidRDefault="000140C4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E268A8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79D9D89" w14:textId="2DB040C7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286967CB" w14:textId="77777777" w:rsidTr="00EA42D0">
        <w:trPr>
          <w:cantSplit/>
        </w:trPr>
        <w:tc>
          <w:tcPr>
            <w:tcW w:w="3586" w:type="dxa"/>
            <w:vAlign w:val="bottom"/>
          </w:tcPr>
          <w:p w14:paraId="0D6F32DE" w14:textId="738A4885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  <w:vAlign w:val="bottom"/>
          </w:tcPr>
          <w:p w14:paraId="7DFF353A" w14:textId="1E732972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65</w:t>
            </w:r>
            <w:r w:rsidR="006E030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963</w:t>
            </w:r>
          </w:p>
        </w:tc>
        <w:tc>
          <w:tcPr>
            <w:tcW w:w="195" w:type="dxa"/>
            <w:vAlign w:val="bottom"/>
          </w:tcPr>
          <w:p w14:paraId="42A9F652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D5B7232" w14:textId="65D6B032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37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984</w:t>
            </w:r>
          </w:p>
        </w:tc>
        <w:tc>
          <w:tcPr>
            <w:tcW w:w="195" w:type="dxa"/>
            <w:vAlign w:val="bottom"/>
          </w:tcPr>
          <w:p w14:paraId="0838A9C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D6FBD0" w14:textId="3F5C995E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29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320</w:t>
            </w:r>
          </w:p>
        </w:tc>
        <w:tc>
          <w:tcPr>
            <w:tcW w:w="181" w:type="dxa"/>
            <w:vAlign w:val="bottom"/>
          </w:tcPr>
          <w:p w14:paraId="528701F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0639C21" w14:textId="46C3B726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26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215</w:t>
            </w:r>
          </w:p>
        </w:tc>
      </w:tr>
      <w:tr w:rsidR="00EA42D0" w:rsidRPr="000D542A" w14:paraId="0BFB536A" w14:textId="77777777" w:rsidTr="00EA42D0">
        <w:trPr>
          <w:cantSplit/>
        </w:trPr>
        <w:tc>
          <w:tcPr>
            <w:tcW w:w="3586" w:type="dxa"/>
            <w:vAlign w:val="bottom"/>
          </w:tcPr>
          <w:p w14:paraId="3A1D814F" w14:textId="6027E7AD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8F67677" w14:textId="5380ADD7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088</w:t>
            </w:r>
          </w:p>
        </w:tc>
        <w:tc>
          <w:tcPr>
            <w:tcW w:w="195" w:type="dxa"/>
            <w:vAlign w:val="bottom"/>
          </w:tcPr>
          <w:p w14:paraId="422B60A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2729E7" w14:textId="708F4329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13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636</w:t>
            </w:r>
          </w:p>
        </w:tc>
        <w:tc>
          <w:tcPr>
            <w:tcW w:w="195" w:type="dxa"/>
            <w:vAlign w:val="bottom"/>
          </w:tcPr>
          <w:p w14:paraId="1A7F50D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4D44B7" w14:textId="4F978369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168</w:t>
            </w:r>
          </w:p>
        </w:tc>
        <w:tc>
          <w:tcPr>
            <w:tcW w:w="181" w:type="dxa"/>
            <w:vAlign w:val="bottom"/>
          </w:tcPr>
          <w:p w14:paraId="2C51D695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AA1CB26" w14:textId="76257238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30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716</w:t>
            </w:r>
          </w:p>
        </w:tc>
      </w:tr>
      <w:tr w:rsidR="00EA42D0" w:rsidRPr="000D542A" w14:paraId="48CA0AFD" w14:textId="77777777" w:rsidTr="00EA42D0">
        <w:trPr>
          <w:cantSplit/>
        </w:trPr>
        <w:tc>
          <w:tcPr>
            <w:tcW w:w="3586" w:type="dxa"/>
            <w:vAlign w:val="bottom"/>
          </w:tcPr>
          <w:p w14:paraId="294B15F7" w14:textId="63B12BFC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  <w:vAlign w:val="bottom"/>
          </w:tcPr>
          <w:p w14:paraId="40966B8A" w14:textId="4AB2C1F5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545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855</w:t>
            </w:r>
          </w:p>
        </w:tc>
        <w:tc>
          <w:tcPr>
            <w:tcW w:w="195" w:type="dxa"/>
            <w:vAlign w:val="bottom"/>
          </w:tcPr>
          <w:p w14:paraId="65A8598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680A748" w14:textId="3660F81E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554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629</w:t>
            </w:r>
          </w:p>
        </w:tc>
        <w:tc>
          <w:tcPr>
            <w:tcW w:w="195" w:type="dxa"/>
            <w:vAlign w:val="bottom"/>
          </w:tcPr>
          <w:p w14:paraId="109E30F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C8B22C" w14:textId="77310B73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545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855</w:t>
            </w:r>
          </w:p>
        </w:tc>
        <w:tc>
          <w:tcPr>
            <w:tcW w:w="181" w:type="dxa"/>
            <w:vAlign w:val="bottom"/>
          </w:tcPr>
          <w:p w14:paraId="7167F7E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C9F5D46" w14:textId="5533CF28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554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629</w:t>
            </w:r>
          </w:p>
        </w:tc>
      </w:tr>
      <w:tr w:rsidR="00EA42D0" w:rsidRPr="000D542A" w14:paraId="33DDAD69" w14:textId="77777777" w:rsidTr="00EA42D0">
        <w:trPr>
          <w:cantSplit/>
        </w:trPr>
        <w:tc>
          <w:tcPr>
            <w:tcW w:w="3586" w:type="dxa"/>
            <w:vAlign w:val="bottom"/>
          </w:tcPr>
          <w:p w14:paraId="40814A5C" w14:textId="0ABAF238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0E765A" w14:textId="6F0F7DB1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137</w:t>
            </w:r>
          </w:p>
        </w:tc>
        <w:tc>
          <w:tcPr>
            <w:tcW w:w="195" w:type="dxa"/>
            <w:vAlign w:val="bottom"/>
          </w:tcPr>
          <w:p w14:paraId="34DF26C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FDE553C" w14:textId="3B7E9D70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8</w:t>
            </w:r>
            <w:r w:rsidR="00EA42D0" w:rsidRPr="00EA42D0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734</w:t>
            </w:r>
          </w:p>
        </w:tc>
        <w:tc>
          <w:tcPr>
            <w:tcW w:w="195" w:type="dxa"/>
            <w:vAlign w:val="bottom"/>
          </w:tcPr>
          <w:p w14:paraId="3F78D58F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9A5A50B" w14:textId="095EF34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116</w:t>
            </w:r>
          </w:p>
        </w:tc>
        <w:tc>
          <w:tcPr>
            <w:tcW w:w="181" w:type="dxa"/>
            <w:vAlign w:val="bottom"/>
          </w:tcPr>
          <w:p w14:paraId="02B9658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D7886F2" w14:textId="0B650D92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121</w:t>
            </w:r>
          </w:p>
        </w:tc>
      </w:tr>
      <w:tr w:rsidR="00EA42D0" w:rsidRPr="000D542A" w14:paraId="2A63CB32" w14:textId="77777777" w:rsidTr="00EA42D0">
        <w:trPr>
          <w:cantSplit/>
        </w:trPr>
        <w:tc>
          <w:tcPr>
            <w:tcW w:w="3586" w:type="dxa"/>
            <w:vAlign w:val="bottom"/>
          </w:tcPr>
          <w:p w14:paraId="0FA2D2AE" w14:textId="2ED1825E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577D9F67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95" w:type="dxa"/>
            <w:vAlign w:val="bottom"/>
          </w:tcPr>
          <w:p w14:paraId="66D4DB5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06DA" w14:textId="04C88BAE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362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95" w:type="dxa"/>
            <w:vAlign w:val="bottom"/>
          </w:tcPr>
          <w:p w14:paraId="02E68AC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37FE943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81" w:type="dxa"/>
            <w:vAlign w:val="bottom"/>
          </w:tcPr>
          <w:p w14:paraId="5E27A4A8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9CE5" w14:textId="3FF45441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476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283</w:t>
            </w:r>
          </w:p>
        </w:tc>
      </w:tr>
      <w:tr w:rsidR="00EA42D0" w:rsidRPr="000D542A" w14:paraId="2DAA9ABC" w14:textId="77777777" w:rsidTr="00EA42D0">
        <w:trPr>
          <w:cantSplit/>
        </w:trPr>
        <w:tc>
          <w:tcPr>
            <w:tcW w:w="3586" w:type="dxa"/>
          </w:tcPr>
          <w:p w14:paraId="20C732B7" w14:textId="3FE92504" w:rsidR="00EA42D0" w:rsidRPr="002D7A15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2AE9A125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95" w:type="dxa"/>
            <w:vAlign w:val="bottom"/>
          </w:tcPr>
          <w:p w14:paraId="07CBCC6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A225" w14:textId="06EDC4D6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890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95" w:type="dxa"/>
            <w:vAlign w:val="bottom"/>
          </w:tcPr>
          <w:p w14:paraId="5295376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29A22F4F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81" w:type="dxa"/>
            <w:vAlign w:val="bottom"/>
          </w:tcPr>
          <w:p w14:paraId="4091F5E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2D2B7" w14:textId="6FBA8DC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838</w:t>
            </w:r>
            <w:r w:rsidR="00EA42D0" w:rsidRPr="00EA42D0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188</w:t>
            </w:r>
          </w:p>
        </w:tc>
      </w:tr>
      <w:tr w:rsidR="00137E2C" w:rsidRPr="000D542A" w14:paraId="3C2A528E" w14:textId="77777777" w:rsidTr="00A73194">
        <w:trPr>
          <w:cantSplit/>
          <w:trHeight w:val="144"/>
        </w:trPr>
        <w:tc>
          <w:tcPr>
            <w:tcW w:w="3586" w:type="dxa"/>
          </w:tcPr>
          <w:p w14:paraId="52806AF1" w14:textId="77777777" w:rsidR="00137E2C" w:rsidRPr="00A9655B" w:rsidRDefault="00137E2C" w:rsidP="00EA42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938E86" w14:textId="77777777" w:rsidR="00137E2C" w:rsidRPr="000D542A" w:rsidRDefault="00137E2C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CF69FE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221C6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6765D02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DAD26C" w14:textId="77777777" w:rsidR="00137E2C" w:rsidRPr="000D542A" w:rsidRDefault="00137E2C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731A8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C8CB42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EA42D0" w:rsidRPr="00AB4775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EA42D0" w:rsidRPr="00A9655B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EA42D0" w:rsidRPr="000D542A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EA42D0" w:rsidRPr="00794392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EA42D0" w:rsidRPr="00AB4775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69EFFA78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341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546</w:t>
            </w:r>
          </w:p>
        </w:tc>
        <w:tc>
          <w:tcPr>
            <w:tcW w:w="195" w:type="dxa"/>
          </w:tcPr>
          <w:p w14:paraId="79C96506" w14:textId="77777777" w:rsidR="00EA42D0" w:rsidRPr="00EA42D0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148A1782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850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131</w:t>
            </w:r>
          </w:p>
        </w:tc>
        <w:tc>
          <w:tcPr>
            <w:tcW w:w="195" w:type="dxa"/>
          </w:tcPr>
          <w:p w14:paraId="2551669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58AB8BFA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649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046</w:t>
            </w:r>
          </w:p>
        </w:tc>
        <w:tc>
          <w:tcPr>
            <w:tcW w:w="181" w:type="dxa"/>
          </w:tcPr>
          <w:p w14:paraId="12C94E3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624356A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401</w:t>
            </w:r>
          </w:p>
        </w:tc>
      </w:tr>
      <w:tr w:rsidR="00EA42D0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EA42D0" w:rsidRPr="00AB4775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EA42D0" w:rsidRPr="00FF170F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EA42D0" w:rsidRPr="00FF170F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EA42D0" w:rsidRPr="00AC14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72C8027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EA42D0" w:rsidRPr="00FF170F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6ECD0A5B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938</w:t>
            </w:r>
          </w:p>
        </w:tc>
        <w:tc>
          <w:tcPr>
            <w:tcW w:w="195" w:type="dxa"/>
          </w:tcPr>
          <w:p w14:paraId="7D553B0E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7186656D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721</w:t>
            </w:r>
          </w:p>
        </w:tc>
        <w:tc>
          <w:tcPr>
            <w:tcW w:w="195" w:type="dxa"/>
          </w:tcPr>
          <w:p w14:paraId="0382B62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7A2D5CCE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677</w:t>
            </w:r>
          </w:p>
        </w:tc>
        <w:tc>
          <w:tcPr>
            <w:tcW w:w="181" w:type="dxa"/>
          </w:tcPr>
          <w:p w14:paraId="285E4423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420663C6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176</w:t>
            </w:r>
          </w:p>
        </w:tc>
      </w:tr>
      <w:tr w:rsidR="00EA42D0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0D6DD823" w:rsidR="00EA42D0" w:rsidRPr="00EA42D0" w:rsidRDefault="000140C4" w:rsidP="00EA42D0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25EA7EBC" w:rsidR="00EA42D0" w:rsidRPr="00EA42D0" w:rsidRDefault="00EA42D0" w:rsidP="00EA42D0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EDEDC0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3B0A8778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18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916</w:t>
            </w:r>
          </w:p>
        </w:tc>
        <w:tc>
          <w:tcPr>
            <w:tcW w:w="181" w:type="dxa"/>
          </w:tcPr>
          <w:p w14:paraId="08B55BBA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2A977EE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271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662</w:t>
            </w:r>
          </w:p>
        </w:tc>
      </w:tr>
      <w:tr w:rsidR="00EA42D0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EA42D0" w:rsidRDefault="00EA42D0" w:rsidP="00EA42D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5D3C7301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43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175</w:t>
            </w:r>
          </w:p>
        </w:tc>
        <w:tc>
          <w:tcPr>
            <w:tcW w:w="195" w:type="dxa"/>
          </w:tcPr>
          <w:p w14:paraId="2396F33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2CA4EFE4" w:rsidR="00EA42D0" w:rsidRPr="00EA42D0" w:rsidRDefault="00EA42D0" w:rsidP="00EA42D0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508235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171995F4" w:rsidR="00EA42D0" w:rsidRPr="00EA42D0" w:rsidRDefault="000140C4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69B469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6107E640" w:rsidR="00EA42D0" w:rsidRPr="00EA42D0" w:rsidRDefault="00EA42D0" w:rsidP="00EA42D0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6796148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200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164</w:t>
            </w:r>
          </w:p>
        </w:tc>
        <w:tc>
          <w:tcPr>
            <w:tcW w:w="195" w:type="dxa"/>
          </w:tcPr>
          <w:p w14:paraId="5252F91D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63596E6F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253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927</w:t>
            </w:r>
          </w:p>
        </w:tc>
        <w:tc>
          <w:tcPr>
            <w:tcW w:w="195" w:type="dxa"/>
          </w:tcPr>
          <w:p w14:paraId="28E6696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2D0DD96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73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407</w:t>
            </w:r>
          </w:p>
        </w:tc>
        <w:tc>
          <w:tcPr>
            <w:tcW w:w="181" w:type="dxa"/>
          </w:tcPr>
          <w:p w14:paraId="0F42B111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4193ACC4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166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706</w:t>
            </w:r>
          </w:p>
        </w:tc>
      </w:tr>
      <w:tr w:rsidR="00EA42D0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70BDCE7C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95" w:type="dxa"/>
          </w:tcPr>
          <w:p w14:paraId="0B4037AC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7BFE5CB0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95" w:type="dxa"/>
          </w:tcPr>
          <w:p w14:paraId="7413DF7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0442AC0F" w:rsidR="00EA42D0" w:rsidRPr="000140C4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0140C4" w:rsidRPr="000140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181" w:type="dxa"/>
          </w:tcPr>
          <w:p w14:paraId="23E7A104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3FE11960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EA42D0" w:rsidRPr="00EA42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097EF9" w:rsidRPr="000D542A" w14:paraId="4F94B39E" w14:textId="77777777" w:rsidTr="001B33CB">
        <w:trPr>
          <w:cantSplit/>
        </w:trPr>
        <w:tc>
          <w:tcPr>
            <w:tcW w:w="3586" w:type="dxa"/>
            <w:vAlign w:val="bottom"/>
          </w:tcPr>
          <w:p w14:paraId="54441A68" w14:textId="77777777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B5DCD3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E56AB7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3B9CB6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F7CEBC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C2B9E4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62577E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C33353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97EF9" w:rsidRPr="000D542A" w14:paraId="50F59054" w14:textId="77777777" w:rsidTr="001B33CB">
        <w:trPr>
          <w:cantSplit/>
        </w:trPr>
        <w:tc>
          <w:tcPr>
            <w:tcW w:w="3586" w:type="dxa"/>
            <w:vAlign w:val="bottom"/>
          </w:tcPr>
          <w:p w14:paraId="52D88732" w14:textId="3EBC5C93" w:rsidR="00097EF9" w:rsidRPr="001B33CB" w:rsidRDefault="00097EF9" w:rsidP="00EA42D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57C765D9" w14:textId="77777777" w:rsidR="00097EF9" w:rsidRPr="000D542A" w:rsidRDefault="00097EF9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9B2A20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ABBD81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91DA52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718188" w14:textId="77777777" w:rsidR="00097EF9" w:rsidRPr="000D542A" w:rsidRDefault="00097EF9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834773" w14:textId="77777777" w:rsidR="00097EF9" w:rsidRPr="000D542A" w:rsidRDefault="00097EF9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58E929" w14:textId="77777777" w:rsidR="00097EF9" w:rsidRPr="000D542A" w:rsidRDefault="00097EF9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047D21B3" w14:textId="77777777" w:rsidTr="00EA42D0">
        <w:trPr>
          <w:cantSplit/>
        </w:trPr>
        <w:tc>
          <w:tcPr>
            <w:tcW w:w="3586" w:type="dxa"/>
            <w:vAlign w:val="bottom"/>
          </w:tcPr>
          <w:p w14:paraId="1AC2A542" w14:textId="0CC957C1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7C4F14D9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17</w:t>
            </w:r>
            <w:r w:rsidR="000140C4" w:rsidRPr="000140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191</w:t>
            </w:r>
          </w:p>
        </w:tc>
        <w:tc>
          <w:tcPr>
            <w:tcW w:w="195" w:type="dxa"/>
          </w:tcPr>
          <w:p w14:paraId="207563E4" w14:textId="77777777" w:rsidR="00EA42D0" w:rsidRPr="00EA42D0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85D9B9" w14:textId="5D6973FC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588</w:t>
            </w:r>
          </w:p>
        </w:tc>
        <w:tc>
          <w:tcPr>
            <w:tcW w:w="195" w:type="dxa"/>
          </w:tcPr>
          <w:p w14:paraId="73FE7B6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1285324D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732</w:t>
            </w:r>
          </w:p>
        </w:tc>
        <w:tc>
          <w:tcPr>
            <w:tcW w:w="181" w:type="dxa"/>
          </w:tcPr>
          <w:p w14:paraId="3B4FD216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3B7827" w14:textId="24724D1E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956</w:t>
            </w:r>
          </w:p>
        </w:tc>
      </w:tr>
      <w:tr w:rsidR="00EA42D0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4B833DD0" w:rsidR="00EA42D0" w:rsidRPr="00EA42D0" w:rsidRDefault="00D72D43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133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463</w:t>
            </w:r>
          </w:p>
        </w:tc>
        <w:tc>
          <w:tcPr>
            <w:tcW w:w="195" w:type="dxa"/>
          </w:tcPr>
          <w:p w14:paraId="633FE178" w14:textId="77777777" w:rsidR="00EA42D0" w:rsidRPr="00EA42D0" w:rsidRDefault="00EA42D0" w:rsidP="00EA42D0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021F71DE" w:rsidR="00EA42D0" w:rsidRPr="00EA42D0" w:rsidRDefault="00D72D43" w:rsidP="00EA42D0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128</w:t>
            </w:r>
            <w:r w:rsidR="00EA42D0"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711</w:t>
            </w:r>
          </w:p>
        </w:tc>
        <w:tc>
          <w:tcPr>
            <w:tcW w:w="195" w:type="dxa"/>
          </w:tcPr>
          <w:p w14:paraId="015B39A9" w14:textId="77777777" w:rsidR="00EA42D0" w:rsidRPr="00EA42D0" w:rsidRDefault="00EA42D0" w:rsidP="00EA42D0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3BB5849F" w:rsidR="00EA42D0" w:rsidRPr="00EA42D0" w:rsidRDefault="00DF22A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74D8C0" w14:textId="77777777" w:rsidR="00EA42D0" w:rsidRPr="00EA42D0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39EB4B16" w:rsidR="00EA42D0" w:rsidRPr="00EA42D0" w:rsidRDefault="00EA42D0" w:rsidP="00EA42D0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A42D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EA42D0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EA42D0" w:rsidRPr="00FF170F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EA42D0" w:rsidRPr="00AC1475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136460A" w14:textId="77777777" w:rsidR="00EA42D0" w:rsidRPr="00FF170F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EA42D0" w:rsidRPr="00FF170F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766E44B8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455</w:t>
            </w:r>
          </w:p>
        </w:tc>
        <w:tc>
          <w:tcPr>
            <w:tcW w:w="195" w:type="dxa"/>
          </w:tcPr>
          <w:p w14:paraId="66C16831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3B4B1FCC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173</w:t>
            </w:r>
          </w:p>
        </w:tc>
        <w:tc>
          <w:tcPr>
            <w:tcW w:w="195" w:type="dxa"/>
          </w:tcPr>
          <w:p w14:paraId="037496F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1EF54E1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455</w:t>
            </w:r>
          </w:p>
        </w:tc>
        <w:tc>
          <w:tcPr>
            <w:tcW w:w="181" w:type="dxa"/>
          </w:tcPr>
          <w:p w14:paraId="77A5C32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583F1917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173</w:t>
            </w:r>
          </w:p>
        </w:tc>
      </w:tr>
      <w:tr w:rsidR="00542A7E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6081A6CC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164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192</w:t>
            </w:r>
          </w:p>
        </w:tc>
        <w:tc>
          <w:tcPr>
            <w:tcW w:w="195" w:type="dxa"/>
          </w:tcPr>
          <w:p w14:paraId="7398AD3C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156FB9E9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166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754</w:t>
            </w:r>
          </w:p>
        </w:tc>
        <w:tc>
          <w:tcPr>
            <w:tcW w:w="195" w:type="dxa"/>
          </w:tcPr>
          <w:p w14:paraId="3F8B5876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66CB3F27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157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</w:p>
        </w:tc>
        <w:tc>
          <w:tcPr>
            <w:tcW w:w="181" w:type="dxa"/>
          </w:tcPr>
          <w:p w14:paraId="66CFF3F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43CDA9F7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717</w:t>
            </w:r>
          </w:p>
        </w:tc>
      </w:tr>
      <w:tr w:rsidR="00542A7E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542A7E" w:rsidRPr="001B33CB" w:rsidRDefault="00542A7E" w:rsidP="00542A7E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67939A1B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301</w:t>
            </w:r>
          </w:p>
        </w:tc>
        <w:tc>
          <w:tcPr>
            <w:tcW w:w="195" w:type="dxa"/>
          </w:tcPr>
          <w:p w14:paraId="348329F5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0D60A04D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95" w:type="dxa"/>
          </w:tcPr>
          <w:p w14:paraId="7BB834B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741862A3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1" w:type="dxa"/>
          </w:tcPr>
          <w:p w14:paraId="52EF213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5CF55143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542A7E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0037E531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124</w:t>
            </w:r>
          </w:p>
        </w:tc>
        <w:tc>
          <w:tcPr>
            <w:tcW w:w="195" w:type="dxa"/>
          </w:tcPr>
          <w:p w14:paraId="669748C5" w14:textId="77777777" w:rsidR="00542A7E" w:rsidRPr="00542A7E" w:rsidRDefault="00542A7E" w:rsidP="00542A7E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4EADBFC3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95" w:type="dxa"/>
          </w:tcPr>
          <w:p w14:paraId="3BB22E1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5DA10B49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81" w:type="dxa"/>
          </w:tcPr>
          <w:p w14:paraId="3980299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19261AC7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A42D0" w:rsidRPr="000D542A" w14:paraId="290F84F5" w14:textId="77777777" w:rsidTr="006B563D">
        <w:trPr>
          <w:cantSplit/>
          <w:trHeight w:val="343"/>
        </w:trPr>
        <w:tc>
          <w:tcPr>
            <w:tcW w:w="3586" w:type="dxa"/>
          </w:tcPr>
          <w:p w14:paraId="483E8AA1" w14:textId="5163EC88" w:rsidR="00EA42D0" w:rsidRPr="003D64FD" w:rsidRDefault="00EA42D0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4F3918D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28D21F0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15F763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4FEC74FB" w14:textId="77777777" w:rsidTr="006B563D">
        <w:trPr>
          <w:cantSplit/>
          <w:trHeight w:val="343"/>
        </w:trPr>
        <w:tc>
          <w:tcPr>
            <w:tcW w:w="3586" w:type="dxa"/>
          </w:tcPr>
          <w:p w14:paraId="69106FCD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69E0575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744284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3CC91BC8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A3B9D27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2C089E50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1AE1EEE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FE56F51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4D15C2" w:rsidRPr="000D542A" w14:paraId="502AEFC9" w14:textId="77777777" w:rsidTr="006B563D">
        <w:trPr>
          <w:cantSplit/>
          <w:trHeight w:val="343"/>
        </w:trPr>
        <w:tc>
          <w:tcPr>
            <w:tcW w:w="3586" w:type="dxa"/>
          </w:tcPr>
          <w:p w14:paraId="3C24BADF" w14:textId="77777777" w:rsidR="004D15C2" w:rsidRPr="003D64FD" w:rsidRDefault="004D15C2" w:rsidP="004D15C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821DFB1" w14:textId="77777777" w:rsidR="004D15C2" w:rsidRPr="003D64FD" w:rsidRDefault="004D15C2" w:rsidP="004D15C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768F6B9B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71FFF22" w14:textId="77777777" w:rsidR="004D15C2" w:rsidRPr="003D64FD" w:rsidRDefault="004D15C2" w:rsidP="004D15C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218BB5DD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07CC922A" w14:textId="77777777" w:rsidR="004D15C2" w:rsidRPr="003D64FD" w:rsidRDefault="004D15C2" w:rsidP="004D15C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4E10158C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A176FDA" w14:textId="77777777" w:rsidR="004D15C2" w:rsidRPr="003D64FD" w:rsidRDefault="004D15C2" w:rsidP="004D15C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59A3A3A3" w14:textId="77777777" w:rsidTr="006B563D">
        <w:trPr>
          <w:cantSplit/>
          <w:trHeight w:val="343"/>
        </w:trPr>
        <w:tc>
          <w:tcPr>
            <w:tcW w:w="3586" w:type="dxa"/>
          </w:tcPr>
          <w:p w14:paraId="76FE9DF3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0FE5D14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59458E06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5C665A23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D9CE86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678B87C9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EE50CD9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42AD113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13DB3386" w14:textId="77777777" w:rsidTr="006B563D">
        <w:trPr>
          <w:cantSplit/>
          <w:trHeight w:val="343"/>
        </w:trPr>
        <w:tc>
          <w:tcPr>
            <w:tcW w:w="3586" w:type="dxa"/>
          </w:tcPr>
          <w:p w14:paraId="7A9E5BC6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833A87A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0D3196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D81558A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5BB449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7C41E8FA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793C685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4B338DFE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C72B07" w:rsidRPr="000D542A" w14:paraId="53E38D71" w14:textId="77777777" w:rsidTr="006B563D">
        <w:trPr>
          <w:cantSplit/>
          <w:trHeight w:val="343"/>
        </w:trPr>
        <w:tc>
          <w:tcPr>
            <w:tcW w:w="3586" w:type="dxa"/>
          </w:tcPr>
          <w:p w14:paraId="59770FF0" w14:textId="77777777" w:rsidR="00C72B07" w:rsidRPr="003D64FD" w:rsidRDefault="00C72B07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7AB496C" w14:textId="77777777" w:rsidR="00C72B07" w:rsidRPr="003D64FD" w:rsidRDefault="00C72B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12C88E8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48CE97F" w14:textId="77777777" w:rsidR="00C72B07" w:rsidRPr="003D64FD" w:rsidRDefault="00C72B07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CE69656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15223BFC" w14:textId="77777777" w:rsidR="00C72B07" w:rsidRPr="003D64FD" w:rsidRDefault="00C72B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D63E4BF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C4B680C" w14:textId="77777777" w:rsidR="00C72B07" w:rsidRPr="003D64FD" w:rsidRDefault="00C72B07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EA42D0" w:rsidRPr="000D542A" w14:paraId="73E94918" w14:textId="77777777" w:rsidTr="006B563D">
        <w:trPr>
          <w:cantSplit/>
        </w:trPr>
        <w:tc>
          <w:tcPr>
            <w:tcW w:w="3586" w:type="dxa"/>
          </w:tcPr>
          <w:p w14:paraId="5E27D709" w14:textId="01761080" w:rsidR="00EA42D0" w:rsidRPr="00FF170F" w:rsidRDefault="00EA42D0" w:rsidP="00EA42D0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542A7E" w:rsidRDefault="00542A7E" w:rsidP="00542A7E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0FD8CDD8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269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343</w:t>
            </w:r>
          </w:p>
        </w:tc>
        <w:tc>
          <w:tcPr>
            <w:tcW w:w="195" w:type="dxa"/>
          </w:tcPr>
          <w:p w14:paraId="0E80F77F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2096A158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195" w:type="dxa"/>
          </w:tcPr>
          <w:p w14:paraId="11181389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3849E53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181" w:type="dxa"/>
          </w:tcPr>
          <w:p w14:paraId="42856BD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1C3042F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</w:tr>
      <w:tr w:rsidR="00542A7E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50057008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269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343</w:t>
            </w:r>
          </w:p>
        </w:tc>
        <w:tc>
          <w:tcPr>
            <w:tcW w:w="195" w:type="dxa"/>
          </w:tcPr>
          <w:p w14:paraId="29DBC13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6CDE559C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195" w:type="dxa"/>
          </w:tcPr>
          <w:p w14:paraId="310D028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68363D46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181" w:type="dxa"/>
          </w:tcPr>
          <w:p w14:paraId="5D87579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4EBDD353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343</w:t>
            </w:r>
          </w:p>
        </w:tc>
      </w:tr>
      <w:tr w:rsidR="00542A7E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1B0060EE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371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008</w:t>
            </w:r>
          </w:p>
        </w:tc>
        <w:tc>
          <w:tcPr>
            <w:tcW w:w="195" w:type="dxa"/>
          </w:tcPr>
          <w:p w14:paraId="4FAC612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444E8B44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008</w:t>
            </w:r>
          </w:p>
        </w:tc>
        <w:tc>
          <w:tcPr>
            <w:tcW w:w="195" w:type="dxa"/>
          </w:tcPr>
          <w:p w14:paraId="135700CA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2E77CB80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008</w:t>
            </w:r>
          </w:p>
        </w:tc>
        <w:tc>
          <w:tcPr>
            <w:tcW w:w="181" w:type="dxa"/>
          </w:tcPr>
          <w:p w14:paraId="47B7814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17F430A0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008</w:t>
            </w:r>
          </w:p>
        </w:tc>
      </w:tr>
      <w:tr w:rsidR="00542A7E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649B38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542A7E" w:rsidRPr="00542A7E" w:rsidRDefault="00542A7E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CB7CAE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542A7E" w:rsidRPr="00542A7E" w:rsidRDefault="00542A7E" w:rsidP="00542A7E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542A7E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1C9F08B1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153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195" w:type="dxa"/>
          </w:tcPr>
          <w:p w14:paraId="44A1979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28CA513F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579</w:t>
            </w:r>
          </w:p>
        </w:tc>
        <w:tc>
          <w:tcPr>
            <w:tcW w:w="195" w:type="dxa"/>
          </w:tcPr>
          <w:p w14:paraId="7FA1843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1126F750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579</w:t>
            </w:r>
          </w:p>
        </w:tc>
        <w:tc>
          <w:tcPr>
            <w:tcW w:w="181" w:type="dxa"/>
          </w:tcPr>
          <w:p w14:paraId="2C7A7142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20CDAE96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579</w:t>
            </w:r>
          </w:p>
        </w:tc>
      </w:tr>
      <w:tr w:rsidR="00542A7E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318BD605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13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035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515</w:t>
            </w:r>
          </w:p>
        </w:tc>
        <w:tc>
          <w:tcPr>
            <w:tcW w:w="195" w:type="dxa"/>
          </w:tcPr>
          <w:p w14:paraId="09ABBE0F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446AF92D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979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085</w:t>
            </w:r>
          </w:p>
        </w:tc>
        <w:tc>
          <w:tcPr>
            <w:tcW w:w="195" w:type="dxa"/>
          </w:tcPr>
          <w:p w14:paraId="4D8E636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77F37C07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514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870</w:t>
            </w:r>
          </w:p>
        </w:tc>
        <w:tc>
          <w:tcPr>
            <w:tcW w:w="181" w:type="dxa"/>
          </w:tcPr>
          <w:p w14:paraId="27195074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53E22D1B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093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467</w:t>
            </w:r>
          </w:p>
        </w:tc>
      </w:tr>
      <w:tr w:rsidR="00542A7E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601D550F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279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884</w:t>
            </w:r>
          </w:p>
        </w:tc>
        <w:tc>
          <w:tcPr>
            <w:tcW w:w="195" w:type="dxa"/>
          </w:tcPr>
          <w:p w14:paraId="7869953B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3F95A368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042</w:t>
            </w:r>
          </w:p>
        </w:tc>
        <w:tc>
          <w:tcPr>
            <w:tcW w:w="195" w:type="dxa"/>
          </w:tcPr>
          <w:p w14:paraId="592D33A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192DB3B3" w:rsidR="00542A7E" w:rsidRPr="00542A7E" w:rsidRDefault="00DF22A0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90443DB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5D30852D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43FB6D6C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</w:p>
        </w:tc>
        <w:tc>
          <w:tcPr>
            <w:tcW w:w="195" w:type="dxa"/>
          </w:tcPr>
          <w:p w14:paraId="198CB7B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2FC6F36F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95" w:type="dxa"/>
          </w:tcPr>
          <w:p w14:paraId="613EB385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0E01942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81" w:type="dxa"/>
          </w:tcPr>
          <w:p w14:paraId="09936F17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18EFEC43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137E2C" w:rsidRPr="000D542A" w14:paraId="038AAF43" w14:textId="77777777" w:rsidTr="00C3054C">
        <w:trPr>
          <w:cantSplit/>
        </w:trPr>
        <w:tc>
          <w:tcPr>
            <w:tcW w:w="3586" w:type="dxa"/>
            <w:vAlign w:val="bottom"/>
          </w:tcPr>
          <w:p w14:paraId="4B75E298" w14:textId="77777777" w:rsidR="00137E2C" w:rsidRPr="001B33CB" w:rsidRDefault="00137E2C" w:rsidP="00542A7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482C819" w14:textId="77777777" w:rsidR="00137E2C" w:rsidRPr="00F00AC8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2843299F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3A077A1" w14:textId="77777777" w:rsidR="00137E2C" w:rsidRPr="00542A7E" w:rsidRDefault="00137E2C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2E1A1E2D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B047126" w14:textId="77777777" w:rsidR="00137E2C" w:rsidRPr="008D0BE7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4759F9D" w14:textId="77777777" w:rsidR="00137E2C" w:rsidRPr="00542A7E" w:rsidRDefault="00137E2C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791797" w14:textId="77777777" w:rsidR="00137E2C" w:rsidRPr="00542A7E" w:rsidRDefault="00137E2C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A7E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09DAE97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513</w:t>
            </w:r>
            <w:r w:rsidR="00DF22A0" w:rsidRPr="00DF22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713</w:t>
            </w:r>
          </w:p>
        </w:tc>
        <w:tc>
          <w:tcPr>
            <w:tcW w:w="195" w:type="dxa"/>
          </w:tcPr>
          <w:p w14:paraId="1E2DEFF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1D752F4F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340</w:t>
            </w:r>
            <w:r w:rsidR="00542A7E"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725</w:t>
            </w:r>
          </w:p>
        </w:tc>
        <w:tc>
          <w:tcPr>
            <w:tcW w:w="195" w:type="dxa"/>
          </w:tcPr>
          <w:p w14:paraId="2A30713D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54FAE01A" w:rsidR="00542A7E" w:rsidRPr="00542A7E" w:rsidRDefault="0098238C" w:rsidP="0098238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5E0CB71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23650D35" w:rsidR="00542A7E" w:rsidRPr="00542A7E" w:rsidRDefault="00542A7E" w:rsidP="00542A7E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2A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42A7E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542A7E" w:rsidRPr="001B33CB" w:rsidRDefault="00542A7E" w:rsidP="00542A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334DEB6D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95" w:type="dxa"/>
          </w:tcPr>
          <w:p w14:paraId="70EAFA2A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78E60146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95" w:type="dxa"/>
          </w:tcPr>
          <w:p w14:paraId="7467AB3C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225612EA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81" w:type="dxa"/>
          </w:tcPr>
          <w:p w14:paraId="39F4FF9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20A82418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542A7E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542A7E" w:rsidRPr="000D542A" w:rsidRDefault="00542A7E" w:rsidP="00542A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6FD2F35C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95" w:type="dxa"/>
          </w:tcPr>
          <w:p w14:paraId="1062FED3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00081702" w:rsidR="00542A7E" w:rsidRPr="00542A7E" w:rsidRDefault="00D72D43" w:rsidP="00542A7E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95" w:type="dxa"/>
          </w:tcPr>
          <w:p w14:paraId="06CA36CE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39DCDDBB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DF22A0" w:rsidRPr="00DF2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81" w:type="dxa"/>
          </w:tcPr>
          <w:p w14:paraId="5C604608" w14:textId="77777777" w:rsidR="00542A7E" w:rsidRPr="00542A7E" w:rsidRDefault="00542A7E" w:rsidP="00542A7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078DFC94" w:rsidR="00542A7E" w:rsidRPr="00542A7E" w:rsidRDefault="00D72D43" w:rsidP="00542A7E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542A7E" w:rsidRPr="00542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</w:tbl>
    <w:p w14:paraId="2033E92A" w14:textId="3F3A2FFF" w:rsidR="007B1B08" w:rsidRDefault="007B1B08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14:paraId="36502161" w14:textId="77777777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E753B6" w:rsidRPr="00BB102D" w14:paraId="40C1A5A5" w14:textId="77777777" w:rsidTr="006D2ED9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6D2ED9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58A8FB9D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BB29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06B3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00D513B9" w:rsidR="00C656BD" w:rsidRPr="00C656BD" w:rsidRDefault="00BB29AF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06B3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53B6" w:rsidRPr="00BB102D" w14:paraId="6045D501" w14:textId="77777777" w:rsidTr="00716264">
        <w:trPr>
          <w:trHeight w:val="385"/>
          <w:tblHeader/>
        </w:trPr>
        <w:tc>
          <w:tcPr>
            <w:tcW w:w="3510" w:type="dxa"/>
          </w:tcPr>
          <w:p w14:paraId="3EEA5A42" w14:textId="1C664944" w:rsidR="00E753B6" w:rsidRPr="00D85A54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66264D15" w:rsidR="00E753B6" w:rsidRPr="00BB102D" w:rsidRDefault="00D72D43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70" w:type="dxa"/>
          </w:tcPr>
          <w:p w14:paraId="6AEE3EA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41431C45" w:rsidR="00E753B6" w:rsidRPr="00BB102D" w:rsidRDefault="00D72D43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</w:tcPr>
          <w:p w14:paraId="2A6E91AD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ED7764E" w14:textId="10BA2639" w:rsidR="00E753B6" w:rsidRPr="00BB102D" w:rsidRDefault="00D72D43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43" w:type="dxa"/>
          </w:tcPr>
          <w:p w14:paraId="5AE2941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0645F572" w:rsidR="00E753B6" w:rsidRPr="00BB102D" w:rsidRDefault="00D72D43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</w:tr>
      <w:tr w:rsidR="00E753B6" w:rsidRPr="00BB102D" w14:paraId="01E0A1E1" w14:textId="77777777" w:rsidTr="006F6785">
        <w:trPr>
          <w:trHeight w:val="173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6F6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6F6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1AEE4D8" w14:textId="69A71BBE" w:rsidR="00E753B6" w:rsidRPr="00C50C6C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563D" w:rsidRPr="00BB102D" w14:paraId="5138E818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CFC4CC0" w14:textId="10BE19FA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602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315</w:t>
            </w:r>
          </w:p>
        </w:tc>
        <w:tc>
          <w:tcPr>
            <w:tcW w:w="270" w:type="dxa"/>
            <w:vAlign w:val="bottom"/>
          </w:tcPr>
          <w:p w14:paraId="36192CC1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D6C698" w14:textId="290B0EAD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456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DB74C" w14:textId="77777777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7BD9EAD" w14:textId="5DEB2C29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517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7D11F0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25FBC7" w14:textId="073F1341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319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373</w:t>
            </w:r>
          </w:p>
        </w:tc>
      </w:tr>
      <w:tr w:rsidR="006B563D" w:rsidRPr="00BB102D" w14:paraId="173AD14D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5EFB25D" w14:textId="2473E86E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579A42F5" w14:textId="3664B233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967</w:t>
            </w:r>
          </w:p>
        </w:tc>
        <w:tc>
          <w:tcPr>
            <w:tcW w:w="270" w:type="dxa"/>
            <w:vAlign w:val="bottom"/>
          </w:tcPr>
          <w:p w14:paraId="540796CB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30CD8D" w14:textId="71E40943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112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A71F6" w14:textId="77777777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402DF1A" w14:textId="55B7BB75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5E880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253A50" w14:textId="1B1F684C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112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165</w:t>
            </w:r>
          </w:p>
        </w:tc>
      </w:tr>
      <w:tr w:rsidR="006B563D" w:rsidRPr="00BB102D" w14:paraId="4CF8A1EA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2B338DCD" w14:textId="78F6AF1D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กำไรจากอัตราแลกเปลี่ยนสุทธิ</w:t>
            </w:r>
          </w:p>
        </w:tc>
        <w:tc>
          <w:tcPr>
            <w:tcW w:w="1260" w:type="dxa"/>
            <w:shd w:val="clear" w:color="auto" w:fill="auto"/>
          </w:tcPr>
          <w:p w14:paraId="73D3A8D8" w14:textId="451D6838" w:rsidR="006B563D" w:rsidRPr="006B563D" w:rsidRDefault="006B563D" w:rsidP="006B563D">
            <w:pPr>
              <w:pStyle w:val="acctmergecolhdg"/>
              <w:tabs>
                <w:tab w:val="decimal" w:pos="73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1493A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62F922" w14:textId="194C44EF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C56A1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C94510D" w14:textId="103AC6F0" w:rsidR="006B563D" w:rsidRPr="006B563D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F65597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3E2AB1" w14:textId="76C5E10D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B563D" w:rsidRPr="00BB102D" w14:paraId="4791BD97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1DAD07" w14:textId="0616B489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748</w:t>
            </w:r>
          </w:p>
        </w:tc>
        <w:tc>
          <w:tcPr>
            <w:tcW w:w="270" w:type="dxa"/>
            <w:vAlign w:val="bottom"/>
          </w:tcPr>
          <w:p w14:paraId="6E83C79F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E160C" w14:textId="72C6432F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0AACA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CD4FED2" w14:textId="6487D685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15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408673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729A2F" w14:textId="3AE51DEE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26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955</w:t>
            </w:r>
          </w:p>
        </w:tc>
      </w:tr>
      <w:tr w:rsidR="006B563D" w:rsidRPr="00BB102D" w14:paraId="1861855B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6B563D" w:rsidRPr="00C50C6C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4C5CE" w14:textId="344FCF28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B563D" w:rsidRPr="00DF2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6B563D" w:rsidRPr="00DF2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70" w:type="dxa"/>
            <w:vAlign w:val="bottom"/>
          </w:tcPr>
          <w:p w14:paraId="6555475A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F2788" w14:textId="3DB2EDC3" w:rsidR="006B563D" w:rsidRPr="00C06B34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B563D" w:rsidRPr="006B5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6B563D" w:rsidRPr="006B5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C4C18" w14:textId="77777777" w:rsidR="006B563D" w:rsidRPr="00C06B3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1DB1" w14:textId="467D136B" w:rsidR="006B563D" w:rsidRPr="00C06B34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6</w:t>
            </w:r>
            <w:r w:rsidR="006B563D" w:rsidRPr="00DF22A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542</w:t>
            </w:r>
            <w:r w:rsidR="006B563D" w:rsidRPr="00DF22A0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237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3FFB80" w14:textId="77777777" w:rsidR="006B563D" w:rsidRPr="00C06B3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01C12" w14:textId="2C8E838B" w:rsidR="006B563D" w:rsidRPr="00C06B34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4</w:t>
            </w:r>
            <w:r w:rsidR="006B563D" w:rsidRPr="00C06B3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458</w:t>
            </w:r>
            <w:r w:rsidR="006B563D" w:rsidRPr="00C06B34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493</w:t>
            </w:r>
          </w:p>
        </w:tc>
      </w:tr>
      <w:tr w:rsidR="006B563D" w:rsidRPr="00BB102D" w14:paraId="67F17F10" w14:textId="77777777" w:rsidTr="007B1B08">
        <w:trPr>
          <w:trHeight w:val="244"/>
        </w:trPr>
        <w:tc>
          <w:tcPr>
            <w:tcW w:w="3510" w:type="dxa"/>
            <w:vAlign w:val="bottom"/>
          </w:tcPr>
          <w:p w14:paraId="561579D4" w14:textId="77777777" w:rsidR="006B563D" w:rsidRPr="007B1B0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EF9907" w14:textId="77777777" w:rsidR="006B563D" w:rsidRPr="007B1B08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2CE614E" w14:textId="77777777" w:rsidR="006B563D" w:rsidRPr="007B1B0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77DD47" w14:textId="77777777" w:rsidR="006B563D" w:rsidRPr="007B1B08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B70D4DE" w14:textId="77777777" w:rsidR="006B563D" w:rsidRPr="007B1B0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2A32DF4" w14:textId="77777777" w:rsidR="006B563D" w:rsidRPr="007B1B08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1926B34C" w14:textId="77777777" w:rsidR="006B563D" w:rsidRPr="007B1B0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B93349" w14:textId="77777777" w:rsidR="006B563D" w:rsidRPr="007B1B08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B33CB" w:rsidRPr="00BB102D" w14:paraId="280E06F7" w14:textId="77777777" w:rsidTr="00886635">
        <w:trPr>
          <w:trHeight w:val="218"/>
        </w:trPr>
        <w:tc>
          <w:tcPr>
            <w:tcW w:w="3510" w:type="dxa"/>
            <w:vAlign w:val="bottom"/>
          </w:tcPr>
          <w:p w14:paraId="638A774F" w14:textId="7ACE0B4F" w:rsidR="001B33CB" w:rsidRPr="00C50C6C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001B7" w14:textId="77777777" w:rsidR="001B33CB" w:rsidRPr="00506E99" w:rsidRDefault="001B33CB" w:rsidP="00506E99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1B33CB" w:rsidRPr="00BB102D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9CDDC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7B6150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512595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F1BB811" w14:textId="77777777" w:rsidR="001B33CB" w:rsidRPr="00B62165" w:rsidRDefault="001B33CB" w:rsidP="001B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15671" w14:textId="77777777" w:rsidR="001B33CB" w:rsidRPr="00B62165" w:rsidRDefault="001B33CB" w:rsidP="001B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563D" w:rsidRPr="00BB102D" w14:paraId="55207A03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3E6BBD1D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824</w:t>
            </w:r>
            <w:r w:rsidR="00E4257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773</w:t>
            </w:r>
          </w:p>
        </w:tc>
        <w:tc>
          <w:tcPr>
            <w:tcW w:w="270" w:type="dxa"/>
          </w:tcPr>
          <w:p w14:paraId="0284D3C3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CA3D6" w14:textId="0EE3B82B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675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62F96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8BC5054" w14:textId="6147F9A5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160</w:t>
            </w:r>
            <w:r w:rsidR="00E4257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219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628141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05732D" w14:textId="633A1651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733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824</w:t>
            </w:r>
          </w:p>
        </w:tc>
      </w:tr>
      <w:tr w:rsidR="006B563D" w:rsidRPr="00BB102D" w14:paraId="406129C3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770BCD2D" w14:textId="3059AAB1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</w:tcPr>
          <w:p w14:paraId="1ACB3D19" w14:textId="56C134EA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E4257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879</w:t>
            </w:r>
          </w:p>
        </w:tc>
        <w:tc>
          <w:tcPr>
            <w:tcW w:w="270" w:type="dxa"/>
          </w:tcPr>
          <w:p w14:paraId="01F3A467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F6BF5B" w14:textId="26306374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43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81240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1810C53" w14:textId="00F6BC09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E4257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C29548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E5CFC9" w14:textId="34C21B5A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43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559</w:t>
            </w:r>
          </w:p>
        </w:tc>
      </w:tr>
      <w:tr w:rsidR="006B563D" w:rsidRPr="00BB102D" w14:paraId="671F7DBC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662A3BE5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808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581</w:t>
            </w:r>
          </w:p>
        </w:tc>
        <w:tc>
          <w:tcPr>
            <w:tcW w:w="270" w:type="dxa"/>
          </w:tcPr>
          <w:p w14:paraId="7751CEB7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1D5C7C81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400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756</w:t>
            </w:r>
          </w:p>
        </w:tc>
        <w:tc>
          <w:tcPr>
            <w:tcW w:w="270" w:type="dxa"/>
            <w:vAlign w:val="bottom"/>
          </w:tcPr>
          <w:p w14:paraId="40069BB2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88FE0D1" w14:textId="06755CB4" w:rsidR="006B563D" w:rsidRPr="00583BF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808</w:t>
            </w:r>
            <w:r w:rsidR="006B563D" w:rsidRPr="00583BFA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581</w:t>
            </w:r>
          </w:p>
        </w:tc>
        <w:tc>
          <w:tcPr>
            <w:tcW w:w="243" w:type="dxa"/>
            <w:vAlign w:val="bottom"/>
          </w:tcPr>
          <w:p w14:paraId="22B09402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127783DD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400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756</w:t>
            </w:r>
          </w:p>
        </w:tc>
      </w:tr>
      <w:tr w:rsidR="006B563D" w:rsidRPr="00BB102D" w14:paraId="3929C891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346ACE44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353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</w:tcPr>
          <w:p w14:paraId="002D1D05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3B3BA0F9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259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113</w:t>
            </w:r>
          </w:p>
        </w:tc>
        <w:tc>
          <w:tcPr>
            <w:tcW w:w="270" w:type="dxa"/>
            <w:vAlign w:val="bottom"/>
          </w:tcPr>
          <w:p w14:paraId="01B3C881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91FA2A0" w14:textId="0F2DC5DB" w:rsidR="006B563D" w:rsidRPr="00583BF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278</w:t>
            </w:r>
            <w:r w:rsidR="006B563D" w:rsidRPr="00583BFA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343</w:t>
            </w:r>
          </w:p>
        </w:tc>
        <w:tc>
          <w:tcPr>
            <w:tcW w:w="243" w:type="dxa"/>
            <w:vAlign w:val="bottom"/>
          </w:tcPr>
          <w:p w14:paraId="7DAEC2F1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54FE2D13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192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770</w:t>
            </w:r>
          </w:p>
        </w:tc>
      </w:tr>
      <w:tr w:rsidR="006B563D" w:rsidRPr="00BB102D" w14:paraId="230D96F6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6B22B633" w14:textId="1694B14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B4B1A6" w14:textId="39445302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080FFD8E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EF8AA" w14:textId="09ED2370" w:rsidR="006B563D" w:rsidRPr="00583BFA" w:rsidRDefault="006B563D" w:rsidP="006B563D">
            <w:pPr>
              <w:pStyle w:val="acctmergecolhdg"/>
              <w:tabs>
                <w:tab w:val="decimal" w:pos="73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1687EB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692D5E" w14:textId="35E157B6" w:rsidR="006B563D" w:rsidRPr="00583BF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19</w:t>
            </w:r>
            <w:r w:rsidR="006B563D" w:rsidRPr="00583BFA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438</w:t>
            </w:r>
          </w:p>
        </w:tc>
        <w:tc>
          <w:tcPr>
            <w:tcW w:w="243" w:type="dxa"/>
            <w:vAlign w:val="bottom"/>
          </w:tcPr>
          <w:p w14:paraId="46FE57AC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64A50" w14:textId="1412CFEA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183</w:t>
            </w:r>
          </w:p>
        </w:tc>
      </w:tr>
      <w:tr w:rsidR="001B4AEA" w:rsidRPr="00C50C6C" w14:paraId="71755823" w14:textId="77777777" w:rsidTr="004B2EB2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1B4AEA" w:rsidRPr="00583BF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212A7EEC" w:rsidR="001B4AEA" w:rsidRPr="00583BFA" w:rsidRDefault="00D72D43" w:rsidP="001B4AEA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4CDF" w:rsidRPr="00583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9E4CDF" w:rsidRPr="00583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70" w:type="dxa"/>
          </w:tcPr>
          <w:p w14:paraId="0BF99B22" w14:textId="77777777" w:rsidR="001B4AEA" w:rsidRPr="00583BF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10E78" w14:textId="02EB8AA5" w:rsidR="001B4AEA" w:rsidRPr="00583BFA" w:rsidRDefault="00D72D43" w:rsidP="001B4AEA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1B4AEA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379</w:t>
            </w:r>
            <w:r w:rsidR="001B4AEA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  <w:vAlign w:val="bottom"/>
          </w:tcPr>
          <w:p w14:paraId="6654BE06" w14:textId="77777777" w:rsidR="001B4AEA" w:rsidRPr="00583BF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E15E" w14:textId="3BD46FF5" w:rsidR="001B4AEA" w:rsidRPr="00583BFA" w:rsidRDefault="00D72D43" w:rsidP="001B4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5</w:t>
            </w:r>
            <w:r w:rsidR="00F8398D" w:rsidRPr="00583BFA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273</w:t>
            </w:r>
            <w:r w:rsidR="00F8398D" w:rsidRPr="00583BFA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460</w:t>
            </w:r>
          </w:p>
        </w:tc>
        <w:tc>
          <w:tcPr>
            <w:tcW w:w="243" w:type="dxa"/>
            <w:vAlign w:val="bottom"/>
          </w:tcPr>
          <w:p w14:paraId="2874C74A" w14:textId="77777777" w:rsidR="001B4AEA" w:rsidRPr="001B4AE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2A31" w14:textId="29CC2388" w:rsidR="001B4AEA" w:rsidRPr="001B4AEA" w:rsidRDefault="00D72D43" w:rsidP="001B4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1B4AEA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375</w:t>
            </w:r>
            <w:r w:rsidR="001B4AEA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092</w:t>
            </w:r>
          </w:p>
        </w:tc>
      </w:tr>
      <w:tr w:rsidR="001B4AEA" w:rsidRPr="00C50C6C" w14:paraId="5AEEBD94" w14:textId="77777777" w:rsidTr="004B2EB2">
        <w:trPr>
          <w:trHeight w:val="399"/>
        </w:trPr>
        <w:tc>
          <w:tcPr>
            <w:tcW w:w="3510" w:type="dxa"/>
            <w:vAlign w:val="bottom"/>
          </w:tcPr>
          <w:p w14:paraId="68B8F54F" w14:textId="0F5A9DB0" w:rsidR="001B4AEA" w:rsidRPr="00C50C6C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shd w:val="clear" w:color="auto" w:fill="auto"/>
          </w:tcPr>
          <w:p w14:paraId="1AA7C339" w14:textId="32EBBF10" w:rsidR="001B4AEA" w:rsidRPr="00DC641F" w:rsidRDefault="00D72D43" w:rsidP="001B4AEA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70" w:type="dxa"/>
          </w:tcPr>
          <w:p w14:paraId="30F92E49" w14:textId="77777777" w:rsidR="001B4AEA" w:rsidRPr="00DC641F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71726C" w14:textId="2C341EAC" w:rsidR="001B4AEA" w:rsidRPr="001B4AEA" w:rsidRDefault="00D72D43" w:rsidP="001B4AEA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1B4AEA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226</w:t>
            </w:r>
            <w:r w:rsidR="001B4AEA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70" w:type="dxa"/>
            <w:vAlign w:val="bottom"/>
          </w:tcPr>
          <w:p w14:paraId="353F7326" w14:textId="77777777" w:rsidR="001B4AEA" w:rsidRPr="001B4AE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315171" w14:textId="443DD7F9" w:rsidR="001B4AEA" w:rsidRPr="001B4AEA" w:rsidRDefault="00D72D43" w:rsidP="001B4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268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777</w:t>
            </w:r>
          </w:p>
        </w:tc>
        <w:tc>
          <w:tcPr>
            <w:tcW w:w="243" w:type="dxa"/>
            <w:vAlign w:val="bottom"/>
          </w:tcPr>
          <w:p w14:paraId="250E57AF" w14:textId="77777777" w:rsidR="001B4AEA" w:rsidRPr="001B4AEA" w:rsidRDefault="001B4AEA" w:rsidP="001B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46A32D" w14:textId="126EF673" w:rsidR="001B4AEA" w:rsidRPr="001B4AEA" w:rsidRDefault="00D72D43" w:rsidP="001B4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1B4AEA" w:rsidRPr="001B4AEA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083</w:t>
            </w:r>
            <w:r w:rsidR="001B4AEA" w:rsidRPr="001B4AEA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401</w:t>
            </w:r>
          </w:p>
        </w:tc>
      </w:tr>
      <w:tr w:rsidR="00F8398D" w:rsidRPr="00C50C6C" w14:paraId="6CDBAB5C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2D2FA6CF" w14:textId="5DC5003D" w:rsidR="00F8398D" w:rsidRPr="00C50C6C" w:rsidRDefault="00F8398D" w:rsidP="005D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F209A" w14:textId="082BD685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F8398D" w:rsidRPr="00F839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943</w:t>
            </w:r>
          </w:p>
        </w:tc>
        <w:tc>
          <w:tcPr>
            <w:tcW w:w="270" w:type="dxa"/>
          </w:tcPr>
          <w:p w14:paraId="7D327FC5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5CA1E1" w14:textId="2E3A9D01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33</w:t>
            </w:r>
            <w:r w:rsidR="00F8398D" w:rsidRPr="001B4AE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575</w:t>
            </w:r>
          </w:p>
        </w:tc>
        <w:tc>
          <w:tcPr>
            <w:tcW w:w="270" w:type="dxa"/>
            <w:vAlign w:val="bottom"/>
          </w:tcPr>
          <w:p w14:paraId="1DBAEB37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6DE527B" w14:textId="40D30F38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11</w:t>
            </w:r>
            <w:r w:rsidR="00F8398D" w:rsidRPr="00F839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719</w:t>
            </w:r>
          </w:p>
        </w:tc>
        <w:tc>
          <w:tcPr>
            <w:tcW w:w="243" w:type="dxa"/>
            <w:vAlign w:val="bottom"/>
          </w:tcPr>
          <w:p w14:paraId="3A0F06AF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8044C8" w14:textId="5791CCBD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34</w:t>
            </w:r>
            <w:r w:rsidR="00F8398D" w:rsidRPr="001B4AEA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832</w:t>
            </w:r>
          </w:p>
        </w:tc>
      </w:tr>
      <w:tr w:rsidR="00F8398D" w:rsidRPr="00C50C6C" w14:paraId="56AB3853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F8398D" w:rsidRPr="00C50C6C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37A6F37" w14:textId="2F50410F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70" w:type="dxa"/>
          </w:tcPr>
          <w:p w14:paraId="5B095C0F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8571" w14:textId="29A85A5E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193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vAlign w:val="bottom"/>
          </w:tcPr>
          <w:p w14:paraId="3494F94C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22CA9C2" w14:textId="12BFE141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257</w:t>
            </w:r>
            <w:r w:rsidR="00F8398D" w:rsidRPr="00F839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058</w:t>
            </w:r>
          </w:p>
        </w:tc>
        <w:tc>
          <w:tcPr>
            <w:tcW w:w="243" w:type="dxa"/>
            <w:vAlign w:val="bottom"/>
          </w:tcPr>
          <w:p w14:paraId="16794674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9094DA" w14:textId="18A8FD80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048</w:t>
            </w:r>
            <w:r w:rsidR="00F8398D" w:rsidRPr="001B4AEA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569</w:t>
            </w:r>
          </w:p>
        </w:tc>
      </w:tr>
      <w:tr w:rsidR="00F8398D" w:rsidRPr="00BB102D" w14:paraId="0552FE54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0872CFE6" w14:textId="6032260E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9E5BDC" w14:textId="2C3BC6AE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826</w:t>
            </w:r>
          </w:p>
        </w:tc>
        <w:tc>
          <w:tcPr>
            <w:tcW w:w="270" w:type="dxa"/>
          </w:tcPr>
          <w:p w14:paraId="5136D9D4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F8683" w14:textId="4F01064D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185</w:t>
            </w:r>
            <w:r w:rsidR="00F8398D" w:rsidRPr="001B4AE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45E82A07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6A13198" w14:textId="0B1730EA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83</w:t>
            </w:r>
            <w:r w:rsidR="00F8398D" w:rsidRPr="00F8398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888</w:t>
            </w:r>
          </w:p>
        </w:tc>
        <w:tc>
          <w:tcPr>
            <w:tcW w:w="243" w:type="dxa"/>
            <w:vAlign w:val="bottom"/>
          </w:tcPr>
          <w:p w14:paraId="20F8995E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207C71" w14:textId="140C25D7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92</w:t>
            </w:r>
            <w:r w:rsidR="00F8398D" w:rsidRPr="001B4AE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327</w:t>
            </w:r>
          </w:p>
        </w:tc>
      </w:tr>
      <w:tr w:rsidR="00F8398D" w:rsidRPr="00BB102D" w14:paraId="4F19D1F4" w14:textId="77777777" w:rsidTr="00B85924">
        <w:trPr>
          <w:trHeight w:val="145"/>
        </w:trPr>
        <w:tc>
          <w:tcPr>
            <w:tcW w:w="3510" w:type="dxa"/>
            <w:vAlign w:val="bottom"/>
          </w:tcPr>
          <w:p w14:paraId="38D5AD0E" w14:textId="4DDCDC19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DFD6" w14:textId="7BFE2523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270" w:type="dxa"/>
          </w:tcPr>
          <w:p w14:paraId="2E79E571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00320795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007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270" w:type="dxa"/>
            <w:vAlign w:val="bottom"/>
          </w:tcPr>
          <w:p w14:paraId="35516A34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13C7" w14:textId="6CE6D70E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0D576654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D5E5C" w14:textId="75E2C9C8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  <w:t>242</w:t>
            </w:r>
          </w:p>
        </w:tc>
      </w:tr>
      <w:tr w:rsidR="00F8398D" w:rsidRPr="00BB102D" w14:paraId="32C32B8A" w14:textId="77777777" w:rsidTr="00DC641F">
        <w:trPr>
          <w:trHeight w:val="145"/>
        </w:trPr>
        <w:tc>
          <w:tcPr>
            <w:tcW w:w="3510" w:type="dxa"/>
            <w:vAlign w:val="bottom"/>
          </w:tcPr>
          <w:p w14:paraId="6A70E705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5B9A77" w14:textId="77777777" w:rsidR="00F8398D" w:rsidRPr="007B1B08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416D12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21AF7" w14:textId="77777777" w:rsidR="00F8398D" w:rsidRPr="007B1B08" w:rsidRDefault="00F8398D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5D13DE2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740043B" w14:textId="77777777" w:rsidR="00F8398D" w:rsidRPr="007B1B08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243" w:type="dxa"/>
          </w:tcPr>
          <w:p w14:paraId="6DEF3275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6FA96B" w14:textId="77777777" w:rsidR="00F8398D" w:rsidRPr="007B1B08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</w:tr>
      <w:tr w:rsidR="00F8398D" w:rsidRPr="00BB102D" w14:paraId="508746AC" w14:textId="77777777" w:rsidTr="00DC641F">
        <w:trPr>
          <w:trHeight w:val="399"/>
        </w:trPr>
        <w:tc>
          <w:tcPr>
            <w:tcW w:w="3510" w:type="dxa"/>
            <w:vAlign w:val="bottom"/>
          </w:tcPr>
          <w:p w14:paraId="19BFE4FF" w14:textId="6FAAD298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F8398D" w:rsidRPr="00506E99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7EF202E" w14:textId="5DCB7BE9" w:rsidR="00F8398D" w:rsidRPr="00AC1475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BB25901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8398D" w:rsidRPr="00BB102D" w14:paraId="73D0E5F1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F8398D" w:rsidRPr="00096AD4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77777777" w:rsidR="00F8398D" w:rsidRPr="00506E99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77777777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440F3B6" w14:textId="77777777" w:rsidR="00F8398D" w:rsidRPr="00AC1475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27220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8398D" w:rsidRPr="00BB102D" w14:paraId="61001676" w14:textId="77777777" w:rsidTr="006819F6">
        <w:trPr>
          <w:trHeight w:val="560"/>
        </w:trPr>
        <w:tc>
          <w:tcPr>
            <w:tcW w:w="3510" w:type="dxa"/>
            <w:vAlign w:val="bottom"/>
          </w:tcPr>
          <w:p w14:paraId="30125499" w14:textId="3256F962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4B31DF28" w:rsidR="00F8398D" w:rsidRPr="00542A7E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839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43</w:t>
            </w:r>
            <w:r w:rsidRPr="00F839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975</w:t>
            </w:r>
            <w:r w:rsidRPr="00F839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A96713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9A6F44" w14:textId="77777777" w:rsidR="00F8398D" w:rsidRPr="001B4AEA" w:rsidRDefault="00F8398D" w:rsidP="00F8398D">
            <w:pPr>
              <w:pStyle w:val="BodyText"/>
              <w:tabs>
                <w:tab w:val="decimal" w:pos="107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43040" w14:textId="25E2BF2F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318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857</w:t>
            </w:r>
          </w:p>
        </w:tc>
        <w:tc>
          <w:tcPr>
            <w:tcW w:w="270" w:type="dxa"/>
            <w:vAlign w:val="bottom"/>
          </w:tcPr>
          <w:p w14:paraId="6E1BD3E6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33FF54E9" w:rsidR="00F8398D" w:rsidRPr="00F8398D" w:rsidRDefault="00F8398D" w:rsidP="00F8398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8398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1A67653" w14:textId="77777777" w:rsidR="00F8398D" w:rsidRPr="00F8398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6ABA171F" w:rsidR="00F8398D" w:rsidRPr="00F8398D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8398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8398D" w:rsidRPr="00BB102D" w14:paraId="56C43F84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B6A9BE9" w14:textId="7B8814BC" w:rsidR="00F8398D" w:rsidRPr="00096AD4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7A83B508" w:rsidR="00F8398D" w:rsidRPr="00096AD4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83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2D43" w:rsidRPr="00D72D43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Pr="00F83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0AEE86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0BB74AA8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F8398D" w:rsidRPr="001B4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270" w:type="dxa"/>
            <w:vAlign w:val="bottom"/>
          </w:tcPr>
          <w:p w14:paraId="46F98D18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65694C14" w:rsidR="00F8398D" w:rsidRPr="001B4AEA" w:rsidRDefault="00F8398D" w:rsidP="00F8398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CC7A9B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07E8DD68" w:rsidR="00F8398D" w:rsidRPr="001B4AEA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F8398D" w:rsidRPr="00BB102D" w14:paraId="0900DC47" w14:textId="77777777" w:rsidTr="007B1B08">
        <w:trPr>
          <w:trHeight w:val="50"/>
        </w:trPr>
        <w:tc>
          <w:tcPr>
            <w:tcW w:w="3510" w:type="dxa"/>
            <w:vAlign w:val="bottom"/>
          </w:tcPr>
          <w:p w14:paraId="18338264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FC64" w14:textId="77777777" w:rsidR="00F8398D" w:rsidRPr="007B1B08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18683570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6CA7F" w14:textId="77777777" w:rsidR="00F8398D" w:rsidRPr="007B1B08" w:rsidRDefault="00F8398D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7B236EE8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B564" w14:textId="77777777" w:rsidR="00F8398D" w:rsidRPr="007B1B08" w:rsidRDefault="00F8398D" w:rsidP="00F8398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  <w:tc>
          <w:tcPr>
            <w:tcW w:w="243" w:type="dxa"/>
            <w:vAlign w:val="bottom"/>
          </w:tcPr>
          <w:p w14:paraId="7AD58196" w14:textId="77777777" w:rsidR="00F8398D" w:rsidRPr="007B1B0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94389" w14:textId="77777777" w:rsidR="00F8398D" w:rsidRPr="007B1B08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</w:tr>
      <w:tr w:rsidR="00F8398D" w:rsidRPr="00BB102D" w14:paraId="0077A44E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34CBCCE" w14:textId="2D6F90A4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D189A" w14:textId="547C6691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  <w:vAlign w:val="bottom"/>
          </w:tcPr>
          <w:p w14:paraId="750580D7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2CC172" w14:textId="6065EAD4" w:rsidR="00F8398D" w:rsidRPr="00542A7E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326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230630AC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5EC82" w14:textId="51207811" w:rsidR="00F8398D" w:rsidRPr="00542A7E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0FCF0FA5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97ED4F" w14:textId="051A793C" w:rsidR="00F8398D" w:rsidRPr="00542A7E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242</w:t>
            </w:r>
          </w:p>
        </w:tc>
      </w:tr>
      <w:tr w:rsidR="00F8398D" w:rsidRPr="00BB102D" w14:paraId="3DC8A91F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D6E1920" w14:textId="4AE04454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182E4023" w:rsidR="00F8398D" w:rsidRPr="00506E99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01D36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655565C6" w:rsidR="00F8398D" w:rsidRPr="00DE5448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6606D" w14:textId="77777777" w:rsidR="00F8398D" w:rsidRPr="00DE5448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5DF7E9" w14:textId="56A0792C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BFC75F8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76EF5518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8398D" w:rsidRPr="00BB102D" w14:paraId="13C71936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560CCF45" w14:textId="28E2AE54" w:rsidR="00F8398D" w:rsidRPr="00BB102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9D9AF" w14:textId="7D7F470E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412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590</w:t>
            </w:r>
          </w:p>
        </w:tc>
        <w:tc>
          <w:tcPr>
            <w:tcW w:w="270" w:type="dxa"/>
            <w:vAlign w:val="bottom"/>
          </w:tcPr>
          <w:p w14:paraId="3B30E7BD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71D58" w14:textId="6BD9F162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760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vAlign w:val="bottom"/>
          </w:tcPr>
          <w:p w14:paraId="036D9117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D63C3D9" w14:textId="1765F2F0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175D20EB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49CFA" w14:textId="28220B5B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242</w:t>
            </w:r>
          </w:p>
        </w:tc>
      </w:tr>
      <w:tr w:rsidR="00F8398D" w:rsidRPr="00BB102D" w14:paraId="0C7C85BC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581EDFCB" w14:textId="10264129" w:rsidR="00F8398D" w:rsidRPr="00BB102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028" w14:textId="6868A80A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167</w:t>
            </w:r>
          </w:p>
        </w:tc>
        <w:tc>
          <w:tcPr>
            <w:tcW w:w="270" w:type="dxa"/>
            <w:vAlign w:val="bottom"/>
          </w:tcPr>
          <w:p w14:paraId="74711B41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F8CD1" w14:textId="29AA8F01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247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360</w:t>
            </w:r>
          </w:p>
        </w:tc>
        <w:tc>
          <w:tcPr>
            <w:tcW w:w="270" w:type="dxa"/>
            <w:vAlign w:val="bottom"/>
          </w:tcPr>
          <w:p w14:paraId="6539FFAC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D1249D7" w14:textId="6DBE7C4B" w:rsidR="00F8398D" w:rsidRPr="00F8398D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8398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1A7AD93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BAAC9A" w14:textId="4FE955AA" w:rsidR="00F8398D" w:rsidRPr="001B4AEA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8398D" w:rsidRPr="00BB102D" w14:paraId="136AD3B9" w14:textId="77777777" w:rsidTr="00B85924">
        <w:trPr>
          <w:trHeight w:val="404"/>
        </w:trPr>
        <w:tc>
          <w:tcPr>
            <w:tcW w:w="3510" w:type="dxa"/>
            <w:vAlign w:val="center"/>
          </w:tcPr>
          <w:p w14:paraId="20234575" w14:textId="44CEADC5" w:rsidR="00F8398D" w:rsidRPr="00F7666E" w:rsidRDefault="00F8398D" w:rsidP="00D72D43">
            <w:pPr>
              <w:tabs>
                <w:tab w:val="left" w:pos="117"/>
                <w:tab w:val="decimal" w:pos="1143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C3029" w14:textId="2EB83F35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270" w:type="dxa"/>
            <w:vAlign w:val="bottom"/>
          </w:tcPr>
          <w:p w14:paraId="7E70576D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FC31" w14:textId="2B2970A2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007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270" w:type="dxa"/>
            <w:vAlign w:val="bottom"/>
          </w:tcPr>
          <w:p w14:paraId="7095A68F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B615" w14:textId="6814C5FD" w:rsidR="00F8398D" w:rsidRPr="00F8398D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4D0D2077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35119" w14:textId="218BD5F8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242</w:t>
            </w:r>
          </w:p>
        </w:tc>
      </w:tr>
      <w:tr w:rsidR="00F8398D" w:rsidRPr="00BB102D" w14:paraId="67927D50" w14:textId="77777777" w:rsidTr="00CB7627">
        <w:trPr>
          <w:trHeight w:val="404"/>
        </w:trPr>
        <w:tc>
          <w:tcPr>
            <w:tcW w:w="3510" w:type="dxa"/>
            <w:vAlign w:val="bottom"/>
          </w:tcPr>
          <w:p w14:paraId="3F676AF9" w14:textId="1F500FB8" w:rsidR="00F8398D" w:rsidRPr="00F7666E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77777777" w:rsidR="00F8398D" w:rsidRPr="00506E99" w:rsidRDefault="00F8398D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F9442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7777777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A44A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9359D27" w14:textId="77777777" w:rsidR="00F8398D" w:rsidRPr="00AC1475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A94B8" w14:textId="77777777" w:rsidR="00F8398D" w:rsidRPr="00BB102D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77777777" w:rsidR="00F8398D" w:rsidRPr="00BB102D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8398D" w:rsidRPr="00BB102D" w14:paraId="6ABADB4A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737AB77E" w14:textId="73834B39" w:rsidR="00F8398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DE5C60" w14:textId="22D3705E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357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7E8AB599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5AFE9" w14:textId="63581ED8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079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208</w:t>
            </w:r>
          </w:p>
        </w:tc>
        <w:tc>
          <w:tcPr>
            <w:tcW w:w="270" w:type="dxa"/>
            <w:vAlign w:val="bottom"/>
          </w:tcPr>
          <w:p w14:paraId="1A1A44E7" w14:textId="77777777" w:rsidR="00F8398D" w:rsidRPr="001B4AEA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D221CA" w14:textId="51934C38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2467345A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501ED0" w14:textId="24112D02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242</w:t>
            </w:r>
          </w:p>
        </w:tc>
      </w:tr>
      <w:tr w:rsidR="00F8398D" w:rsidRPr="00BB102D" w14:paraId="4A09A7F4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5CA08318" w14:textId="63D1F4BC" w:rsidR="00F8398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060A" w14:textId="0CE2569F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</w:t>
            </w:r>
            <w:r w:rsidR="009E4CDF" w:rsidRPr="009E4CD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304</w:t>
            </w:r>
          </w:p>
        </w:tc>
        <w:tc>
          <w:tcPr>
            <w:tcW w:w="270" w:type="dxa"/>
            <w:vAlign w:val="bottom"/>
          </w:tcPr>
          <w:p w14:paraId="583E6AB3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0304A" w14:textId="17801D3C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247</w:t>
            </w:r>
            <w:r w:rsidR="00F8398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360</w:t>
            </w:r>
          </w:p>
        </w:tc>
        <w:tc>
          <w:tcPr>
            <w:tcW w:w="270" w:type="dxa"/>
            <w:vAlign w:val="bottom"/>
          </w:tcPr>
          <w:p w14:paraId="4F9969DD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F1B2D" w14:textId="1AF52B3D" w:rsidR="00F8398D" w:rsidRPr="001B4AEA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64269A8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DC49D8" w14:textId="412D5833" w:rsidR="00F8398D" w:rsidRPr="001B4AEA" w:rsidRDefault="00F8398D" w:rsidP="00F8398D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8398D" w:rsidRPr="00BB102D" w14:paraId="12F23DC9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3AF43039" w14:textId="361CAD9F" w:rsidR="00F8398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ACF87" w14:textId="1E429D76" w:rsidR="00F8398D" w:rsidRPr="00542A7E" w:rsidRDefault="00D72D43" w:rsidP="00F8398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9E4CDF" w:rsidRPr="009E4C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  <w:vAlign w:val="bottom"/>
          </w:tcPr>
          <w:p w14:paraId="7F283931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141F" w14:textId="0E35DA7E" w:rsidR="00F8398D" w:rsidRPr="001B4AEA" w:rsidRDefault="00D72D43" w:rsidP="00F8398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326</w:t>
            </w:r>
            <w:r w:rsidR="00F8398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073BC4E7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D8B04" w14:textId="6A45F85F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173</w:t>
            </w:r>
            <w:r w:rsidR="00F8398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170</w:t>
            </w:r>
          </w:p>
        </w:tc>
        <w:tc>
          <w:tcPr>
            <w:tcW w:w="243" w:type="dxa"/>
            <w:vAlign w:val="bottom"/>
          </w:tcPr>
          <w:p w14:paraId="0BCADBAB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9DFFB" w14:textId="71155F74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956</w:t>
            </w:r>
            <w:r w:rsidR="00F8398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242</w:t>
            </w:r>
          </w:p>
        </w:tc>
      </w:tr>
      <w:tr w:rsidR="00F8398D" w:rsidRPr="00CE2716" w14:paraId="28147FD0" w14:textId="77777777" w:rsidTr="004B2EB2">
        <w:trPr>
          <w:trHeight w:val="224"/>
        </w:trPr>
        <w:tc>
          <w:tcPr>
            <w:tcW w:w="3510" w:type="dxa"/>
            <w:vAlign w:val="bottom"/>
          </w:tcPr>
          <w:p w14:paraId="1D739872" w14:textId="77777777" w:rsidR="00F8398D" w:rsidRPr="00CE2716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169E" w14:textId="77777777" w:rsidR="00F8398D" w:rsidRPr="00CE2716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EC96FF" w14:textId="77777777" w:rsidR="00F8398D" w:rsidRPr="00CE2716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69882F" w14:textId="77777777" w:rsidR="00F8398D" w:rsidRPr="001B4AEA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A3ADB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D0BDD9" w14:textId="77777777" w:rsidR="00F8398D" w:rsidRPr="001B4AEA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1002F4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4E0B4E" w14:textId="77777777" w:rsidR="00F8398D" w:rsidRPr="001B4AEA" w:rsidRDefault="00F8398D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398D" w:rsidRPr="00BB102D" w14:paraId="00E68BB7" w14:textId="77777777" w:rsidTr="004B2EB2">
        <w:trPr>
          <w:trHeight w:val="404"/>
        </w:trPr>
        <w:tc>
          <w:tcPr>
            <w:tcW w:w="3510" w:type="dxa"/>
            <w:vAlign w:val="bottom"/>
          </w:tcPr>
          <w:p w14:paraId="77F48A11" w14:textId="3815F07F" w:rsidR="00F8398D" w:rsidRDefault="00F8398D" w:rsidP="00F8398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619F04" w14:textId="694F7613" w:rsidR="00F8398D" w:rsidRPr="00542A7E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9E4CDF" w:rsidRPr="009E4C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96</w:t>
            </w:r>
          </w:p>
        </w:tc>
        <w:tc>
          <w:tcPr>
            <w:tcW w:w="270" w:type="dxa"/>
          </w:tcPr>
          <w:p w14:paraId="6B1E4B92" w14:textId="77777777" w:rsidR="00F8398D" w:rsidRPr="00542A7E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460845" w14:textId="3980EEE5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F8398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60</w:t>
            </w:r>
          </w:p>
        </w:tc>
        <w:tc>
          <w:tcPr>
            <w:tcW w:w="270" w:type="dxa"/>
            <w:vAlign w:val="bottom"/>
          </w:tcPr>
          <w:p w14:paraId="0DB7E5A8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22669" w14:textId="621951DF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F83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</w:t>
            </w:r>
          </w:p>
        </w:tc>
        <w:tc>
          <w:tcPr>
            <w:tcW w:w="243" w:type="dxa"/>
            <w:vAlign w:val="bottom"/>
          </w:tcPr>
          <w:p w14:paraId="7EB875D0" w14:textId="77777777" w:rsidR="00F8398D" w:rsidRPr="001B4AEA" w:rsidRDefault="00F8398D" w:rsidP="00F8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8CAD71" w14:textId="2B01909D" w:rsidR="00F8398D" w:rsidRPr="001B4AEA" w:rsidRDefault="00D72D43" w:rsidP="00F83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F8398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</w:tr>
    </w:tbl>
    <w:p w14:paraId="4008EAE0" w14:textId="2AF2BF13" w:rsidR="00BB29AF" w:rsidRPr="00096AD4" w:rsidRDefault="00137E2C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BB29AF" w:rsidRPr="00BB102D" w14:paraId="4DA3E53D" w14:textId="77777777" w:rsidTr="00AC1475">
        <w:trPr>
          <w:trHeight w:val="385"/>
          <w:tblHeader/>
        </w:trPr>
        <w:tc>
          <w:tcPr>
            <w:tcW w:w="3510" w:type="dxa"/>
          </w:tcPr>
          <w:p w14:paraId="6348187A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FDFEB77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592AB2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3C7A8CE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9AF" w:rsidRPr="00BB102D" w14:paraId="6B9AC2E0" w14:textId="77777777" w:rsidTr="00AC1475">
        <w:trPr>
          <w:trHeight w:val="385"/>
          <w:tblHeader/>
        </w:trPr>
        <w:tc>
          <w:tcPr>
            <w:tcW w:w="3510" w:type="dxa"/>
          </w:tcPr>
          <w:p w14:paraId="239E3F7C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8F64839" w14:textId="296FCD3F" w:rsidR="00BB29AF" w:rsidRPr="006D2ED9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C06B34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06B3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B3D73D1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F911336" w14:textId="4331385A" w:rsidR="00BB29AF" w:rsidRPr="00C656B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C06B34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</w:t>
            </w:r>
            <w:r w:rsidR="00C06B34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D72D43"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06B3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B29AF" w:rsidRPr="00BB102D" w14:paraId="19DFCEBC" w14:textId="77777777" w:rsidTr="00AC1475">
        <w:trPr>
          <w:trHeight w:val="385"/>
          <w:tblHeader/>
        </w:trPr>
        <w:tc>
          <w:tcPr>
            <w:tcW w:w="3510" w:type="dxa"/>
          </w:tcPr>
          <w:p w14:paraId="2B32F76C" w14:textId="77777777" w:rsidR="00BB29AF" w:rsidRPr="00D85A54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D4AC160" w14:textId="01C42736" w:rsidR="00BB29AF" w:rsidRPr="00BB102D" w:rsidRDefault="00D72D43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70" w:type="dxa"/>
          </w:tcPr>
          <w:p w14:paraId="17E9633C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0A2BA" w14:textId="55B30993" w:rsidR="00BB29AF" w:rsidRPr="00BB102D" w:rsidRDefault="00D72D43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</w:tcPr>
          <w:p w14:paraId="1ABFA0AD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83BDED" w14:textId="51D7D046" w:rsidR="00BB29AF" w:rsidRPr="00BB102D" w:rsidRDefault="00D72D43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43" w:type="dxa"/>
          </w:tcPr>
          <w:p w14:paraId="0D1A05F7" w14:textId="77777777" w:rsidR="00BB29AF" w:rsidRPr="00BB102D" w:rsidRDefault="00BB29AF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3988B" w14:textId="30B4B148" w:rsidR="00BB29AF" w:rsidRPr="00BB102D" w:rsidRDefault="00D72D43" w:rsidP="00AC14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D43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256</w:t>
            </w:r>
            <w:r w:rsidRPr="00D72D4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</w:tr>
      <w:tr w:rsidR="00BB29AF" w:rsidRPr="00BB102D" w14:paraId="157B3B69" w14:textId="77777777" w:rsidTr="00AC1475">
        <w:trPr>
          <w:trHeight w:val="399"/>
          <w:tblHeader/>
        </w:trPr>
        <w:tc>
          <w:tcPr>
            <w:tcW w:w="3510" w:type="dxa"/>
          </w:tcPr>
          <w:p w14:paraId="3A0ACBA7" w14:textId="77777777" w:rsidR="00BB29AF" w:rsidRPr="00BB102D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B3398D7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B29AF" w:rsidRPr="00BB102D" w14:paraId="3793EB5B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33A2F3AD" w14:textId="77777777" w:rsidR="00BB29AF" w:rsidRPr="00C50C6C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6B0719" w14:textId="77777777" w:rsidR="00BB29AF" w:rsidRPr="00B41FC3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BF5FD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8D5AF" w14:textId="77777777" w:rsidR="00BB29AF" w:rsidRPr="00DE5448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A6E32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F242E9" w14:textId="77777777" w:rsidR="00BB29AF" w:rsidRPr="00FF092A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FDE12E" w14:textId="77777777" w:rsidR="00BB29AF" w:rsidRPr="00BB102D" w:rsidRDefault="00BB29AF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B450FF" w14:textId="77777777" w:rsidR="00BB29AF" w:rsidRPr="00DE5448" w:rsidRDefault="00BB29AF" w:rsidP="00AC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563D" w:rsidRPr="00BB102D" w14:paraId="07F1698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0B8CCAE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0F679" w14:textId="204BCEA3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161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655</w:t>
            </w:r>
          </w:p>
        </w:tc>
        <w:tc>
          <w:tcPr>
            <w:tcW w:w="270" w:type="dxa"/>
            <w:vAlign w:val="bottom"/>
          </w:tcPr>
          <w:p w14:paraId="304C2978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FAC32" w14:textId="0EBA5F14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355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DDE91" w14:textId="77777777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1B049CD" w14:textId="0E2D621D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17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036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762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0C113E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E5437" w14:textId="38A976C6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11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040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173</w:t>
            </w:r>
          </w:p>
        </w:tc>
      </w:tr>
      <w:tr w:rsidR="006B563D" w:rsidRPr="00BB102D" w14:paraId="0979AD96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650EF73D" w14:textId="0C270A36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2FD3E7" w14:textId="122ED85B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216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67E0F83E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04C9F" w14:textId="689DFB3E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552</w:t>
            </w:r>
            <w:r w:rsidR="006B563D" w:rsidRPr="006B563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85164" w14:textId="77777777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0475D2C" w14:textId="294BF8D5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216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242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CE0D92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EB5070" w14:textId="48F90FE3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Arial Unicode MS" w:hAnsiTheme="majorBidi" w:cstheme="majorBidi"/>
                <w:bCs/>
                <w:sz w:val="28"/>
                <w:szCs w:val="28"/>
                <w:highlight w:val="yellow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552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670</w:t>
            </w:r>
          </w:p>
        </w:tc>
      </w:tr>
      <w:tr w:rsidR="006B563D" w:rsidRPr="00BB102D" w14:paraId="0B0DC03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704A8BD" w14:textId="74542DE0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A3B05" w14:textId="37C528A1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46F8EC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841DD" w14:textId="3E51FD2C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383BE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31DC4D" w14:textId="4E1A3E78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DD4C5E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C7762E" w14:textId="438F88EE" w:rsidR="006B563D" w:rsidRPr="006B563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B563D" w:rsidRPr="00BB102D" w14:paraId="53206966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2993E169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B5469" w14:textId="4A460AF1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72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531</w:t>
            </w:r>
          </w:p>
        </w:tc>
        <w:tc>
          <w:tcPr>
            <w:tcW w:w="270" w:type="dxa"/>
            <w:vAlign w:val="bottom"/>
          </w:tcPr>
          <w:p w14:paraId="6421FCC2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A9CA9" w14:textId="50A06A96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86</w:t>
            </w:r>
            <w:r w:rsidR="006B563D" w:rsidRPr="006B563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8AE5F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6E72" w14:textId="3E091654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102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627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17CFAC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E587" w14:textId="0A6AEC39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81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507</w:t>
            </w:r>
          </w:p>
        </w:tc>
      </w:tr>
      <w:tr w:rsidR="006B563D" w:rsidRPr="00BB102D" w14:paraId="27EA232C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D78438D" w14:textId="77777777" w:rsidR="006B563D" w:rsidRPr="00C50C6C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4355E" w14:textId="4BF225F4" w:rsidR="006B563D" w:rsidRPr="00F8398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B563D" w:rsidRPr="00F83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6B563D" w:rsidRPr="00F83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70" w:type="dxa"/>
            <w:vAlign w:val="bottom"/>
          </w:tcPr>
          <w:p w14:paraId="67401304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65F51" w14:textId="40DD642A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B563D" w:rsidRPr="001B4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6B563D" w:rsidRPr="001B4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35840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D8770" w14:textId="7261717A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17</w:t>
            </w:r>
            <w:r w:rsidR="006B563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355</w:t>
            </w:r>
            <w:r w:rsidR="006B563D" w:rsidRPr="00F839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631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4194A7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090A8" w14:textId="255F7DE9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674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350</w:t>
            </w:r>
          </w:p>
        </w:tc>
      </w:tr>
      <w:tr w:rsidR="006B563D" w:rsidRPr="00096AD4" w14:paraId="1082A01F" w14:textId="77777777" w:rsidTr="00096AD4">
        <w:trPr>
          <w:trHeight w:val="370"/>
        </w:trPr>
        <w:tc>
          <w:tcPr>
            <w:tcW w:w="3510" w:type="dxa"/>
            <w:vAlign w:val="bottom"/>
          </w:tcPr>
          <w:p w14:paraId="5CD67904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ED745B" w14:textId="77777777" w:rsidR="006B563D" w:rsidRPr="00096AD4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295A218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71786728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31A4DDD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shd w:val="clear" w:color="auto" w:fill="auto"/>
          </w:tcPr>
          <w:p w14:paraId="1329D328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46965E07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11A20ABD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B563D" w:rsidRPr="00BB102D" w14:paraId="69CB3F34" w14:textId="77777777" w:rsidTr="00AC1475">
        <w:trPr>
          <w:trHeight w:val="218"/>
        </w:trPr>
        <w:tc>
          <w:tcPr>
            <w:tcW w:w="3510" w:type="dxa"/>
            <w:vAlign w:val="bottom"/>
          </w:tcPr>
          <w:p w14:paraId="7E458639" w14:textId="77777777" w:rsidR="006B563D" w:rsidRPr="00C50C6C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3B250E" w14:textId="77777777" w:rsidR="006B563D" w:rsidRPr="00506E99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956BE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516388" w14:textId="77777777" w:rsidR="006B563D" w:rsidRPr="00B62165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642E33" w14:textId="77777777" w:rsidR="006B563D" w:rsidRPr="00B62165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44D338B" w14:textId="77777777" w:rsidR="006B563D" w:rsidRPr="00AC1475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0BF2D3E" w14:textId="77777777" w:rsidR="006B563D" w:rsidRPr="00B62165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783E2" w14:textId="77777777" w:rsidR="006B563D" w:rsidRPr="00B62165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563D" w:rsidRPr="00BB102D" w14:paraId="65103C83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3544A062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9980F" w14:textId="77171EAC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  <w:r w:rsidR="0055063E" w:rsidRPr="005506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888</w:t>
            </w:r>
            <w:r w:rsidR="0055063E" w:rsidRPr="005506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941</w:t>
            </w:r>
          </w:p>
        </w:tc>
        <w:tc>
          <w:tcPr>
            <w:tcW w:w="270" w:type="dxa"/>
            <w:vAlign w:val="bottom"/>
          </w:tcPr>
          <w:p w14:paraId="64DB43B9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20CF6" w14:textId="2AF3F008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</w:t>
            </w:r>
            <w:r w:rsidR="006B563D" w:rsidRPr="006B563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013</w:t>
            </w:r>
            <w:r w:rsidR="006B563D" w:rsidRPr="006B563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823C5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00ED58" w14:textId="65B7E915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10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987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358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9E2C53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74073" w14:textId="72742994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7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264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501</w:t>
            </w:r>
          </w:p>
        </w:tc>
      </w:tr>
      <w:tr w:rsidR="006B563D" w:rsidRPr="00BB102D" w14:paraId="0045F730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60335B1B" w14:textId="7456615F" w:rsid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B0702" w14:textId="15ED5E34" w:rsidR="006B563D" w:rsidRPr="006B563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113</w:t>
            </w:r>
            <w:r w:rsidR="006B563D" w:rsidRP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284</w:t>
            </w:r>
          </w:p>
        </w:tc>
        <w:tc>
          <w:tcPr>
            <w:tcW w:w="270" w:type="dxa"/>
            <w:vAlign w:val="bottom"/>
          </w:tcPr>
          <w:p w14:paraId="4C88964B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FA886C" w14:textId="50D66058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314</w:t>
            </w:r>
            <w:r w:rsidR="006B563D" w:rsidRPr="006B563D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07485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92F1A1" w14:textId="147596C8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113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284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4C62C3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75B24D" w14:textId="2E8477BC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Arial Unicode MS" w:hAnsiTheme="majorBidi" w:cstheme="majorBidi"/>
                <w:bCs/>
                <w:sz w:val="28"/>
                <w:szCs w:val="28"/>
                <w:highlight w:val="yellow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314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009</w:t>
            </w:r>
          </w:p>
        </w:tc>
      </w:tr>
      <w:tr w:rsidR="006B563D" w:rsidRPr="00BB102D" w14:paraId="1638A661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53D289FD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492A4" w14:textId="4D14CAA6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985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139</w:t>
            </w:r>
          </w:p>
        </w:tc>
        <w:tc>
          <w:tcPr>
            <w:tcW w:w="270" w:type="dxa"/>
            <w:vAlign w:val="bottom"/>
          </w:tcPr>
          <w:p w14:paraId="7D7A6E59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E84531" w14:textId="2461D9ED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970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55B34230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8FF2006" w14:textId="375C356C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985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139</w:t>
            </w:r>
          </w:p>
        </w:tc>
        <w:tc>
          <w:tcPr>
            <w:tcW w:w="243" w:type="dxa"/>
            <w:vAlign w:val="bottom"/>
          </w:tcPr>
          <w:p w14:paraId="4E7C784B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1FC797" w14:textId="58871770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970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300</w:t>
            </w:r>
          </w:p>
        </w:tc>
      </w:tr>
      <w:tr w:rsidR="006B563D" w:rsidRPr="00BB102D" w14:paraId="04C117EA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16538566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314956" w14:textId="420E34F0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920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336</w:t>
            </w:r>
          </w:p>
        </w:tc>
        <w:tc>
          <w:tcPr>
            <w:tcW w:w="270" w:type="dxa"/>
            <w:vAlign w:val="bottom"/>
          </w:tcPr>
          <w:p w14:paraId="06D73353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D8AAC8" w14:textId="35441030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740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vAlign w:val="bottom"/>
          </w:tcPr>
          <w:p w14:paraId="7B1C73E6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D973612" w14:textId="072F606D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694</w:t>
            </w:r>
            <w:r w:rsidR="006B563D" w:rsidRPr="006B563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925</w:t>
            </w:r>
          </w:p>
        </w:tc>
        <w:tc>
          <w:tcPr>
            <w:tcW w:w="243" w:type="dxa"/>
            <w:vAlign w:val="bottom"/>
          </w:tcPr>
          <w:p w14:paraId="7D01F939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C2F1BF" w14:textId="04C1B006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556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936</w:t>
            </w:r>
          </w:p>
        </w:tc>
      </w:tr>
      <w:tr w:rsidR="006B563D" w:rsidRPr="00BB102D" w14:paraId="72A655A0" w14:textId="77777777" w:rsidTr="002A6368">
        <w:trPr>
          <w:trHeight w:val="399"/>
        </w:trPr>
        <w:tc>
          <w:tcPr>
            <w:tcW w:w="3510" w:type="dxa"/>
            <w:vAlign w:val="bottom"/>
          </w:tcPr>
          <w:p w14:paraId="7EBF1238" w14:textId="65F8AC76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AE09D" w14:textId="5AE974D7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149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639</w:t>
            </w:r>
          </w:p>
        </w:tc>
        <w:tc>
          <w:tcPr>
            <w:tcW w:w="270" w:type="dxa"/>
            <w:vAlign w:val="bottom"/>
          </w:tcPr>
          <w:p w14:paraId="1EF79AAA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F52502" w14:textId="3C2C179F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54</w:t>
            </w:r>
            <w:r w:rsidR="006B563D" w:rsidRPr="00583BF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26997F84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9BDB0DC" w14:textId="74A16417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140</w:t>
            </w:r>
            <w:r w:rsidR="006B563D" w:rsidRPr="006B563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590</w:t>
            </w:r>
          </w:p>
        </w:tc>
        <w:tc>
          <w:tcPr>
            <w:tcW w:w="243" w:type="dxa"/>
            <w:vAlign w:val="bottom"/>
          </w:tcPr>
          <w:p w14:paraId="2D36D3D2" w14:textId="77777777" w:rsidR="006B563D" w:rsidRPr="006B563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68E859" w14:textId="41701173" w:rsidR="006B563D" w:rsidRPr="006B563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65</w:t>
            </w:r>
            <w:r w:rsidR="006B563D" w:rsidRPr="006B563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111</w:t>
            </w:r>
          </w:p>
        </w:tc>
      </w:tr>
      <w:tr w:rsidR="006B563D" w:rsidRPr="00C50C6C" w14:paraId="4E46A847" w14:textId="77777777" w:rsidTr="002A6368">
        <w:trPr>
          <w:trHeight w:val="399"/>
        </w:trPr>
        <w:tc>
          <w:tcPr>
            <w:tcW w:w="3510" w:type="dxa"/>
            <w:vAlign w:val="bottom"/>
          </w:tcPr>
          <w:p w14:paraId="722FDD46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B3E7" w14:textId="346E2653" w:rsidR="006B563D" w:rsidRPr="002A6368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13</w:t>
            </w:r>
            <w:r w:rsidR="0055063E" w:rsidRPr="002A6368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057</w:t>
            </w:r>
            <w:r w:rsidR="0055063E" w:rsidRPr="002A6368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4D2A66EE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9346" w14:textId="23EC3BF8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093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0" w:type="dxa"/>
            <w:vAlign w:val="bottom"/>
          </w:tcPr>
          <w:p w14:paraId="2D0DC3F7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3A4FD" w14:textId="018B49AA" w:rsidR="006B563D" w:rsidRPr="00F8398D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13</w:t>
            </w:r>
            <w:r w:rsidR="006B563D" w:rsidRPr="00F8398D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921</w:t>
            </w:r>
            <w:r w:rsidR="006B563D" w:rsidRPr="00F8398D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296</w:t>
            </w:r>
          </w:p>
        </w:tc>
        <w:tc>
          <w:tcPr>
            <w:tcW w:w="243" w:type="dxa"/>
            <w:vAlign w:val="bottom"/>
          </w:tcPr>
          <w:p w14:paraId="667D319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5143F" w14:textId="2370AA28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170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857</w:t>
            </w:r>
          </w:p>
        </w:tc>
      </w:tr>
      <w:tr w:rsidR="006B563D" w:rsidRPr="00C50C6C" w14:paraId="2698B37C" w14:textId="77777777" w:rsidTr="002A6368">
        <w:trPr>
          <w:trHeight w:val="399"/>
        </w:trPr>
        <w:tc>
          <w:tcPr>
            <w:tcW w:w="3510" w:type="dxa"/>
            <w:vAlign w:val="bottom"/>
          </w:tcPr>
          <w:p w14:paraId="07B27B25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AFBA1" w14:textId="3FB23EA5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="0055063E" w:rsidRPr="00583B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393</w:t>
            </w:r>
            <w:r w:rsidR="0055063E" w:rsidRPr="00583B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270" w:type="dxa"/>
            <w:vAlign w:val="bottom"/>
          </w:tcPr>
          <w:p w14:paraId="3D042A60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DA8B60" w14:textId="56D2EC49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901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70" w:type="dxa"/>
            <w:vAlign w:val="bottom"/>
          </w:tcPr>
          <w:p w14:paraId="5221CE4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5F40D14" w14:textId="271F1760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434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335</w:t>
            </w:r>
          </w:p>
        </w:tc>
        <w:tc>
          <w:tcPr>
            <w:tcW w:w="243" w:type="dxa"/>
            <w:vAlign w:val="bottom"/>
          </w:tcPr>
          <w:p w14:paraId="2EA69F71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3F9089" w14:textId="726FCAA5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503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493</w:t>
            </w:r>
          </w:p>
        </w:tc>
      </w:tr>
      <w:tr w:rsidR="006B563D" w:rsidRPr="00C50C6C" w14:paraId="434CA5BC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4B2A5C1C" w14:textId="204872A4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C83A0" w14:textId="286ACE40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56</w:t>
            </w:r>
            <w:r w:rsidR="006B563D" w:rsidRPr="00583BF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357</w:t>
            </w:r>
          </w:p>
        </w:tc>
        <w:tc>
          <w:tcPr>
            <w:tcW w:w="270" w:type="dxa"/>
            <w:vAlign w:val="bottom"/>
          </w:tcPr>
          <w:p w14:paraId="67F268B7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A81B48" w14:textId="090010FA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55</w:t>
            </w:r>
            <w:r w:rsidR="006B563D" w:rsidRPr="00583BF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016</w:t>
            </w:r>
          </w:p>
        </w:tc>
        <w:tc>
          <w:tcPr>
            <w:tcW w:w="270" w:type="dxa"/>
            <w:vAlign w:val="bottom"/>
          </w:tcPr>
          <w:p w14:paraId="212B7B17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C1DE458" w14:textId="2528B8C8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58</w:t>
            </w:r>
            <w:r w:rsidR="006B563D" w:rsidRPr="005953E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049</w:t>
            </w:r>
          </w:p>
        </w:tc>
        <w:tc>
          <w:tcPr>
            <w:tcW w:w="243" w:type="dxa"/>
            <w:vAlign w:val="bottom"/>
          </w:tcPr>
          <w:p w14:paraId="41CDC648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3C887C" w14:textId="52704577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57</w:t>
            </w:r>
            <w:r w:rsidR="006B563D" w:rsidRPr="001B4AE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  <w:t>834</w:t>
            </w:r>
          </w:p>
        </w:tc>
      </w:tr>
      <w:tr w:rsidR="006B563D" w:rsidRPr="00C50C6C" w14:paraId="3313D1CD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6E7EE8F9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83D5" w14:textId="4D29162F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="0055063E" w:rsidRPr="00583B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336</w:t>
            </w:r>
            <w:r w:rsidR="0055063E" w:rsidRPr="00583B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vAlign w:val="bottom"/>
          </w:tcPr>
          <w:p w14:paraId="7C1A4117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4010D6" w14:textId="57F2CF98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846</w:t>
            </w:r>
            <w:r w:rsidR="006B563D" w:rsidRPr="00583BF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  <w:vAlign w:val="bottom"/>
          </w:tcPr>
          <w:p w14:paraId="32D2906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2FB5F4B" w14:textId="49A84659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376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286</w:t>
            </w:r>
          </w:p>
        </w:tc>
        <w:tc>
          <w:tcPr>
            <w:tcW w:w="243" w:type="dxa"/>
            <w:vAlign w:val="bottom"/>
          </w:tcPr>
          <w:p w14:paraId="108394D8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F1D8B8" w14:textId="04CDD910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445</w:t>
            </w:r>
            <w:r w:rsidR="006B563D" w:rsidRPr="001B4AEA">
              <w:rPr>
                <w:rFonts w:asciiTheme="majorBidi" w:eastAsia="Calibr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sz w:val="28"/>
                <w:szCs w:val="28"/>
                <w:lang w:val="en-GB"/>
              </w:rPr>
              <w:t>659</w:t>
            </w:r>
          </w:p>
        </w:tc>
      </w:tr>
      <w:tr w:rsidR="006B563D" w:rsidRPr="00BB102D" w14:paraId="70049E52" w14:textId="77777777" w:rsidTr="00B85924">
        <w:trPr>
          <w:trHeight w:val="399"/>
        </w:trPr>
        <w:tc>
          <w:tcPr>
            <w:tcW w:w="3510" w:type="dxa"/>
            <w:vAlign w:val="bottom"/>
          </w:tcPr>
          <w:p w14:paraId="1A647FD7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910D5" w14:textId="514413E5" w:rsidR="006B563D" w:rsidRPr="00583BFA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529</w:t>
            </w:r>
            <w:r w:rsidR="006B563D" w:rsidRPr="00583BF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786</w:t>
            </w:r>
          </w:p>
        </w:tc>
        <w:tc>
          <w:tcPr>
            <w:tcW w:w="270" w:type="dxa"/>
            <w:vAlign w:val="bottom"/>
          </w:tcPr>
          <w:p w14:paraId="515777EC" w14:textId="77777777" w:rsidR="006B563D" w:rsidRPr="00583BF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A06996" w14:textId="235BB722" w:rsidR="006B563D" w:rsidRPr="00583BF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</w:t>
            </w:r>
            <w:r w:rsidR="006B563D" w:rsidRPr="00583BF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205</w:t>
            </w:r>
          </w:p>
        </w:tc>
        <w:tc>
          <w:tcPr>
            <w:tcW w:w="270" w:type="dxa"/>
            <w:vAlign w:val="bottom"/>
          </w:tcPr>
          <w:p w14:paraId="5BFF5298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D106669" w14:textId="37660197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349</w:t>
            </w:r>
            <w:r w:rsidR="006B563D" w:rsidRPr="005953E8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Cs/>
                <w:sz w:val="28"/>
                <w:szCs w:val="28"/>
                <w:lang w:val="en-GB"/>
              </w:rPr>
              <w:t>367</w:t>
            </w:r>
          </w:p>
        </w:tc>
        <w:tc>
          <w:tcPr>
            <w:tcW w:w="243" w:type="dxa"/>
            <w:vAlign w:val="bottom"/>
          </w:tcPr>
          <w:p w14:paraId="2935B824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E6096F" w14:textId="7E6E1B29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165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990</w:t>
            </w:r>
          </w:p>
        </w:tc>
      </w:tr>
      <w:tr w:rsidR="006B563D" w:rsidRPr="00BB102D" w14:paraId="2C5CB479" w14:textId="77777777" w:rsidTr="00B85924">
        <w:trPr>
          <w:trHeight w:val="145"/>
        </w:trPr>
        <w:tc>
          <w:tcPr>
            <w:tcW w:w="3510" w:type="dxa"/>
            <w:vAlign w:val="bottom"/>
          </w:tcPr>
          <w:p w14:paraId="7C3A9610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BE1C4" w14:textId="7BEDD483" w:rsidR="006B563D" w:rsidRPr="00F8398D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55063E" w:rsidRPr="0055063E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806</w:t>
            </w:r>
            <w:r w:rsidR="0055063E" w:rsidRPr="0055063E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6D310314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FF3E" w14:textId="5D564CA0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563D" w:rsidRPr="001B4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6B563D" w:rsidRPr="001B4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0" w:type="dxa"/>
            <w:vAlign w:val="bottom"/>
          </w:tcPr>
          <w:p w14:paraId="73FFB36E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36EDC" w14:textId="3D62707A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3A10B6FA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8727B" w14:textId="56894473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669</w:t>
            </w:r>
          </w:p>
        </w:tc>
      </w:tr>
      <w:tr w:rsidR="006B563D" w:rsidRPr="00886635" w14:paraId="6A56E4E5" w14:textId="77777777" w:rsidTr="00096AD4">
        <w:trPr>
          <w:trHeight w:val="323"/>
        </w:trPr>
        <w:tc>
          <w:tcPr>
            <w:tcW w:w="3510" w:type="dxa"/>
            <w:vAlign w:val="bottom"/>
          </w:tcPr>
          <w:p w14:paraId="7B844CFC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8A673F" w14:textId="77777777" w:rsidR="006B563D" w:rsidRPr="00096AD4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1A78D90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3EEB78F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04D885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5CF32BA0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77DD73A3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AA1E3E" w14:textId="77777777" w:rsidR="006B563D" w:rsidRPr="00096AD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6B563D" w:rsidRPr="00BB102D" w14:paraId="1A7FA846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2298241F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AE8790" w14:textId="77777777" w:rsidR="006B563D" w:rsidRPr="00506E99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937208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8A8B20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082BE1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0884E19" w14:textId="77777777" w:rsidR="006B563D" w:rsidRPr="00AC1475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28FC8E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6DCDDF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B563D" w:rsidRPr="00BB102D" w14:paraId="35CF6F34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2E674B1D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96E87" w14:textId="77777777" w:rsidR="006B563D" w:rsidRPr="00506E99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D20677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4EB967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2B8AC6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F77860C" w14:textId="77777777" w:rsidR="006B563D" w:rsidRPr="00AC1475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5E7C6F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D894C0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B563D" w:rsidRPr="00BB102D" w14:paraId="65556B1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71E9F57B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567C" w14:textId="5249ECE9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42</w:t>
            </w:r>
            <w:r w:rsidR="006B563D" w:rsidRPr="005953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146</w:t>
            </w:r>
          </w:p>
        </w:tc>
        <w:tc>
          <w:tcPr>
            <w:tcW w:w="270" w:type="dxa"/>
            <w:vAlign w:val="bottom"/>
          </w:tcPr>
          <w:p w14:paraId="11B1B4FB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78C42B" w14:textId="5AA1A9CE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158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699</w:t>
            </w:r>
          </w:p>
        </w:tc>
        <w:tc>
          <w:tcPr>
            <w:tcW w:w="270" w:type="dxa"/>
            <w:vAlign w:val="bottom"/>
          </w:tcPr>
          <w:p w14:paraId="590A8E4B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C9F0" w14:textId="51CBBE34" w:rsidR="006B563D" w:rsidRPr="001B4AEA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0ACA4E0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3DF10D" w14:textId="0EE75B9D" w:rsidR="006B563D" w:rsidRPr="001B4AEA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6B563D" w:rsidRPr="00BB102D" w14:paraId="2057E147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18FA5CBA" w14:textId="77777777" w:rsidR="006B563D" w:rsidRPr="00096AD4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3F95A" w14:textId="2C7D9230" w:rsidR="006B563D" w:rsidRPr="00096AD4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B563D" w:rsidRPr="005953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70" w:type="dxa"/>
            <w:vAlign w:val="bottom"/>
          </w:tcPr>
          <w:p w14:paraId="1441CADD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0399B" w14:textId="06417F57" w:rsidR="006B563D" w:rsidRPr="006B563D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6B563D" w:rsidRPr="006B5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  <w:vAlign w:val="bottom"/>
          </w:tcPr>
          <w:p w14:paraId="787EC76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56B74" w14:textId="104CBBEE" w:rsidR="006B563D" w:rsidRPr="001B4AEA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4E8064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848E" w14:textId="278F2387" w:rsidR="006B563D" w:rsidRPr="006B563D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563D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6B563D" w:rsidRPr="00BB102D" w14:paraId="648DB531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D388F45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D29CA" w14:textId="50FE679B" w:rsidR="006B563D" w:rsidRPr="00096AD4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70" w:type="dxa"/>
            <w:vAlign w:val="bottom"/>
          </w:tcPr>
          <w:p w14:paraId="7898F2C3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A60E84" w14:textId="2E9C6884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750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6387922D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FB956" w14:textId="0ED61BF9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07761527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1624C6" w14:textId="2FC024E8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669</w:t>
            </w:r>
          </w:p>
        </w:tc>
      </w:tr>
      <w:tr w:rsidR="006B563D" w:rsidRPr="00BB102D" w14:paraId="7568878D" w14:textId="77777777" w:rsidTr="00DE11AA">
        <w:trPr>
          <w:trHeight w:val="399"/>
        </w:trPr>
        <w:tc>
          <w:tcPr>
            <w:tcW w:w="3510" w:type="dxa"/>
            <w:vAlign w:val="bottom"/>
          </w:tcPr>
          <w:p w14:paraId="3767178E" w14:textId="0D22A165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FF85B8" w14:textId="77777777" w:rsidR="006B563D" w:rsidRPr="00506E99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9A33C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801E5" w14:textId="77777777" w:rsidR="006B563D" w:rsidRPr="00DE5448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DAADF" w14:textId="77777777" w:rsidR="006B563D" w:rsidRPr="00DE544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6011070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09A51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CD231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B563D" w:rsidRPr="00BB102D" w14:paraId="19750A08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46251FB0" w14:textId="77777777" w:rsidR="006B563D" w:rsidRPr="00BB102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3D7955" w14:textId="3E09260D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6B563D" w:rsidRPr="005953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61</w:t>
            </w:r>
            <w:r w:rsidR="006B563D" w:rsidRPr="005953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947</w:t>
            </w:r>
          </w:p>
        </w:tc>
        <w:tc>
          <w:tcPr>
            <w:tcW w:w="270" w:type="dxa"/>
            <w:vAlign w:val="bottom"/>
          </w:tcPr>
          <w:p w14:paraId="666475E9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0C6926" w14:textId="70FEE3E1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263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339</w:t>
            </w:r>
          </w:p>
        </w:tc>
        <w:tc>
          <w:tcPr>
            <w:tcW w:w="270" w:type="dxa"/>
            <w:vAlign w:val="bottom"/>
          </w:tcPr>
          <w:p w14:paraId="722ABA28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348B30" w14:textId="4A132691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36CC979D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E14085" w14:textId="7C37F0BA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669</w:t>
            </w:r>
          </w:p>
        </w:tc>
      </w:tr>
      <w:tr w:rsidR="006B563D" w:rsidRPr="00BB102D" w14:paraId="7C96584B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3A0E94F8" w14:textId="77777777" w:rsidR="006B563D" w:rsidRPr="00BB102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5D38C" w14:textId="24AD395D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144</w:t>
            </w:r>
            <w:r w:rsidR="006B563D" w:rsidRPr="005953E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999</w:t>
            </w:r>
          </w:p>
        </w:tc>
        <w:tc>
          <w:tcPr>
            <w:tcW w:w="270" w:type="dxa"/>
            <w:vAlign w:val="bottom"/>
          </w:tcPr>
          <w:p w14:paraId="2F417974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D1793" w14:textId="10EA3673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328</w:t>
            </w:r>
            <w:r w:rsidR="006B563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25DE6AB3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01816" w14:textId="4ADE2B7D" w:rsidR="006B563D" w:rsidRPr="001B4AEA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E98F3A2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7806B" w14:textId="6C0E3619" w:rsidR="006B563D" w:rsidRPr="001B4AEA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b w:val="0"/>
                <w:sz w:val="28"/>
                <w:szCs w:val="28"/>
              </w:rPr>
              <w:t>-</w:t>
            </w:r>
          </w:p>
        </w:tc>
      </w:tr>
      <w:tr w:rsidR="006B563D" w:rsidRPr="00BB102D" w14:paraId="6360D4DE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2EC623C4" w14:textId="77777777" w:rsidR="006B563D" w:rsidRPr="00F7666E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6ED0D" w14:textId="20EFA9C8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5BD0ACD7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398E2" w14:textId="32DFCD74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591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0" w:type="dxa"/>
            <w:vAlign w:val="bottom"/>
          </w:tcPr>
          <w:p w14:paraId="268D12B6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3864B" w14:textId="26A9208F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4113AB3C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CFB48" w14:textId="0E5EFD76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669</w:t>
            </w:r>
          </w:p>
        </w:tc>
      </w:tr>
      <w:tr w:rsidR="006B563D" w:rsidRPr="00BB102D" w14:paraId="4958BB13" w14:textId="77777777" w:rsidTr="00EA42D0">
        <w:trPr>
          <w:trHeight w:val="404"/>
        </w:trPr>
        <w:tc>
          <w:tcPr>
            <w:tcW w:w="3510" w:type="dxa"/>
            <w:vAlign w:val="bottom"/>
          </w:tcPr>
          <w:p w14:paraId="14D32F14" w14:textId="77777777" w:rsidR="006B563D" w:rsidRPr="00F7666E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1D15C" w14:textId="77777777" w:rsidR="006B563D" w:rsidRPr="00506E99" w:rsidRDefault="006B563D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967A7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5A321C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117BE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3389702" w14:textId="77777777" w:rsidR="006B563D" w:rsidRPr="0071626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D061068" w14:textId="77777777" w:rsidR="006B563D" w:rsidRPr="00BB102D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B00FBE" w14:textId="77777777" w:rsidR="006B563D" w:rsidRPr="00BB102D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B563D" w:rsidRPr="00BB102D" w14:paraId="1EA2E549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6C0D9394" w14:textId="77777777" w:rsidR="006B563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E38023" w14:textId="2515B4BF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55063E" w:rsidRPr="005506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671</w:t>
            </w:r>
            <w:r w:rsidR="0055063E" w:rsidRPr="005506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  <w:vAlign w:val="bottom"/>
          </w:tcPr>
          <w:p w14:paraId="35B7A3CB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37DDB" w14:textId="607B86B7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422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038</w:t>
            </w:r>
          </w:p>
        </w:tc>
        <w:tc>
          <w:tcPr>
            <w:tcW w:w="270" w:type="dxa"/>
            <w:vAlign w:val="bottom"/>
          </w:tcPr>
          <w:p w14:paraId="43D035F7" w14:textId="77777777" w:rsidR="006B563D" w:rsidRPr="001B4AEA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5B324CA" w14:textId="09B50146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64972DFA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BAC6F" w14:textId="4A5FF3F8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669</w:t>
            </w:r>
          </w:p>
        </w:tc>
      </w:tr>
      <w:tr w:rsidR="006B563D" w:rsidRPr="00BB102D" w14:paraId="2C419346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6A42D584" w14:textId="77777777" w:rsidR="006B563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62B68" w14:textId="3748B709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177</w:t>
            </w:r>
            <w:r w:rsidR="0055063E" w:rsidRPr="005506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302</w:t>
            </w:r>
          </w:p>
        </w:tc>
        <w:tc>
          <w:tcPr>
            <w:tcW w:w="270" w:type="dxa"/>
            <w:vAlign w:val="bottom"/>
          </w:tcPr>
          <w:p w14:paraId="04BBF154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5CE00" w14:textId="6469CD06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328</w:t>
            </w:r>
            <w:r w:rsidR="006B563D" w:rsidRPr="001B4AE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416</w:t>
            </w:r>
          </w:p>
        </w:tc>
        <w:tc>
          <w:tcPr>
            <w:tcW w:w="270" w:type="dxa"/>
            <w:vAlign w:val="bottom"/>
          </w:tcPr>
          <w:p w14:paraId="7A5CAF76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43D6C" w14:textId="474570F7" w:rsidR="006B563D" w:rsidRPr="001B4AEA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75464F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16F1A9" w14:textId="36AD5622" w:rsidR="006B563D" w:rsidRPr="001B4AEA" w:rsidRDefault="006B563D" w:rsidP="006B563D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B4AEA">
              <w:rPr>
                <w:rFonts w:asciiTheme="majorBidi" w:eastAsia="Arial Unicode MS" w:hAnsiTheme="majorBidi" w:cstheme="majorBidi"/>
                <w:b w:val="0"/>
                <w:sz w:val="28"/>
                <w:szCs w:val="28"/>
              </w:rPr>
              <w:t>-</w:t>
            </w:r>
          </w:p>
        </w:tc>
      </w:tr>
      <w:tr w:rsidR="006B563D" w:rsidRPr="00BB102D" w14:paraId="03E68CC3" w14:textId="77777777" w:rsidTr="00D5247F">
        <w:trPr>
          <w:trHeight w:val="404"/>
        </w:trPr>
        <w:tc>
          <w:tcPr>
            <w:tcW w:w="3510" w:type="dxa"/>
            <w:vAlign w:val="center"/>
          </w:tcPr>
          <w:p w14:paraId="6ABBA4B7" w14:textId="77777777" w:rsidR="006B563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AFAD7" w14:textId="77D727F2" w:rsidR="006B563D" w:rsidRPr="00542A7E" w:rsidRDefault="00D72D43" w:rsidP="006B563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55063E" w:rsidRPr="00550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70" w:type="dxa"/>
            <w:vAlign w:val="bottom"/>
          </w:tcPr>
          <w:p w14:paraId="2965D556" w14:textId="77777777" w:rsidR="006B563D" w:rsidRPr="00542A7E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05CE" w14:textId="2AA51DDB" w:rsidR="006B563D" w:rsidRPr="001B4AEA" w:rsidRDefault="00D72D43" w:rsidP="006B563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750</w:t>
            </w:r>
            <w:r w:rsidR="006B563D" w:rsidRPr="001B4AEA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D72D43">
              <w:rPr>
                <w:rFonts w:asciiTheme="majorBidi" w:eastAsia="Arial Unicode MS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5C098733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4A7C9" w14:textId="2B3F5DF0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3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026</w:t>
            </w:r>
            <w:r w:rsidR="006B563D" w:rsidRPr="005953E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72D43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919</w:t>
            </w:r>
          </w:p>
        </w:tc>
        <w:tc>
          <w:tcPr>
            <w:tcW w:w="243" w:type="dxa"/>
            <w:vAlign w:val="bottom"/>
          </w:tcPr>
          <w:p w14:paraId="05F5B851" w14:textId="77777777" w:rsidR="006B563D" w:rsidRPr="001B4AEA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CBD4A" w14:textId="50F2BB52" w:rsidR="006B563D" w:rsidRPr="001B4AEA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6B563D" w:rsidRPr="001B4AE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279</w:t>
            </w:r>
            <w:r w:rsidR="006B563D" w:rsidRPr="001B4AE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D72D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669</w:t>
            </w:r>
          </w:p>
        </w:tc>
      </w:tr>
      <w:tr w:rsidR="006B563D" w:rsidRPr="00CE2716" w14:paraId="248D50AC" w14:textId="77777777" w:rsidTr="00EA42D0">
        <w:trPr>
          <w:trHeight w:val="224"/>
        </w:trPr>
        <w:tc>
          <w:tcPr>
            <w:tcW w:w="3510" w:type="dxa"/>
            <w:vAlign w:val="bottom"/>
          </w:tcPr>
          <w:p w14:paraId="3EB2D641" w14:textId="77777777" w:rsidR="006B563D" w:rsidRPr="00CE2716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D2450A" w14:textId="77777777" w:rsidR="006B563D" w:rsidRPr="00CE2716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6AF9123" w14:textId="77777777" w:rsidR="006B563D" w:rsidRPr="00CE2716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85FB2FA" w14:textId="77777777" w:rsidR="006B563D" w:rsidRPr="00CE2716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A61CA54" w14:textId="77777777" w:rsidR="006B563D" w:rsidRPr="00CE2716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749BEA7B" w14:textId="77777777" w:rsidR="006B563D" w:rsidRPr="00716264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C7F5517" w14:textId="77777777" w:rsidR="006B563D" w:rsidRPr="00CE2716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BF0161D" w14:textId="77777777" w:rsidR="006B563D" w:rsidRPr="00CE2716" w:rsidRDefault="006B563D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563D" w:rsidRPr="00BB102D" w14:paraId="76F53473" w14:textId="77777777" w:rsidTr="00D5247F">
        <w:trPr>
          <w:trHeight w:val="404"/>
        </w:trPr>
        <w:tc>
          <w:tcPr>
            <w:tcW w:w="3510" w:type="dxa"/>
            <w:vAlign w:val="bottom"/>
          </w:tcPr>
          <w:p w14:paraId="5C5C8CCE" w14:textId="77777777" w:rsidR="006B563D" w:rsidRDefault="006B563D" w:rsidP="006B563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2AF1F" w14:textId="65BF4A6E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55063E" w:rsidRPr="00550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</w:t>
            </w:r>
          </w:p>
        </w:tc>
        <w:tc>
          <w:tcPr>
            <w:tcW w:w="270" w:type="dxa"/>
            <w:vAlign w:val="bottom"/>
          </w:tcPr>
          <w:p w14:paraId="475534DE" w14:textId="77777777" w:rsidR="006B563D" w:rsidRPr="005953E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DA051D" w14:textId="6D836C11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6B563D" w:rsidRPr="005953E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75</w:t>
            </w:r>
          </w:p>
        </w:tc>
        <w:tc>
          <w:tcPr>
            <w:tcW w:w="270" w:type="dxa"/>
            <w:vAlign w:val="bottom"/>
          </w:tcPr>
          <w:p w14:paraId="0902E28F" w14:textId="77777777" w:rsidR="006B563D" w:rsidRPr="005953E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BA4431" w14:textId="198E3F9B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6B563D" w:rsidRPr="005953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</w:t>
            </w:r>
          </w:p>
        </w:tc>
        <w:tc>
          <w:tcPr>
            <w:tcW w:w="243" w:type="dxa"/>
            <w:vAlign w:val="bottom"/>
          </w:tcPr>
          <w:p w14:paraId="5AD6E723" w14:textId="77777777" w:rsidR="006B563D" w:rsidRPr="005953E8" w:rsidRDefault="006B563D" w:rsidP="006B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6E13AB" w14:textId="2391F625" w:rsidR="006B563D" w:rsidRPr="005953E8" w:rsidRDefault="00D72D43" w:rsidP="006B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6B563D" w:rsidRPr="005953E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.</w:t>
            </w:r>
            <w:r w:rsidRPr="00D72D4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78</w:t>
            </w:r>
          </w:p>
        </w:tc>
      </w:tr>
    </w:tbl>
    <w:p w14:paraId="413E31EE" w14:textId="77777777" w:rsidR="00F7666E" w:rsidRPr="00C50C6C" w:rsidRDefault="00F7666E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C50C6C" w:rsidSect="009777AF">
      <w:headerReference w:type="default" r:id="rId12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57CA0" w14:textId="77777777" w:rsidR="00512AA2" w:rsidRDefault="00512AA2">
      <w:r>
        <w:separator/>
      </w:r>
    </w:p>
  </w:endnote>
  <w:endnote w:type="continuationSeparator" w:id="0">
    <w:p w14:paraId="22609BA5" w14:textId="77777777" w:rsidR="00512AA2" w:rsidRDefault="0051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1338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584A4" w14:textId="550ECBD3" w:rsidR="00512AA2" w:rsidRDefault="00512AA2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72D43" w:rsidRPr="00D72D43">
          <w:rPr>
            <w:rFonts w:asciiTheme="majorBidi" w:hAnsiTheme="majorBidi" w:cstheme="majorBidi"/>
            <w:noProof/>
            <w:sz w:val="28"/>
            <w:szCs w:val="28"/>
            <w:lang w:val="en-GB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A4D5A90" w14:textId="77777777" w:rsidR="00512AA2" w:rsidRDefault="00512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30A11FAF" w:rsidR="00512AA2" w:rsidRPr="00C827F6" w:rsidRDefault="00512AA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MCS Q</w:t>
    </w:r>
    <w:r w:rsidR="00D72D43" w:rsidRPr="00D72D43">
      <w:rPr>
        <w:rFonts w:ascii="Angsana New" w:hAnsi="Angsana New"/>
        <w:noProof/>
        <w:sz w:val="30"/>
        <w:szCs w:val="30"/>
        <w:lang w:val="en-GB"/>
      </w:rPr>
      <w:t>221</w:t>
    </w:r>
    <w:r>
      <w:rPr>
        <w:rFonts w:ascii="Angsana New" w:hAnsi="Angsana New"/>
        <w:noProof/>
        <w:sz w:val="30"/>
        <w:szCs w:val="30"/>
        <w:lang w:val="fr-FR"/>
      </w:rPr>
      <w:t xml:space="preserve"> T</w:t>
    </w:r>
    <w:r w:rsidR="00D72D43" w:rsidRPr="00D72D43">
      <w:rPr>
        <w:rFonts w:ascii="Angsana New" w:hAnsi="Angsana New"/>
        <w:noProof/>
        <w:sz w:val="30"/>
        <w:szCs w:val="30"/>
        <w:lang w:val="en-GB"/>
      </w:rPr>
      <w:t>3</w:t>
    </w:r>
    <w:r>
      <w:rPr>
        <w:rFonts w:ascii="Angsana New" w:hAnsi="Angsana New"/>
        <w:noProof/>
        <w:sz w:val="30"/>
        <w:szCs w:val="30"/>
        <w:lang w:val="fr-FR"/>
      </w:rPr>
      <w:t xml:space="preserve"> v.</w:t>
    </w:r>
    <w:r w:rsidR="00D72D43" w:rsidRPr="00D72D43">
      <w:rPr>
        <w:rFonts w:ascii="Angsana New" w:hAnsi="Angsana New"/>
        <w:noProof/>
        <w:sz w:val="30"/>
        <w:szCs w:val="30"/>
        <w:lang w:val="en-GB"/>
      </w:rPr>
      <w:t>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D72D43" w:rsidRPr="00D72D43">
      <w:rPr>
        <w:rFonts w:ascii="Angsana New" w:hAnsi="Angsana New"/>
        <w:noProof/>
        <w:sz w:val="30"/>
        <w:szCs w:val="30"/>
        <w:lang w:val="en-GB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512AA2" w:rsidRPr="00C827F6" w:rsidRDefault="00512AA2">
    <w:pPr>
      <w:pStyle w:val="Footer"/>
      <w:rPr>
        <w:lang w:val="fr-FR"/>
      </w:rPr>
    </w:pPr>
  </w:p>
  <w:p w14:paraId="34F930A6" w14:textId="77777777" w:rsidR="00512AA2" w:rsidRDefault="00512A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D1BDF" w14:textId="77777777" w:rsidR="00512AA2" w:rsidRDefault="00512AA2">
      <w:r>
        <w:separator/>
      </w:r>
    </w:p>
  </w:footnote>
  <w:footnote w:type="continuationSeparator" w:id="0">
    <w:p w14:paraId="5BCDC54A" w14:textId="77777777" w:rsidR="00512AA2" w:rsidRDefault="00512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512AA2" w:rsidRPr="00FA7747" w:rsidRDefault="00512AA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512AA2" w:rsidRPr="00FA7747" w:rsidRDefault="00512AA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3A2FD3F" w:rsidR="00512AA2" w:rsidRPr="00410770" w:rsidRDefault="00512AA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D72D43" w:rsidRPr="00D72D43">
      <w:rPr>
        <w:rFonts w:ascii="Angsana New" w:hAnsi="Angsana New" w:cs="Angsana New"/>
        <w:b w:val="0"/>
        <w:bCs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D72D43" w:rsidRPr="00D72D43">
      <w:rPr>
        <w:rFonts w:ascii="Angsana New" w:hAnsi="Angsana New" w:cs="Angsana New"/>
        <w:b w:val="0"/>
        <w:bCs/>
        <w:sz w:val="32"/>
        <w:szCs w:val="32"/>
        <w:lang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512AA2" w:rsidRPr="00074891" w:rsidRDefault="00512AA2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77777777" w:rsidR="00512AA2" w:rsidRPr="00DC0DD7" w:rsidRDefault="00512AA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512AA2" w:rsidRPr="0025022B" w:rsidRDefault="00512AA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05D0E34C" w:rsidR="00512AA2" w:rsidRPr="00F55BAA" w:rsidRDefault="00512AA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="00D72D43" w:rsidRPr="00D72D43">
      <w:rPr>
        <w:rFonts w:asciiTheme="majorBidi" w:hAnsiTheme="majorBidi" w:cstheme="majorBidi"/>
        <w:sz w:val="30"/>
        <w:szCs w:val="30"/>
        <w:lang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D72D43" w:rsidRPr="00D72D43">
      <w:rPr>
        <w:rFonts w:asciiTheme="majorBidi" w:hAnsiTheme="majorBidi" w:cstheme="majorBidi"/>
        <w:sz w:val="30"/>
        <w:szCs w:val="30"/>
        <w:lang w:bidi="th-TH"/>
      </w:rPr>
      <w:t>2564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512AA2" w:rsidRPr="00410770" w:rsidRDefault="00512AA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77777777" w:rsidR="00512AA2" w:rsidRPr="00F55BAA" w:rsidRDefault="00512AA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512AA2" w:rsidRPr="00F55BAA" w:rsidRDefault="00512AA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29724F15" w:rsidR="00512AA2" w:rsidRPr="00F55BAA" w:rsidRDefault="00512AA2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และเก้าเดือน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สิ้นสุดวันที่ </w:t>
    </w:r>
    <w:r w:rsidR="00D72D43" w:rsidRPr="00D72D43">
      <w:rPr>
        <w:rFonts w:ascii="Angsana New" w:hAnsi="Angsana New" w:cs="Angsana New"/>
        <w:bCs/>
        <w:sz w:val="30"/>
        <w:szCs w:val="30"/>
        <w:lang w:bidi="th-TH"/>
      </w:rPr>
      <w:t>30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กันยายน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 w:rsidR="00D72D43" w:rsidRPr="00D72D43">
      <w:rPr>
        <w:rFonts w:ascii="Angsana New" w:hAnsi="Angsana New" w:cs="Angsana New"/>
        <w:bCs/>
        <w:sz w:val="30"/>
        <w:szCs w:val="30"/>
        <w:lang w:bidi="th-TH"/>
      </w:rPr>
      <w:t>2564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512AA2" w:rsidRPr="00410770" w:rsidRDefault="00512AA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0C4"/>
    <w:rsid w:val="000148F7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0F5E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890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2"/>
    <w:rsid w:val="003D5B91"/>
    <w:rsid w:val="003D5F01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BFA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5BC"/>
    <w:rsid w:val="00653930"/>
    <w:rsid w:val="0065394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E1E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BC"/>
    <w:rsid w:val="008212D5"/>
    <w:rsid w:val="0082143C"/>
    <w:rsid w:val="00821527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468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AC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B34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07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2A0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404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96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2B66"/>
    <w:rsid w:val="00E930D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B0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200</TotalTime>
  <Pages>21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Chatchanun, Taechasurakhun</cp:lastModifiedBy>
  <cp:revision>24</cp:revision>
  <cp:lastPrinted>2021-08-14T13:29:00Z</cp:lastPrinted>
  <dcterms:created xsi:type="dcterms:W3CDTF">2021-11-06T05:15:00Z</dcterms:created>
  <dcterms:modified xsi:type="dcterms:W3CDTF">2021-11-12T10:49:00Z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