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4F7F0" w14:textId="77777777" w:rsidR="00396236" w:rsidRPr="0072060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72060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46516FFF" w14:textId="7A98224A" w:rsidR="00483D13" w:rsidRPr="00720606" w:rsidRDefault="00483D13" w:rsidP="00483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720606">
        <w:rPr>
          <w:rFonts w:asciiTheme="majorBidi" w:hAnsiTheme="majorBidi"/>
          <w:b/>
          <w:bCs/>
          <w:sz w:val="32"/>
          <w:szCs w:val="32"/>
          <w:cs/>
        </w:rPr>
        <w:t>กันยายน</w:t>
      </w:r>
      <w:r w:rsidRPr="00720606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0F05AF2C" w14:textId="77777777" w:rsidR="00A16885" w:rsidRPr="00720606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720606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7206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720606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720606">
        <w:rPr>
          <w:rFonts w:ascii="Angsana New" w:hAnsi="Angsana New"/>
        </w:rPr>
        <w:tab/>
        <w:t>1.1</w:t>
      </w:r>
      <w:r w:rsidR="009A1562" w:rsidRPr="00720606">
        <w:rPr>
          <w:rFonts w:ascii="Angsana New" w:hAnsi="Angsana New"/>
        </w:rPr>
        <w:t xml:space="preserve"> </w:t>
      </w:r>
      <w:r w:rsidR="00D53507" w:rsidRPr="00720606">
        <w:rPr>
          <w:rFonts w:ascii="Angsana New" w:hAnsi="Angsana New"/>
        </w:rPr>
        <w:tab/>
      </w:r>
      <w:r w:rsidRPr="00720606">
        <w:rPr>
          <w:rFonts w:ascii="Angsana New" w:hAnsi="Angsana New"/>
          <w:cs/>
        </w:rPr>
        <w:t>สถานะของบริษัท</w:t>
      </w:r>
    </w:p>
    <w:p w14:paraId="2F125578" w14:textId="77777777" w:rsidR="002108ED" w:rsidRPr="00720606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720606">
        <w:rPr>
          <w:rFonts w:asciiTheme="majorBidi" w:hAnsiTheme="majorBidi" w:cstheme="majorBidi"/>
          <w:sz w:val="32"/>
          <w:szCs w:val="32"/>
        </w:rPr>
        <w:t>(</w:t>
      </w:r>
      <w:r w:rsidRPr="0072060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720606">
        <w:rPr>
          <w:rFonts w:asciiTheme="majorBidi" w:hAnsiTheme="majorBidi" w:cstheme="majorBidi"/>
          <w:sz w:val="32"/>
          <w:szCs w:val="32"/>
        </w:rPr>
        <w:t>) (“</w:t>
      </w:r>
      <w:r w:rsidRPr="007206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20606">
        <w:rPr>
          <w:rFonts w:asciiTheme="majorBidi" w:hAnsiTheme="majorBidi" w:cstheme="majorBidi"/>
          <w:sz w:val="32"/>
          <w:szCs w:val="32"/>
        </w:rPr>
        <w:t xml:space="preserve">”) </w:t>
      </w:r>
      <w:r w:rsidRPr="00720606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 w:rsidRPr="00720606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720606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0606">
        <w:rPr>
          <w:rFonts w:asciiTheme="majorBidi" w:hAnsiTheme="majorBidi" w:cstheme="majorBidi"/>
          <w:sz w:val="32"/>
          <w:szCs w:val="32"/>
        </w:rPr>
        <w:t xml:space="preserve">8 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20606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7206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72060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720606">
        <w:rPr>
          <w:rFonts w:asciiTheme="majorBidi" w:hAnsiTheme="majorBidi" w:cstheme="majorBidi"/>
          <w:sz w:val="32"/>
          <w:szCs w:val="32"/>
        </w:rPr>
        <w:t xml:space="preserve">11 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720606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6D65B083" w14:textId="77777777" w:rsidR="00244D28" w:rsidRPr="00720606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0606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720606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720606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720606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720606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1317C36" w14:textId="77777777" w:rsidR="00A735BE" w:rsidRPr="00720606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720606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720606">
        <w:rPr>
          <w:rFonts w:ascii="Angsana New" w:hAnsi="Angsana New"/>
        </w:rPr>
        <w:tab/>
        <w:t>1.</w:t>
      </w:r>
      <w:r w:rsidR="00A735BE" w:rsidRPr="00720606">
        <w:rPr>
          <w:rFonts w:ascii="Angsana New" w:hAnsi="Angsana New"/>
        </w:rPr>
        <w:t>2</w:t>
      </w:r>
      <w:r w:rsidRPr="00720606">
        <w:rPr>
          <w:rFonts w:ascii="Angsana New" w:hAnsi="Angsana New"/>
        </w:rPr>
        <w:tab/>
      </w:r>
      <w:r w:rsidR="00A735BE" w:rsidRPr="00720606">
        <w:rPr>
          <w:rFonts w:ascii="Angsana New" w:hAnsi="Angsana New"/>
        </w:rPr>
        <w:tab/>
      </w:r>
      <w:r w:rsidRPr="00720606">
        <w:rPr>
          <w:rFonts w:ascii="Angsana New" w:hAnsi="Angsana New"/>
          <w:cs/>
        </w:rPr>
        <w:t>ลักษณะธุรกิจ</w:t>
      </w:r>
    </w:p>
    <w:p w14:paraId="7CA3A3B1" w14:textId="77777777" w:rsidR="002108ED" w:rsidRPr="00720606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720606">
        <w:rPr>
          <w:rFonts w:asciiTheme="majorBidi" w:hAnsiTheme="majorBidi" w:cstheme="majorBidi"/>
          <w:sz w:val="32"/>
          <w:szCs w:val="32"/>
          <w:cs/>
        </w:rPr>
        <w:br/>
      </w:r>
      <w:r w:rsidRPr="00720606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720606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720606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720606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3C18020" w14:textId="77777777" w:rsidR="006C61BE" w:rsidRPr="00720606" w:rsidRDefault="006C61BE" w:rsidP="006C61BE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CA091E5" w14:textId="77777777" w:rsidR="000C4770" w:rsidRPr="00720606" w:rsidRDefault="000C4770" w:rsidP="000C4770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20606">
        <w:rPr>
          <w:rFonts w:ascii="Angsana New" w:hAnsi="Angsana New"/>
          <w:sz w:val="32"/>
          <w:szCs w:val="32"/>
        </w:rPr>
        <w:t xml:space="preserve">1.3      </w:t>
      </w:r>
      <w:r w:rsidRPr="00720606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720606">
        <w:rPr>
          <w:rFonts w:ascii="Angsana New" w:hAnsi="Angsana New"/>
          <w:sz w:val="32"/>
          <w:szCs w:val="32"/>
        </w:rPr>
        <w:t>2019</w:t>
      </w:r>
    </w:p>
    <w:p w14:paraId="7709C5D2" w14:textId="77777777" w:rsidR="000C4770" w:rsidRPr="00720606" w:rsidRDefault="000C4770" w:rsidP="000C477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สถานการณ์</w:t>
      </w:r>
      <w:r w:rsidRPr="00720606">
        <w:rPr>
          <w:rFonts w:ascii="Angsana New" w:hAnsi="Angsana New" w:hint="cs"/>
          <w:sz w:val="32"/>
          <w:szCs w:val="32"/>
          <w:cs/>
        </w:rPr>
        <w:t>การ</w:t>
      </w:r>
      <w:r w:rsidRPr="00720606">
        <w:rPr>
          <w:rFonts w:ascii="Angsana New" w:hAnsi="Angsana New"/>
          <w:sz w:val="32"/>
          <w:szCs w:val="32"/>
          <w:cs/>
        </w:rPr>
        <w:t>แพร่ระบาดของ</w:t>
      </w:r>
      <w:r w:rsidRPr="00720606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720606">
        <w:rPr>
          <w:rFonts w:ascii="Angsana New" w:hAnsi="Angsana New"/>
          <w:sz w:val="32"/>
          <w:szCs w:val="32"/>
          <w:cs/>
        </w:rPr>
        <w:t>ไวรัสโค</w:t>
      </w:r>
      <w:r w:rsidRPr="00720606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720606">
        <w:rPr>
          <w:rFonts w:ascii="Angsana New" w:hAnsi="Angsana New"/>
          <w:sz w:val="32"/>
          <w:szCs w:val="32"/>
        </w:rPr>
        <w:t>2019 (COVID-19)</w:t>
      </w:r>
      <w:r w:rsidRPr="00720606">
        <w:rPr>
          <w:rFonts w:ascii="Angsana New" w:hAnsi="Angsana New" w:hint="cs"/>
          <w:sz w:val="32"/>
          <w:szCs w:val="32"/>
        </w:rPr>
        <w:t xml:space="preserve"> </w:t>
      </w:r>
      <w:r w:rsidRPr="00720606">
        <w:rPr>
          <w:rFonts w:ascii="Angsana New" w:hAnsi="Angsana New" w:hint="cs"/>
          <w:sz w:val="32"/>
          <w:szCs w:val="32"/>
          <w:cs/>
        </w:rPr>
        <w:t>ซึ่ง</w:t>
      </w:r>
      <w:r w:rsidRPr="00720606">
        <w:rPr>
          <w:rFonts w:ascii="Angsana New" w:hAnsi="Angsana New"/>
          <w:sz w:val="32"/>
          <w:szCs w:val="32"/>
          <w:cs/>
        </w:rPr>
        <w:t>ปัจจุบันได้</w:t>
      </w:r>
      <w:r w:rsidRPr="00720606">
        <w:rPr>
          <w:rFonts w:asciiTheme="majorBidi" w:hAnsiTheme="majorBidi" w:hint="cs"/>
          <w:sz w:val="32"/>
          <w:szCs w:val="32"/>
          <w:cs/>
        </w:rPr>
        <w:t>ก</w:t>
      </w:r>
      <w:r w:rsidRPr="00720606">
        <w:rPr>
          <w:rFonts w:asciiTheme="majorBidi" w:hAnsiTheme="majorBidi"/>
          <w:sz w:val="32"/>
          <w:szCs w:val="32"/>
          <w:cs/>
        </w:rPr>
        <w:t>ลับมาแพร่ระบาดอีก</w:t>
      </w:r>
      <w:r w:rsidRPr="00720606">
        <w:rPr>
          <w:rFonts w:asciiTheme="majorBidi" w:hAnsiTheme="majorBidi" w:hint="cs"/>
          <w:sz w:val="32"/>
          <w:szCs w:val="32"/>
          <w:cs/>
        </w:rPr>
        <w:t>และ</w:t>
      </w:r>
      <w:r w:rsidRPr="00720606">
        <w:rPr>
          <w:rFonts w:ascii="Angsana New" w:hAnsi="Angsana New"/>
          <w:sz w:val="32"/>
          <w:szCs w:val="32"/>
          <w:cs/>
        </w:rPr>
        <w:t>ขยายวงกว้างขึ้นอย่างต่อเนื่อง ทำให้เกิดการชะลอตัวของเศรษฐกิจ</w:t>
      </w:r>
      <w:r w:rsidRPr="00720606"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720606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 w:rsidRPr="00720606">
        <w:rPr>
          <w:rFonts w:ascii="Angsana New" w:hAnsi="Angsana New" w:hint="cs"/>
          <w:sz w:val="32"/>
          <w:szCs w:val="32"/>
          <w:cs/>
        </w:rPr>
        <w:t>อาจ</w:t>
      </w:r>
      <w:r w:rsidRPr="00720606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 w:rsidRPr="00720606">
        <w:rPr>
          <w:rFonts w:ascii="Angsana New" w:hAnsi="Angsana New" w:hint="cs"/>
          <w:sz w:val="32"/>
          <w:szCs w:val="32"/>
          <w:cs/>
        </w:rPr>
        <w:t>ธุรกิจ อย่างไรก็ตาม</w:t>
      </w:r>
      <w:r w:rsidRPr="00720606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720606">
        <w:rPr>
          <w:rFonts w:ascii="Angsana New" w:hAnsi="Angsana New" w:hint="cs"/>
          <w:sz w:val="32"/>
          <w:szCs w:val="32"/>
          <w:cs/>
        </w:rPr>
        <w:t>ของบริษัทและบริษัทย่อยได้ติดตามความคืบหน้าของสถานการณ์ดังกล่าว และทำการ</w:t>
      </w:r>
      <w:r w:rsidRPr="00720606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2CCBBBEE" w14:textId="77777777" w:rsidR="00A6632B" w:rsidRPr="00720606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77777777" w:rsidR="003D1493" w:rsidRPr="00720606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4932A432" w14:textId="77777777" w:rsidR="00792D39" w:rsidRPr="00720606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2.</w:t>
      </w:r>
      <w:r w:rsidR="003D1493" w:rsidRPr="00720606">
        <w:rPr>
          <w:rFonts w:asciiTheme="majorBidi" w:hAnsiTheme="majorBidi" w:cstheme="majorBidi"/>
          <w:sz w:val="32"/>
          <w:szCs w:val="32"/>
        </w:rPr>
        <w:t>1</w:t>
      </w:r>
      <w:r w:rsidR="007A73B1"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720606">
        <w:rPr>
          <w:rFonts w:asciiTheme="majorBidi" w:hAnsiTheme="majorBidi" w:cstheme="majorBidi"/>
          <w:sz w:val="32"/>
          <w:szCs w:val="32"/>
        </w:rPr>
        <w:tab/>
      </w:r>
      <w:r w:rsidR="00535028" w:rsidRPr="00720606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57135939" w14:textId="77777777" w:rsidR="0033684B" w:rsidRPr="00720606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20606">
        <w:rPr>
          <w:rFonts w:asciiTheme="majorBidi" w:hAnsiTheme="majorBidi"/>
          <w:sz w:val="32"/>
          <w:szCs w:val="32"/>
        </w:rPr>
        <w:t>34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7C69B95E" w:rsidR="0033684B" w:rsidRPr="00720606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20606">
        <w:rPr>
          <w:rFonts w:asciiTheme="majorBidi" w:hAnsiTheme="majorBidi"/>
          <w:sz w:val="32"/>
          <w:szCs w:val="32"/>
        </w:rPr>
        <w:t>31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720606">
        <w:rPr>
          <w:rFonts w:asciiTheme="majorBidi" w:hAnsiTheme="majorBidi"/>
          <w:sz w:val="32"/>
          <w:szCs w:val="32"/>
        </w:rPr>
        <w:t>2563</w:t>
      </w:r>
    </w:p>
    <w:p w14:paraId="30B87296" w14:textId="77777777" w:rsidR="0033684B" w:rsidRPr="00720606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720606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720606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248BAB9F" w:rsidR="00D75559" w:rsidRPr="00720606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3C423" w14:textId="787BD179" w:rsidR="00693A87" w:rsidRPr="00720606" w:rsidRDefault="00693A87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258576F9" w14:textId="77777777" w:rsidR="00B72C76" w:rsidRPr="00720606" w:rsidRDefault="00B72C76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  <w:sectPr w:rsidR="00B72C76" w:rsidRPr="00720606" w:rsidSect="0083744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2"/>
          <w:cols w:space="720"/>
          <w:titlePg/>
          <w:docGrid w:linePitch="245"/>
        </w:sectPr>
      </w:pPr>
    </w:p>
    <w:p w14:paraId="441B7A47" w14:textId="77777777" w:rsidR="00D75559" w:rsidRPr="00720606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/>
          <w:sz w:val="32"/>
          <w:szCs w:val="32"/>
        </w:rPr>
        <w:lastRenderedPageBreak/>
        <w:t>2.</w:t>
      </w:r>
      <w:r w:rsidR="00EB0321" w:rsidRPr="00720606">
        <w:rPr>
          <w:rFonts w:asciiTheme="majorBidi" w:hAnsiTheme="majorBidi" w:cstheme="majorBidi"/>
          <w:sz w:val="32"/>
          <w:szCs w:val="32"/>
        </w:rPr>
        <w:t>2</w:t>
      </w:r>
      <w:r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720606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720606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6D2EC391" w14:textId="1192C154" w:rsidR="00B45AFA" w:rsidRPr="00720606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 w:hint="cs"/>
          <w:sz w:val="32"/>
          <w:szCs w:val="32"/>
          <w:cs/>
        </w:rPr>
        <w:t xml:space="preserve">ก) </w:t>
      </w:r>
      <w:r w:rsidRPr="00720606">
        <w:rPr>
          <w:rFonts w:ascii="Angsana New" w:hAnsi="Angsana New"/>
          <w:sz w:val="32"/>
          <w:szCs w:val="32"/>
          <w:cs/>
        </w:rPr>
        <w:tab/>
      </w:r>
      <w:r w:rsidR="00B45AFA" w:rsidRPr="00720606">
        <w:rPr>
          <w:rFonts w:ascii="Angsana New" w:hAnsi="Angsana New"/>
          <w:sz w:val="32"/>
          <w:szCs w:val="32"/>
          <w:cs/>
        </w:rPr>
        <w:t>ง</w:t>
      </w:r>
      <w:r w:rsidR="00A0041D" w:rsidRPr="00720606">
        <w:rPr>
          <w:rFonts w:ascii="Angsana New" w:hAnsi="Angsana New" w:hint="cs"/>
          <w:sz w:val="32"/>
          <w:szCs w:val="32"/>
          <w:cs/>
        </w:rPr>
        <w:t>บ</w:t>
      </w:r>
      <w:r w:rsidR="00B45AFA" w:rsidRPr="00720606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720606">
        <w:rPr>
          <w:rFonts w:ascii="Angsana New" w:hAnsi="Angsana New"/>
          <w:sz w:val="32"/>
          <w:szCs w:val="32"/>
        </w:rPr>
        <w:t xml:space="preserve"> </w:t>
      </w:r>
      <w:r w:rsidR="00B45AFA" w:rsidRPr="00720606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720606">
        <w:rPr>
          <w:rFonts w:ascii="Angsana New" w:hAnsi="Angsana New"/>
          <w:sz w:val="32"/>
          <w:szCs w:val="32"/>
        </w:rPr>
        <w:t xml:space="preserve"> </w:t>
      </w:r>
      <w:r w:rsidR="00B45AFA" w:rsidRPr="0072060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6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78"/>
        <w:gridCol w:w="76"/>
        <w:gridCol w:w="907"/>
      </w:tblGrid>
      <w:tr w:rsidR="00720606" w:rsidRPr="00720606" w14:paraId="24EB5C3D" w14:textId="77777777" w:rsidTr="00EE6AA7">
        <w:tc>
          <w:tcPr>
            <w:tcW w:w="2551" w:type="dxa"/>
          </w:tcPr>
          <w:p w14:paraId="77A1E4E2" w14:textId="77777777" w:rsidR="008A0469" w:rsidRPr="00720606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D696E2" w14:textId="77777777" w:rsidR="008A0469" w:rsidRPr="00720606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14:paraId="7B671B6A" w14:textId="77777777" w:rsidR="008A0469" w:rsidRPr="00720606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D939E01" w14:textId="77777777" w:rsidR="008A0469" w:rsidRPr="00720606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32166CD" w14:textId="77777777" w:rsidR="008A0469" w:rsidRPr="00720606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371A988" w14:textId="77777777" w:rsidR="008A0469" w:rsidRPr="00720606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1" w:type="dxa"/>
            <w:gridSpan w:val="3"/>
            <w:tcBorders>
              <w:bottom w:val="single" w:sz="6" w:space="0" w:color="auto"/>
            </w:tcBorders>
          </w:tcPr>
          <w:p w14:paraId="0A817ED5" w14:textId="77777777" w:rsidR="008A0469" w:rsidRPr="00720606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720606" w:rsidRPr="00720606" w14:paraId="5B01E7E0" w14:textId="77777777" w:rsidTr="00EE6AA7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743E661A" w14:textId="77777777" w:rsidR="008A0469" w:rsidRPr="00720606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8DFDA66" w14:textId="77777777" w:rsidR="008A0469" w:rsidRPr="00720606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14:paraId="5ECA44B5" w14:textId="77777777" w:rsidR="008A0469" w:rsidRPr="00720606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0BAC2CD" w14:textId="77777777" w:rsidR="008A0469" w:rsidRPr="00720606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7CFED4A" w14:textId="77777777" w:rsidR="008A0469" w:rsidRPr="00720606" w:rsidRDefault="008A0469" w:rsidP="00EE6AA7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ประเทศที่นิติบุคคลจัดตั้งขึ้น</w:t>
            </w:r>
          </w:p>
        </w:tc>
        <w:tc>
          <w:tcPr>
            <w:tcW w:w="134" w:type="dxa"/>
          </w:tcPr>
          <w:p w14:paraId="2ECF2047" w14:textId="77777777" w:rsidR="008A0469" w:rsidRPr="00720606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</w:tcPr>
          <w:p w14:paraId="5B1608F3" w14:textId="0C3EA3DC" w:rsidR="008A0469" w:rsidRPr="00720606" w:rsidRDefault="00ED63D0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20606">
              <w:rPr>
                <w:rFonts w:asciiTheme="majorBidi" w:hAnsiTheme="majorBidi"/>
                <w:sz w:val="22"/>
                <w:szCs w:val="22"/>
                <w:cs/>
              </w:rPr>
              <w:t xml:space="preserve">กันยายน 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624537" w14:textId="77777777" w:rsidR="008A0469" w:rsidRPr="00720606" w:rsidRDefault="008A0469" w:rsidP="00EE6AA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0064140" w14:textId="293ACCA6" w:rsidR="008A0469" w:rsidRPr="00720606" w:rsidRDefault="008A0469" w:rsidP="00EE6AA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20606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 </w:t>
            </w:r>
            <w:r w:rsidRPr="00720606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</w:tr>
      <w:tr w:rsidR="00720606" w:rsidRPr="00720606" w14:paraId="19CB7150" w14:textId="77777777" w:rsidTr="00EE6AA7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73295BFB" w14:textId="77777777" w:rsidR="008604E3" w:rsidRPr="00720606" w:rsidRDefault="008604E3" w:rsidP="008604E3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BAA3B2" w14:textId="77777777" w:rsidR="008604E3" w:rsidRPr="00720606" w:rsidRDefault="008604E3" w:rsidP="008604E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14:paraId="5726B2B6" w14:textId="77777777" w:rsidR="008604E3" w:rsidRPr="00720606" w:rsidRDefault="008604E3" w:rsidP="00860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02A2E22A" w14:textId="77777777" w:rsidR="008604E3" w:rsidRPr="00720606" w:rsidRDefault="008604E3" w:rsidP="008604E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DCB03E7" w14:textId="77777777" w:rsidR="008604E3" w:rsidRPr="00720606" w:rsidRDefault="008604E3" w:rsidP="008604E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306199ED" w14:textId="77777777" w:rsidR="008604E3" w:rsidRPr="00720606" w:rsidRDefault="008604E3" w:rsidP="008604E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2B5ADDE2" w14:textId="5ACD2CA0" w:rsidR="008604E3" w:rsidRPr="00720606" w:rsidRDefault="008604E3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720606">
              <w:rPr>
                <w:rFonts w:asciiTheme="majorBidi" w:hAnsiTheme="majorBidi"/>
                <w:sz w:val="22"/>
                <w:szCs w:val="22"/>
              </w:rPr>
              <w:t>.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6" w:type="dxa"/>
          </w:tcPr>
          <w:p w14:paraId="57FEF733" w14:textId="77777777" w:rsidR="008604E3" w:rsidRPr="00720606" w:rsidRDefault="008604E3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B5E4008" w14:textId="77777777" w:rsidR="008604E3" w:rsidRPr="00720606" w:rsidRDefault="008604E3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720606">
              <w:rPr>
                <w:rFonts w:asciiTheme="majorBidi" w:hAnsiTheme="majorBidi"/>
                <w:sz w:val="22"/>
                <w:szCs w:val="22"/>
              </w:rPr>
              <w:t>.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720606" w:rsidRPr="00720606" w14:paraId="5BA078AC" w14:textId="77777777" w:rsidTr="00EE6AA7">
        <w:tc>
          <w:tcPr>
            <w:tcW w:w="2551" w:type="dxa"/>
          </w:tcPr>
          <w:p w14:paraId="2CC6CE06" w14:textId="77777777" w:rsidR="008604E3" w:rsidRPr="00720606" w:rsidRDefault="008604E3" w:rsidP="00860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1DA8C5A" w14:textId="77777777" w:rsidR="008604E3" w:rsidRPr="00720606" w:rsidRDefault="008604E3" w:rsidP="008604E3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14:paraId="1847402D" w14:textId="77777777" w:rsidR="008604E3" w:rsidRPr="00720606" w:rsidRDefault="008604E3" w:rsidP="008604E3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0075ABE9" w14:textId="77777777" w:rsidR="008604E3" w:rsidRPr="00720606" w:rsidRDefault="008604E3" w:rsidP="008604E3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D50A78B" w14:textId="77777777" w:rsidR="008604E3" w:rsidRPr="00720606" w:rsidRDefault="008604E3" w:rsidP="008604E3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5A38452E" w14:textId="77777777" w:rsidR="008604E3" w:rsidRPr="00720606" w:rsidRDefault="008604E3" w:rsidP="008604E3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3BC2D82B" w14:textId="77777777" w:rsidR="008604E3" w:rsidRPr="00720606" w:rsidRDefault="008604E3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CEBB706" w14:textId="77777777" w:rsidR="008604E3" w:rsidRPr="00720606" w:rsidRDefault="008604E3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9D92D02" w14:textId="77777777" w:rsidR="008604E3" w:rsidRPr="00720606" w:rsidRDefault="008604E3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4E3" w:rsidRPr="00720606" w14:paraId="2676D26E" w14:textId="77777777" w:rsidTr="00EE6AA7">
        <w:tc>
          <w:tcPr>
            <w:tcW w:w="2551" w:type="dxa"/>
          </w:tcPr>
          <w:p w14:paraId="36423B3F" w14:textId="77777777" w:rsidR="008604E3" w:rsidRPr="00720606" w:rsidRDefault="008604E3" w:rsidP="00860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5E7B4C8" w14:textId="77777777" w:rsidR="008604E3" w:rsidRPr="00720606" w:rsidRDefault="008604E3" w:rsidP="008604E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14:paraId="450F2EC7" w14:textId="77777777" w:rsidR="008604E3" w:rsidRPr="00720606" w:rsidRDefault="008604E3" w:rsidP="008604E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72826520" w14:textId="77777777" w:rsidR="008604E3" w:rsidRPr="00720606" w:rsidRDefault="008604E3" w:rsidP="008604E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F6E7EDB" w14:textId="77777777" w:rsidR="008604E3" w:rsidRPr="00720606" w:rsidRDefault="008604E3" w:rsidP="008604E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1D053F59" w14:textId="77777777" w:rsidR="008604E3" w:rsidRPr="00720606" w:rsidRDefault="008604E3" w:rsidP="008604E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6D5BFE1D" w14:textId="0C35EA91" w:rsidR="008604E3" w:rsidRPr="00720606" w:rsidRDefault="008604E3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720606">
              <w:rPr>
                <w:rFonts w:asciiTheme="majorBidi" w:hAnsiTheme="majorBidi"/>
                <w:sz w:val="22"/>
                <w:szCs w:val="22"/>
              </w:rPr>
              <w:t>.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76" w:type="dxa"/>
          </w:tcPr>
          <w:p w14:paraId="7D3094FE" w14:textId="77777777" w:rsidR="008604E3" w:rsidRPr="00720606" w:rsidRDefault="008604E3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BD0DB38" w14:textId="77777777" w:rsidR="008604E3" w:rsidRPr="00720606" w:rsidRDefault="008604E3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720606">
              <w:rPr>
                <w:rFonts w:asciiTheme="majorBidi" w:hAnsiTheme="majorBidi"/>
                <w:sz w:val="22"/>
                <w:szCs w:val="22"/>
              </w:rPr>
              <w:t>.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</w:tbl>
    <w:p w14:paraId="3D29D4E1" w14:textId="77777777" w:rsidR="000C4770" w:rsidRPr="00720606" w:rsidRDefault="000C4770" w:rsidP="000C477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</w:p>
    <w:p w14:paraId="08D890C9" w14:textId="77777777" w:rsidR="000C4770" w:rsidRPr="00720606" w:rsidRDefault="000C4770" w:rsidP="000C477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ข)</w:t>
      </w:r>
      <w:r w:rsidRPr="00720606">
        <w:rPr>
          <w:rFonts w:ascii="Angsana New" w:hAnsi="Angsana New"/>
          <w:sz w:val="32"/>
          <w:szCs w:val="32"/>
          <w:cs/>
        </w:rPr>
        <w:tab/>
      </w:r>
      <w:r w:rsidRPr="00720606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Pr="0072060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720606">
        <w:rPr>
          <w:rFonts w:ascii="Angsana New" w:hAnsi="Angsana New"/>
          <w:sz w:val="32"/>
          <w:szCs w:val="32"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>พรพรหมเม็ททอล จำกัด (มหาชน) 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720606">
        <w:rPr>
          <w:rFonts w:ascii="Angsana New" w:hAnsi="Angsana New"/>
          <w:sz w:val="32"/>
          <w:szCs w:val="32"/>
        </w:rPr>
        <w:t xml:space="preserve"> </w:t>
      </w:r>
    </w:p>
    <w:p w14:paraId="773728B6" w14:textId="77777777" w:rsidR="000C4770" w:rsidRPr="00720606" w:rsidRDefault="000C4770" w:rsidP="000C47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</w:p>
    <w:p w14:paraId="1A21C914" w14:textId="77777777" w:rsidR="000C4770" w:rsidRPr="00720606" w:rsidRDefault="000C4770" w:rsidP="000C477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  <w:cs/>
        </w:rPr>
        <w:t>ค)</w:t>
      </w:r>
      <w:r w:rsidRPr="00720606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1D2BBA97" w14:textId="77777777" w:rsidR="000C4770" w:rsidRPr="00720606" w:rsidRDefault="000C4770" w:rsidP="000C47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</w:p>
    <w:p w14:paraId="31A200C8" w14:textId="77777777" w:rsidR="000C4770" w:rsidRPr="00720606" w:rsidRDefault="000C4770" w:rsidP="000C4770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  <w:cs/>
        </w:rPr>
        <w:t>ง)</w:t>
      </w:r>
      <w:r w:rsidRPr="00720606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Pr="00720606">
        <w:rPr>
          <w:rFonts w:ascii="Angsana New" w:hAnsi="Angsana New"/>
          <w:sz w:val="32"/>
          <w:szCs w:val="32"/>
          <w:cs/>
        </w:rPr>
        <w:br/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2F04CEE6" w14:textId="77777777" w:rsidR="000C4770" w:rsidRPr="00720606" w:rsidRDefault="000C4770" w:rsidP="000C4770">
      <w:pPr>
        <w:tabs>
          <w:tab w:val="left" w:pos="284"/>
          <w:tab w:val="left" w:pos="851"/>
          <w:tab w:val="left" w:pos="1418"/>
          <w:tab w:val="left" w:pos="1980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66822A04" w14:textId="77777777" w:rsidR="000C4770" w:rsidRPr="00720606" w:rsidRDefault="000C4770" w:rsidP="000C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720606">
        <w:rPr>
          <w:rFonts w:ascii="Angsana New" w:hAnsi="Angsana New" w:hint="cs"/>
          <w:sz w:val="32"/>
          <w:szCs w:val="32"/>
          <w:cs/>
        </w:rPr>
        <w:t>น</w:t>
      </w:r>
      <w:r w:rsidRPr="00720606">
        <w:rPr>
          <w:rFonts w:ascii="Angsana New" w:hAnsi="Angsana New"/>
          <w:sz w:val="32"/>
          <w:szCs w:val="32"/>
          <w:cs/>
        </w:rPr>
        <w:t>ลงทุนในบริษัทย่อยตามวิธีราคาทุน</w:t>
      </w:r>
    </w:p>
    <w:p w14:paraId="2A92BAD7" w14:textId="77777777" w:rsidR="000C4770" w:rsidRPr="00720606" w:rsidRDefault="000C4770" w:rsidP="000C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68659" w14:textId="77777777" w:rsidR="000C4770" w:rsidRPr="00720606" w:rsidRDefault="000C4770" w:rsidP="000C4770">
      <w:pPr>
        <w:tabs>
          <w:tab w:val="clear" w:pos="907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 w:rsidRPr="00720606">
        <w:rPr>
          <w:rFonts w:asciiTheme="majorBidi" w:hAnsiTheme="majorBidi"/>
          <w:sz w:val="32"/>
          <w:szCs w:val="32"/>
        </w:rPr>
        <w:t>.</w:t>
      </w:r>
      <w:r w:rsidRPr="00720606">
        <w:rPr>
          <w:rFonts w:asciiTheme="majorBidi" w:hAnsiTheme="majorBidi" w:cstheme="majorBidi"/>
          <w:sz w:val="32"/>
          <w:szCs w:val="32"/>
        </w:rPr>
        <w:t>3</w:t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D2CDFAC" w14:textId="77777777" w:rsidR="000C4770" w:rsidRPr="00720606" w:rsidRDefault="000C4770" w:rsidP="000C477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720606">
        <w:rPr>
          <w:rFonts w:asciiTheme="majorBidi" w:hAnsiTheme="majorBidi" w:cstheme="majorBidi"/>
          <w:sz w:val="32"/>
          <w:szCs w:val="32"/>
        </w:rPr>
        <w:t>1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20606">
        <w:rPr>
          <w:rFonts w:asciiTheme="majorBidi" w:hAnsiTheme="majorBidi" w:cstheme="majorBidi"/>
          <w:sz w:val="32"/>
          <w:szCs w:val="32"/>
        </w:rPr>
        <w:t>2564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60F7527" w14:textId="35DA3684" w:rsidR="008A0469" w:rsidRPr="00720606" w:rsidRDefault="008A0469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</w:p>
    <w:p w14:paraId="0F6A3801" w14:textId="78F32DDD" w:rsidR="000C4770" w:rsidRPr="00720606" w:rsidRDefault="000C4770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</w:p>
    <w:p w14:paraId="24337DA2" w14:textId="77777777" w:rsidR="000C4770" w:rsidRPr="00720606" w:rsidRDefault="000C4770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</w:p>
    <w:p w14:paraId="16A825C2" w14:textId="77777777" w:rsidR="000C4770" w:rsidRPr="00720606" w:rsidRDefault="000C4770" w:rsidP="000C477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="AngsanaUPC" w:hAnsi="AngsanaUPC" w:cs="AngsanaUPC" w:hint="cs"/>
          <w:sz w:val="32"/>
          <w:szCs w:val="32"/>
          <w:cs/>
        </w:rPr>
        <w:lastRenderedPageBreak/>
        <w:t xml:space="preserve">รวมทั้ง 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720606">
        <w:rPr>
          <w:rFonts w:ascii="AngsanaUPC" w:hAnsi="AngsanaUPC" w:cs="AngsanaUPC"/>
          <w:sz w:val="32"/>
          <w:szCs w:val="32"/>
        </w:rPr>
        <w:t xml:space="preserve">16 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เรื่อง สัญญาเช่า (การยินยอมลดค่าเช่าที่เกี่ยวข้องกับ </w:t>
      </w:r>
      <w:r w:rsidRPr="00720606">
        <w:rPr>
          <w:rFonts w:ascii="AngsanaUPC" w:hAnsi="AngsanaUPC" w:cs="AngsanaUPC"/>
          <w:sz w:val="32"/>
          <w:szCs w:val="32"/>
        </w:rPr>
        <w:t xml:space="preserve">COVID-19) 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หลังวันที่ </w:t>
      </w:r>
      <w:r w:rsidRPr="00720606">
        <w:rPr>
          <w:rFonts w:ascii="AngsanaUPC" w:hAnsi="AngsanaUPC" w:cs="AngsanaUPC"/>
          <w:sz w:val="32"/>
          <w:szCs w:val="32"/>
        </w:rPr>
        <w:t>30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720606">
        <w:rPr>
          <w:rFonts w:ascii="AngsanaUPC" w:hAnsi="AngsanaUPC" w:cs="AngsanaUPC"/>
          <w:sz w:val="32"/>
          <w:szCs w:val="32"/>
        </w:rPr>
        <w:t>2564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  ซึ่งมีผลบังคับใช้ตั้งแต่วันที่ </w:t>
      </w:r>
      <w:r w:rsidRPr="00720606">
        <w:rPr>
          <w:rFonts w:ascii="AngsanaUPC" w:hAnsi="AngsanaUPC" w:cs="AngsanaUPC"/>
          <w:sz w:val="32"/>
          <w:szCs w:val="32"/>
        </w:rPr>
        <w:t>1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 เมษายน </w:t>
      </w:r>
      <w:r w:rsidRPr="00720606">
        <w:rPr>
          <w:rFonts w:ascii="AngsanaUPC" w:hAnsi="AngsanaUPC" w:cs="AngsanaUPC"/>
          <w:sz w:val="32"/>
          <w:szCs w:val="32"/>
        </w:rPr>
        <w:t>2564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Pr="00720606">
        <w:rPr>
          <w:rFonts w:ascii="AngsanaUPC" w:hAnsi="AngsanaUPC" w:cs="AngsanaUPC"/>
          <w:sz w:val="32"/>
          <w:szCs w:val="32"/>
          <w:cs/>
        </w:rPr>
        <w:br/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720606">
        <w:rPr>
          <w:rFonts w:ascii="AngsanaUPC" w:hAnsi="AngsanaUPC" w:cs="AngsanaUPC"/>
          <w:sz w:val="32"/>
          <w:szCs w:val="32"/>
        </w:rPr>
        <w:t xml:space="preserve">2019 (COVID-19) 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 w:rsidRPr="00720606">
        <w:rPr>
          <w:rFonts w:ascii="AngsanaUPC" w:hAnsi="AngsanaUPC" w:cs="AngsanaUPC"/>
          <w:sz w:val="32"/>
          <w:szCs w:val="32"/>
        </w:rPr>
        <w:t>46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 ข.</w:t>
      </w:r>
      <w:r w:rsidRPr="00720606">
        <w:rPr>
          <w:rFonts w:ascii="AngsanaUPC" w:hAnsi="AngsanaUPC" w:cs="AngsanaUPC"/>
          <w:sz w:val="32"/>
          <w:szCs w:val="32"/>
        </w:rPr>
        <w:t>2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 w:rsidRPr="00720606">
        <w:rPr>
          <w:rFonts w:ascii="AngsanaUPC" w:hAnsi="AngsanaUPC" w:cs="AngsanaUPC"/>
          <w:sz w:val="32"/>
          <w:szCs w:val="32"/>
        </w:rPr>
        <w:t>30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 w:rsidRPr="00720606">
        <w:rPr>
          <w:rFonts w:ascii="AngsanaUPC" w:hAnsi="AngsanaUPC" w:cs="AngsanaUPC"/>
          <w:sz w:val="32"/>
          <w:szCs w:val="32"/>
        </w:rPr>
        <w:t>2564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 เป็นวันที่ </w:t>
      </w:r>
      <w:r w:rsidRPr="00720606">
        <w:rPr>
          <w:rFonts w:ascii="AngsanaUPC" w:hAnsi="AngsanaUPC" w:cs="AngsanaUPC"/>
          <w:sz w:val="32"/>
          <w:szCs w:val="32"/>
        </w:rPr>
        <w:t>30</w:t>
      </w:r>
      <w:r w:rsidRPr="00720606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720606">
        <w:rPr>
          <w:rFonts w:ascii="AngsanaUPC" w:hAnsi="AngsanaUPC" w:cs="AngsanaUPC"/>
          <w:sz w:val="32"/>
          <w:szCs w:val="32"/>
        </w:rPr>
        <w:t xml:space="preserve">2565) </w:t>
      </w:r>
      <w:r w:rsidRPr="00720606">
        <w:rPr>
          <w:rFonts w:ascii="AngsanaUPC" w:hAnsi="AngsanaUPC" w:cs="AngsanaUPC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</w:t>
      </w:r>
      <w:r w:rsidRPr="00720606"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 w:rsidRPr="00720606">
        <w:rPr>
          <w:rFonts w:ascii="AngsanaUPC" w:hAnsi="AngsanaUPC" w:cs="AngsanaUPC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720606"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4BBD4D48" w14:textId="77777777" w:rsidR="000C4770" w:rsidRPr="00720606" w:rsidRDefault="000C4770" w:rsidP="000C477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384A99C6" w14:textId="77777777" w:rsidR="000C4770" w:rsidRPr="00720606" w:rsidRDefault="000C4770" w:rsidP="000C477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0FA19DF" w14:textId="77777777" w:rsidR="000C4770" w:rsidRPr="00720606" w:rsidRDefault="000C4770" w:rsidP="000C477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 w:rsidRPr="00720606">
        <w:rPr>
          <w:rFonts w:asciiTheme="majorBidi" w:hAnsiTheme="majorBidi"/>
          <w:sz w:val="32"/>
          <w:szCs w:val="32"/>
        </w:rPr>
        <w:t>.</w:t>
      </w:r>
      <w:r w:rsidRPr="00720606">
        <w:rPr>
          <w:rFonts w:asciiTheme="majorBidi" w:hAnsiTheme="majorBidi" w:cstheme="majorBidi"/>
          <w:sz w:val="32"/>
          <w:szCs w:val="32"/>
        </w:rPr>
        <w:t xml:space="preserve">4   </w:t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35BF4ACB" w14:textId="77777777" w:rsidR="000C4770" w:rsidRPr="00720606" w:rsidRDefault="000C4770" w:rsidP="000C4770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720606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  </w:t>
      </w:r>
      <w:r w:rsidRPr="00720606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720606">
        <w:rPr>
          <w:rFonts w:ascii="AngsanaUPC" w:hAnsi="AngsanaUPC"/>
          <w:sz w:val="32"/>
          <w:szCs w:val="32"/>
          <w:cs/>
        </w:rPr>
        <w:t>และ</w:t>
      </w:r>
      <w:r w:rsidRPr="00720606">
        <w:rPr>
          <w:rFonts w:ascii="AngsanaUPC" w:hAnsi="AngsanaUPC" w:hint="cs"/>
          <w:sz w:val="32"/>
          <w:szCs w:val="32"/>
          <w:cs/>
        </w:rPr>
        <w:t>ได้ลง</w:t>
      </w:r>
      <w:r w:rsidRPr="00720606">
        <w:rPr>
          <w:rFonts w:ascii="AngsanaUPC" w:hAnsi="AngsanaUPC"/>
          <w:sz w:val="32"/>
          <w:szCs w:val="32"/>
          <w:cs/>
        </w:rPr>
        <w:t>ประกา</w:t>
      </w:r>
      <w:r w:rsidRPr="00720606">
        <w:rPr>
          <w:rFonts w:ascii="AngsanaUPC" w:hAnsi="AngsanaUPC" w:hint="cs"/>
          <w:sz w:val="32"/>
          <w:szCs w:val="32"/>
          <w:cs/>
        </w:rPr>
        <w:t>ศ</w:t>
      </w:r>
      <w:r w:rsidRPr="00720606">
        <w:rPr>
          <w:rFonts w:ascii="AngsanaUPC" w:hAnsi="AngsanaUPC"/>
          <w:sz w:val="32"/>
          <w:szCs w:val="32"/>
          <w:cs/>
        </w:rPr>
        <w:t>ในราชกิจจาน</w:t>
      </w:r>
      <w:r w:rsidRPr="00720606">
        <w:rPr>
          <w:rFonts w:ascii="AngsanaUPC" w:hAnsi="AngsanaUPC" w:hint="cs"/>
          <w:sz w:val="32"/>
          <w:szCs w:val="32"/>
          <w:cs/>
        </w:rPr>
        <w:t>ุ</w:t>
      </w:r>
      <w:r w:rsidRPr="00720606">
        <w:rPr>
          <w:rFonts w:ascii="AngsanaUPC" w:hAnsi="AngsanaUPC"/>
          <w:sz w:val="32"/>
          <w:szCs w:val="32"/>
          <w:cs/>
        </w:rPr>
        <w:t>เบกษา</w:t>
      </w:r>
      <w:r w:rsidRPr="00720606">
        <w:rPr>
          <w:rFonts w:ascii="AngsanaUPC" w:hAnsi="AngsanaUPC" w:hint="cs"/>
          <w:sz w:val="32"/>
          <w:szCs w:val="32"/>
          <w:cs/>
        </w:rPr>
        <w:t xml:space="preserve">แล้ว </w:t>
      </w:r>
      <w:r w:rsidRPr="00720606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20606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720606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มกราคม </w:t>
      </w:r>
      <w:r w:rsidRPr="00720606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720606">
        <w:rPr>
          <w:rFonts w:asciiTheme="majorBidi" w:hAnsiTheme="majorBidi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6A50BDE" w14:textId="77777777" w:rsidR="000C4770" w:rsidRPr="00720606" w:rsidRDefault="000C4770" w:rsidP="000C477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04C4E705" w14:textId="77777777" w:rsidR="000C4770" w:rsidRPr="00720606" w:rsidRDefault="000C4770" w:rsidP="000C477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0DF541B" w14:textId="77777777" w:rsidR="000C4770" w:rsidRPr="00720606" w:rsidRDefault="000C4770" w:rsidP="000C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62AA4681" w14:textId="77777777" w:rsidR="000C4770" w:rsidRPr="00720606" w:rsidRDefault="000C4770" w:rsidP="000C4770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sz w:val="32"/>
          <w:szCs w:val="32"/>
        </w:rPr>
      </w:pPr>
      <w:r w:rsidRPr="00720606">
        <w:rPr>
          <w:rFonts w:ascii="Angsana New" w:hAnsi="Angsana New" w:hint="cs"/>
          <w:sz w:val="32"/>
          <w:szCs w:val="32"/>
          <w:cs/>
        </w:rPr>
        <w:t>งบการ</w:t>
      </w:r>
      <w:r w:rsidRPr="00720606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20606">
        <w:rPr>
          <w:rFonts w:asciiTheme="majorBidi" w:hAnsiTheme="majorBidi" w:cstheme="majorBidi"/>
          <w:sz w:val="32"/>
          <w:szCs w:val="32"/>
          <w:cs/>
        </w:rPr>
        <w:br/>
      </w:r>
      <w:r w:rsidRPr="00720606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720606">
        <w:rPr>
          <w:rFonts w:asciiTheme="majorBidi" w:hAnsiTheme="majorBidi" w:cstheme="majorBidi"/>
          <w:sz w:val="32"/>
          <w:szCs w:val="32"/>
        </w:rPr>
        <w:t xml:space="preserve">31 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20606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395FB3A2" w14:textId="77777777" w:rsidR="000C4770" w:rsidRPr="00720606" w:rsidRDefault="000C4770" w:rsidP="000C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77B0F7E" w14:textId="77777777" w:rsidR="000C4770" w:rsidRPr="00720606" w:rsidRDefault="000C4770" w:rsidP="000C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370E0CBF" w14:textId="77777777" w:rsidR="000C4770" w:rsidRPr="00720606" w:rsidRDefault="000C4770" w:rsidP="000C4770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720606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720606">
        <w:rPr>
          <w:rFonts w:asciiTheme="majorBidi" w:hAnsiTheme="majorBidi"/>
          <w:sz w:val="32"/>
          <w:szCs w:val="32"/>
          <w:cs/>
        </w:rPr>
        <w:t>ควบคุม</w:t>
      </w:r>
      <w:r w:rsidRPr="00720606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720606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310BC92A" w14:textId="77777777" w:rsidR="000C4770" w:rsidRPr="00720606" w:rsidRDefault="000C4770" w:rsidP="000C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</w:rPr>
        <w:br w:type="page"/>
      </w:r>
    </w:p>
    <w:p w14:paraId="644671FC" w14:textId="77777777" w:rsidR="00982A6F" w:rsidRPr="00720606" w:rsidRDefault="00982A6F" w:rsidP="00982A6F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lastRenderedPageBreak/>
        <w:t>บุคคลหรือกิจการที่เกี่ยวข้องกัน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42"/>
        <w:gridCol w:w="3118"/>
        <w:gridCol w:w="134"/>
        <w:gridCol w:w="1992"/>
      </w:tblGrid>
      <w:tr w:rsidR="00720606" w:rsidRPr="00720606" w14:paraId="15BB19D0" w14:textId="77777777" w:rsidTr="00E46B89">
        <w:tc>
          <w:tcPr>
            <w:tcW w:w="3005" w:type="dxa"/>
            <w:tcBorders>
              <w:bottom w:val="single" w:sz="6" w:space="0" w:color="auto"/>
            </w:tcBorders>
          </w:tcPr>
          <w:p w14:paraId="7D8FCCB3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10ACEE69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</w:tcPr>
          <w:p w14:paraId="5542DD87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01396468" w14:textId="77777777" w:rsidR="00982A6F" w:rsidRPr="00720606" w:rsidRDefault="00982A6F" w:rsidP="00E46B89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11CD8D86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20606" w:rsidRPr="00720606" w14:paraId="0B248E02" w14:textId="77777777" w:rsidTr="00E46B89">
        <w:tc>
          <w:tcPr>
            <w:tcW w:w="3005" w:type="dxa"/>
            <w:tcBorders>
              <w:top w:val="single" w:sz="6" w:space="0" w:color="auto"/>
            </w:tcBorders>
            <w:vAlign w:val="center"/>
          </w:tcPr>
          <w:p w14:paraId="45D9EE28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4924F75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0BFF1246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36CC7F1" w14:textId="77777777" w:rsidR="00982A6F" w:rsidRPr="00720606" w:rsidRDefault="00982A6F" w:rsidP="00E46B89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0F3F5174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720606" w:rsidRPr="00720606" w14:paraId="368C52AE" w14:textId="77777777" w:rsidTr="00E46B89">
        <w:tc>
          <w:tcPr>
            <w:tcW w:w="3005" w:type="dxa"/>
          </w:tcPr>
          <w:p w14:paraId="1468A56A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72060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0D9EA050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1978D782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57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</w:t>
            </w:r>
          </w:p>
          <w:p w14:paraId="4BF063C7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57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6030A30E" w14:textId="77777777" w:rsidR="00982A6F" w:rsidRPr="00720606" w:rsidRDefault="00982A6F" w:rsidP="00E46B89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44EC4127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720606" w:rsidRPr="00720606" w14:paraId="32BB2716" w14:textId="77777777" w:rsidTr="00E46B89">
        <w:tc>
          <w:tcPr>
            <w:tcW w:w="3005" w:type="dxa"/>
            <w:vAlign w:val="bottom"/>
          </w:tcPr>
          <w:p w14:paraId="404CAB10" w14:textId="78F9BF31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pacing w:val="-4"/>
                <w:sz w:val="26"/>
                <w:szCs w:val="26"/>
              </w:rPr>
              <w:t>Vina Solar Tech</w:t>
            </w:r>
            <w:r w:rsidR="00F76020" w:rsidRPr="00720606">
              <w:rPr>
                <w:rFonts w:ascii="Angsana New" w:hAnsi="Angsana New"/>
                <w:spacing w:val="-4"/>
                <w:sz w:val="26"/>
                <w:szCs w:val="26"/>
              </w:rPr>
              <w:t>n</w:t>
            </w:r>
            <w:r w:rsidRPr="00720606">
              <w:rPr>
                <w:rFonts w:ascii="Angsana New" w:hAnsi="Angsana New"/>
                <w:spacing w:val="-4"/>
                <w:sz w:val="26"/>
                <w:szCs w:val="26"/>
              </w:rPr>
              <w:t>ology. Co., Ltd. (Viet</w:t>
            </w:r>
            <w:r w:rsidR="00F76020" w:rsidRPr="00720606">
              <w:rPr>
                <w:rFonts w:ascii="Angsana New" w:hAnsi="Angsana New"/>
                <w:spacing w:val="-4"/>
                <w:sz w:val="26"/>
                <w:szCs w:val="26"/>
              </w:rPr>
              <w:t>n</w:t>
            </w:r>
            <w:r w:rsidRPr="00720606">
              <w:rPr>
                <w:rFonts w:ascii="Angsana New" w:hAnsi="Angsana New"/>
                <w:spacing w:val="-4"/>
                <w:sz w:val="26"/>
                <w:szCs w:val="26"/>
              </w:rPr>
              <w:t>am)</w:t>
            </w:r>
          </w:p>
        </w:tc>
        <w:tc>
          <w:tcPr>
            <w:tcW w:w="142" w:type="dxa"/>
            <w:vAlign w:val="bottom"/>
          </w:tcPr>
          <w:p w14:paraId="584B5416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bottom"/>
          </w:tcPr>
          <w:p w14:paraId="5CE5B093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34" w:type="dxa"/>
            <w:vAlign w:val="bottom"/>
          </w:tcPr>
          <w:p w14:paraId="72B3D669" w14:textId="77777777" w:rsidR="00982A6F" w:rsidRPr="00720606" w:rsidRDefault="00982A6F" w:rsidP="00E46B89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78356045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ผู้ถือหุ้นร่วมในบริษัทย่อย</w:t>
            </w:r>
          </w:p>
        </w:tc>
      </w:tr>
      <w:tr w:rsidR="00720606" w:rsidRPr="00720606" w14:paraId="4D07096B" w14:textId="77777777" w:rsidTr="00E46B89">
        <w:tc>
          <w:tcPr>
            <w:tcW w:w="3005" w:type="dxa"/>
          </w:tcPr>
          <w:p w14:paraId="50D73FBF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พรพรหม</w:t>
            </w:r>
            <w:r w:rsidRPr="0072060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6CB56A89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06C4F60B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D1FC99B" w14:textId="77777777" w:rsidR="00982A6F" w:rsidRPr="00720606" w:rsidRDefault="00982A6F" w:rsidP="00E46B89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57860F55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720606" w:rsidRPr="00720606" w14:paraId="4487A5AA" w14:textId="77777777" w:rsidTr="00E46B89">
        <w:tc>
          <w:tcPr>
            <w:tcW w:w="3005" w:type="dxa"/>
            <w:vAlign w:val="center"/>
          </w:tcPr>
          <w:p w14:paraId="2829B622" w14:textId="34435E89" w:rsidR="002026BC" w:rsidRPr="00720606" w:rsidRDefault="002026BC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บึงกาฬ</w:t>
            </w:r>
            <w:r w:rsidR="00632AED"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รับเบอร์</w:t>
            </w: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เทคโนโลยี จำกัด</w:t>
            </w:r>
          </w:p>
        </w:tc>
        <w:tc>
          <w:tcPr>
            <w:tcW w:w="142" w:type="dxa"/>
            <w:vAlign w:val="center"/>
          </w:tcPr>
          <w:p w14:paraId="633CEFE5" w14:textId="77777777" w:rsidR="002026BC" w:rsidRPr="00720606" w:rsidRDefault="002026BC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33CC1137" w14:textId="37FAD7F3" w:rsidR="002026BC" w:rsidRPr="00541410" w:rsidRDefault="00541410" w:rsidP="002026BC">
            <w:pPr>
              <w:tabs>
                <w:tab w:val="left" w:pos="600"/>
              </w:tabs>
              <w:spacing w:line="34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54141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36BD2979" w14:textId="77777777" w:rsidR="002026BC" w:rsidRPr="00720606" w:rsidRDefault="002026BC" w:rsidP="00E46B89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11ECCD2B" w14:textId="0C68D972" w:rsidR="002026BC" w:rsidRPr="00720606" w:rsidRDefault="00E37755" w:rsidP="00E46B89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720606" w:rsidRPr="00720606" w14:paraId="29B05A78" w14:textId="77777777" w:rsidTr="00E46B89">
        <w:tc>
          <w:tcPr>
            <w:tcW w:w="3005" w:type="dxa"/>
            <w:vAlign w:val="center"/>
          </w:tcPr>
          <w:p w14:paraId="22012A09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21B65EC8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6C5EEB61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1078E872" w14:textId="77777777" w:rsidR="00982A6F" w:rsidRPr="00720606" w:rsidRDefault="00982A6F" w:rsidP="00E46B89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097A08CD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982A6F" w:rsidRPr="00720606" w14:paraId="178CF86B" w14:textId="77777777" w:rsidTr="00E46B89">
        <w:tc>
          <w:tcPr>
            <w:tcW w:w="3005" w:type="dxa"/>
            <w:vAlign w:val="center"/>
          </w:tcPr>
          <w:p w14:paraId="6D8B77B2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1A7BDA28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1C6CF8FD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1B98CE31" w14:textId="77777777" w:rsidR="00982A6F" w:rsidRPr="00720606" w:rsidRDefault="00982A6F" w:rsidP="00E46B89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502ADDD4" w14:textId="77777777" w:rsidR="00982A6F" w:rsidRPr="00720606" w:rsidRDefault="00982A6F" w:rsidP="00E46B89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1622D1A7" w14:textId="77777777" w:rsidR="00982A6F" w:rsidRPr="00720606" w:rsidRDefault="00982A6F" w:rsidP="00982A6F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50D1B0A9" w14:textId="77777777" w:rsidR="00982A6F" w:rsidRPr="00720606" w:rsidRDefault="00982A6F" w:rsidP="00982A6F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720606" w:rsidRPr="00720606" w14:paraId="2EA87EC5" w14:textId="77777777" w:rsidTr="00E46B89">
        <w:tc>
          <w:tcPr>
            <w:tcW w:w="4309" w:type="dxa"/>
            <w:tcBorders>
              <w:bottom w:val="single" w:sz="6" w:space="0" w:color="auto"/>
            </w:tcBorders>
          </w:tcPr>
          <w:p w14:paraId="177317B1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3560A20A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57353113" w14:textId="77777777" w:rsidR="00982A6F" w:rsidRPr="00720606" w:rsidRDefault="00982A6F" w:rsidP="00E46B89">
            <w:pPr>
              <w:tabs>
                <w:tab w:val="left" w:pos="540"/>
                <w:tab w:val="left" w:pos="38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20606" w:rsidRPr="00720606" w14:paraId="53DF1B04" w14:textId="77777777" w:rsidTr="00E46B89">
        <w:tc>
          <w:tcPr>
            <w:tcW w:w="4309" w:type="dxa"/>
            <w:tcBorders>
              <w:top w:val="single" w:sz="6" w:space="0" w:color="auto"/>
            </w:tcBorders>
          </w:tcPr>
          <w:p w14:paraId="11140F61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499EBE7A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9FE17AC" w14:textId="50769058" w:rsidR="00982A6F" w:rsidRPr="00720606" w:rsidRDefault="00C06D4B" w:rsidP="00E46B89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20606" w:rsidRPr="00720606" w14:paraId="2021BF8C" w14:textId="77777777" w:rsidTr="00E46B89">
        <w:tc>
          <w:tcPr>
            <w:tcW w:w="4309" w:type="dxa"/>
          </w:tcPr>
          <w:p w14:paraId="311C5A1F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27BA1FCB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A6281FE" w14:textId="77777777" w:rsidR="00982A6F" w:rsidRPr="00720606" w:rsidRDefault="00982A6F" w:rsidP="00E46B89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720606" w:rsidRPr="00720606" w14:paraId="7FAF901A" w14:textId="77777777" w:rsidTr="00E46B89">
        <w:tc>
          <w:tcPr>
            <w:tcW w:w="4309" w:type="dxa"/>
          </w:tcPr>
          <w:p w14:paraId="49BE2245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1E3584B0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63022B1" w14:textId="77777777" w:rsidR="00982A6F" w:rsidRPr="00720606" w:rsidRDefault="00982A6F" w:rsidP="00E46B89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720606" w:rsidRPr="00720606" w14:paraId="30FE35F9" w14:textId="77777777" w:rsidTr="00E46B89">
        <w:tc>
          <w:tcPr>
            <w:tcW w:w="4309" w:type="dxa"/>
          </w:tcPr>
          <w:p w14:paraId="0D38314E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3FC83A8D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F7B1C6B" w14:textId="77777777" w:rsidR="00982A6F" w:rsidRPr="00720606" w:rsidRDefault="00982A6F" w:rsidP="00E46B89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20606" w:rsidRPr="00720606" w14:paraId="2DEEB0D7" w14:textId="77777777" w:rsidTr="00E46B89">
        <w:tc>
          <w:tcPr>
            <w:tcW w:w="4309" w:type="dxa"/>
          </w:tcPr>
          <w:p w14:paraId="23696A19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1E18165A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D1E494C" w14:textId="77777777" w:rsidR="00982A6F" w:rsidRPr="00720606" w:rsidRDefault="00982A6F" w:rsidP="00E46B89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720606" w:rsidRPr="00720606" w14:paraId="6AB79FDE" w14:textId="77777777" w:rsidTr="00E46B89">
        <w:tc>
          <w:tcPr>
            <w:tcW w:w="4309" w:type="dxa"/>
          </w:tcPr>
          <w:p w14:paraId="390305D7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4403EBDC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57C4032" w14:textId="77777777" w:rsidR="00982A6F" w:rsidRPr="00720606" w:rsidRDefault="00982A6F" w:rsidP="00E46B89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720606" w:rsidRPr="00720606" w14:paraId="6EF82442" w14:textId="77777777" w:rsidTr="00E46B89">
        <w:tc>
          <w:tcPr>
            <w:tcW w:w="4309" w:type="dxa"/>
          </w:tcPr>
          <w:p w14:paraId="217D0275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3D4112D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9A3E0EA" w14:textId="77777777" w:rsidR="00982A6F" w:rsidRPr="00720606" w:rsidRDefault="00982A6F" w:rsidP="00E46B89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982A6F" w:rsidRPr="00720606" w14:paraId="577BDFB8" w14:textId="77777777" w:rsidTr="00E46B89">
        <w:tc>
          <w:tcPr>
            <w:tcW w:w="4309" w:type="dxa"/>
          </w:tcPr>
          <w:p w14:paraId="4093DB1B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034980A4" w14:textId="77777777" w:rsidR="00982A6F" w:rsidRPr="00720606" w:rsidRDefault="00982A6F" w:rsidP="00E46B89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5D8C149" w14:textId="77777777" w:rsidR="00982A6F" w:rsidRPr="00720606" w:rsidRDefault="00982A6F" w:rsidP="00E46B89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62BA3492" w14:textId="77777777" w:rsidR="00710FDF" w:rsidRPr="00720606" w:rsidRDefault="00710FDF" w:rsidP="00AC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D46F88" w14:textId="1C83A211" w:rsidR="00ED63D0" w:rsidRPr="00720606" w:rsidRDefault="00ED63D0" w:rsidP="00AC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รายการบัญชีกับบุคคลและกิจการที่เกี่ยวข้องกันที่มีสาระสำคัญสำหรับงวดสามเดือน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2060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72060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720606">
        <w:rPr>
          <w:rFonts w:asciiTheme="majorBidi" w:hAnsi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 xml:space="preserve">30 </w:t>
      </w:r>
      <w:r w:rsidRPr="00720606">
        <w:rPr>
          <w:rFonts w:asciiTheme="majorBidi" w:hAnsiTheme="majorBidi"/>
          <w:sz w:val="32"/>
          <w:szCs w:val="32"/>
          <w:cs/>
        </w:rPr>
        <w:t>กันยายน</w:t>
      </w:r>
      <w:r w:rsidRPr="00720606">
        <w:rPr>
          <w:rFonts w:asciiTheme="majorBidi" w:hAnsi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>256</w:t>
      </w:r>
      <w:r w:rsidRPr="00720606">
        <w:rPr>
          <w:rFonts w:asciiTheme="majorBidi" w:hAnsiTheme="majorBidi"/>
          <w:sz w:val="32"/>
          <w:szCs w:val="32"/>
        </w:rPr>
        <w:t>4</w:t>
      </w:r>
      <w:r w:rsidRPr="00720606">
        <w:rPr>
          <w:rFonts w:asciiTheme="majorBidi" w:hAnsiTheme="majorBidi"/>
          <w:sz w:val="32"/>
          <w:szCs w:val="32"/>
          <w:cs/>
        </w:rPr>
        <w:t xml:space="preserve"> และ</w:t>
      </w:r>
      <w:r w:rsidRPr="00720606">
        <w:rPr>
          <w:rFonts w:asciiTheme="majorBidi" w:hAnsi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>2563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81"/>
        <w:gridCol w:w="840"/>
        <w:gridCol w:w="76"/>
        <w:gridCol w:w="774"/>
        <w:gridCol w:w="76"/>
        <w:gridCol w:w="779"/>
      </w:tblGrid>
      <w:tr w:rsidR="00720606" w:rsidRPr="00720606" w14:paraId="08C7852F" w14:textId="77777777" w:rsidTr="00ED63D0">
        <w:tc>
          <w:tcPr>
            <w:tcW w:w="2041" w:type="dxa"/>
            <w:vAlign w:val="bottom"/>
          </w:tcPr>
          <w:p w14:paraId="53C78780" w14:textId="77777777" w:rsidR="00ED63D0" w:rsidRPr="00720606" w:rsidRDefault="00ED63D0" w:rsidP="00AC33E8">
            <w:pPr>
              <w:spacing w:line="26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  <w:bookmarkStart w:id="1" w:name="_Hlk86666472"/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28A62433" w14:textId="77777777" w:rsidR="00ED63D0" w:rsidRPr="00720606" w:rsidRDefault="00ED63D0" w:rsidP="00AC33E8">
            <w:pPr>
              <w:spacing w:line="26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720606" w:rsidRPr="00720606" w14:paraId="21317E7F" w14:textId="77777777" w:rsidTr="00ED63D0">
        <w:tc>
          <w:tcPr>
            <w:tcW w:w="2041" w:type="dxa"/>
            <w:vAlign w:val="bottom"/>
          </w:tcPr>
          <w:p w14:paraId="694D0894" w14:textId="77777777" w:rsidR="00ED63D0" w:rsidRPr="00720606" w:rsidRDefault="00ED63D0" w:rsidP="00AC33E8">
            <w:pPr>
              <w:spacing w:line="26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4F11EC" w14:textId="77777777" w:rsidR="00ED63D0" w:rsidRPr="00720606" w:rsidRDefault="00ED63D0" w:rsidP="00AC33E8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36F63C0" w14:textId="77777777" w:rsidR="00ED63D0" w:rsidRPr="00720606" w:rsidRDefault="00ED63D0" w:rsidP="00AC33E8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528E7F" w14:textId="77777777" w:rsidR="00ED63D0" w:rsidRPr="00720606" w:rsidRDefault="00ED63D0" w:rsidP="00AC33E8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0606" w:rsidRPr="00720606" w14:paraId="7AF5DA7A" w14:textId="77777777" w:rsidTr="00ED63D0">
        <w:tc>
          <w:tcPr>
            <w:tcW w:w="2041" w:type="dxa"/>
            <w:vAlign w:val="bottom"/>
          </w:tcPr>
          <w:p w14:paraId="02CE983F" w14:textId="77777777" w:rsidR="00ED63D0" w:rsidRPr="00720606" w:rsidRDefault="00ED63D0" w:rsidP="00AC33E8">
            <w:pPr>
              <w:spacing w:line="26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B34EA6" w14:textId="77777777" w:rsidR="00ED63D0" w:rsidRPr="00720606" w:rsidRDefault="00ED63D0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BDD2520" w14:textId="77777777" w:rsidR="00ED63D0" w:rsidRPr="00720606" w:rsidRDefault="00ED63D0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720606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DE61FE8" w14:textId="77777777" w:rsidR="00ED63D0" w:rsidRPr="00720606" w:rsidRDefault="00ED63D0" w:rsidP="00AC33E8">
            <w:pPr>
              <w:spacing w:line="26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1062D49C" w14:textId="77777777" w:rsidR="00ED63D0" w:rsidRPr="00720606" w:rsidRDefault="00ED63D0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720606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3A832988" w14:textId="77777777" w:rsidR="00ED63D0" w:rsidRPr="00720606" w:rsidRDefault="00ED63D0" w:rsidP="00AC33E8">
            <w:pPr>
              <w:spacing w:line="26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DD1D79" w14:textId="77777777" w:rsidR="00ED63D0" w:rsidRPr="00720606" w:rsidRDefault="00ED63D0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41C08758" w14:textId="77777777" w:rsidR="00ED63D0" w:rsidRPr="00720606" w:rsidRDefault="00ED63D0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720606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12151363" w14:textId="77777777" w:rsidR="00ED63D0" w:rsidRPr="00720606" w:rsidRDefault="00ED63D0" w:rsidP="00AC33E8">
            <w:pPr>
              <w:spacing w:line="26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4D957D54" w14:textId="77777777" w:rsidR="00ED63D0" w:rsidRPr="00720606" w:rsidRDefault="00ED63D0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720606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720606" w:rsidRPr="00720606" w14:paraId="3688A55F" w14:textId="77777777" w:rsidTr="000F3471">
        <w:tc>
          <w:tcPr>
            <w:tcW w:w="2041" w:type="dxa"/>
          </w:tcPr>
          <w:p w14:paraId="44CB67CA" w14:textId="77777777" w:rsidR="00ED63D0" w:rsidRPr="00720606" w:rsidRDefault="00ED63D0" w:rsidP="00AC33E8">
            <w:pPr>
              <w:tabs>
                <w:tab w:val="left" w:pos="540"/>
              </w:tabs>
              <w:spacing w:line="26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4A5998C2" w14:textId="24038193" w:rsidR="00ED63D0" w:rsidRPr="00720606" w:rsidRDefault="00ED63D0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6A46254A" w14:textId="77777777" w:rsidR="00ED63D0" w:rsidRPr="00720606" w:rsidRDefault="00ED63D0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2011676B" w14:textId="6C733984" w:rsidR="00ED63D0" w:rsidRPr="00720606" w:rsidRDefault="00ED63D0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56B93E0D" w14:textId="77777777" w:rsidR="00ED63D0" w:rsidRPr="00720606" w:rsidRDefault="00ED63D0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8E4BD2" w14:textId="219DE8BD" w:rsidR="00ED63D0" w:rsidRPr="00720606" w:rsidRDefault="00ED63D0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CFF7BA0" w14:textId="77777777" w:rsidR="00ED63D0" w:rsidRPr="00720606" w:rsidRDefault="00ED63D0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03675C7" w14:textId="22D552BB" w:rsidR="00ED63D0" w:rsidRPr="00720606" w:rsidRDefault="00ED63D0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451262A" w14:textId="77777777" w:rsidR="00ED63D0" w:rsidRPr="00720606" w:rsidRDefault="00ED63D0" w:rsidP="00AC33E8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2831EF0D" w14:textId="03100F98" w:rsidR="00ED63D0" w:rsidRPr="00720606" w:rsidRDefault="00ED63D0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81" w:type="dxa"/>
            <w:vAlign w:val="bottom"/>
          </w:tcPr>
          <w:p w14:paraId="1EAC9EBD" w14:textId="77777777" w:rsidR="00ED63D0" w:rsidRPr="00720606" w:rsidRDefault="00ED63D0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0" w:type="dxa"/>
            <w:tcBorders>
              <w:bottom w:val="single" w:sz="6" w:space="0" w:color="auto"/>
            </w:tcBorders>
            <w:vAlign w:val="bottom"/>
          </w:tcPr>
          <w:p w14:paraId="5F528A68" w14:textId="2D09AC08" w:rsidR="00ED63D0" w:rsidRPr="00720606" w:rsidRDefault="00ED63D0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7C949823" w14:textId="77777777" w:rsidR="00ED63D0" w:rsidRPr="00720606" w:rsidRDefault="00ED63D0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9D672E" w14:textId="7B4DC396" w:rsidR="00ED63D0" w:rsidRPr="00720606" w:rsidRDefault="00ED63D0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08C4248" w14:textId="77777777" w:rsidR="00ED63D0" w:rsidRPr="00720606" w:rsidRDefault="00ED63D0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76D4A" w14:textId="6EB387DC" w:rsidR="00ED63D0" w:rsidRPr="00720606" w:rsidRDefault="00ED63D0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</w:tr>
      <w:bookmarkEnd w:id="1"/>
      <w:tr w:rsidR="00720606" w:rsidRPr="00720606" w14:paraId="769D5668" w14:textId="77777777" w:rsidTr="000F3471">
        <w:tc>
          <w:tcPr>
            <w:tcW w:w="2041" w:type="dxa"/>
          </w:tcPr>
          <w:p w14:paraId="333D0029" w14:textId="77777777" w:rsidR="00ED63D0" w:rsidRPr="00720606" w:rsidRDefault="00ED63D0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720606">
              <w:rPr>
                <w:rFonts w:ascii="Angsana New" w:hAnsi="Angsana New"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463BE5C8" w14:textId="77777777" w:rsidR="00ED63D0" w:rsidRPr="00720606" w:rsidRDefault="00ED63D0" w:rsidP="00AC33E8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2EB0F0A" w14:textId="77777777" w:rsidR="00ED63D0" w:rsidRPr="00720606" w:rsidRDefault="00ED63D0" w:rsidP="00AC33E8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EAC9CE5" w14:textId="77777777" w:rsidR="00ED63D0" w:rsidRPr="00720606" w:rsidRDefault="00ED63D0" w:rsidP="00AC33E8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F0BC1C2" w14:textId="77777777" w:rsidR="00ED63D0" w:rsidRPr="00720606" w:rsidRDefault="00ED63D0" w:rsidP="00AC33E8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114DB4F" w14:textId="77777777" w:rsidR="00ED63D0" w:rsidRPr="00720606" w:rsidRDefault="00ED63D0" w:rsidP="00AC33E8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82E4981" w14:textId="77777777" w:rsidR="00ED63D0" w:rsidRPr="00720606" w:rsidRDefault="00ED63D0" w:rsidP="00AC33E8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2C6B19B" w14:textId="77777777" w:rsidR="00ED63D0" w:rsidRPr="00720606" w:rsidRDefault="00ED63D0" w:rsidP="00AC33E8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B9855AE" w14:textId="77777777" w:rsidR="00ED63D0" w:rsidRPr="00720606" w:rsidRDefault="00ED63D0" w:rsidP="00AC33E8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E1BF443" w14:textId="77777777" w:rsidR="00ED63D0" w:rsidRPr="00720606" w:rsidRDefault="00ED63D0" w:rsidP="00AC33E8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21769884" w14:textId="77777777" w:rsidR="00ED63D0" w:rsidRPr="00720606" w:rsidRDefault="00ED63D0" w:rsidP="00AC33E8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5DC5C230" w14:textId="77777777" w:rsidR="00ED63D0" w:rsidRPr="00720606" w:rsidRDefault="00ED63D0" w:rsidP="00AC33E8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6B79B29" w14:textId="77777777" w:rsidR="00ED63D0" w:rsidRPr="00720606" w:rsidRDefault="00ED63D0" w:rsidP="00AC33E8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CC820B4" w14:textId="77777777" w:rsidR="00ED63D0" w:rsidRPr="00720606" w:rsidRDefault="00ED63D0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49B64B2" w14:textId="77777777" w:rsidR="00ED63D0" w:rsidRPr="00720606" w:rsidRDefault="00ED63D0" w:rsidP="00AC33E8">
            <w:pPr>
              <w:spacing w:line="26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872C932" w14:textId="77777777" w:rsidR="00ED63D0" w:rsidRPr="00720606" w:rsidRDefault="00ED63D0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0606" w:rsidRPr="00720606" w14:paraId="27C9D867" w14:textId="77777777" w:rsidTr="000F3471">
        <w:tc>
          <w:tcPr>
            <w:tcW w:w="2041" w:type="dxa"/>
          </w:tcPr>
          <w:p w14:paraId="0D08CC6B" w14:textId="77777777" w:rsidR="00393161" w:rsidRPr="00720606" w:rsidRDefault="00393161" w:rsidP="0039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720606">
              <w:rPr>
                <w:rFonts w:ascii="Angsana New" w:hAnsi="Angsana New"/>
                <w:b/>
                <w:sz w:val="22"/>
                <w:szCs w:val="22"/>
                <w:cs/>
              </w:rPr>
              <w:t>ขาย - สุทธิ</w:t>
            </w:r>
          </w:p>
        </w:tc>
        <w:tc>
          <w:tcPr>
            <w:tcW w:w="847" w:type="dxa"/>
            <w:vAlign w:val="bottom"/>
          </w:tcPr>
          <w:p w14:paraId="2596E96F" w14:textId="2DD20ED2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9860285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51B6ED4" w14:textId="0E55A60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8776B91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8668E7C" w14:textId="2F26D931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1753212" w14:textId="77777777" w:rsidR="00393161" w:rsidRPr="00720606" w:rsidRDefault="00393161" w:rsidP="00393161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580E9C4D" w14:textId="04817F1C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38F25EA" w14:textId="77777777" w:rsidR="00393161" w:rsidRPr="00720606" w:rsidRDefault="00393161" w:rsidP="0039316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5AE6A15" w14:textId="43AD6D26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110,324</w:t>
            </w:r>
          </w:p>
        </w:tc>
        <w:tc>
          <w:tcPr>
            <w:tcW w:w="81" w:type="dxa"/>
            <w:vAlign w:val="bottom"/>
          </w:tcPr>
          <w:p w14:paraId="6F288CEE" w14:textId="77777777" w:rsidR="00393161" w:rsidRPr="00720606" w:rsidRDefault="00393161" w:rsidP="00393161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01B3767C" w14:textId="576CB143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3,82</w:t>
            </w:r>
            <w:r w:rsidRPr="00720606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76" w:type="dxa"/>
            <w:vAlign w:val="bottom"/>
          </w:tcPr>
          <w:p w14:paraId="5CD51570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A451D6" w14:textId="2261EA64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169,987</w:t>
            </w:r>
          </w:p>
        </w:tc>
        <w:tc>
          <w:tcPr>
            <w:tcW w:w="76" w:type="dxa"/>
            <w:vAlign w:val="bottom"/>
          </w:tcPr>
          <w:p w14:paraId="3BE48204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85CB649" w14:textId="4FC5DE4E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13,11</w:t>
            </w:r>
            <w:r w:rsidRPr="00720606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</w:tr>
      <w:tr w:rsidR="00720606" w:rsidRPr="00720606" w14:paraId="47D3A1AB" w14:textId="77777777" w:rsidTr="000F3471">
        <w:tc>
          <w:tcPr>
            <w:tcW w:w="2041" w:type="dxa"/>
          </w:tcPr>
          <w:p w14:paraId="760E9F88" w14:textId="77777777" w:rsidR="00393161" w:rsidRPr="00720606" w:rsidRDefault="00393161" w:rsidP="0039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720606">
              <w:rPr>
                <w:rFonts w:ascii="Angsana New" w:hAnsi="Angsana New"/>
                <w:b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2A0B170C" w14:textId="1F642FCB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67FFDE8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73C58E3" w14:textId="3FDD9CC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12AF1BA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78850C0" w14:textId="308BDC0C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38EA9F8" w14:textId="77777777" w:rsidR="00393161" w:rsidRPr="00720606" w:rsidRDefault="00393161" w:rsidP="00393161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231B6F3B" w14:textId="27C4ED39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E86DFA1" w14:textId="77777777" w:rsidR="00393161" w:rsidRPr="00720606" w:rsidRDefault="00393161" w:rsidP="0039316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73E2257" w14:textId="1B65517D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2,916</w:t>
            </w:r>
          </w:p>
        </w:tc>
        <w:tc>
          <w:tcPr>
            <w:tcW w:w="81" w:type="dxa"/>
            <w:vAlign w:val="bottom"/>
          </w:tcPr>
          <w:p w14:paraId="35B85160" w14:textId="77777777" w:rsidR="00393161" w:rsidRPr="00720606" w:rsidRDefault="00393161" w:rsidP="00393161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7B16ADAF" w14:textId="6AC6948E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2,578</w:t>
            </w:r>
          </w:p>
        </w:tc>
        <w:tc>
          <w:tcPr>
            <w:tcW w:w="76" w:type="dxa"/>
            <w:vAlign w:val="bottom"/>
          </w:tcPr>
          <w:p w14:paraId="3011FC4D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D08D4D7" w14:textId="1F650F7D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720606">
              <w:rPr>
                <w:rFonts w:ascii="Angsana New" w:hAnsi="Angsana New"/>
                <w:sz w:val="22"/>
                <w:szCs w:val="22"/>
              </w:rPr>
              <w:t>,859</w:t>
            </w:r>
          </w:p>
        </w:tc>
        <w:tc>
          <w:tcPr>
            <w:tcW w:w="76" w:type="dxa"/>
            <w:vAlign w:val="bottom"/>
          </w:tcPr>
          <w:p w14:paraId="16D9FECB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4107E8C" w14:textId="2A75FEB2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7,593</w:t>
            </w:r>
          </w:p>
        </w:tc>
      </w:tr>
      <w:tr w:rsidR="00720606" w:rsidRPr="00720606" w14:paraId="04FE2CE3" w14:textId="77777777" w:rsidTr="000F3471">
        <w:tc>
          <w:tcPr>
            <w:tcW w:w="2041" w:type="dxa"/>
          </w:tcPr>
          <w:p w14:paraId="1CEDEAAD" w14:textId="77777777" w:rsidR="00393161" w:rsidRPr="00720606" w:rsidRDefault="00393161" w:rsidP="0039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720606">
              <w:rPr>
                <w:rFonts w:ascii="Angsana New" w:hAnsi="Angsana New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6E50A23F" w14:textId="713CBDD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66D3BF5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7A1DD3A" w14:textId="72D8D272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7B0CEE4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4FDCBFB" w14:textId="4B4431A0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7873D24" w14:textId="77777777" w:rsidR="00393161" w:rsidRPr="00720606" w:rsidRDefault="00393161" w:rsidP="00393161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A416990" w14:textId="096B2E2E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A7BB133" w14:textId="77777777" w:rsidR="00393161" w:rsidRPr="00720606" w:rsidRDefault="00393161" w:rsidP="0039316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649BCFB" w14:textId="00FC373B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1,984</w:t>
            </w:r>
          </w:p>
        </w:tc>
        <w:tc>
          <w:tcPr>
            <w:tcW w:w="81" w:type="dxa"/>
            <w:vAlign w:val="bottom"/>
          </w:tcPr>
          <w:p w14:paraId="45E3BFA7" w14:textId="77777777" w:rsidR="00393161" w:rsidRPr="00720606" w:rsidRDefault="00393161" w:rsidP="00393161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4D3C34AC" w14:textId="6A5CD5DE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795</w:t>
            </w:r>
          </w:p>
        </w:tc>
        <w:tc>
          <w:tcPr>
            <w:tcW w:w="76" w:type="dxa"/>
            <w:vAlign w:val="bottom"/>
          </w:tcPr>
          <w:p w14:paraId="19BD7D82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84A199" w14:textId="1A6B62D3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4,734</w:t>
            </w:r>
          </w:p>
        </w:tc>
        <w:tc>
          <w:tcPr>
            <w:tcW w:w="76" w:type="dxa"/>
            <w:vAlign w:val="bottom"/>
          </w:tcPr>
          <w:p w14:paraId="1C3814FE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E8A26C5" w14:textId="471515E1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2,321</w:t>
            </w:r>
          </w:p>
        </w:tc>
      </w:tr>
      <w:tr w:rsidR="00720606" w:rsidRPr="00720606" w14:paraId="5AD36E87" w14:textId="77777777" w:rsidTr="000F3471">
        <w:tc>
          <w:tcPr>
            <w:tcW w:w="2041" w:type="dxa"/>
          </w:tcPr>
          <w:p w14:paraId="2A1A3E88" w14:textId="77777777" w:rsidR="00393161" w:rsidRPr="00720606" w:rsidRDefault="00393161" w:rsidP="0039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720606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14:paraId="4BDDA718" w14:textId="14A9ADE9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1602CB2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19F6E80" w14:textId="44983E26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C5EE311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F39D059" w14:textId="59FEDC8E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7FAE9FC" w14:textId="77777777" w:rsidR="00393161" w:rsidRPr="00720606" w:rsidRDefault="00393161" w:rsidP="00393161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0FEF2192" w14:textId="2E034656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3E79A48" w14:textId="77777777" w:rsidR="00393161" w:rsidRPr="00720606" w:rsidRDefault="00393161" w:rsidP="0039316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716977E" w14:textId="6CF70FCF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1" w:type="dxa"/>
            <w:vAlign w:val="bottom"/>
          </w:tcPr>
          <w:p w14:paraId="48BEA6B9" w14:textId="77777777" w:rsidR="00393161" w:rsidRPr="00720606" w:rsidRDefault="00393161" w:rsidP="00393161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550EDAE7" w14:textId="7F2E9431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311</w:t>
            </w:r>
          </w:p>
        </w:tc>
        <w:tc>
          <w:tcPr>
            <w:tcW w:w="76" w:type="dxa"/>
            <w:vAlign w:val="bottom"/>
          </w:tcPr>
          <w:p w14:paraId="35F0A5A3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C0F3042" w14:textId="62A907E3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76" w:type="dxa"/>
            <w:vAlign w:val="bottom"/>
          </w:tcPr>
          <w:p w14:paraId="1DBB5036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600E163" w14:textId="67B842B9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311</w:t>
            </w:r>
          </w:p>
        </w:tc>
      </w:tr>
      <w:tr w:rsidR="00393161" w:rsidRPr="00720606" w14:paraId="30AE3E56" w14:textId="77777777" w:rsidTr="000F3471">
        <w:tc>
          <w:tcPr>
            <w:tcW w:w="2041" w:type="dxa"/>
          </w:tcPr>
          <w:p w14:paraId="7C440988" w14:textId="77777777" w:rsidR="00393161" w:rsidRPr="00720606" w:rsidRDefault="00393161" w:rsidP="0039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720606">
              <w:rPr>
                <w:rFonts w:ascii="Angsana New" w:hAnsi="Angsana New"/>
                <w:b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47" w:type="dxa"/>
            <w:vAlign w:val="bottom"/>
          </w:tcPr>
          <w:p w14:paraId="592E941A" w14:textId="09A66A5D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AF48049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0EA5E5D" w14:textId="3379C822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A32FAB6" w14:textId="77777777" w:rsidR="00393161" w:rsidRPr="00720606" w:rsidRDefault="00393161" w:rsidP="00393161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0C90BA9" w14:textId="354CA65A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BD10978" w14:textId="77777777" w:rsidR="00393161" w:rsidRPr="00720606" w:rsidRDefault="00393161" w:rsidP="00393161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6D650779" w14:textId="085631B9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7DCA6B7" w14:textId="77777777" w:rsidR="00393161" w:rsidRPr="00720606" w:rsidRDefault="00393161" w:rsidP="0039316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6F49AC3" w14:textId="41807593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30E21457" w14:textId="77777777" w:rsidR="00393161" w:rsidRPr="00720606" w:rsidRDefault="00393161" w:rsidP="00393161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6C331DDA" w14:textId="1FDE94FB" w:rsidR="00393161" w:rsidRPr="00720606" w:rsidRDefault="00393161" w:rsidP="00393161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14:paraId="000D22A5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2F6BD88" w14:textId="106BCF09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1ED1B69E" w14:textId="77777777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E5792F9" w14:textId="35F26C4C" w:rsidR="00393161" w:rsidRPr="00720606" w:rsidRDefault="00393161" w:rsidP="0039316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</w:tr>
    </w:tbl>
    <w:p w14:paraId="770D198F" w14:textId="4C9A7BBC" w:rsidR="00AC33E8" w:rsidRPr="00720606" w:rsidRDefault="00AC33E8"/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81"/>
        <w:gridCol w:w="840"/>
        <w:gridCol w:w="76"/>
        <w:gridCol w:w="774"/>
        <w:gridCol w:w="76"/>
        <w:gridCol w:w="779"/>
      </w:tblGrid>
      <w:tr w:rsidR="00720606" w:rsidRPr="00720606" w14:paraId="7A765C0F" w14:textId="77777777" w:rsidTr="000339E9">
        <w:tc>
          <w:tcPr>
            <w:tcW w:w="2041" w:type="dxa"/>
            <w:vAlign w:val="bottom"/>
          </w:tcPr>
          <w:p w14:paraId="6AAFBED8" w14:textId="77777777" w:rsidR="001B12F8" w:rsidRPr="00720606" w:rsidRDefault="001B12F8" w:rsidP="00AC33E8">
            <w:pPr>
              <w:spacing w:line="26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73395B74" w14:textId="77777777" w:rsidR="001B12F8" w:rsidRPr="00720606" w:rsidRDefault="001B12F8" w:rsidP="00AC33E8">
            <w:pPr>
              <w:spacing w:line="26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720606" w:rsidRPr="00720606" w14:paraId="528A719D" w14:textId="77777777" w:rsidTr="000339E9">
        <w:tc>
          <w:tcPr>
            <w:tcW w:w="2041" w:type="dxa"/>
            <w:vAlign w:val="bottom"/>
          </w:tcPr>
          <w:p w14:paraId="29B6B372" w14:textId="77777777" w:rsidR="001B12F8" w:rsidRPr="00720606" w:rsidRDefault="001B12F8" w:rsidP="00AC33E8">
            <w:pPr>
              <w:spacing w:line="26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0EE9F7" w14:textId="77777777" w:rsidR="001B12F8" w:rsidRPr="00720606" w:rsidRDefault="001B12F8" w:rsidP="00AC33E8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432827F" w14:textId="77777777" w:rsidR="001B12F8" w:rsidRPr="00720606" w:rsidRDefault="001B12F8" w:rsidP="00AC33E8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C50CD6" w14:textId="77777777" w:rsidR="001B12F8" w:rsidRPr="00720606" w:rsidRDefault="001B12F8" w:rsidP="00AC33E8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0606" w:rsidRPr="00720606" w14:paraId="1B41E08C" w14:textId="77777777" w:rsidTr="000339E9">
        <w:tc>
          <w:tcPr>
            <w:tcW w:w="2041" w:type="dxa"/>
            <w:vAlign w:val="bottom"/>
          </w:tcPr>
          <w:p w14:paraId="24358840" w14:textId="77777777" w:rsidR="001B12F8" w:rsidRPr="00720606" w:rsidRDefault="001B12F8" w:rsidP="00AC33E8">
            <w:pPr>
              <w:spacing w:line="26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B8CE86" w14:textId="77777777" w:rsidR="001B12F8" w:rsidRPr="00720606" w:rsidRDefault="001B12F8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30D7CB43" w14:textId="77777777" w:rsidR="001B12F8" w:rsidRPr="00720606" w:rsidRDefault="001B12F8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720606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19DA859" w14:textId="77777777" w:rsidR="001B12F8" w:rsidRPr="00720606" w:rsidRDefault="001B12F8" w:rsidP="00AC33E8">
            <w:pPr>
              <w:spacing w:line="26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78504475" w14:textId="77777777" w:rsidR="001B12F8" w:rsidRPr="00720606" w:rsidRDefault="001B12F8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720606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3A5F2C73" w14:textId="77777777" w:rsidR="001B12F8" w:rsidRPr="00720606" w:rsidRDefault="001B12F8" w:rsidP="00AC33E8">
            <w:pPr>
              <w:spacing w:line="26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38F9A3" w14:textId="77777777" w:rsidR="001B12F8" w:rsidRPr="00720606" w:rsidRDefault="001B12F8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4CDD574" w14:textId="77777777" w:rsidR="001B12F8" w:rsidRPr="00720606" w:rsidRDefault="001B12F8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720606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7782AB10" w14:textId="77777777" w:rsidR="001B12F8" w:rsidRPr="00720606" w:rsidRDefault="001B12F8" w:rsidP="00AC33E8">
            <w:pPr>
              <w:spacing w:line="26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6AE9828A" w14:textId="77777777" w:rsidR="001B12F8" w:rsidRPr="00720606" w:rsidRDefault="001B12F8" w:rsidP="00AC33E8">
            <w:pPr>
              <w:spacing w:line="26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720606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72060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720606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720606" w:rsidRPr="00720606" w14:paraId="5D43E35C" w14:textId="77777777" w:rsidTr="000339E9">
        <w:tc>
          <w:tcPr>
            <w:tcW w:w="2041" w:type="dxa"/>
          </w:tcPr>
          <w:p w14:paraId="49500A70" w14:textId="77777777" w:rsidR="001B12F8" w:rsidRPr="00720606" w:rsidRDefault="001B12F8" w:rsidP="00AC33E8">
            <w:pPr>
              <w:tabs>
                <w:tab w:val="left" w:pos="540"/>
              </w:tabs>
              <w:spacing w:line="26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1EAD51A4" w14:textId="77777777" w:rsidR="001B12F8" w:rsidRPr="00720606" w:rsidRDefault="001B12F8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7A21CA14" w14:textId="77777777" w:rsidR="001B12F8" w:rsidRPr="00720606" w:rsidRDefault="001B12F8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7D5268BC" w14:textId="77777777" w:rsidR="001B12F8" w:rsidRPr="00720606" w:rsidRDefault="001B12F8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5D88DDB8" w14:textId="77777777" w:rsidR="001B12F8" w:rsidRPr="00720606" w:rsidRDefault="001B12F8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AECB8F" w14:textId="77777777" w:rsidR="001B12F8" w:rsidRPr="00720606" w:rsidRDefault="001B12F8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AC4267B" w14:textId="77777777" w:rsidR="001B12F8" w:rsidRPr="00720606" w:rsidRDefault="001B12F8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2052E5A" w14:textId="77777777" w:rsidR="001B12F8" w:rsidRPr="00720606" w:rsidRDefault="001B12F8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0BCFFB3B" w14:textId="77777777" w:rsidR="001B12F8" w:rsidRPr="00720606" w:rsidRDefault="001B12F8" w:rsidP="00AC33E8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44E5B351" w14:textId="77777777" w:rsidR="001B12F8" w:rsidRPr="00720606" w:rsidRDefault="001B12F8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81" w:type="dxa"/>
            <w:vAlign w:val="bottom"/>
          </w:tcPr>
          <w:p w14:paraId="3B1CFCB3" w14:textId="77777777" w:rsidR="001B12F8" w:rsidRPr="00720606" w:rsidRDefault="001B12F8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0" w:type="dxa"/>
            <w:tcBorders>
              <w:bottom w:val="single" w:sz="6" w:space="0" w:color="auto"/>
            </w:tcBorders>
            <w:vAlign w:val="bottom"/>
          </w:tcPr>
          <w:p w14:paraId="6217236F" w14:textId="77777777" w:rsidR="001B12F8" w:rsidRPr="00720606" w:rsidRDefault="001B12F8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2CB7534F" w14:textId="77777777" w:rsidR="001B12F8" w:rsidRPr="00720606" w:rsidRDefault="001B12F8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3CC74" w14:textId="77777777" w:rsidR="001B12F8" w:rsidRPr="00720606" w:rsidRDefault="001B12F8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CC72DF1" w14:textId="77777777" w:rsidR="001B12F8" w:rsidRPr="00720606" w:rsidRDefault="001B12F8" w:rsidP="00AC33E8">
            <w:pPr>
              <w:spacing w:line="26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3A7269" w14:textId="77777777" w:rsidR="001B12F8" w:rsidRPr="00720606" w:rsidRDefault="001B12F8" w:rsidP="00AC33E8">
            <w:pPr>
              <w:spacing w:line="26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720606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</w:tr>
      <w:tr w:rsidR="00720606" w:rsidRPr="00720606" w14:paraId="52A16E90" w14:textId="77777777" w:rsidTr="000F3471">
        <w:tc>
          <w:tcPr>
            <w:tcW w:w="2041" w:type="dxa"/>
          </w:tcPr>
          <w:p w14:paraId="279A4807" w14:textId="77777777" w:rsidR="00533738" w:rsidRPr="00720606" w:rsidRDefault="00533738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64CA05C3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54C0626" w14:textId="77777777" w:rsidR="00533738" w:rsidRPr="00720606" w:rsidRDefault="00533738" w:rsidP="00AC33E8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094A065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0DA0C33" w14:textId="77777777" w:rsidR="00533738" w:rsidRPr="00720606" w:rsidRDefault="00533738" w:rsidP="00AC33E8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812BB45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1A72F7E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75D5BE0D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3E8EB4A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9974562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7B4D8FB9" w14:textId="77777777" w:rsidR="00533738" w:rsidRPr="00720606" w:rsidRDefault="00533738" w:rsidP="00AC33E8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698FA537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6C2164E" w14:textId="77777777" w:rsidR="00533738" w:rsidRPr="00720606" w:rsidRDefault="00533738" w:rsidP="00AC33E8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EDE9AAF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CE0F813" w14:textId="77777777" w:rsidR="00533738" w:rsidRPr="00720606" w:rsidRDefault="00533738" w:rsidP="00AC33E8">
            <w:pPr>
              <w:spacing w:line="260" w:lineRule="exact"/>
              <w:ind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D99DC33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0606" w:rsidRPr="00720606" w14:paraId="4926AC0F" w14:textId="77777777" w:rsidTr="000F3471">
        <w:tc>
          <w:tcPr>
            <w:tcW w:w="2041" w:type="dxa"/>
          </w:tcPr>
          <w:p w14:paraId="3929C39E" w14:textId="045E82BC" w:rsidR="00E37755" w:rsidRPr="00720606" w:rsidRDefault="00E37755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12424E95" w14:textId="05748C55" w:rsidR="00E37755" w:rsidRPr="00720606" w:rsidRDefault="00E37755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332</w:t>
            </w:r>
          </w:p>
        </w:tc>
        <w:tc>
          <w:tcPr>
            <w:tcW w:w="76" w:type="dxa"/>
            <w:vAlign w:val="bottom"/>
          </w:tcPr>
          <w:p w14:paraId="14CD56DD" w14:textId="77777777" w:rsidR="00E37755" w:rsidRPr="00720606" w:rsidRDefault="00E37755" w:rsidP="00AC33E8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48A209F" w14:textId="63384589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left="-108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2124069" w14:textId="77777777" w:rsidR="00E37755" w:rsidRPr="00720606" w:rsidRDefault="00E37755" w:rsidP="00AC33E8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13DF560" w14:textId="48CE4EED" w:rsidR="00E37755" w:rsidRPr="00720606" w:rsidRDefault="00E37755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332</w:t>
            </w:r>
          </w:p>
        </w:tc>
        <w:tc>
          <w:tcPr>
            <w:tcW w:w="76" w:type="dxa"/>
            <w:vAlign w:val="bottom"/>
          </w:tcPr>
          <w:p w14:paraId="70FB6007" w14:textId="77777777" w:rsidR="00E37755" w:rsidRPr="00720606" w:rsidRDefault="00E37755" w:rsidP="00AC33E8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69FEBFE" w14:textId="2DB6BEE1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left="-108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02D6E6D" w14:textId="77777777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left="-108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9F22EE1" w14:textId="56C57CFA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left="-108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1" w:type="dxa"/>
            <w:vAlign w:val="bottom"/>
          </w:tcPr>
          <w:p w14:paraId="7AFD3B23" w14:textId="77777777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right="22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5FD29FE7" w14:textId="71586858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left="-108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E4D5A3A" w14:textId="77777777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88B3FD4" w14:textId="67A7FCE4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left="-108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11CA346" w14:textId="77777777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right="22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2B0868E" w14:textId="329D99A9" w:rsidR="00E37755" w:rsidRPr="00720606" w:rsidRDefault="00E37755" w:rsidP="00E37755">
            <w:pPr>
              <w:tabs>
                <w:tab w:val="clear" w:pos="680"/>
              </w:tabs>
              <w:spacing w:line="260" w:lineRule="exact"/>
              <w:ind w:left="-108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720606" w:rsidRPr="00720606" w14:paraId="6B9CCD80" w14:textId="77777777" w:rsidTr="000F3471">
        <w:tc>
          <w:tcPr>
            <w:tcW w:w="2041" w:type="dxa"/>
          </w:tcPr>
          <w:p w14:paraId="69E61E6E" w14:textId="77777777" w:rsidR="00533738" w:rsidRPr="00720606" w:rsidRDefault="00533738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3C2A60D1" w14:textId="74596E94" w:rsidR="00533738" w:rsidRPr="00720606" w:rsidRDefault="00393161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40D0F942" w14:textId="77777777" w:rsidR="00533738" w:rsidRPr="00720606" w:rsidRDefault="00533738" w:rsidP="00AC33E8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BF72FD2" w14:textId="068919FD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44F252C5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F5E3459" w14:textId="7EDA4FD4" w:rsidR="00533738" w:rsidRPr="00720606" w:rsidRDefault="00393161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7C0AF991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4C153B91" w14:textId="44D3DB48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59B084F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79AA85A" w14:textId="6BA19DDA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285</w:t>
            </w:r>
          </w:p>
        </w:tc>
        <w:tc>
          <w:tcPr>
            <w:tcW w:w="81" w:type="dxa"/>
            <w:vAlign w:val="bottom"/>
          </w:tcPr>
          <w:p w14:paraId="53393C84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55D37A28" w14:textId="0CF86131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2D022115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5BBE038" w14:textId="764794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5395AA05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FA86E50" w14:textId="65D70A7F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855</w:t>
            </w:r>
          </w:p>
        </w:tc>
      </w:tr>
      <w:tr w:rsidR="00720606" w:rsidRPr="00720606" w14:paraId="7CAB7926" w14:textId="77777777" w:rsidTr="000F3471">
        <w:tc>
          <w:tcPr>
            <w:tcW w:w="2041" w:type="dxa"/>
          </w:tcPr>
          <w:p w14:paraId="79848A8D" w14:textId="77777777" w:rsidR="00533738" w:rsidRPr="00720606" w:rsidRDefault="00533738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6CC44885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11EF58D" w14:textId="77777777" w:rsidR="00533738" w:rsidRPr="00720606" w:rsidRDefault="00533738" w:rsidP="00AC33E8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BBEF6F7" w14:textId="77777777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8154C47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41C24DE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6BF5A1F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25F152AC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5FD4A41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1167B2D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668045D6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6204106F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0F76F87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7E7BE3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263983E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1D46820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0606" w:rsidRPr="00720606" w14:paraId="6DBFBA5E" w14:textId="77777777" w:rsidTr="000F3471">
        <w:tc>
          <w:tcPr>
            <w:tcW w:w="2041" w:type="dxa"/>
          </w:tcPr>
          <w:p w14:paraId="5953ABCD" w14:textId="77777777" w:rsidR="00533738" w:rsidRPr="00720606" w:rsidRDefault="00533738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14:paraId="79F2C131" w14:textId="1D6548DD" w:rsidR="00533738" w:rsidRPr="00720606" w:rsidRDefault="00393161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3,564</w:t>
            </w:r>
          </w:p>
        </w:tc>
        <w:tc>
          <w:tcPr>
            <w:tcW w:w="76" w:type="dxa"/>
            <w:vAlign w:val="bottom"/>
          </w:tcPr>
          <w:p w14:paraId="70EA8051" w14:textId="77777777" w:rsidR="00533738" w:rsidRPr="00720606" w:rsidRDefault="00533738" w:rsidP="00AC33E8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F4985A7" w14:textId="01C37C2C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2,935</w:t>
            </w:r>
          </w:p>
        </w:tc>
        <w:tc>
          <w:tcPr>
            <w:tcW w:w="76" w:type="dxa"/>
            <w:vAlign w:val="bottom"/>
          </w:tcPr>
          <w:p w14:paraId="72995CF6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00904EF8" w14:textId="21B27C3E" w:rsidR="00533738" w:rsidRPr="00720606" w:rsidRDefault="00393161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10,162</w:t>
            </w:r>
          </w:p>
        </w:tc>
        <w:tc>
          <w:tcPr>
            <w:tcW w:w="76" w:type="dxa"/>
            <w:vAlign w:val="bottom"/>
          </w:tcPr>
          <w:p w14:paraId="3B322E7A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0F2DC282" w14:textId="4C09FD6E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9,457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98BBF67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13ACBE1" w14:textId="26B06308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2,688</w:t>
            </w:r>
          </w:p>
        </w:tc>
        <w:tc>
          <w:tcPr>
            <w:tcW w:w="81" w:type="dxa"/>
            <w:vAlign w:val="bottom"/>
          </w:tcPr>
          <w:p w14:paraId="37AC3B13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vAlign w:val="bottom"/>
          </w:tcPr>
          <w:p w14:paraId="6563148D" w14:textId="57694B8F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2,542</w:t>
            </w:r>
          </w:p>
        </w:tc>
        <w:tc>
          <w:tcPr>
            <w:tcW w:w="76" w:type="dxa"/>
            <w:vAlign w:val="bottom"/>
          </w:tcPr>
          <w:p w14:paraId="25185E75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2EC844C" w14:textId="4AE4DEAF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7,769</w:t>
            </w:r>
          </w:p>
        </w:tc>
        <w:tc>
          <w:tcPr>
            <w:tcW w:w="76" w:type="dxa"/>
            <w:vAlign w:val="bottom"/>
          </w:tcPr>
          <w:p w14:paraId="369C30A0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1023BE0" w14:textId="62DB37A8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7,505</w:t>
            </w:r>
          </w:p>
        </w:tc>
      </w:tr>
      <w:tr w:rsidR="00720606" w:rsidRPr="00720606" w14:paraId="6125F131" w14:textId="77777777" w:rsidTr="000F3471">
        <w:tc>
          <w:tcPr>
            <w:tcW w:w="2041" w:type="dxa"/>
          </w:tcPr>
          <w:p w14:paraId="6F5D989D" w14:textId="77777777" w:rsidR="00533738" w:rsidRPr="00720606" w:rsidRDefault="00533738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74B4B199" w14:textId="6C80A28D" w:rsidR="00533738" w:rsidRPr="00720606" w:rsidRDefault="00393161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76" w:type="dxa"/>
            <w:vAlign w:val="bottom"/>
          </w:tcPr>
          <w:p w14:paraId="530E3072" w14:textId="77777777" w:rsidR="00533738" w:rsidRPr="00720606" w:rsidRDefault="00533738" w:rsidP="00AC33E8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6265549D" w14:textId="08311133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76" w:type="dxa"/>
            <w:vAlign w:val="bottom"/>
          </w:tcPr>
          <w:p w14:paraId="646BE4A6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14:paraId="1A2F9770" w14:textId="72583149" w:rsidR="00533738" w:rsidRPr="00720606" w:rsidRDefault="00393161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516</w:t>
            </w:r>
          </w:p>
        </w:tc>
        <w:tc>
          <w:tcPr>
            <w:tcW w:w="76" w:type="dxa"/>
            <w:vAlign w:val="bottom"/>
          </w:tcPr>
          <w:p w14:paraId="2ED16314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31D2C35E" w14:textId="275F8125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D9DC376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28608FA9" w14:textId="7A993D6B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81" w:type="dxa"/>
            <w:vAlign w:val="bottom"/>
          </w:tcPr>
          <w:p w14:paraId="1B7421BC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bottom w:val="single" w:sz="6" w:space="0" w:color="auto"/>
            </w:tcBorders>
            <w:vAlign w:val="bottom"/>
          </w:tcPr>
          <w:p w14:paraId="513EECE2" w14:textId="6435F6E2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148</w:t>
            </w:r>
          </w:p>
        </w:tc>
        <w:tc>
          <w:tcPr>
            <w:tcW w:w="76" w:type="dxa"/>
            <w:vAlign w:val="bottom"/>
          </w:tcPr>
          <w:p w14:paraId="76126DCB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3C0B00D4" w14:textId="2F17E313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496</w:t>
            </w:r>
          </w:p>
        </w:tc>
        <w:tc>
          <w:tcPr>
            <w:tcW w:w="76" w:type="dxa"/>
            <w:vAlign w:val="bottom"/>
          </w:tcPr>
          <w:p w14:paraId="0D2B9711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14:paraId="5C4F16AE" w14:textId="20CB9DF0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 w:hint="cs"/>
                <w:sz w:val="22"/>
                <w:szCs w:val="22"/>
              </w:rPr>
              <w:t>445</w:t>
            </w:r>
          </w:p>
        </w:tc>
      </w:tr>
      <w:tr w:rsidR="00720606" w:rsidRPr="00720606" w14:paraId="2BACDECF" w14:textId="77777777" w:rsidTr="000F3471">
        <w:tc>
          <w:tcPr>
            <w:tcW w:w="2041" w:type="dxa"/>
          </w:tcPr>
          <w:p w14:paraId="07A2D8CB" w14:textId="77777777" w:rsidR="00533738" w:rsidRPr="00720606" w:rsidRDefault="00533738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b/>
                <w:sz w:val="22"/>
                <w:szCs w:val="22"/>
              </w:rPr>
              <w:tab/>
            </w:r>
            <w:r w:rsidRPr="0072060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639E1E" w14:textId="73F2EC5D" w:rsidR="00533738" w:rsidRPr="00720606" w:rsidRDefault="00393161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3,736</w:t>
            </w:r>
          </w:p>
        </w:tc>
        <w:tc>
          <w:tcPr>
            <w:tcW w:w="76" w:type="dxa"/>
            <w:vAlign w:val="bottom"/>
          </w:tcPr>
          <w:p w14:paraId="41B5AB7B" w14:textId="77777777" w:rsidR="00533738" w:rsidRPr="00720606" w:rsidRDefault="00533738" w:rsidP="00AC33E8">
            <w:pPr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806B91" w14:textId="4D8BA96C" w:rsidR="00533738" w:rsidRPr="00720606" w:rsidRDefault="00533738" w:rsidP="00AC33E8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3,088</w:t>
            </w:r>
          </w:p>
        </w:tc>
        <w:tc>
          <w:tcPr>
            <w:tcW w:w="76" w:type="dxa"/>
            <w:vAlign w:val="bottom"/>
          </w:tcPr>
          <w:p w14:paraId="66AB8A5E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E8192E" w14:textId="05740954" w:rsidR="00533738" w:rsidRPr="00720606" w:rsidRDefault="00393161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10,678</w:t>
            </w:r>
          </w:p>
        </w:tc>
        <w:tc>
          <w:tcPr>
            <w:tcW w:w="76" w:type="dxa"/>
            <w:vAlign w:val="bottom"/>
          </w:tcPr>
          <w:p w14:paraId="2C1ADC2B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7D2B06" w14:textId="5445F520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9,916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5E85101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788CAD" w14:textId="1BAA4990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2,853</w:t>
            </w:r>
          </w:p>
        </w:tc>
        <w:tc>
          <w:tcPr>
            <w:tcW w:w="81" w:type="dxa"/>
            <w:vAlign w:val="bottom"/>
          </w:tcPr>
          <w:p w14:paraId="57B97F3F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5368C9" w14:textId="7CFE65CD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2,690</w:t>
            </w:r>
          </w:p>
        </w:tc>
        <w:tc>
          <w:tcPr>
            <w:tcW w:w="76" w:type="dxa"/>
            <w:vAlign w:val="bottom"/>
          </w:tcPr>
          <w:p w14:paraId="54E792C7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F6B921" w14:textId="761E66A4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8,265</w:t>
            </w:r>
          </w:p>
        </w:tc>
        <w:tc>
          <w:tcPr>
            <w:tcW w:w="76" w:type="dxa"/>
            <w:vAlign w:val="bottom"/>
          </w:tcPr>
          <w:p w14:paraId="5E2919DA" w14:textId="77777777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D1AB7E" w14:textId="6CE83AA2" w:rsidR="00533738" w:rsidRPr="00720606" w:rsidRDefault="00533738" w:rsidP="00AC33E8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0606">
              <w:rPr>
                <w:rFonts w:ascii="Angsana New" w:hAnsi="Angsana New"/>
                <w:sz w:val="22"/>
                <w:szCs w:val="22"/>
              </w:rPr>
              <w:t>7,950</w:t>
            </w:r>
          </w:p>
        </w:tc>
      </w:tr>
    </w:tbl>
    <w:p w14:paraId="0EE9F122" w14:textId="77777777" w:rsidR="00ED63D0" w:rsidRPr="00720606" w:rsidRDefault="00ED63D0" w:rsidP="00EE6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8FC01C" w14:textId="0B44E435" w:rsidR="00123D48" w:rsidRPr="00720606" w:rsidRDefault="008E737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EE6AA7" w:rsidRPr="00720606">
        <w:rPr>
          <w:rFonts w:asciiTheme="majorBidi" w:hAnsiTheme="majorBidi" w:cstheme="majorBidi"/>
          <w:sz w:val="32"/>
          <w:szCs w:val="32"/>
        </w:rPr>
        <w:t xml:space="preserve">30 </w:t>
      </w:r>
      <w:r w:rsidR="00B50C1F" w:rsidRPr="0072060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EE6AA7" w:rsidRPr="00720606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EE6AA7" w:rsidRPr="00720606">
        <w:rPr>
          <w:rFonts w:asciiTheme="majorBidi" w:hAnsiTheme="majorBidi" w:cstheme="majorBidi"/>
          <w:sz w:val="32"/>
          <w:szCs w:val="32"/>
        </w:rPr>
        <w:t xml:space="preserve"> 256</w:t>
      </w:r>
      <w:r w:rsidR="00EE6AA7" w:rsidRPr="00720606">
        <w:rPr>
          <w:rFonts w:asciiTheme="majorBidi" w:hAnsiTheme="majorBidi"/>
          <w:sz w:val="32"/>
          <w:szCs w:val="32"/>
        </w:rPr>
        <w:t>4</w:t>
      </w:r>
      <w:r w:rsidR="00EE6AA7" w:rsidRPr="00720606">
        <w:rPr>
          <w:rFonts w:asciiTheme="majorBidi" w:hAnsi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/>
          <w:sz w:val="32"/>
          <w:szCs w:val="32"/>
          <w:cs/>
        </w:rPr>
        <w:t>และวันที่</w:t>
      </w:r>
      <w:r w:rsidRPr="00720606">
        <w:rPr>
          <w:rFonts w:asciiTheme="majorBidi" w:hAnsiTheme="majorBidi" w:cstheme="majorBidi"/>
          <w:sz w:val="32"/>
          <w:szCs w:val="32"/>
        </w:rPr>
        <w:t xml:space="preserve"> 31 </w:t>
      </w:r>
      <w:r w:rsidRPr="0072060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20606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720606">
        <w:rPr>
          <w:rFonts w:asciiTheme="majorBidi" w:hAnsiTheme="majorBidi" w:cstheme="majorBidi"/>
          <w:sz w:val="32"/>
          <w:szCs w:val="32"/>
        </w:rPr>
        <w:t>6</w:t>
      </w:r>
      <w:r w:rsidR="00097781" w:rsidRPr="00720606">
        <w:rPr>
          <w:rFonts w:asciiTheme="majorBidi" w:hAnsiTheme="majorBidi" w:cstheme="majorBidi"/>
          <w:sz w:val="32"/>
          <w:szCs w:val="32"/>
        </w:rPr>
        <w:t>3</w:t>
      </w:r>
      <w:r w:rsidR="00C61095"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720606" w:rsidRPr="00720606" w14:paraId="3A6B88C8" w14:textId="77777777" w:rsidTr="000339E9">
        <w:trPr>
          <w:trHeight w:val="62"/>
        </w:trPr>
        <w:tc>
          <w:tcPr>
            <w:tcW w:w="3458" w:type="dxa"/>
          </w:tcPr>
          <w:p w14:paraId="2851EB29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69B75CAF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0606" w:rsidRPr="00720606" w14:paraId="426D6D71" w14:textId="77777777" w:rsidTr="000339E9">
        <w:trPr>
          <w:trHeight w:val="62"/>
        </w:trPr>
        <w:tc>
          <w:tcPr>
            <w:tcW w:w="3458" w:type="dxa"/>
          </w:tcPr>
          <w:p w14:paraId="4A6B2703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48D70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72B205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24235C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606" w:rsidRPr="00720606" w14:paraId="690956B6" w14:textId="77777777" w:rsidTr="000339E9">
        <w:trPr>
          <w:trHeight w:val="62"/>
        </w:trPr>
        <w:tc>
          <w:tcPr>
            <w:tcW w:w="3458" w:type="dxa"/>
          </w:tcPr>
          <w:p w14:paraId="7B0C6CE7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BAC67E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65D8AE4" w14:textId="6BC1E929" w:rsidR="001B12F8" w:rsidRPr="00720606" w:rsidRDefault="004D6316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1B12F8"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B12F8" w:rsidRPr="0072060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A632BB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50AF8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B2C088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7E910595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C901FB7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01D6940" w14:textId="011E50D0" w:rsidR="001B12F8" w:rsidRPr="00720606" w:rsidRDefault="004D6316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1B12F8"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B12F8" w:rsidRPr="0072060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635B97CF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DBDF0D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D08E36B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20606" w:rsidRPr="00720606" w14:paraId="13ED3F88" w14:textId="77777777" w:rsidTr="000339E9">
        <w:trPr>
          <w:trHeight w:val="62"/>
        </w:trPr>
        <w:tc>
          <w:tcPr>
            <w:tcW w:w="3458" w:type="dxa"/>
          </w:tcPr>
          <w:p w14:paraId="265071F7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60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30CF25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2687A40C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</w:tcPr>
          <w:p w14:paraId="3CAD1F86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589F363D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EF0A4D7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20F0AE6A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5FD7F9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20606" w:rsidRPr="00720606" w14:paraId="6048AA1F" w14:textId="77777777" w:rsidTr="000339E9">
        <w:trPr>
          <w:trHeight w:val="62"/>
        </w:trPr>
        <w:tc>
          <w:tcPr>
            <w:tcW w:w="3458" w:type="dxa"/>
          </w:tcPr>
          <w:p w14:paraId="0FAAF03E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2BCF37F7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47A2D679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0AAE55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2DCECC92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18AC0C6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73124D8F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365ADE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20606" w:rsidRPr="00720606" w14:paraId="5DFC664D" w14:textId="77777777" w:rsidTr="000339E9">
        <w:trPr>
          <w:trHeight w:val="62"/>
        </w:trPr>
        <w:tc>
          <w:tcPr>
            <w:tcW w:w="3458" w:type="dxa"/>
          </w:tcPr>
          <w:p w14:paraId="5EB35F4C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72060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225BC000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E18E3A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1A12D3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F50F4A2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FC5A55E" w14:textId="1A36E13E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13,156</w:t>
            </w:r>
          </w:p>
        </w:tc>
        <w:tc>
          <w:tcPr>
            <w:tcW w:w="134" w:type="dxa"/>
          </w:tcPr>
          <w:p w14:paraId="5C660208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8C28C" w14:textId="2E509C68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8,711</w:t>
            </w:r>
          </w:p>
        </w:tc>
      </w:tr>
      <w:tr w:rsidR="00720606" w:rsidRPr="00720606" w14:paraId="46BCF409" w14:textId="77777777" w:rsidTr="000339E9">
        <w:trPr>
          <w:trHeight w:val="62"/>
        </w:trPr>
        <w:tc>
          <w:tcPr>
            <w:tcW w:w="3458" w:type="dxa"/>
          </w:tcPr>
          <w:p w14:paraId="36ED71F6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4E39C9FA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A064CF8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C39511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A9840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2EF9874" w14:textId="6E36394A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168,326</w:t>
            </w:r>
          </w:p>
        </w:tc>
        <w:tc>
          <w:tcPr>
            <w:tcW w:w="134" w:type="dxa"/>
          </w:tcPr>
          <w:p w14:paraId="4CB885BD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EF7734" w14:textId="1B9AB3EB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14,050</w:t>
            </w:r>
          </w:p>
        </w:tc>
      </w:tr>
      <w:tr w:rsidR="00720606" w:rsidRPr="00720606" w14:paraId="6C66BE8E" w14:textId="77777777" w:rsidTr="000339E9">
        <w:trPr>
          <w:trHeight w:val="62"/>
        </w:trPr>
        <w:tc>
          <w:tcPr>
            <w:tcW w:w="3458" w:type="dxa"/>
          </w:tcPr>
          <w:p w14:paraId="59EAD78F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5C5E12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919933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FAF305D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DF3CEC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30FB1C" w14:textId="0C80CEDF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181,482</w:t>
            </w:r>
          </w:p>
        </w:tc>
        <w:tc>
          <w:tcPr>
            <w:tcW w:w="134" w:type="dxa"/>
          </w:tcPr>
          <w:p w14:paraId="131E1EB1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8C24A7" w14:textId="7015FF5D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22,761</w:t>
            </w:r>
          </w:p>
        </w:tc>
      </w:tr>
      <w:tr w:rsidR="00720606" w:rsidRPr="00720606" w14:paraId="3CE07577" w14:textId="77777777" w:rsidTr="000339E9">
        <w:tc>
          <w:tcPr>
            <w:tcW w:w="3458" w:type="dxa"/>
          </w:tcPr>
          <w:p w14:paraId="3CA94E03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</w:tcPr>
          <w:p w14:paraId="4622AFD1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BFBFE4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3154EF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943D1F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F9C878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8C8754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304C00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0606" w:rsidRPr="00720606" w14:paraId="4AE1886E" w14:textId="77777777" w:rsidTr="000339E9">
        <w:tc>
          <w:tcPr>
            <w:tcW w:w="3458" w:type="dxa"/>
          </w:tcPr>
          <w:p w14:paraId="0A072B6D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019BC3A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56EFCA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9CF61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D5A284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2C87979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E8D06C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90CBA7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0606" w:rsidRPr="00720606" w14:paraId="053B0523" w14:textId="77777777" w:rsidTr="000339E9">
        <w:tc>
          <w:tcPr>
            <w:tcW w:w="3458" w:type="dxa"/>
          </w:tcPr>
          <w:p w14:paraId="493BB7BB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72060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3045D9F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9886AB0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71B82D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B3992C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080C85" w14:textId="6ECD95F8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86,500</w:t>
            </w:r>
          </w:p>
        </w:tc>
        <w:tc>
          <w:tcPr>
            <w:tcW w:w="134" w:type="dxa"/>
          </w:tcPr>
          <w:p w14:paraId="62D5147E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801F3C" w14:textId="5CA2BAD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86,500</w:t>
            </w:r>
          </w:p>
        </w:tc>
      </w:tr>
      <w:tr w:rsidR="00720606" w:rsidRPr="00720606" w14:paraId="34FB556C" w14:textId="77777777" w:rsidTr="000339E9">
        <w:tc>
          <w:tcPr>
            <w:tcW w:w="3458" w:type="dxa"/>
          </w:tcPr>
          <w:p w14:paraId="4440B601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0193173D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EF2E98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DB2FDF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C85B41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461CAFA" w14:textId="51A4DBA5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156,001</w:t>
            </w:r>
          </w:p>
        </w:tc>
        <w:tc>
          <w:tcPr>
            <w:tcW w:w="134" w:type="dxa"/>
          </w:tcPr>
          <w:p w14:paraId="66B4D2E0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20AD788" w14:textId="404689E4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145,000</w:t>
            </w:r>
          </w:p>
        </w:tc>
      </w:tr>
      <w:tr w:rsidR="00720606" w:rsidRPr="00720606" w14:paraId="051CE3FE" w14:textId="77777777" w:rsidTr="000339E9">
        <w:tc>
          <w:tcPr>
            <w:tcW w:w="3458" w:type="dxa"/>
          </w:tcPr>
          <w:p w14:paraId="2908E1FC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D23A8A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01CB09A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AFD014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CE315B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4862B3" w14:textId="3517B0CA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242,501</w:t>
            </w:r>
          </w:p>
        </w:tc>
        <w:tc>
          <w:tcPr>
            <w:tcW w:w="134" w:type="dxa"/>
          </w:tcPr>
          <w:p w14:paraId="3EFF4392" w14:textId="77777777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D00A02" w14:textId="5A7BAB0E" w:rsidR="001B12F8" w:rsidRPr="00720606" w:rsidRDefault="001B12F8" w:rsidP="001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231,500</w:t>
            </w:r>
          </w:p>
        </w:tc>
      </w:tr>
      <w:tr w:rsidR="00720606" w:rsidRPr="00720606" w14:paraId="5C7BB18D" w14:textId="77777777" w:rsidTr="000339E9">
        <w:tc>
          <w:tcPr>
            <w:tcW w:w="3458" w:type="dxa"/>
          </w:tcPr>
          <w:p w14:paraId="40634504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2060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B5B77B4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3F0C18A5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E1A4D21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0DC700" w14:textId="77777777" w:rsidR="001B12F8" w:rsidRPr="00720606" w:rsidRDefault="001B12F8" w:rsidP="000339E9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59826F0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2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1A9A27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98C9A0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0606" w:rsidRPr="00720606" w14:paraId="6D3D234D" w14:textId="77777777" w:rsidTr="000339E9">
        <w:tc>
          <w:tcPr>
            <w:tcW w:w="3458" w:type="dxa"/>
          </w:tcPr>
          <w:p w14:paraId="1057516E" w14:textId="37ABD19F" w:rsidR="001B12F8" w:rsidRPr="00720606" w:rsidRDefault="00BF4786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0DBAF53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06E1A5C6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9A14D43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1DC863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9D5344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90635F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40FD2B" w14:textId="77777777" w:rsidR="001B12F8" w:rsidRPr="00720606" w:rsidRDefault="001B12F8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0606" w:rsidRPr="00720606" w14:paraId="732AC66B" w14:textId="77777777" w:rsidTr="000339E9">
        <w:tc>
          <w:tcPr>
            <w:tcW w:w="3458" w:type="dxa"/>
          </w:tcPr>
          <w:p w14:paraId="5D802227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72060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7AB22A3" w14:textId="60D0FC58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5C9358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98D5F6D" w14:textId="7AD847A1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92A4E0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CBFBC4" w14:textId="121208E6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867899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D8315" w14:textId="739A4BF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720606" w:rsidRPr="00720606" w14:paraId="56215611" w14:textId="77777777" w:rsidTr="00A740E9">
        <w:tc>
          <w:tcPr>
            <w:tcW w:w="3458" w:type="dxa"/>
          </w:tcPr>
          <w:p w14:paraId="4B0AF892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7EEEE30F" w14:textId="12D2640D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89B77A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509512" w14:textId="075AEA4D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738D8A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098AE0" w14:textId="08AD89FA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4" w:type="dxa"/>
          </w:tcPr>
          <w:p w14:paraId="56217F80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54051" w14:textId="1679CB30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720606" w:rsidRPr="00720606" w14:paraId="0F026E61" w14:textId="77777777" w:rsidTr="00A740E9">
        <w:tc>
          <w:tcPr>
            <w:tcW w:w="3458" w:type="dxa"/>
          </w:tcPr>
          <w:p w14:paraId="2991C96D" w14:textId="4E9CCBB9" w:rsidR="00A740E9" w:rsidRPr="00720606" w:rsidRDefault="00A740E9" w:rsidP="00A7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8E92261" w14:textId="77777777" w:rsidR="00A740E9" w:rsidRPr="00720606" w:rsidRDefault="00A740E9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D8BD88" w14:textId="77777777" w:rsidR="00A740E9" w:rsidRPr="00720606" w:rsidRDefault="00A740E9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FEBB929" w14:textId="77777777" w:rsidR="00A740E9" w:rsidRPr="00720606" w:rsidRDefault="00A740E9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2B40ED" w14:textId="77777777" w:rsidR="00A740E9" w:rsidRPr="00720606" w:rsidRDefault="00A740E9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668537" w14:textId="77777777" w:rsidR="00A740E9" w:rsidRPr="00720606" w:rsidRDefault="00A740E9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F113C89" w14:textId="77777777" w:rsidR="00A740E9" w:rsidRPr="00720606" w:rsidRDefault="00A740E9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4C3E65" w14:textId="77777777" w:rsidR="00A740E9" w:rsidRPr="00720606" w:rsidRDefault="00A740E9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20606" w:rsidRPr="00720606" w14:paraId="1C18AEFB" w14:textId="77777777" w:rsidTr="00A740E9">
        <w:tc>
          <w:tcPr>
            <w:tcW w:w="3458" w:type="dxa"/>
          </w:tcPr>
          <w:p w14:paraId="57EFA091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EEFC514" w14:textId="5AE9469C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34" w:type="dxa"/>
          </w:tcPr>
          <w:p w14:paraId="6F68410B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94265B" w14:textId="69B5C5B4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34" w:type="dxa"/>
          </w:tcPr>
          <w:p w14:paraId="07901F25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0776C1" w14:textId="14A81C51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639951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FD6BAE" w14:textId="5CA01E35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720606" w:rsidRPr="00720606" w14:paraId="74A386B7" w14:textId="77777777" w:rsidTr="000339E9">
        <w:tc>
          <w:tcPr>
            <w:tcW w:w="3458" w:type="dxa"/>
          </w:tcPr>
          <w:p w14:paraId="79FD9292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ECDE82" w14:textId="14B3574B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34" w:type="dxa"/>
          </w:tcPr>
          <w:p w14:paraId="0D20D142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089503" w14:textId="5CB153F4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34" w:type="dxa"/>
          </w:tcPr>
          <w:p w14:paraId="47496B3B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A399C9" w14:textId="738048A0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4" w:type="dxa"/>
          </w:tcPr>
          <w:p w14:paraId="2D4FAEAE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ED09F2" w14:textId="0E8824AB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720606" w:rsidRPr="00720606" w14:paraId="3ED1E308" w14:textId="77777777" w:rsidTr="000339E9">
        <w:tc>
          <w:tcPr>
            <w:tcW w:w="3458" w:type="dxa"/>
          </w:tcPr>
          <w:p w14:paraId="407419B6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10B1F14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2B41270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31343A2A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A8312E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E7375F9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819723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901711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0606" w:rsidRPr="00720606" w14:paraId="14BB2801" w14:textId="77777777" w:rsidTr="000339E9">
        <w:tc>
          <w:tcPr>
            <w:tcW w:w="3458" w:type="dxa"/>
          </w:tcPr>
          <w:p w14:paraId="14FF8D7D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2AE3B73F" w14:textId="1D53AE50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  <w:shd w:val="clear" w:color="auto" w:fill="auto"/>
          </w:tcPr>
          <w:p w14:paraId="7CF9C69F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1545C0B1" w14:textId="6E619B31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2FFE14C1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6EEA68" w14:textId="55EBBF2D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237DC2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9C5D7D" w14:textId="5CFDD0AF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720606" w:rsidRPr="00720606" w14:paraId="1BC7D1E3" w14:textId="77777777" w:rsidTr="000339E9">
        <w:tc>
          <w:tcPr>
            <w:tcW w:w="3458" w:type="dxa"/>
          </w:tcPr>
          <w:p w14:paraId="6AFA6C8D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35449" w14:textId="3FE9D0B5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  <w:shd w:val="clear" w:color="auto" w:fill="auto"/>
          </w:tcPr>
          <w:p w14:paraId="7A65401E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9C9AB" w14:textId="5F9C15C4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249A67E2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901CDF" w14:textId="397DA06A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DB073B2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5367F3" w14:textId="799A1D7F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720606" w:rsidRPr="00720606" w14:paraId="736E78EA" w14:textId="77777777" w:rsidTr="000339E9">
        <w:tc>
          <w:tcPr>
            <w:tcW w:w="3458" w:type="dxa"/>
          </w:tcPr>
          <w:p w14:paraId="5BCBA7A3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EAFE91" w14:textId="26615563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  <w:tc>
          <w:tcPr>
            <w:tcW w:w="134" w:type="dxa"/>
          </w:tcPr>
          <w:p w14:paraId="0834DF2A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62039B" w14:textId="1BFD40DB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34" w:type="dxa"/>
          </w:tcPr>
          <w:p w14:paraId="1E3137BD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340CD3" w14:textId="6E139FF3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4" w:type="dxa"/>
          </w:tcPr>
          <w:p w14:paraId="24DCD937" w14:textId="77777777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785CF4C" w14:textId="58AE66A4" w:rsidR="003D5DE7" w:rsidRPr="00720606" w:rsidRDefault="003D5DE7" w:rsidP="003D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</w:tbl>
    <w:p w14:paraId="05F6E9C9" w14:textId="6B9604D6" w:rsidR="00E46B89" w:rsidRPr="00720606" w:rsidRDefault="00E46B89" w:rsidP="005D7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/>
          <w:sz w:val="32"/>
          <w:szCs w:val="32"/>
          <w:cs/>
        </w:rPr>
      </w:pPr>
      <w:r w:rsidRPr="00720606">
        <w:rPr>
          <w:rFonts w:asciiTheme="majorBidi" w:hAnsiTheme="majorBidi" w:hint="cs"/>
          <w:sz w:val="32"/>
          <w:szCs w:val="32"/>
          <w:cs/>
        </w:rPr>
        <w:lastRenderedPageBreak/>
        <w:t>รายการเคลื่อนไหวของบัญชีเงินให้กู้ยืมและเงินกู้ยืมจากบุคคลและกิจการที่เกี่ยวข้องกัน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720606" w:rsidRPr="00720606" w14:paraId="60BB5E0C" w14:textId="77777777" w:rsidTr="00E46B89">
        <w:trPr>
          <w:trHeight w:val="62"/>
        </w:trPr>
        <w:tc>
          <w:tcPr>
            <w:tcW w:w="3458" w:type="dxa"/>
          </w:tcPr>
          <w:p w14:paraId="6C736B94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22F30960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20606" w:rsidRPr="00720606" w14:paraId="217307F6" w14:textId="77777777" w:rsidTr="00E46B89">
        <w:trPr>
          <w:trHeight w:val="62"/>
        </w:trPr>
        <w:tc>
          <w:tcPr>
            <w:tcW w:w="3458" w:type="dxa"/>
          </w:tcPr>
          <w:p w14:paraId="0F13D8B7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6D9C9B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1D9BA9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E96275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0606" w:rsidRPr="00720606" w14:paraId="61E2160F" w14:textId="77777777" w:rsidTr="00E46B89">
        <w:trPr>
          <w:trHeight w:val="62"/>
        </w:trPr>
        <w:tc>
          <w:tcPr>
            <w:tcW w:w="3458" w:type="dxa"/>
          </w:tcPr>
          <w:p w14:paraId="550519BE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B982C3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4ADA4C87" w14:textId="648F717C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B6C124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1C63B7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D2A0A98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40E53C04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C33DB0B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61AE64ED" w14:textId="2C670E9D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7A62CFD4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CC0242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C7F7CC3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20606" w:rsidRPr="00720606" w14:paraId="31FBC4F7" w14:textId="77777777" w:rsidTr="00E46B89">
        <w:tc>
          <w:tcPr>
            <w:tcW w:w="3458" w:type="dxa"/>
          </w:tcPr>
          <w:p w14:paraId="397539C2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</w:tcPr>
          <w:p w14:paraId="61358810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5DB1BDAE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06C69D52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0C8E15DA" w14:textId="77777777" w:rsidR="00E46B89" w:rsidRPr="00720606" w:rsidRDefault="00E46B8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1E9157A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25E9B586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1E5A51B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</w:tr>
      <w:tr w:rsidR="00720606" w:rsidRPr="00720606" w14:paraId="5ED4D88D" w14:textId="77777777" w:rsidTr="00E46B89">
        <w:tc>
          <w:tcPr>
            <w:tcW w:w="3458" w:type="dxa"/>
          </w:tcPr>
          <w:p w14:paraId="3917F204" w14:textId="1B166655" w:rsidR="00FE5CCC" w:rsidRPr="00720606" w:rsidRDefault="00FE5CCC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6AC465D" w14:textId="77777777" w:rsidR="00FE5CCC" w:rsidRPr="00720606" w:rsidRDefault="00FE5CCC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A143F7D" w14:textId="77777777" w:rsidR="00FE5CCC" w:rsidRPr="00720606" w:rsidRDefault="00FE5CCC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D49937" w14:textId="77777777" w:rsidR="00FE5CCC" w:rsidRPr="00720606" w:rsidRDefault="00FE5CCC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806C817" w14:textId="77777777" w:rsidR="00FE5CCC" w:rsidRPr="00720606" w:rsidRDefault="00FE5CCC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3716F6" w14:textId="77777777" w:rsidR="00FE5CCC" w:rsidRPr="00720606" w:rsidRDefault="00FE5CCC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778B7E7" w14:textId="77777777" w:rsidR="00FE5CCC" w:rsidRPr="00720606" w:rsidRDefault="00FE5CCC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33FF45" w14:textId="77777777" w:rsidR="00FE5CCC" w:rsidRPr="00720606" w:rsidRDefault="00FE5CCC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20606" w:rsidRPr="00720606" w14:paraId="3A8A3F00" w14:textId="77777777" w:rsidTr="00E46B89">
        <w:tc>
          <w:tcPr>
            <w:tcW w:w="3458" w:type="dxa"/>
          </w:tcPr>
          <w:p w14:paraId="22C00E80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</w:tcPr>
          <w:p w14:paraId="3CF90504" w14:textId="227CD616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422CFE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C4CB23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1B1E6C3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0EEBA02" w14:textId="54FCD789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231,500</w:t>
            </w:r>
          </w:p>
        </w:tc>
        <w:tc>
          <w:tcPr>
            <w:tcW w:w="134" w:type="dxa"/>
          </w:tcPr>
          <w:p w14:paraId="6162992B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E9AFA8A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214,250</w:t>
            </w:r>
          </w:p>
        </w:tc>
      </w:tr>
      <w:tr w:rsidR="00720606" w:rsidRPr="00720606" w14:paraId="4573901C" w14:textId="77777777" w:rsidTr="00E46B89">
        <w:tc>
          <w:tcPr>
            <w:tcW w:w="3458" w:type="dxa"/>
          </w:tcPr>
          <w:p w14:paraId="649FA5AF" w14:textId="1C35C912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หัก</w:t>
            </w: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ดอกเบี้ยรับรอตัดบัญชี</w:t>
            </w:r>
            <w:r w:rsidR="00421416" w:rsidRPr="00720606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="00421416" w:rsidRPr="00720606">
              <w:rPr>
                <w:rFonts w:ascii="Angsana New" w:hAnsi="Angsan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134" w:type="dxa"/>
          </w:tcPr>
          <w:p w14:paraId="5BA41DBD" w14:textId="68E477D4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215BC78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EC1525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9F40635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19EE9F5" w14:textId="11579998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(1,331)</w:t>
            </w:r>
          </w:p>
        </w:tc>
        <w:tc>
          <w:tcPr>
            <w:tcW w:w="134" w:type="dxa"/>
          </w:tcPr>
          <w:p w14:paraId="28823984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E54ACE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720606" w:rsidRPr="00720606" w14:paraId="2786F444" w14:textId="77777777" w:rsidTr="00E46B89">
        <w:tc>
          <w:tcPr>
            <w:tcW w:w="3458" w:type="dxa"/>
          </w:tcPr>
          <w:p w14:paraId="7D6C62C0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บวก</w:t>
            </w: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15651F" w14:textId="05444638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D53C64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7A91E9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D3C595B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3CDD5C" w14:textId="2588DA18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832</w:t>
            </w:r>
          </w:p>
        </w:tc>
        <w:tc>
          <w:tcPr>
            <w:tcW w:w="134" w:type="dxa"/>
          </w:tcPr>
          <w:p w14:paraId="6D050270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43B71BA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720606" w:rsidRPr="00720606" w14:paraId="7EF9C700" w14:textId="77777777" w:rsidTr="00E46B89">
        <w:tc>
          <w:tcPr>
            <w:tcW w:w="3458" w:type="dxa"/>
          </w:tcPr>
          <w:p w14:paraId="7F55ACBE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170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D0DF46" w14:textId="4DEAE001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1249C9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A57730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DA5E1A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658FA57" w14:textId="17B0A380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231,001</w:t>
            </w:r>
          </w:p>
        </w:tc>
        <w:tc>
          <w:tcPr>
            <w:tcW w:w="134" w:type="dxa"/>
          </w:tcPr>
          <w:p w14:paraId="2E88AEDA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A8B377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214,250</w:t>
            </w:r>
          </w:p>
        </w:tc>
      </w:tr>
      <w:tr w:rsidR="00720606" w:rsidRPr="00720606" w14:paraId="0D43F4B9" w14:textId="77777777" w:rsidTr="00E46B89">
        <w:tc>
          <w:tcPr>
            <w:tcW w:w="3458" w:type="dxa"/>
          </w:tcPr>
          <w:p w14:paraId="4F5444FC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6EE7464B" w14:textId="5AC7D918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980A7C7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B152F0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C78C45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A5CE6B1" w14:textId="2145CA7B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15,000</w:t>
            </w:r>
          </w:p>
        </w:tc>
        <w:tc>
          <w:tcPr>
            <w:tcW w:w="134" w:type="dxa"/>
          </w:tcPr>
          <w:p w14:paraId="090AF3EA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43C02CC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23,500</w:t>
            </w:r>
          </w:p>
        </w:tc>
      </w:tr>
      <w:tr w:rsidR="00720606" w:rsidRPr="00720606" w14:paraId="1D289C43" w14:textId="77777777" w:rsidTr="00E46B89">
        <w:tc>
          <w:tcPr>
            <w:tcW w:w="3458" w:type="dxa"/>
          </w:tcPr>
          <w:p w14:paraId="031021EC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</w:tcPr>
          <w:p w14:paraId="1CF1FD81" w14:textId="72374CE6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A96FC22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536CA8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47C4DBC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FBF03EF" w14:textId="3C982422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(3,500)</w:t>
            </w:r>
          </w:p>
        </w:tc>
        <w:tc>
          <w:tcPr>
            <w:tcW w:w="134" w:type="dxa"/>
          </w:tcPr>
          <w:p w14:paraId="2E06AB1C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0DF2F5B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(6,250)</w:t>
            </w:r>
          </w:p>
        </w:tc>
      </w:tr>
      <w:tr w:rsidR="00D933E9" w:rsidRPr="00720606" w14:paraId="6E69F26C" w14:textId="77777777" w:rsidTr="00E46B89">
        <w:tc>
          <w:tcPr>
            <w:tcW w:w="3458" w:type="dxa"/>
          </w:tcPr>
          <w:p w14:paraId="39FF86E3" w14:textId="2A862CEA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="00FE5CCC"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สิ้น</w:t>
            </w: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E6966C" w14:textId="45075F8C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B256C8D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2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C2235C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2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D33480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91CF31" w14:textId="5971855D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242,501</w:t>
            </w:r>
          </w:p>
        </w:tc>
        <w:tc>
          <w:tcPr>
            <w:tcW w:w="134" w:type="dxa"/>
          </w:tcPr>
          <w:p w14:paraId="6CC66995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CD70B8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231,500</w:t>
            </w:r>
          </w:p>
        </w:tc>
      </w:tr>
    </w:tbl>
    <w:p w14:paraId="7186002F" w14:textId="77777777" w:rsidR="00E46B89" w:rsidRPr="00720606" w:rsidRDefault="00E46B89" w:rsidP="005D73C3">
      <w:pPr>
        <w:spacing w:line="360" w:lineRule="exact"/>
        <w:ind w:left="284" w:firstLine="567"/>
        <w:jc w:val="thaiDistribute"/>
        <w:rPr>
          <w:rFonts w:ascii="Angsana New" w:hAnsi="Angsana New"/>
          <w:bCs/>
          <w:sz w:val="26"/>
          <w:szCs w:val="26"/>
        </w:rPr>
      </w:pPr>
    </w:p>
    <w:p w14:paraId="3CC1FB18" w14:textId="30B851C2" w:rsidR="00E46B89" w:rsidRPr="00720606" w:rsidRDefault="00421416" w:rsidP="00A46238">
      <w:pPr>
        <w:tabs>
          <w:tab w:val="clear" w:pos="227"/>
          <w:tab w:val="clear" w:pos="454"/>
        </w:tabs>
        <w:spacing w:line="360" w:lineRule="exact"/>
        <w:ind w:left="851" w:firstLine="425"/>
        <w:jc w:val="thaiDistribute"/>
      </w:pPr>
      <w:r w:rsidRPr="00720606">
        <w:rPr>
          <w:rFonts w:ascii="Angsana New" w:hAnsi="Angsana New"/>
          <w:bCs/>
          <w:sz w:val="26"/>
          <w:szCs w:val="26"/>
          <w:vertAlign w:val="superscript"/>
        </w:rPr>
        <w:t>(*)</w:t>
      </w:r>
      <w:r w:rsidR="00E46B89" w:rsidRPr="00720606">
        <w:rPr>
          <w:rFonts w:ascii="Angsana New" w:hAnsi="Angsana New"/>
          <w:b/>
          <w:sz w:val="26"/>
          <w:szCs w:val="26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บริษัทจึงได้รับรู้ผลต่างระหว่างจำนวนเงิน</w:t>
      </w:r>
      <w:r w:rsidR="00E46B89" w:rsidRPr="00720606">
        <w:rPr>
          <w:rFonts w:ascii="Angsana New" w:hAnsi="Angsana New"/>
          <w:b/>
          <w:sz w:val="26"/>
          <w:szCs w:val="26"/>
          <w:cs/>
        </w:rPr>
        <w:br/>
        <w:t>ที่ให้กู้ยืมกับมูลค่ายุติธรรมของเงินให้กู้ยืมดังกล่าว</w:t>
      </w:r>
    </w:p>
    <w:p w14:paraId="78CA9079" w14:textId="77777777" w:rsidR="00E46B89" w:rsidRPr="00720606" w:rsidRDefault="00E46B89" w:rsidP="005D73C3">
      <w:pPr>
        <w:spacing w:line="360" w:lineRule="exact"/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720606" w:rsidRPr="00720606" w14:paraId="19621432" w14:textId="77777777" w:rsidTr="00E46B89">
        <w:tc>
          <w:tcPr>
            <w:tcW w:w="3458" w:type="dxa"/>
          </w:tcPr>
          <w:p w14:paraId="0E155A1C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642EAA3A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6D456CE7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1B6FC119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294F9434" w14:textId="77777777" w:rsidR="00E46B89" w:rsidRPr="00720606" w:rsidRDefault="00E46B8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CF56A9A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1E077C60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03B2E0B" w14:textId="77777777" w:rsidR="00E46B89" w:rsidRPr="00720606" w:rsidRDefault="00E46B8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</w:tr>
      <w:tr w:rsidR="00720606" w:rsidRPr="00720606" w14:paraId="1061A1A1" w14:textId="77777777" w:rsidTr="00E46B89">
        <w:tc>
          <w:tcPr>
            <w:tcW w:w="3458" w:type="dxa"/>
          </w:tcPr>
          <w:p w14:paraId="33B4C981" w14:textId="1C731B31" w:rsidR="005D73C3" w:rsidRPr="00720606" w:rsidRDefault="005D73C3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14:paraId="39A322B2" w14:textId="77777777" w:rsidR="005D73C3" w:rsidRPr="00720606" w:rsidRDefault="005D73C3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276CF6B" w14:textId="77777777" w:rsidR="005D73C3" w:rsidRPr="00720606" w:rsidRDefault="005D73C3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002405" w14:textId="77777777" w:rsidR="005D73C3" w:rsidRPr="00720606" w:rsidRDefault="005D73C3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1772C017" w14:textId="77777777" w:rsidR="005D73C3" w:rsidRPr="00720606" w:rsidRDefault="005D73C3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3FF7E4" w14:textId="77777777" w:rsidR="005D73C3" w:rsidRPr="00720606" w:rsidRDefault="005D73C3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915AEE2" w14:textId="77777777" w:rsidR="005D73C3" w:rsidRPr="00720606" w:rsidRDefault="005D73C3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FE2F1C4" w14:textId="77777777" w:rsidR="005D73C3" w:rsidRPr="00720606" w:rsidRDefault="005D73C3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20606" w:rsidRPr="00720606" w14:paraId="46CCC6CD" w14:textId="77777777" w:rsidTr="00E46B89">
        <w:tc>
          <w:tcPr>
            <w:tcW w:w="3458" w:type="dxa"/>
          </w:tcPr>
          <w:p w14:paraId="62AD7E7B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</w:tcPr>
          <w:p w14:paraId="34DA16FE" w14:textId="7D3D9F18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DB0CDBD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D19FBA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4,500</w:t>
            </w:r>
          </w:p>
        </w:tc>
        <w:tc>
          <w:tcPr>
            <w:tcW w:w="134" w:type="dxa"/>
          </w:tcPr>
          <w:p w14:paraId="6EE99B21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2F124DF" w14:textId="7BD9C5BF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820376F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6FB6E8D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720606" w:rsidRPr="00720606" w14:paraId="22B10C54" w14:textId="77777777" w:rsidTr="00E46B89">
        <w:tc>
          <w:tcPr>
            <w:tcW w:w="3458" w:type="dxa"/>
          </w:tcPr>
          <w:p w14:paraId="38F38D6D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855819" w14:textId="75BEC28E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91BE8E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4810A5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(4,500)</w:t>
            </w:r>
          </w:p>
        </w:tc>
        <w:tc>
          <w:tcPr>
            <w:tcW w:w="134" w:type="dxa"/>
          </w:tcPr>
          <w:p w14:paraId="51B37996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D4C473B" w14:textId="6C842DF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55972D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8954CD3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D933E9" w:rsidRPr="00720606" w14:paraId="4F606695" w14:textId="77777777" w:rsidTr="00E46B89">
        <w:tc>
          <w:tcPr>
            <w:tcW w:w="3458" w:type="dxa"/>
          </w:tcPr>
          <w:p w14:paraId="7D32A58A" w14:textId="4CD6FB88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</w:t>
            </w: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อ</w:t>
            </w:r>
            <w:r w:rsidR="005D73C3"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สิ้น</w:t>
            </w:r>
            <w:r w:rsidRPr="00720606">
              <w:rPr>
                <w:rFonts w:ascii="Angsana New" w:hAnsi="Angsana New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0593B9" w14:textId="16C01F8B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00EBF6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5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690857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71F8DA" w14:textId="77777777" w:rsidR="00D933E9" w:rsidRPr="00720606" w:rsidRDefault="00D933E9" w:rsidP="005D73C3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6497CB" w14:textId="25E4470E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F1FFCFE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398999" w14:textId="77777777" w:rsidR="00D933E9" w:rsidRPr="00720606" w:rsidRDefault="00D933E9" w:rsidP="005D7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</w:tbl>
    <w:p w14:paraId="404C3E37" w14:textId="77777777" w:rsidR="00E46B89" w:rsidRPr="00720606" w:rsidRDefault="00E46B89" w:rsidP="005D73C3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7FBA6E3" w14:textId="77777777" w:rsidR="00E46B89" w:rsidRPr="00720606" w:rsidRDefault="00E46B89" w:rsidP="005D73C3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2060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1C3E2351" w14:textId="77777777" w:rsidR="00E46B89" w:rsidRPr="00720606" w:rsidRDefault="00E46B89" w:rsidP="005D7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720606">
        <w:rPr>
          <w:rFonts w:asciiTheme="majorBidi" w:hAnsiTheme="majorBidi"/>
          <w:sz w:val="32"/>
          <w:szCs w:val="32"/>
        </w:rPr>
        <w:t>3</w:t>
      </w:r>
      <w:r w:rsidRPr="00720606">
        <w:rPr>
          <w:rFonts w:asciiTheme="majorBidi" w:hAnsiTheme="majorBidi"/>
          <w:sz w:val="32"/>
          <w:szCs w:val="32"/>
          <w:cs/>
        </w:rPr>
        <w:t xml:space="preserve"> ปี สิ้นสุดวันที่ </w:t>
      </w:r>
      <w:r w:rsidRPr="00720606">
        <w:rPr>
          <w:rFonts w:asciiTheme="majorBidi" w:hAnsiTheme="majorBidi"/>
          <w:sz w:val="32"/>
          <w:szCs w:val="32"/>
        </w:rPr>
        <w:t xml:space="preserve">1 </w:t>
      </w:r>
      <w:r w:rsidRPr="00720606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Pr="00720606">
        <w:rPr>
          <w:rFonts w:asciiTheme="majorBidi" w:hAnsiTheme="majorBidi"/>
          <w:sz w:val="32"/>
          <w:szCs w:val="32"/>
        </w:rPr>
        <w:t>2566</w:t>
      </w:r>
      <w:r w:rsidRPr="00720606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Pr="00720606">
        <w:rPr>
          <w:rFonts w:asciiTheme="majorBidi" w:hAnsiTheme="majorBidi"/>
          <w:sz w:val="32"/>
          <w:szCs w:val="32"/>
        </w:rPr>
        <w:t>95,000.00</w:t>
      </w:r>
      <w:r w:rsidRPr="00720606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16DD8D88" w14:textId="3F93482A" w:rsidR="00E46B89" w:rsidRPr="00720606" w:rsidRDefault="00E46B89" w:rsidP="005D73C3">
      <w:pPr>
        <w:tabs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720606">
        <w:rPr>
          <w:rFonts w:asciiTheme="majorBidi" w:hAnsiTheme="majorBidi" w:cstheme="majorBidi"/>
          <w:sz w:val="32"/>
          <w:szCs w:val="32"/>
        </w:rPr>
        <w:t xml:space="preserve">30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>256</w:t>
      </w:r>
      <w:r w:rsidRPr="00720606">
        <w:rPr>
          <w:rFonts w:asciiTheme="majorBidi" w:hAnsiTheme="majorBidi"/>
          <w:sz w:val="32"/>
          <w:szCs w:val="32"/>
        </w:rPr>
        <w:t>4</w:t>
      </w:r>
      <w:r w:rsidRPr="00720606">
        <w:rPr>
          <w:rFonts w:asciiTheme="majorBidi" w:hAnsi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และวันที่ </w:t>
      </w:r>
      <w:r w:rsidRPr="00720606">
        <w:rPr>
          <w:rFonts w:asciiTheme="majorBidi" w:hAnsiTheme="majorBidi"/>
          <w:sz w:val="32"/>
          <w:szCs w:val="32"/>
        </w:rPr>
        <w:t>31</w:t>
      </w:r>
      <w:r w:rsidRPr="0072060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720606">
        <w:rPr>
          <w:rFonts w:asciiTheme="majorBidi" w:hAnsiTheme="majorBidi"/>
          <w:sz w:val="32"/>
          <w:szCs w:val="32"/>
        </w:rPr>
        <w:t xml:space="preserve">2563 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บริษัทมีเงินให้กู้ยืมแก่บริษัท โซลาร์ พีพีเอ็ม </w:t>
      </w:r>
      <w:r w:rsidRPr="00720606">
        <w:rPr>
          <w:rFonts w:asciiTheme="majorBidi" w:hAnsiTheme="majorBidi" w:hint="cs"/>
          <w:spacing w:val="-4"/>
          <w:sz w:val="32"/>
          <w:szCs w:val="32"/>
          <w:cs/>
        </w:rPr>
        <w:t xml:space="preserve">จำกัด จำนวนเงิน </w:t>
      </w:r>
      <w:r w:rsidR="00C06D4B" w:rsidRPr="00720606">
        <w:rPr>
          <w:rFonts w:asciiTheme="majorBidi" w:hAnsiTheme="majorBidi"/>
          <w:spacing w:val="-4"/>
          <w:sz w:val="32"/>
          <w:szCs w:val="32"/>
        </w:rPr>
        <w:t>156</w:t>
      </w:r>
      <w:r w:rsidRPr="0072060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720606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และ </w:t>
      </w:r>
      <w:r w:rsidRPr="00720606">
        <w:rPr>
          <w:rFonts w:asciiTheme="majorBidi" w:hAnsiTheme="majorBidi"/>
          <w:spacing w:val="-4"/>
          <w:sz w:val="32"/>
          <w:szCs w:val="32"/>
        </w:rPr>
        <w:t xml:space="preserve">145 </w:t>
      </w:r>
      <w:r w:rsidRPr="00720606">
        <w:rPr>
          <w:rFonts w:asciiTheme="majorBidi" w:hAnsiTheme="majorBidi" w:hint="cs"/>
          <w:spacing w:val="-4"/>
          <w:sz w:val="32"/>
          <w:szCs w:val="32"/>
          <w:cs/>
        </w:rPr>
        <w:t>ล้านบาท ตามลำดับ ซึ่ง</w:t>
      </w:r>
      <w:r w:rsidRPr="00720606">
        <w:rPr>
          <w:rFonts w:asciiTheme="majorBidi" w:hAnsiTheme="majorBidi"/>
          <w:spacing w:val="-4"/>
          <w:sz w:val="32"/>
          <w:szCs w:val="32"/>
          <w:cs/>
        </w:rPr>
        <w:t>บริษัทถือหุ้นในบริษัท โซลาร์ พีพีเอ็ม</w:t>
      </w:r>
      <w:r w:rsidRPr="00720606">
        <w:rPr>
          <w:rFonts w:asciiTheme="majorBidi" w:hAnsiTheme="majorBidi"/>
          <w:spacing w:val="2"/>
          <w:sz w:val="32"/>
          <w:szCs w:val="32"/>
          <w:cs/>
        </w:rPr>
        <w:t xml:space="preserve"> จำกัด คิดเป็น</w:t>
      </w:r>
      <w:r w:rsidRPr="00720606">
        <w:rPr>
          <w:rFonts w:asciiTheme="majorBidi" w:hAnsiTheme="majorBidi" w:hint="cs"/>
          <w:spacing w:val="2"/>
          <w:sz w:val="32"/>
          <w:szCs w:val="32"/>
          <w:cs/>
        </w:rPr>
        <w:t>สัดส่วน</w:t>
      </w:r>
      <w:r w:rsidRPr="00720606">
        <w:rPr>
          <w:rFonts w:asciiTheme="majorBidi" w:hAnsiTheme="majorBidi"/>
          <w:spacing w:val="2"/>
          <w:sz w:val="32"/>
          <w:szCs w:val="32"/>
          <w:cs/>
        </w:rPr>
        <w:t xml:space="preserve">ร้อยละ </w:t>
      </w:r>
      <w:r w:rsidRPr="00720606">
        <w:rPr>
          <w:rFonts w:asciiTheme="majorBidi" w:hAnsiTheme="majorBidi"/>
          <w:spacing w:val="2"/>
          <w:sz w:val="32"/>
          <w:szCs w:val="32"/>
        </w:rPr>
        <w:t>59.96</w:t>
      </w:r>
      <w:r w:rsidRPr="00720606">
        <w:rPr>
          <w:rFonts w:asciiTheme="majorBidi" w:hAnsiTheme="majorBidi" w:hint="cs"/>
          <w:spacing w:val="2"/>
          <w:sz w:val="32"/>
          <w:szCs w:val="32"/>
        </w:rPr>
        <w:t xml:space="preserve"> </w:t>
      </w:r>
      <w:r w:rsidRPr="00720606">
        <w:rPr>
          <w:rFonts w:asciiTheme="majorBidi" w:hAnsiTheme="majorBidi" w:hint="cs"/>
          <w:spacing w:val="2"/>
          <w:sz w:val="32"/>
          <w:szCs w:val="32"/>
          <w:cs/>
        </w:rPr>
        <w:t xml:space="preserve">การให้กู้ยืมเงินดังกล่าว </w:t>
      </w:r>
      <w:r w:rsidRPr="00720606">
        <w:rPr>
          <w:rFonts w:asciiTheme="majorBidi" w:hAnsiTheme="majorBidi"/>
          <w:spacing w:val="2"/>
          <w:sz w:val="32"/>
          <w:szCs w:val="32"/>
          <w:cs/>
        </w:rPr>
        <w:t xml:space="preserve">คิดเป็นร้อยละ </w:t>
      </w:r>
      <w:r w:rsidRPr="00720606">
        <w:rPr>
          <w:rFonts w:asciiTheme="majorBidi" w:hAnsiTheme="majorBidi"/>
          <w:spacing w:val="2"/>
          <w:sz w:val="32"/>
          <w:szCs w:val="32"/>
        </w:rPr>
        <w:t>100</w:t>
      </w:r>
      <w:r w:rsidRPr="00720606">
        <w:rPr>
          <w:rFonts w:asciiTheme="majorBidi" w:hAnsiTheme="majorBidi"/>
          <w:spacing w:val="2"/>
          <w:sz w:val="32"/>
          <w:szCs w:val="32"/>
          <w:cs/>
        </w:rPr>
        <w:t xml:space="preserve"> ของ</w:t>
      </w:r>
      <w:r w:rsidRPr="00720606">
        <w:rPr>
          <w:rFonts w:asciiTheme="majorBidi" w:hAnsiTheme="majorBidi" w:hint="cs"/>
          <w:spacing w:val="2"/>
          <w:sz w:val="32"/>
          <w:szCs w:val="32"/>
          <w:cs/>
        </w:rPr>
        <w:t>เงินให้</w:t>
      </w:r>
      <w:r w:rsidRPr="00720606">
        <w:rPr>
          <w:rFonts w:asciiTheme="majorBidi" w:hAnsiTheme="majorBidi"/>
          <w:spacing w:val="2"/>
          <w:sz w:val="32"/>
          <w:szCs w:val="32"/>
          <w:cs/>
        </w:rPr>
        <w:t>กู้ยืม</w:t>
      </w:r>
      <w:r w:rsidRPr="00720606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720606">
        <w:rPr>
          <w:rFonts w:asciiTheme="majorBidi" w:hAnsiTheme="majorBidi"/>
          <w:spacing w:val="2"/>
          <w:sz w:val="32"/>
          <w:szCs w:val="32"/>
          <w:cs/>
        </w:rPr>
        <w:t>ซึ่งไม่เป็นตามสัดส่วนการถือหุ้น</w:t>
      </w:r>
    </w:p>
    <w:p w14:paraId="4C8B493C" w14:textId="20CB4F93" w:rsidR="00E46B89" w:rsidRPr="00720606" w:rsidRDefault="00E46B89" w:rsidP="005D73C3">
      <w:pPr>
        <w:tabs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</w:rPr>
      </w:pPr>
    </w:p>
    <w:p w14:paraId="32B88EC6" w14:textId="6D4A09A2" w:rsidR="005D73C3" w:rsidRPr="00720606" w:rsidRDefault="005D73C3" w:rsidP="005D73C3">
      <w:pPr>
        <w:tabs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</w:rPr>
      </w:pPr>
    </w:p>
    <w:p w14:paraId="4C608589" w14:textId="2DEFB203" w:rsidR="005D73C3" w:rsidRPr="00720606" w:rsidRDefault="005D73C3" w:rsidP="005D73C3">
      <w:pPr>
        <w:tabs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</w:rPr>
      </w:pPr>
    </w:p>
    <w:p w14:paraId="5F8CDD60" w14:textId="3A15A63C" w:rsidR="005D73C3" w:rsidRPr="00720606" w:rsidRDefault="005D73C3" w:rsidP="005D73C3">
      <w:pPr>
        <w:tabs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</w:rPr>
      </w:pPr>
    </w:p>
    <w:p w14:paraId="6B971706" w14:textId="77777777" w:rsidR="005D73C3" w:rsidRPr="00720606" w:rsidRDefault="005D73C3" w:rsidP="005D73C3">
      <w:pPr>
        <w:tabs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  <w:cs/>
        </w:rPr>
      </w:pPr>
    </w:p>
    <w:p w14:paraId="61886CEB" w14:textId="77777777" w:rsidR="000358BC" w:rsidRPr="00720606" w:rsidRDefault="00D44797" w:rsidP="005D73C3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A37A35" w:rsidRPr="007206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C74CD6" w14:textId="77777777" w:rsidR="00A37A35" w:rsidRPr="00720606" w:rsidRDefault="00A37A35" w:rsidP="005D73C3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5"/>
        <w:gridCol w:w="1132"/>
        <w:gridCol w:w="134"/>
        <w:gridCol w:w="1135"/>
        <w:gridCol w:w="134"/>
        <w:gridCol w:w="1134"/>
        <w:gridCol w:w="134"/>
        <w:gridCol w:w="1139"/>
      </w:tblGrid>
      <w:tr w:rsidR="00720606" w:rsidRPr="00720606" w14:paraId="099D70CB" w14:textId="77777777" w:rsidTr="000D4E37">
        <w:trPr>
          <w:trHeight w:val="62"/>
        </w:trPr>
        <w:tc>
          <w:tcPr>
            <w:tcW w:w="3455" w:type="dxa"/>
          </w:tcPr>
          <w:p w14:paraId="4FB72EF7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19198BD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0606" w:rsidRPr="00720606" w14:paraId="78A9460C" w14:textId="77777777" w:rsidTr="000D4E37">
        <w:trPr>
          <w:trHeight w:val="62"/>
        </w:trPr>
        <w:tc>
          <w:tcPr>
            <w:tcW w:w="3455" w:type="dxa"/>
          </w:tcPr>
          <w:p w14:paraId="77FCBEF6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6CB72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7936D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FB395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0606" w:rsidRPr="00720606" w14:paraId="7D789CC7" w14:textId="77777777" w:rsidTr="000D4E37">
        <w:tc>
          <w:tcPr>
            <w:tcW w:w="3455" w:type="dxa"/>
          </w:tcPr>
          <w:p w14:paraId="16CE19AB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55F6057" w14:textId="2C91F3A1" w:rsidR="008A3F3F" w:rsidRPr="00720606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7BBB7AF3" w14:textId="4D18973A" w:rsidR="00D44797" w:rsidRPr="00720606" w:rsidRDefault="00B50C1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="008A3F3F"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ยน </w:t>
            </w:r>
            <w:r w:rsidR="008A3F3F"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8C791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BCF94A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B47023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093EC9E8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39E11607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48D47EEE" w14:textId="0B16D2B4" w:rsidR="00D44797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ยน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B164C67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417DBA06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F565146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20606" w:rsidRPr="00720606" w14:paraId="1FEBE0C0" w14:textId="77777777" w:rsidTr="000D4E37">
        <w:tc>
          <w:tcPr>
            <w:tcW w:w="3455" w:type="dxa"/>
          </w:tcPr>
          <w:p w14:paraId="172380E5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8149BBF" w14:textId="45AC1F85" w:rsidR="0071646F" w:rsidRPr="00720606" w:rsidRDefault="00804CFA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34" w:type="dxa"/>
          </w:tcPr>
          <w:p w14:paraId="59A7BDF6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2F5C76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134" w:type="dxa"/>
          </w:tcPr>
          <w:p w14:paraId="1AFAE965" w14:textId="77777777" w:rsidR="0071646F" w:rsidRPr="00720606" w:rsidRDefault="0071646F" w:rsidP="0071646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D888F5" w14:textId="6668B43F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286 </w:t>
            </w:r>
          </w:p>
        </w:tc>
        <w:tc>
          <w:tcPr>
            <w:tcW w:w="134" w:type="dxa"/>
          </w:tcPr>
          <w:p w14:paraId="5C0ADA7F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76D1C85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348 </w:t>
            </w:r>
          </w:p>
        </w:tc>
      </w:tr>
      <w:tr w:rsidR="00720606" w:rsidRPr="00720606" w14:paraId="620AAFFB" w14:textId="77777777" w:rsidTr="000D4E37">
        <w:tc>
          <w:tcPr>
            <w:tcW w:w="3455" w:type="dxa"/>
          </w:tcPr>
          <w:p w14:paraId="3719F5B3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2" w:type="dxa"/>
            <w:shd w:val="clear" w:color="auto" w:fill="auto"/>
          </w:tcPr>
          <w:p w14:paraId="79F3A698" w14:textId="0C6EC3A7" w:rsidR="0071646F" w:rsidRPr="00720606" w:rsidRDefault="00804CFA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41,118</w:t>
            </w:r>
          </w:p>
        </w:tc>
        <w:tc>
          <w:tcPr>
            <w:tcW w:w="134" w:type="dxa"/>
          </w:tcPr>
          <w:p w14:paraId="134B1BDE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</w:tcPr>
          <w:p w14:paraId="4378D6DC" w14:textId="7C57391F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34,97</w:t>
            </w:r>
            <w:r w:rsidRPr="00720606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DD78D24" w14:textId="77777777" w:rsidR="0071646F" w:rsidRPr="00720606" w:rsidRDefault="0071646F" w:rsidP="0071646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4E620A" w14:textId="59D7B026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34,063 </w:t>
            </w:r>
          </w:p>
        </w:tc>
        <w:tc>
          <w:tcPr>
            <w:tcW w:w="134" w:type="dxa"/>
          </w:tcPr>
          <w:p w14:paraId="5713E9CE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D6B50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26,315 </w:t>
            </w:r>
          </w:p>
        </w:tc>
      </w:tr>
      <w:tr w:rsidR="00720606" w:rsidRPr="00720606" w14:paraId="3C62C1A8" w14:textId="77777777" w:rsidTr="000D4E37">
        <w:tc>
          <w:tcPr>
            <w:tcW w:w="3455" w:type="dxa"/>
          </w:tcPr>
          <w:p w14:paraId="4F0E1ACE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2" w:type="dxa"/>
            <w:shd w:val="clear" w:color="auto" w:fill="auto"/>
          </w:tcPr>
          <w:p w14:paraId="6B273CE1" w14:textId="790CC536" w:rsidR="0071646F" w:rsidRPr="00720606" w:rsidRDefault="00804CFA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35,012</w:t>
            </w:r>
          </w:p>
        </w:tc>
        <w:tc>
          <w:tcPr>
            <w:tcW w:w="134" w:type="dxa"/>
          </w:tcPr>
          <w:p w14:paraId="5B578118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</w:tcPr>
          <w:p w14:paraId="47004B36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28,813</w:t>
            </w:r>
          </w:p>
        </w:tc>
        <w:tc>
          <w:tcPr>
            <w:tcW w:w="134" w:type="dxa"/>
          </w:tcPr>
          <w:p w14:paraId="71523A1F" w14:textId="77777777" w:rsidR="0071646F" w:rsidRPr="00720606" w:rsidRDefault="0071646F" w:rsidP="0071646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8C997D" w14:textId="428D84C9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12,750 </w:t>
            </w:r>
          </w:p>
        </w:tc>
        <w:tc>
          <w:tcPr>
            <w:tcW w:w="134" w:type="dxa"/>
          </w:tcPr>
          <w:p w14:paraId="7EE955B4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9DFFD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9,462 </w:t>
            </w:r>
          </w:p>
        </w:tc>
      </w:tr>
      <w:tr w:rsidR="00720606" w:rsidRPr="00720606" w14:paraId="2439102D" w14:textId="77777777" w:rsidTr="000D4E37">
        <w:tc>
          <w:tcPr>
            <w:tcW w:w="3455" w:type="dxa"/>
          </w:tcPr>
          <w:p w14:paraId="33AC0E38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AAA390E" w14:textId="4D47BAF6" w:rsidR="0071646F" w:rsidRPr="00720606" w:rsidRDefault="00804CFA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1,365</w:t>
            </w:r>
          </w:p>
        </w:tc>
        <w:tc>
          <w:tcPr>
            <w:tcW w:w="134" w:type="dxa"/>
          </w:tcPr>
          <w:p w14:paraId="1F5BCF90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369C5C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1,446</w:t>
            </w:r>
          </w:p>
        </w:tc>
        <w:tc>
          <w:tcPr>
            <w:tcW w:w="134" w:type="dxa"/>
          </w:tcPr>
          <w:p w14:paraId="6A192F1D" w14:textId="77777777" w:rsidR="0071646F" w:rsidRPr="00720606" w:rsidRDefault="0071646F" w:rsidP="0071646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31667E" w14:textId="4A2BEAD6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1,365 </w:t>
            </w:r>
          </w:p>
        </w:tc>
        <w:tc>
          <w:tcPr>
            <w:tcW w:w="134" w:type="dxa"/>
          </w:tcPr>
          <w:p w14:paraId="7935CC62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FEEB8ED" w14:textId="77777777" w:rsidR="0071646F" w:rsidRPr="00720606" w:rsidRDefault="0071646F" w:rsidP="00716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958 </w:t>
            </w:r>
          </w:p>
        </w:tc>
      </w:tr>
      <w:tr w:rsidR="008A0469" w:rsidRPr="00720606" w14:paraId="55D74668" w14:textId="77777777" w:rsidTr="000D4E37">
        <w:tc>
          <w:tcPr>
            <w:tcW w:w="3455" w:type="dxa"/>
          </w:tcPr>
          <w:p w14:paraId="3C2E4B0A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19D6B" w14:textId="5F60C1F5" w:rsidR="00D44797" w:rsidRPr="00720606" w:rsidRDefault="00804CFA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77,854</w:t>
            </w:r>
          </w:p>
        </w:tc>
        <w:tc>
          <w:tcPr>
            <w:tcW w:w="134" w:type="dxa"/>
          </w:tcPr>
          <w:p w14:paraId="7400E317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4E5A9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20606">
              <w:rPr>
                <w:rFonts w:ascii="Angsana New" w:hAnsi="Angsana New"/>
                <w:bCs/>
                <w:sz w:val="26"/>
                <w:szCs w:val="26"/>
              </w:rPr>
              <w:t>65,635</w:t>
            </w:r>
          </w:p>
        </w:tc>
        <w:tc>
          <w:tcPr>
            <w:tcW w:w="134" w:type="dxa"/>
          </w:tcPr>
          <w:p w14:paraId="79BB6B6B" w14:textId="77777777" w:rsidR="00D44797" w:rsidRPr="00720606" w:rsidRDefault="00D44797" w:rsidP="00C2344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4DEB6" w14:textId="115814D8" w:rsidR="00D44797" w:rsidRPr="00720606" w:rsidRDefault="0071646F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48,464</w:t>
            </w:r>
          </w:p>
        </w:tc>
        <w:tc>
          <w:tcPr>
            <w:tcW w:w="134" w:type="dxa"/>
          </w:tcPr>
          <w:p w14:paraId="09B0A2E5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5D633" w14:textId="77777777" w:rsidR="00D44797" w:rsidRPr="00720606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D563E6" w:rsidRPr="00720606">
              <w:rPr>
                <w:rFonts w:ascii="Angsana New" w:hAnsi="Angsana New"/>
                <w:sz w:val="26"/>
                <w:szCs w:val="26"/>
              </w:rPr>
              <w:t>7,083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2A44C840" w14:textId="77777777" w:rsidR="005D73C3" w:rsidRPr="00720606" w:rsidRDefault="005D73C3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C61C607" w14:textId="1E5B291C" w:rsidR="00B43E5F" w:rsidRPr="00720606" w:rsidRDefault="00D563E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b/>
          <w:bCs/>
          <w:sz w:val="32"/>
          <w:szCs w:val="32"/>
        </w:rPr>
        <w:t>6</w:t>
      </w:r>
      <w:r w:rsidR="00B43E5F" w:rsidRPr="00720606">
        <w:rPr>
          <w:rFonts w:ascii="Angsana New" w:hAnsi="Angsana New"/>
          <w:b/>
          <w:bCs/>
          <w:sz w:val="32"/>
          <w:szCs w:val="32"/>
        </w:rPr>
        <w:t>.</w:t>
      </w:r>
      <w:r w:rsidR="00B43E5F" w:rsidRPr="00720606">
        <w:rPr>
          <w:rFonts w:ascii="Angsana New" w:hAnsi="Angsana New"/>
          <w:b/>
          <w:bCs/>
          <w:sz w:val="32"/>
          <w:szCs w:val="32"/>
        </w:rPr>
        <w:tab/>
      </w:r>
      <w:r w:rsidR="006B73E2" w:rsidRPr="0072060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720606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720606" w:rsidRPr="00720606" w14:paraId="6761CE39" w14:textId="77777777" w:rsidTr="000D4E37">
        <w:trPr>
          <w:trHeight w:val="62"/>
        </w:trPr>
        <w:tc>
          <w:tcPr>
            <w:tcW w:w="3458" w:type="dxa"/>
          </w:tcPr>
          <w:p w14:paraId="016F3819" w14:textId="77777777" w:rsidR="000D4E37" w:rsidRPr="00720606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720606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0606" w:rsidRPr="00720606" w14:paraId="6F74E29E" w14:textId="77777777" w:rsidTr="000D4E37">
        <w:trPr>
          <w:trHeight w:val="62"/>
        </w:trPr>
        <w:tc>
          <w:tcPr>
            <w:tcW w:w="3458" w:type="dxa"/>
          </w:tcPr>
          <w:p w14:paraId="2E314141" w14:textId="77777777" w:rsidR="000D4E37" w:rsidRPr="00720606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720606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720606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720606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0606" w:rsidRPr="00720606" w14:paraId="1A938962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B50C1F" w:rsidRPr="00720606" w:rsidRDefault="00B50C1F" w:rsidP="00B50C1F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0AF5A60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6E8CC1E2" w14:textId="122B1A40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ยน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5F4A97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7ABD7711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6AB812D5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2421DC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32B7738F" w14:textId="1C33AFBE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ยน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842A46E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0FAB064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20606" w:rsidRPr="00720606" w14:paraId="095A76BC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7777777" w:rsidR="00B50C1F" w:rsidRPr="00720606" w:rsidRDefault="00B50C1F" w:rsidP="00B50C1F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B50C1F" w:rsidRPr="00720606" w:rsidRDefault="00B50C1F" w:rsidP="00B50C1F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B50C1F" w:rsidRPr="00720606" w:rsidRDefault="00B50C1F" w:rsidP="00B50C1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7777777" w:rsidR="00B50C1F" w:rsidRPr="00720606" w:rsidRDefault="00B50C1F" w:rsidP="00B50C1F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B50C1F" w:rsidRPr="00720606" w:rsidRDefault="00B50C1F" w:rsidP="00B50C1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B50C1F" w:rsidRPr="00720606" w:rsidRDefault="00B50C1F" w:rsidP="00B50C1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B50C1F" w:rsidRPr="00720606" w:rsidRDefault="00B50C1F" w:rsidP="00B50C1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77777777" w:rsidR="00B50C1F" w:rsidRPr="00720606" w:rsidRDefault="00B50C1F" w:rsidP="00B50C1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606" w:rsidRPr="00720606" w14:paraId="66FCA6CF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777777" w:rsidR="00EB355B" w:rsidRPr="00720606" w:rsidRDefault="00EB355B" w:rsidP="004B17F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005FB3AA" w:rsidR="00EB355B" w:rsidRPr="00720606" w:rsidRDefault="00523C44" w:rsidP="00EB355B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337,170</w:t>
            </w:r>
          </w:p>
        </w:tc>
        <w:tc>
          <w:tcPr>
            <w:tcW w:w="134" w:type="dxa"/>
          </w:tcPr>
          <w:p w14:paraId="787A0810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233,552</w:t>
            </w:r>
          </w:p>
        </w:tc>
        <w:tc>
          <w:tcPr>
            <w:tcW w:w="134" w:type="dxa"/>
          </w:tcPr>
          <w:p w14:paraId="5D938307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4061B45F" w:rsidR="00EB355B" w:rsidRPr="00720606" w:rsidRDefault="00C06D4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446,126</w:t>
            </w:r>
          </w:p>
        </w:tc>
        <w:tc>
          <w:tcPr>
            <w:tcW w:w="134" w:type="dxa"/>
          </w:tcPr>
          <w:p w14:paraId="1F13D069" w14:textId="77777777" w:rsidR="00EB355B" w:rsidRPr="00720606" w:rsidRDefault="00EB355B" w:rsidP="00EB355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235,663</w:t>
            </w:r>
          </w:p>
        </w:tc>
      </w:tr>
      <w:tr w:rsidR="00720606" w:rsidRPr="00720606" w14:paraId="121F5586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77777777" w:rsidR="00EB355B" w:rsidRPr="00720606" w:rsidRDefault="00EB355B" w:rsidP="004B17F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EB355B" w:rsidRPr="00720606" w:rsidRDefault="00EB355B" w:rsidP="00EB355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606" w:rsidRPr="00720606" w14:paraId="4001B3F8" w14:textId="77777777" w:rsidTr="00B06C0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EB355B" w:rsidRPr="00720606" w:rsidRDefault="00EB355B" w:rsidP="00EB355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4C347576" w:rsidR="00EB355B" w:rsidRPr="00720606" w:rsidRDefault="00523C44" w:rsidP="00EB355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77,200</w:t>
            </w:r>
          </w:p>
        </w:tc>
        <w:tc>
          <w:tcPr>
            <w:tcW w:w="134" w:type="dxa"/>
          </w:tcPr>
          <w:p w14:paraId="4C8C52AF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54,642</w:t>
            </w:r>
          </w:p>
        </w:tc>
        <w:tc>
          <w:tcPr>
            <w:tcW w:w="134" w:type="dxa"/>
          </w:tcPr>
          <w:p w14:paraId="2505269F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212260FC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95390" w:rsidRPr="00720606">
              <w:rPr>
                <w:rFonts w:ascii="Angsana New" w:hAnsi="Angsana New"/>
                <w:sz w:val="26"/>
                <w:szCs w:val="26"/>
              </w:rPr>
              <w:t>57,144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20437FDF" w14:textId="77777777" w:rsidR="00EB355B" w:rsidRPr="00720606" w:rsidRDefault="00EB355B" w:rsidP="00EB355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46,092</w:t>
            </w:r>
          </w:p>
        </w:tc>
      </w:tr>
      <w:tr w:rsidR="00720606" w:rsidRPr="00720606" w14:paraId="2F5711BC" w14:textId="77777777" w:rsidTr="00B06C0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EB355B" w:rsidRPr="00720606" w:rsidRDefault="00EB355B" w:rsidP="00EB355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29626BF2" w:rsidR="00EB355B" w:rsidRPr="00720606" w:rsidRDefault="00523C44" w:rsidP="00EB355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1,331</w:t>
            </w:r>
          </w:p>
        </w:tc>
        <w:tc>
          <w:tcPr>
            <w:tcW w:w="134" w:type="dxa"/>
          </w:tcPr>
          <w:p w14:paraId="548FECD9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4,472</w:t>
            </w:r>
          </w:p>
        </w:tc>
        <w:tc>
          <w:tcPr>
            <w:tcW w:w="134" w:type="dxa"/>
          </w:tcPr>
          <w:p w14:paraId="6FA7179B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62C919C1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692 </w:t>
            </w:r>
          </w:p>
        </w:tc>
        <w:tc>
          <w:tcPr>
            <w:tcW w:w="134" w:type="dxa"/>
          </w:tcPr>
          <w:p w14:paraId="023D8BF3" w14:textId="77777777" w:rsidR="00EB355B" w:rsidRPr="00720606" w:rsidRDefault="00EB355B" w:rsidP="00EB355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720606" w:rsidRPr="00720606" w14:paraId="28DB0813" w14:textId="77777777" w:rsidTr="00B06C0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EB355B" w:rsidRPr="00720606" w:rsidRDefault="00EB355B" w:rsidP="00EB355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55BBBBF5" w:rsidR="00EB355B" w:rsidRPr="00720606" w:rsidRDefault="00523C44" w:rsidP="00EB355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1,225</w:t>
            </w:r>
          </w:p>
        </w:tc>
        <w:tc>
          <w:tcPr>
            <w:tcW w:w="134" w:type="dxa"/>
          </w:tcPr>
          <w:p w14:paraId="15616655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1,139</w:t>
            </w:r>
          </w:p>
        </w:tc>
        <w:tc>
          <w:tcPr>
            <w:tcW w:w="134" w:type="dxa"/>
          </w:tcPr>
          <w:p w14:paraId="09F80A1C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1F60B51D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190 </w:t>
            </w:r>
          </w:p>
        </w:tc>
        <w:tc>
          <w:tcPr>
            <w:tcW w:w="134" w:type="dxa"/>
          </w:tcPr>
          <w:p w14:paraId="5918979E" w14:textId="77777777" w:rsidR="00EB355B" w:rsidRPr="00720606" w:rsidRDefault="00EB355B" w:rsidP="00EB355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1,010</w:t>
            </w:r>
          </w:p>
        </w:tc>
      </w:tr>
      <w:tr w:rsidR="00720606" w:rsidRPr="00720606" w14:paraId="64147706" w14:textId="77777777" w:rsidTr="00B06C0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7777777" w:rsidR="00EB355B" w:rsidRPr="00720606" w:rsidRDefault="00EB355B" w:rsidP="00EB355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720606">
              <w:rPr>
                <w:rFonts w:ascii="Angsana New" w:hAnsi="Angsana New"/>
                <w:sz w:val="26"/>
                <w:szCs w:val="26"/>
              </w:rPr>
              <w:t>12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55BF6A65" w:rsidR="00EB355B" w:rsidRPr="00720606" w:rsidRDefault="00523C44" w:rsidP="00EB355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11,223</w:t>
            </w:r>
          </w:p>
        </w:tc>
        <w:tc>
          <w:tcPr>
            <w:tcW w:w="134" w:type="dxa"/>
          </w:tcPr>
          <w:p w14:paraId="740A87A3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10,765</w:t>
            </w:r>
          </w:p>
        </w:tc>
        <w:tc>
          <w:tcPr>
            <w:tcW w:w="134" w:type="dxa"/>
          </w:tcPr>
          <w:p w14:paraId="1D71508D" w14:textId="77777777" w:rsidR="00EB355B" w:rsidRPr="00720606" w:rsidRDefault="00EB355B" w:rsidP="00EB3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EEF7" w14:textId="2C2A0363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9,679 </w:t>
            </w:r>
          </w:p>
        </w:tc>
        <w:tc>
          <w:tcPr>
            <w:tcW w:w="134" w:type="dxa"/>
          </w:tcPr>
          <w:p w14:paraId="737B46FB" w14:textId="77777777" w:rsidR="00EB355B" w:rsidRPr="00720606" w:rsidRDefault="00EB355B" w:rsidP="00EB355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77777777" w:rsidR="00EB355B" w:rsidRPr="00720606" w:rsidRDefault="00EB355B" w:rsidP="00EB355B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9,034</w:t>
            </w:r>
          </w:p>
        </w:tc>
      </w:tr>
      <w:tr w:rsidR="00720606" w:rsidRPr="00720606" w14:paraId="0CCF0724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496C5419" w:rsidR="00D563E6" w:rsidRPr="00720606" w:rsidRDefault="00D563E6" w:rsidP="00CF5F86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="007F4BB5" w:rsidRPr="00720606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4F0DD2D8" w:rsidR="00D563E6" w:rsidRPr="00720606" w:rsidRDefault="00523C44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428,149</w:t>
            </w:r>
          </w:p>
        </w:tc>
        <w:tc>
          <w:tcPr>
            <w:tcW w:w="134" w:type="dxa"/>
          </w:tcPr>
          <w:p w14:paraId="3AA0434B" w14:textId="77777777" w:rsidR="00D563E6" w:rsidRPr="00720606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77777777" w:rsidR="00D563E6" w:rsidRPr="00720606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304,570</w:t>
            </w:r>
          </w:p>
        </w:tc>
        <w:tc>
          <w:tcPr>
            <w:tcW w:w="134" w:type="dxa"/>
          </w:tcPr>
          <w:p w14:paraId="5D830848" w14:textId="77777777" w:rsidR="00D563E6" w:rsidRPr="00720606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17EAFB61" w:rsidR="00D563E6" w:rsidRPr="00720606" w:rsidRDefault="00C06D4B" w:rsidP="00CF5F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513,831</w:t>
            </w:r>
          </w:p>
        </w:tc>
        <w:tc>
          <w:tcPr>
            <w:tcW w:w="134" w:type="dxa"/>
          </w:tcPr>
          <w:p w14:paraId="18D823E0" w14:textId="77777777" w:rsidR="00D563E6" w:rsidRPr="00720606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77777777" w:rsidR="00D563E6" w:rsidRPr="00720606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292,35</w:t>
            </w:r>
            <w:r w:rsidR="006C5753" w:rsidRPr="0072060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20606" w:rsidRPr="00720606" w14:paraId="1C1F3CAB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72408EA5" w:rsidR="004F0F7D" w:rsidRPr="00720606" w:rsidRDefault="004F0F7D" w:rsidP="00913815">
            <w:pPr>
              <w:tabs>
                <w:tab w:val="clear" w:pos="907"/>
                <w:tab w:val="clear" w:pos="351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 w:right="-140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913815" w:rsidRPr="00720606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0A61FF31" w:rsidR="004F0F7D" w:rsidRPr="00720606" w:rsidRDefault="00523C44" w:rsidP="004F0F7D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(14,280)</w:t>
            </w:r>
          </w:p>
        </w:tc>
        <w:tc>
          <w:tcPr>
            <w:tcW w:w="134" w:type="dxa"/>
          </w:tcPr>
          <w:p w14:paraId="00920B37" w14:textId="77777777" w:rsidR="004F0F7D" w:rsidRPr="00720606" w:rsidRDefault="004F0F7D" w:rsidP="004F0F7D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77777777" w:rsidR="004F0F7D" w:rsidRPr="00720606" w:rsidRDefault="004F0F7D" w:rsidP="004F0F7D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(11,961)</w:t>
            </w:r>
          </w:p>
        </w:tc>
        <w:tc>
          <w:tcPr>
            <w:tcW w:w="134" w:type="dxa"/>
          </w:tcPr>
          <w:p w14:paraId="06CB0FDF" w14:textId="77777777" w:rsidR="004F0F7D" w:rsidRPr="00720606" w:rsidRDefault="004F0F7D" w:rsidP="004F0F7D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08E83F02" w:rsidR="004F0F7D" w:rsidRPr="00720606" w:rsidRDefault="004F0F7D" w:rsidP="004F0F7D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(10,649)</w:t>
            </w:r>
          </w:p>
        </w:tc>
        <w:tc>
          <w:tcPr>
            <w:tcW w:w="134" w:type="dxa"/>
          </w:tcPr>
          <w:p w14:paraId="43ED390C" w14:textId="77777777" w:rsidR="004F0F7D" w:rsidRPr="00720606" w:rsidRDefault="004F0F7D" w:rsidP="004F0F7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77777777" w:rsidR="004F0F7D" w:rsidRPr="00720606" w:rsidRDefault="004F0F7D" w:rsidP="004F0F7D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(10,068)</w:t>
            </w:r>
          </w:p>
        </w:tc>
      </w:tr>
      <w:tr w:rsidR="00720606" w:rsidRPr="00720606" w14:paraId="4D0D6E57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671BB3" w14:textId="77777777" w:rsidR="004F0F7D" w:rsidRPr="00720606" w:rsidRDefault="004F0F7D" w:rsidP="004F0F7D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9E88FB" w14:textId="2FAD8C0C" w:rsidR="004F0F7D" w:rsidRPr="00720606" w:rsidRDefault="00523C44" w:rsidP="004F0F7D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413,869</w:t>
            </w:r>
          </w:p>
        </w:tc>
        <w:tc>
          <w:tcPr>
            <w:tcW w:w="134" w:type="dxa"/>
          </w:tcPr>
          <w:p w14:paraId="4FF9CED6" w14:textId="77777777" w:rsidR="004F0F7D" w:rsidRPr="00720606" w:rsidRDefault="004F0F7D" w:rsidP="004F0F7D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0D6C9" w14:textId="0F5E692F" w:rsidR="004F0F7D" w:rsidRPr="00720606" w:rsidRDefault="004F0F7D" w:rsidP="004F0F7D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292,609</w:t>
            </w:r>
          </w:p>
        </w:tc>
        <w:tc>
          <w:tcPr>
            <w:tcW w:w="134" w:type="dxa"/>
          </w:tcPr>
          <w:p w14:paraId="12BCBE34" w14:textId="77777777" w:rsidR="004F0F7D" w:rsidRPr="00720606" w:rsidRDefault="004F0F7D" w:rsidP="004F0F7D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D99AEB" w14:textId="76F6A663" w:rsidR="004F0F7D" w:rsidRPr="00720606" w:rsidRDefault="00C06D4B" w:rsidP="004F0F7D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503,182</w:t>
            </w:r>
          </w:p>
        </w:tc>
        <w:tc>
          <w:tcPr>
            <w:tcW w:w="134" w:type="dxa"/>
          </w:tcPr>
          <w:p w14:paraId="501914E4" w14:textId="77777777" w:rsidR="004F0F7D" w:rsidRPr="00720606" w:rsidRDefault="004F0F7D" w:rsidP="004F0F7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D4361D7" w14:textId="77777777" w:rsidR="004F0F7D" w:rsidRPr="00720606" w:rsidRDefault="004F0F7D" w:rsidP="004F0F7D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282,285</w:t>
            </w:r>
          </w:p>
        </w:tc>
      </w:tr>
      <w:tr w:rsidR="00720606" w:rsidRPr="00720606" w14:paraId="11DD07A3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74ED58D" w14:textId="77777777" w:rsidR="004F0F7D" w:rsidRPr="00720606" w:rsidRDefault="004F0F7D" w:rsidP="004F0F7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</w:tcPr>
          <w:p w14:paraId="466342D0" w14:textId="77777777" w:rsidR="004F0F7D" w:rsidRPr="00720606" w:rsidRDefault="004F0F7D" w:rsidP="004F0F7D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06EF11" w14:textId="77777777" w:rsidR="004F0F7D" w:rsidRPr="00720606" w:rsidRDefault="004F0F7D" w:rsidP="004F0F7D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0E4048" w14:textId="77777777" w:rsidR="004F0F7D" w:rsidRPr="00720606" w:rsidRDefault="004F0F7D" w:rsidP="004F0F7D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C4F395" w14:textId="77777777" w:rsidR="004F0F7D" w:rsidRPr="00720606" w:rsidRDefault="004F0F7D" w:rsidP="004F0F7D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C16468" w14:textId="77777777" w:rsidR="004F0F7D" w:rsidRPr="00720606" w:rsidRDefault="004F0F7D" w:rsidP="004F0F7D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335DC59" w14:textId="77777777" w:rsidR="004F0F7D" w:rsidRPr="00720606" w:rsidRDefault="004F0F7D" w:rsidP="004F0F7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45311C1" w14:textId="77777777" w:rsidR="004F0F7D" w:rsidRPr="00720606" w:rsidRDefault="004F0F7D" w:rsidP="004F0F7D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606" w:rsidRPr="00720606" w14:paraId="440D2450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75C965C3" w14:textId="319DDF49" w:rsidR="00913815" w:rsidRPr="00720606" w:rsidRDefault="00913815" w:rsidP="0091381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4A51D19D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FE363E7" w14:textId="77777777" w:rsidR="00913815" w:rsidRPr="00720606" w:rsidRDefault="00913815" w:rsidP="0091381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17C7607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C8AD9A" w14:textId="77777777" w:rsidR="00913815" w:rsidRPr="00720606" w:rsidRDefault="00913815" w:rsidP="0091381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B8DC97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F35936" w14:textId="77777777" w:rsidR="00913815" w:rsidRPr="00720606" w:rsidRDefault="00913815" w:rsidP="0091381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3B2239D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606" w:rsidRPr="00720606" w14:paraId="424EE983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77AA89E" w14:textId="77777777" w:rsidR="00913815" w:rsidRPr="00720606" w:rsidRDefault="00913815" w:rsidP="0091381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  <w:shd w:val="clear" w:color="auto" w:fill="auto"/>
          </w:tcPr>
          <w:p w14:paraId="67A39C46" w14:textId="793D83A0" w:rsidR="00913815" w:rsidRPr="00720606" w:rsidRDefault="00523C44" w:rsidP="0091381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9,242</w:t>
            </w:r>
          </w:p>
        </w:tc>
        <w:tc>
          <w:tcPr>
            <w:tcW w:w="134" w:type="dxa"/>
          </w:tcPr>
          <w:p w14:paraId="0AAF1255" w14:textId="77777777" w:rsidR="00913815" w:rsidRPr="00720606" w:rsidRDefault="00913815" w:rsidP="0091381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5F05BE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2,083</w:t>
            </w:r>
          </w:p>
        </w:tc>
        <w:tc>
          <w:tcPr>
            <w:tcW w:w="134" w:type="dxa"/>
          </w:tcPr>
          <w:p w14:paraId="4D6C3313" w14:textId="77777777" w:rsidR="00913815" w:rsidRPr="00720606" w:rsidRDefault="00913815" w:rsidP="0091381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F02CDA" w14:textId="52D31706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1,482 </w:t>
            </w:r>
          </w:p>
        </w:tc>
        <w:tc>
          <w:tcPr>
            <w:tcW w:w="134" w:type="dxa"/>
          </w:tcPr>
          <w:p w14:paraId="7AF595F0" w14:textId="77777777" w:rsidR="00913815" w:rsidRPr="00720606" w:rsidRDefault="00913815" w:rsidP="0091381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A8603DC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1,179</w:t>
            </w:r>
          </w:p>
        </w:tc>
      </w:tr>
      <w:tr w:rsidR="00720606" w:rsidRPr="00720606" w14:paraId="5DDD4675" w14:textId="77777777" w:rsidTr="00B5799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8611137" w14:textId="77777777" w:rsidR="00913815" w:rsidRPr="00720606" w:rsidRDefault="00913815" w:rsidP="0091381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  <w:shd w:val="clear" w:color="auto" w:fill="auto"/>
          </w:tcPr>
          <w:p w14:paraId="6EDE67E2" w14:textId="1624D824" w:rsidR="00913815" w:rsidRPr="00720606" w:rsidRDefault="00523C44" w:rsidP="00913815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6,651</w:t>
            </w:r>
          </w:p>
        </w:tc>
        <w:tc>
          <w:tcPr>
            <w:tcW w:w="134" w:type="dxa"/>
          </w:tcPr>
          <w:p w14:paraId="6544416F" w14:textId="77777777" w:rsidR="00913815" w:rsidRPr="00720606" w:rsidRDefault="00913815" w:rsidP="0091381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8F34BE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6,813</w:t>
            </w:r>
          </w:p>
        </w:tc>
        <w:tc>
          <w:tcPr>
            <w:tcW w:w="134" w:type="dxa"/>
          </w:tcPr>
          <w:p w14:paraId="3EE70257" w14:textId="77777777" w:rsidR="00913815" w:rsidRPr="00720606" w:rsidRDefault="00913815" w:rsidP="0091381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51889D" w14:textId="70E52EE2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6,27</w:t>
            </w:r>
            <w:r w:rsidR="00C06D4B" w:rsidRPr="00720606">
              <w:rPr>
                <w:rFonts w:ascii="Angsana New" w:hAnsi="Angsana New"/>
                <w:sz w:val="26"/>
                <w:szCs w:val="26"/>
              </w:rPr>
              <w:t>8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35F2D40A" w14:textId="77777777" w:rsidR="00913815" w:rsidRPr="00720606" w:rsidRDefault="00913815" w:rsidP="0091381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FBD57C7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6,733</w:t>
            </w:r>
          </w:p>
        </w:tc>
      </w:tr>
      <w:tr w:rsidR="00720606" w:rsidRPr="00720606" w14:paraId="0616C1CF" w14:textId="77777777" w:rsidTr="00B5799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20F4245" w14:textId="6BE89785" w:rsidR="00C06D4B" w:rsidRPr="00720606" w:rsidRDefault="00C06D4B" w:rsidP="0091381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เงินชดเชยค้างรับ</w:t>
            </w:r>
            <w:r w:rsidR="00930E95" w:rsidRPr="00720606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 (*)</w:t>
            </w:r>
          </w:p>
        </w:tc>
        <w:tc>
          <w:tcPr>
            <w:tcW w:w="1133" w:type="dxa"/>
            <w:shd w:val="clear" w:color="auto" w:fill="auto"/>
          </w:tcPr>
          <w:p w14:paraId="6E6DFEB2" w14:textId="2895A1EB" w:rsidR="00C06D4B" w:rsidRPr="00720606" w:rsidRDefault="00523C44" w:rsidP="00523C44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25,680</w:t>
            </w:r>
          </w:p>
        </w:tc>
        <w:tc>
          <w:tcPr>
            <w:tcW w:w="134" w:type="dxa"/>
          </w:tcPr>
          <w:p w14:paraId="0CD0E442" w14:textId="77777777" w:rsidR="00C06D4B" w:rsidRPr="00720606" w:rsidRDefault="00C06D4B" w:rsidP="00C06D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D1798A" w14:textId="4A67323C" w:rsidR="00C06D4B" w:rsidRPr="00720606" w:rsidRDefault="00C06D4B" w:rsidP="00C06D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3307A80" w14:textId="77777777" w:rsidR="00C06D4B" w:rsidRPr="00720606" w:rsidRDefault="00C06D4B" w:rsidP="0091381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D85265" w14:textId="56C90C02" w:rsidR="00C06D4B" w:rsidRPr="00720606" w:rsidRDefault="00C06D4B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25,680</w:t>
            </w:r>
          </w:p>
        </w:tc>
        <w:tc>
          <w:tcPr>
            <w:tcW w:w="134" w:type="dxa"/>
          </w:tcPr>
          <w:p w14:paraId="36DDDAFD" w14:textId="77777777" w:rsidR="00C06D4B" w:rsidRPr="00720606" w:rsidRDefault="00C06D4B" w:rsidP="0091381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826DDC5" w14:textId="79DE8842" w:rsidR="00C06D4B" w:rsidRPr="00720606" w:rsidRDefault="00C06D4B" w:rsidP="00C06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720606" w:rsidRPr="00720606" w14:paraId="1CA21000" w14:textId="77777777" w:rsidTr="00B5799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CE4D631" w14:textId="77777777" w:rsidR="00913815" w:rsidRPr="00720606" w:rsidRDefault="00913815" w:rsidP="0091381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1F9C78E" w14:textId="4B254FBE" w:rsidR="00913815" w:rsidRPr="00720606" w:rsidRDefault="00523C44" w:rsidP="00913815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2,863</w:t>
            </w:r>
          </w:p>
        </w:tc>
        <w:tc>
          <w:tcPr>
            <w:tcW w:w="134" w:type="dxa"/>
          </w:tcPr>
          <w:p w14:paraId="26695D71" w14:textId="77777777" w:rsidR="00913815" w:rsidRPr="00720606" w:rsidRDefault="00913815" w:rsidP="0091381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327D23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2,336</w:t>
            </w:r>
          </w:p>
        </w:tc>
        <w:tc>
          <w:tcPr>
            <w:tcW w:w="134" w:type="dxa"/>
          </w:tcPr>
          <w:p w14:paraId="32F76D53" w14:textId="77777777" w:rsidR="00913815" w:rsidRPr="00720606" w:rsidRDefault="00913815" w:rsidP="0091381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29D92D" w14:textId="05AE392D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 xml:space="preserve"> 281 </w:t>
            </w:r>
          </w:p>
        </w:tc>
        <w:tc>
          <w:tcPr>
            <w:tcW w:w="134" w:type="dxa"/>
          </w:tcPr>
          <w:p w14:paraId="357D6CE3" w14:textId="77777777" w:rsidR="00913815" w:rsidRPr="00720606" w:rsidRDefault="00913815" w:rsidP="0091381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7C71CA1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762</w:t>
            </w:r>
          </w:p>
        </w:tc>
      </w:tr>
      <w:tr w:rsidR="00720606" w:rsidRPr="00720606" w14:paraId="4ACCE618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04C9CBB" w14:textId="77777777" w:rsidR="00913815" w:rsidRPr="00720606" w:rsidRDefault="00913815" w:rsidP="00913815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6256568" w14:textId="47C52B6E" w:rsidR="00913815" w:rsidRPr="00720606" w:rsidRDefault="00523C44" w:rsidP="0091381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44,436</w:t>
            </w:r>
          </w:p>
        </w:tc>
        <w:tc>
          <w:tcPr>
            <w:tcW w:w="134" w:type="dxa"/>
          </w:tcPr>
          <w:p w14:paraId="43B03ED1" w14:textId="77777777" w:rsidR="00913815" w:rsidRPr="00720606" w:rsidRDefault="00913815" w:rsidP="0091381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66B150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11,232</w:t>
            </w:r>
          </w:p>
        </w:tc>
        <w:tc>
          <w:tcPr>
            <w:tcW w:w="134" w:type="dxa"/>
          </w:tcPr>
          <w:p w14:paraId="0DAD3EA8" w14:textId="77777777" w:rsidR="00913815" w:rsidRPr="00720606" w:rsidRDefault="00913815" w:rsidP="0091381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49586C" w14:textId="7D835953" w:rsidR="00913815" w:rsidRPr="00720606" w:rsidRDefault="00C06D4B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33,721</w:t>
            </w:r>
          </w:p>
        </w:tc>
        <w:tc>
          <w:tcPr>
            <w:tcW w:w="134" w:type="dxa"/>
          </w:tcPr>
          <w:p w14:paraId="7AD1F335" w14:textId="77777777" w:rsidR="00913815" w:rsidRPr="00720606" w:rsidRDefault="00913815" w:rsidP="0091381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36C3F7F" w14:textId="77777777" w:rsidR="00913815" w:rsidRPr="00720606" w:rsidRDefault="00913815" w:rsidP="00913815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8,674</w:t>
            </w:r>
          </w:p>
        </w:tc>
      </w:tr>
      <w:tr w:rsidR="00720606" w:rsidRPr="00720606" w14:paraId="1F9882B1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1A40355" w14:textId="39EBD529" w:rsidR="00523C44" w:rsidRPr="00720606" w:rsidRDefault="00523C44" w:rsidP="00523C4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206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C209AD5" w14:textId="0B3AD4EF" w:rsidR="00523C44" w:rsidRPr="00720606" w:rsidRDefault="00523C44" w:rsidP="00523C44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14:paraId="09E0DE1C" w14:textId="77777777" w:rsidR="00523C44" w:rsidRPr="00720606" w:rsidRDefault="00523C44" w:rsidP="00523C44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B58E0C" w14:textId="77777777" w:rsidR="00523C44" w:rsidRPr="00720606" w:rsidRDefault="00523C44" w:rsidP="00523C44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14:paraId="5A172CD6" w14:textId="77777777" w:rsidR="00523C44" w:rsidRPr="00720606" w:rsidRDefault="00523C44" w:rsidP="00523C44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1FFCB6" w14:textId="33CF86D6" w:rsidR="00523C44" w:rsidRPr="00720606" w:rsidRDefault="00523C44" w:rsidP="0052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42EAC54" w14:textId="77777777" w:rsidR="00523C44" w:rsidRPr="00720606" w:rsidRDefault="00523C44" w:rsidP="00523C4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D960708" w14:textId="274A0DC2" w:rsidR="00523C44" w:rsidRPr="00720606" w:rsidRDefault="00523C44" w:rsidP="0052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720606" w:rsidRPr="00720606" w14:paraId="34EB6359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8DA9066" w14:textId="77777777" w:rsidR="00523C44" w:rsidRPr="00720606" w:rsidRDefault="00523C44" w:rsidP="00523C4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E27990" w14:textId="311E3F43" w:rsidR="00523C44" w:rsidRPr="00720606" w:rsidRDefault="00523C44" w:rsidP="00523C44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44,071</w:t>
            </w:r>
          </w:p>
        </w:tc>
        <w:tc>
          <w:tcPr>
            <w:tcW w:w="134" w:type="dxa"/>
          </w:tcPr>
          <w:p w14:paraId="125E615B" w14:textId="77777777" w:rsidR="00523C44" w:rsidRPr="00720606" w:rsidRDefault="00523C44" w:rsidP="00523C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C9A3F1" w14:textId="77777777" w:rsidR="00523C44" w:rsidRPr="00720606" w:rsidRDefault="00523C44" w:rsidP="00523C4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10,867</w:t>
            </w:r>
          </w:p>
        </w:tc>
        <w:tc>
          <w:tcPr>
            <w:tcW w:w="134" w:type="dxa"/>
          </w:tcPr>
          <w:p w14:paraId="57A3441E" w14:textId="77777777" w:rsidR="00523C44" w:rsidRPr="00720606" w:rsidRDefault="00523C44" w:rsidP="00523C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791E7F" w14:textId="39F76506" w:rsidR="00523C44" w:rsidRPr="00720606" w:rsidRDefault="00523C44" w:rsidP="00523C44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33,721</w:t>
            </w:r>
          </w:p>
        </w:tc>
        <w:tc>
          <w:tcPr>
            <w:tcW w:w="134" w:type="dxa"/>
          </w:tcPr>
          <w:p w14:paraId="1A93C1AF" w14:textId="77777777" w:rsidR="00523C44" w:rsidRPr="00720606" w:rsidRDefault="00523C44" w:rsidP="00523C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17A1E5B" w14:textId="77777777" w:rsidR="00523C44" w:rsidRPr="00720606" w:rsidRDefault="00523C44" w:rsidP="00523C4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8,674</w:t>
            </w:r>
          </w:p>
        </w:tc>
      </w:tr>
      <w:tr w:rsidR="00523C44" w:rsidRPr="00720606" w14:paraId="414EF9D5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54F2273" w14:textId="77777777" w:rsidR="00523C44" w:rsidRPr="00720606" w:rsidRDefault="00523C44" w:rsidP="00523C44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97CCF" w14:textId="24DD5D60" w:rsidR="00523C44" w:rsidRPr="00720606" w:rsidRDefault="00523C44" w:rsidP="00523C44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457,940</w:t>
            </w:r>
          </w:p>
        </w:tc>
        <w:tc>
          <w:tcPr>
            <w:tcW w:w="134" w:type="dxa"/>
          </w:tcPr>
          <w:p w14:paraId="2365BB50" w14:textId="77777777" w:rsidR="00523C44" w:rsidRPr="00720606" w:rsidRDefault="00523C44" w:rsidP="00523C44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CFA2B0" w14:textId="6285FA5B" w:rsidR="00523C44" w:rsidRPr="00720606" w:rsidRDefault="00523C44" w:rsidP="00523C4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303,476</w:t>
            </w:r>
          </w:p>
        </w:tc>
        <w:tc>
          <w:tcPr>
            <w:tcW w:w="134" w:type="dxa"/>
          </w:tcPr>
          <w:p w14:paraId="08A0FD60" w14:textId="77777777" w:rsidR="00523C44" w:rsidRPr="00720606" w:rsidRDefault="00523C44" w:rsidP="00523C44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2511A3" w14:textId="312E740E" w:rsidR="00523C44" w:rsidRPr="00720606" w:rsidRDefault="00523C44" w:rsidP="00523C44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536,903</w:t>
            </w:r>
          </w:p>
        </w:tc>
        <w:tc>
          <w:tcPr>
            <w:tcW w:w="134" w:type="dxa"/>
          </w:tcPr>
          <w:p w14:paraId="602251CF" w14:textId="77777777" w:rsidR="00523C44" w:rsidRPr="00720606" w:rsidRDefault="00523C44" w:rsidP="00523C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A969DD" w14:textId="77777777" w:rsidR="00523C44" w:rsidRPr="00720606" w:rsidRDefault="00523C44" w:rsidP="00523C4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290,959</w:t>
            </w:r>
          </w:p>
        </w:tc>
      </w:tr>
    </w:tbl>
    <w:p w14:paraId="0DD34336" w14:textId="2CD4E2FA" w:rsidR="00E3440C" w:rsidRPr="00720606" w:rsidRDefault="00E3440C" w:rsidP="00C75C8F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49D4009" w14:textId="56904D1B" w:rsidR="00336FAC" w:rsidRPr="00720606" w:rsidRDefault="00336FAC" w:rsidP="00C81A3E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รายการเคลื่อนไหวของบัญชี</w:t>
      </w:r>
      <w:r w:rsidR="00C81A3E" w:rsidRPr="00720606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720606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4"/>
        <w:gridCol w:w="1139"/>
      </w:tblGrid>
      <w:tr w:rsidR="00720606" w:rsidRPr="00720606" w14:paraId="392D9E53" w14:textId="77777777" w:rsidTr="008A3F3F">
        <w:trPr>
          <w:trHeight w:val="62"/>
        </w:trPr>
        <w:tc>
          <w:tcPr>
            <w:tcW w:w="3457" w:type="dxa"/>
          </w:tcPr>
          <w:p w14:paraId="7DFA0EDA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0606" w:rsidRPr="00720606" w14:paraId="43DD5AB3" w14:textId="77777777" w:rsidTr="008A3F3F">
        <w:trPr>
          <w:trHeight w:val="62"/>
        </w:trPr>
        <w:tc>
          <w:tcPr>
            <w:tcW w:w="3457" w:type="dxa"/>
          </w:tcPr>
          <w:p w14:paraId="261F9B9D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720606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0606" w:rsidRPr="00720606" w14:paraId="2ED25A83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8A3F3F" w:rsidRPr="00720606" w:rsidRDefault="008A3F3F" w:rsidP="008A3F3F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70542A5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37D854FC" w14:textId="6FDA6E62" w:rsidR="008A3F3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ยน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8A3F3F" w:rsidRPr="00720606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8B9A63" w14:textId="77777777" w:rsidR="008A3F3F" w:rsidRPr="00720606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0FAE985E" w:rsidR="008A3F3F" w:rsidRPr="00720606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8A3F3F" w:rsidRPr="00720606" w:rsidRDefault="008A3F3F" w:rsidP="008A3F3F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61336CB" w14:textId="77777777" w:rsidR="00B50C1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3BADF4AA" w14:textId="1A29DB6C" w:rsidR="008A3F3F" w:rsidRPr="00720606" w:rsidRDefault="00B50C1F" w:rsidP="00B50C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ยน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8A3F3F" w:rsidRPr="00720606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A1A94" w14:textId="77777777" w:rsidR="008A3F3F" w:rsidRPr="00720606" w:rsidRDefault="008A3F3F" w:rsidP="008A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3B2A81C6" w:rsidR="008A3F3F" w:rsidRPr="00720606" w:rsidRDefault="008A3F3F" w:rsidP="008A3F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20606" w:rsidRPr="00720606" w14:paraId="7E7B1E77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8A3F3F" w:rsidRPr="00720606" w:rsidRDefault="008A3F3F" w:rsidP="008A3F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74110506" w:rsidR="008A3F3F" w:rsidRPr="00720606" w:rsidRDefault="00936466" w:rsidP="008A3F3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8A3F3F" w:rsidRPr="00720606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61F5102A" w:rsidR="008A3F3F" w:rsidRPr="00720606" w:rsidRDefault="008A3F3F" w:rsidP="008A3F3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22,824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8A3F3F" w:rsidRPr="00720606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5117B15E" w:rsidR="008A3F3F" w:rsidRPr="00720606" w:rsidRDefault="00495390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8A3F3F" w:rsidRPr="00720606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286D05B2" w:rsidR="008A3F3F" w:rsidRPr="00720606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11,918</w:t>
            </w:r>
          </w:p>
        </w:tc>
      </w:tr>
      <w:tr w:rsidR="00720606" w:rsidRPr="00720606" w14:paraId="094805E2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6589AF12" w:rsidR="008A3F3F" w:rsidRPr="00720606" w:rsidRDefault="008A3F3F" w:rsidP="008A3F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 เพิ่มขึ้นระหว่างงวด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DF72" w14:textId="170C6460" w:rsidR="008A3F3F" w:rsidRPr="00720606" w:rsidRDefault="00936466" w:rsidP="008A3F3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2,399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8A3F3F" w:rsidRPr="00720606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117A17F1" w:rsidR="008A3F3F" w:rsidRPr="00720606" w:rsidRDefault="008A3F3F" w:rsidP="008A3F3F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1,931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8A3F3F" w:rsidRPr="00720606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7ED1" w14:textId="64B47612" w:rsidR="008A3F3F" w:rsidRPr="00720606" w:rsidRDefault="001857A1" w:rsidP="001857A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z w:val="26"/>
                <w:szCs w:val="26"/>
              </w:rPr>
              <w:t>581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8A3F3F" w:rsidRPr="00720606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639" w14:textId="495D7B26" w:rsidR="008A3F3F" w:rsidRPr="00720606" w:rsidRDefault="008A3F3F" w:rsidP="008A3F3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994</w:t>
            </w:r>
          </w:p>
        </w:tc>
      </w:tr>
      <w:tr w:rsidR="00720606" w:rsidRPr="00720606" w14:paraId="12CAF5B2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6552B" w14:textId="117DF912" w:rsidR="001857A1" w:rsidRPr="00720606" w:rsidRDefault="001857A1" w:rsidP="001857A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   โอนกลับระหว่างงวด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1097" w14:textId="79F30F2C" w:rsidR="001857A1" w:rsidRPr="00720606" w:rsidRDefault="00936466" w:rsidP="001857A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2CA7" w14:textId="77777777" w:rsidR="001857A1" w:rsidRPr="00720606" w:rsidRDefault="001857A1" w:rsidP="001857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0B433" w14:textId="35FE835B" w:rsidR="001857A1" w:rsidRPr="00720606" w:rsidRDefault="001857A1" w:rsidP="001857A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(9,585)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BE7A" w14:textId="77777777" w:rsidR="001857A1" w:rsidRPr="00720606" w:rsidRDefault="001857A1" w:rsidP="001857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11FC5" w14:textId="5D471CD7" w:rsidR="001857A1" w:rsidRPr="00720606" w:rsidRDefault="001857A1" w:rsidP="001857A1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8D0D" w14:textId="77777777" w:rsidR="001857A1" w:rsidRPr="00720606" w:rsidRDefault="001857A1" w:rsidP="001857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064F" w14:textId="224A2FC8" w:rsidR="001857A1" w:rsidRPr="00720606" w:rsidRDefault="001857A1" w:rsidP="001857A1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0606" w:rsidRPr="00720606" w14:paraId="259A70B0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05DD9" w14:textId="77777777" w:rsidR="00936466" w:rsidRPr="00720606" w:rsidRDefault="00936466" w:rsidP="009364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 xml:space="preserve">   ตัดหนี้สูญระหว่างงวด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5CF971" w14:textId="7CF98A2A" w:rsidR="00936466" w:rsidRPr="00720606" w:rsidRDefault="00936466" w:rsidP="00936466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A32F4" w14:textId="77777777" w:rsidR="00936466" w:rsidRPr="00720606" w:rsidRDefault="00936466" w:rsidP="0093646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E17862" w14:textId="6BF2E284" w:rsidR="00936466" w:rsidRPr="00720606" w:rsidRDefault="00936466" w:rsidP="0093646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(2,844)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14DA" w14:textId="77777777" w:rsidR="00936466" w:rsidRPr="00720606" w:rsidRDefault="00936466" w:rsidP="0093646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30D372" w14:textId="1FD7DB4C" w:rsidR="00936466" w:rsidRPr="00720606" w:rsidRDefault="00936466" w:rsidP="00936466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BE1D" w14:textId="77777777" w:rsidR="00936466" w:rsidRPr="00720606" w:rsidRDefault="00936466" w:rsidP="0093646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86488E" w14:textId="4DBEF617" w:rsidR="00936466" w:rsidRPr="00720606" w:rsidRDefault="00936466" w:rsidP="0093646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(2,844)</w:t>
            </w:r>
          </w:p>
        </w:tc>
      </w:tr>
      <w:tr w:rsidR="00720606" w:rsidRPr="00720606" w14:paraId="11034763" w14:textId="77777777" w:rsidTr="008A3F3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936466" w:rsidRPr="00720606" w:rsidRDefault="00936466" w:rsidP="0093646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567E17E5" w:rsidR="00936466" w:rsidRPr="00720606" w:rsidRDefault="00936466" w:rsidP="0093646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14,645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936466" w:rsidRPr="00720606" w:rsidRDefault="00936466" w:rsidP="0093646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22433B60" w:rsidR="00936466" w:rsidRPr="00720606" w:rsidRDefault="00936466" w:rsidP="0093646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936466" w:rsidRPr="00720606" w:rsidRDefault="00936466" w:rsidP="0093646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A9F4B3" w14:textId="44654D08" w:rsidR="00936466" w:rsidRPr="00720606" w:rsidRDefault="00936466" w:rsidP="0093646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10,649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936466" w:rsidRPr="00720606" w:rsidRDefault="00936466" w:rsidP="0093646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213D940A" w:rsidR="00936466" w:rsidRPr="00720606" w:rsidRDefault="00936466" w:rsidP="0093646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</w:tr>
    </w:tbl>
    <w:p w14:paraId="0FA125E3" w14:textId="77777777" w:rsidR="00816BDA" w:rsidRPr="00720606" w:rsidRDefault="00816BDA" w:rsidP="00925CAE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</w:p>
    <w:p w14:paraId="2847EDED" w14:textId="4A2BDBEE" w:rsidR="00F85A50" w:rsidRPr="00720606" w:rsidRDefault="00272A04" w:rsidP="00925CAE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 w:hint="cs"/>
          <w:sz w:val="32"/>
          <w:szCs w:val="32"/>
          <w:vertAlign w:val="superscript"/>
        </w:rPr>
        <w:t>(*)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บริษัทได้มีการเจรจาทำข้อตกลงกับบริษัท โลตัสลิงคส์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 สำหรับเงินชดเชยพิเศษ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>จากการใช้ประโยชน์ในพื้นที่โครงการ</w:t>
      </w:r>
      <w:r w:rsidR="004B17F8" w:rsidRPr="00720606">
        <w:rPr>
          <w:rFonts w:asciiTheme="majorBidi" w:hAnsiTheme="majorBidi" w:cstheme="majorBidi" w:hint="cs"/>
          <w:sz w:val="32"/>
          <w:szCs w:val="32"/>
          <w:cs/>
        </w:rPr>
        <w:t>เดอะศาลายา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>เดือนมิถุนายน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5A50" w:rsidRPr="00720606">
        <w:rPr>
          <w:rFonts w:asciiTheme="majorBidi" w:hAnsiTheme="majorBidi" w:cstheme="majorBidi"/>
          <w:sz w:val="32"/>
          <w:szCs w:val="32"/>
        </w:rPr>
        <w:t xml:space="preserve">2561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จนถึงวันที่ </w:t>
      </w:r>
      <w:r w:rsidR="00F85A50" w:rsidRPr="00720606">
        <w:rPr>
          <w:rFonts w:asciiTheme="majorBidi" w:hAnsiTheme="majorBidi" w:cstheme="majorBidi"/>
          <w:sz w:val="32"/>
          <w:szCs w:val="32"/>
        </w:rPr>
        <w:t xml:space="preserve">30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F85A50" w:rsidRPr="00720606">
        <w:rPr>
          <w:rFonts w:asciiTheme="majorBidi" w:hAnsiTheme="majorBidi" w:cstheme="majorBidi"/>
          <w:sz w:val="32"/>
          <w:szCs w:val="32"/>
        </w:rPr>
        <w:t xml:space="preserve">2564 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ชดเชยกรณีพิเศษ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>คิดเป็น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164E36" w:rsidRPr="00720606">
        <w:rPr>
          <w:rFonts w:asciiTheme="majorBidi" w:hAnsiTheme="majorBidi" w:cstheme="majorBidi"/>
          <w:sz w:val="32"/>
          <w:szCs w:val="32"/>
        </w:rPr>
        <w:t>25.68</w:t>
      </w:r>
      <w:r w:rsidR="00F85A50"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 xml:space="preserve">(รวมภาษีมูลค่าเพิ่ม)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โดยผ่อนชำระภายใน </w:t>
      </w:r>
      <w:r w:rsidR="00F85A50" w:rsidRPr="00720606">
        <w:rPr>
          <w:rFonts w:asciiTheme="majorBidi" w:hAnsiTheme="majorBidi" w:cstheme="majorBidi"/>
          <w:sz w:val="32"/>
          <w:szCs w:val="32"/>
        </w:rPr>
        <w:t xml:space="preserve">9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งวดเดือน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164E36" w:rsidRPr="00720606">
        <w:rPr>
          <w:rFonts w:asciiTheme="majorBidi" w:hAnsiTheme="majorBidi" w:cstheme="majorBidi"/>
          <w:sz w:val="32"/>
          <w:szCs w:val="32"/>
        </w:rPr>
        <w:t xml:space="preserve">30 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64E36" w:rsidRPr="00720606">
        <w:rPr>
          <w:rFonts w:asciiTheme="majorBidi" w:hAnsiTheme="majorBidi" w:cstheme="majorBidi"/>
          <w:sz w:val="32"/>
          <w:szCs w:val="32"/>
        </w:rPr>
        <w:t>2565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จำนวนเงินผ่อนชำระ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164E36" w:rsidRPr="00720606">
        <w:rPr>
          <w:rFonts w:asciiTheme="majorBidi" w:hAnsiTheme="majorBidi" w:cstheme="majorBidi" w:hint="cs"/>
          <w:sz w:val="32"/>
          <w:szCs w:val="32"/>
          <w:cs/>
        </w:rPr>
        <w:t>ตารางการชำระ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ที่ตกลงกัน </w:t>
      </w:r>
    </w:p>
    <w:p w14:paraId="7ED58E9F" w14:textId="137E6AD2" w:rsidR="00164E36" w:rsidRPr="00720606" w:rsidRDefault="00164E36" w:rsidP="00925CAE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B60F5D" w:rsidRPr="00720606">
        <w:rPr>
          <w:rFonts w:asciiTheme="majorBidi" w:hAnsiTheme="majorBidi" w:cstheme="majorBidi"/>
          <w:sz w:val="32"/>
          <w:szCs w:val="32"/>
        </w:rPr>
        <w:t>5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720606">
        <w:rPr>
          <w:rFonts w:asciiTheme="majorBidi" w:hAnsiTheme="majorBidi" w:cstheme="majorBidi"/>
          <w:sz w:val="32"/>
          <w:szCs w:val="32"/>
        </w:rPr>
        <w:t xml:space="preserve">2564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บริษัทได้รับชำระเงินงวดที่ </w:t>
      </w:r>
      <w:r w:rsidR="00F85A50" w:rsidRPr="00720606">
        <w:rPr>
          <w:rFonts w:asciiTheme="majorBidi" w:hAnsiTheme="majorBidi" w:cstheme="majorBidi"/>
          <w:sz w:val="32"/>
          <w:szCs w:val="32"/>
        </w:rPr>
        <w:t xml:space="preserve">1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B82896" w:rsidRPr="0072060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5A50" w:rsidRPr="00720606">
        <w:rPr>
          <w:rFonts w:asciiTheme="majorBidi" w:hAnsiTheme="majorBidi" w:cstheme="majorBidi"/>
          <w:sz w:val="32"/>
          <w:szCs w:val="32"/>
        </w:rPr>
        <w:t>3</w:t>
      </w:r>
      <w:r w:rsidRPr="00720606">
        <w:rPr>
          <w:rFonts w:asciiTheme="majorBidi" w:hAnsiTheme="majorBidi" w:cstheme="majorBidi"/>
          <w:sz w:val="32"/>
          <w:szCs w:val="32"/>
        </w:rPr>
        <w:t>.2</w:t>
      </w:r>
      <w:r w:rsidR="004B17F8" w:rsidRPr="00720606">
        <w:rPr>
          <w:rFonts w:asciiTheme="majorBidi" w:hAnsiTheme="majorBidi" w:cstheme="majorBidi"/>
          <w:sz w:val="32"/>
          <w:szCs w:val="32"/>
        </w:rPr>
        <w:t>1</w:t>
      </w:r>
      <w:r w:rsidR="00F85A50"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B17F8" w:rsidRPr="00720606">
        <w:rPr>
          <w:rFonts w:asciiTheme="majorBidi" w:hAnsiTheme="majorBidi" w:cstheme="majorBidi"/>
          <w:sz w:val="32"/>
          <w:szCs w:val="32"/>
          <w:cs/>
        </w:rPr>
        <w:br/>
      </w:r>
      <w:r w:rsidR="004B17F8" w:rsidRPr="00720606">
        <w:rPr>
          <w:rFonts w:asciiTheme="majorBidi" w:hAnsiTheme="majorBidi" w:cstheme="majorBidi" w:hint="cs"/>
          <w:sz w:val="32"/>
          <w:szCs w:val="32"/>
          <w:cs/>
        </w:rPr>
        <w:t xml:space="preserve">(รวมภาษีมูลค่าเพิ่ม) 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4B17F8" w:rsidRPr="0072060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85A50" w:rsidRPr="00720606">
        <w:rPr>
          <w:rFonts w:asciiTheme="majorBidi" w:hAnsiTheme="majorBidi" w:cstheme="majorBidi" w:hint="cs"/>
          <w:sz w:val="32"/>
          <w:szCs w:val="32"/>
          <w:cs/>
        </w:rPr>
        <w:t>ตกลง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กัน</w:t>
      </w:r>
    </w:p>
    <w:p w14:paraId="1D4D3E50" w14:textId="77777777" w:rsidR="00E46B89" w:rsidRPr="00720606" w:rsidRDefault="00E46B89" w:rsidP="00925CAE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3B8710D" w14:textId="77777777" w:rsidR="00E46B89" w:rsidRPr="00720606" w:rsidRDefault="00E46B89" w:rsidP="00925CAE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45D5C362" w14:textId="77777777" w:rsidR="00E46B89" w:rsidRPr="00720606" w:rsidRDefault="00E46B89" w:rsidP="00925CAE">
      <w:pPr>
        <w:tabs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720606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720606" w:rsidRPr="00720606" w14:paraId="06C63F66" w14:textId="77777777" w:rsidTr="00E46B89">
        <w:tc>
          <w:tcPr>
            <w:tcW w:w="5103" w:type="dxa"/>
            <w:vAlign w:val="center"/>
          </w:tcPr>
          <w:p w14:paraId="34B56144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2D613F4D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720606" w:rsidRPr="00720606" w14:paraId="364C19BD" w14:textId="77777777" w:rsidTr="00E46B89">
        <w:tc>
          <w:tcPr>
            <w:tcW w:w="5103" w:type="dxa"/>
          </w:tcPr>
          <w:p w14:paraId="7E7AD809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BEC303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20606" w:rsidRPr="00720606" w14:paraId="4613D57B" w14:textId="77777777" w:rsidTr="00E46B89">
        <w:tc>
          <w:tcPr>
            <w:tcW w:w="5103" w:type="dxa"/>
          </w:tcPr>
          <w:p w14:paraId="208444B9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D4D379D" w14:textId="77777777" w:rsidR="00E46B89" w:rsidRPr="00720606" w:rsidRDefault="00E46B89" w:rsidP="00925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/>
                <w:sz w:val="32"/>
                <w:szCs w:val="32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14:paraId="665B43AC" w14:textId="6400FCB6" w:rsidR="00E46B89" w:rsidRPr="00720606" w:rsidRDefault="00E46B89" w:rsidP="00925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hint="cs"/>
                <w:sz w:val="32"/>
                <w:szCs w:val="32"/>
                <w:cs/>
              </w:rPr>
              <w:t>กันย</w:t>
            </w:r>
            <w:r w:rsidRPr="00720606">
              <w:rPr>
                <w:rFonts w:asciiTheme="majorBidi" w:hAnsiTheme="majorBidi"/>
                <w:sz w:val="32"/>
                <w:szCs w:val="32"/>
                <w:cs/>
              </w:rPr>
              <w:t xml:space="preserve">ายน 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3FFBD1" w14:textId="77777777" w:rsidR="00E46B89" w:rsidRPr="00720606" w:rsidRDefault="00E46B89" w:rsidP="0092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6FAC7510" w14:textId="77777777" w:rsidR="00E46B89" w:rsidRPr="00720606" w:rsidRDefault="00E46B89" w:rsidP="00925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20606" w:rsidRPr="00720606" w14:paraId="40C1EB44" w14:textId="77777777" w:rsidTr="00E46B89">
        <w:tc>
          <w:tcPr>
            <w:tcW w:w="5103" w:type="dxa"/>
          </w:tcPr>
          <w:p w14:paraId="01F1B477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30A4F879" w14:textId="786753B5" w:rsidR="00E46B89" w:rsidRPr="00720606" w:rsidRDefault="00153571" w:rsidP="00925CAE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160,352</w:t>
            </w:r>
          </w:p>
        </w:tc>
        <w:tc>
          <w:tcPr>
            <w:tcW w:w="134" w:type="dxa"/>
            <w:vAlign w:val="bottom"/>
          </w:tcPr>
          <w:p w14:paraId="43DCF920" w14:textId="77777777" w:rsidR="00E46B89" w:rsidRPr="00720606" w:rsidRDefault="00E46B89" w:rsidP="00925CAE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F4E0FD4" w14:textId="77777777" w:rsidR="00E46B89" w:rsidRPr="00720606" w:rsidRDefault="00E46B89" w:rsidP="00925CAE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36,634</w:t>
            </w:r>
          </w:p>
        </w:tc>
      </w:tr>
      <w:tr w:rsidR="00720606" w:rsidRPr="00720606" w14:paraId="6E44B7EE" w14:textId="77777777" w:rsidTr="00E46B89">
        <w:tc>
          <w:tcPr>
            <w:tcW w:w="5103" w:type="dxa"/>
          </w:tcPr>
          <w:p w14:paraId="6A6B72D5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170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  <w:vAlign w:val="center"/>
          </w:tcPr>
          <w:p w14:paraId="37213B22" w14:textId="2DA4DA33" w:rsidR="00E46B89" w:rsidRPr="00720606" w:rsidRDefault="00153571" w:rsidP="00925CAE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(21,136)</w:t>
            </w:r>
          </w:p>
        </w:tc>
        <w:tc>
          <w:tcPr>
            <w:tcW w:w="134" w:type="dxa"/>
            <w:vAlign w:val="bottom"/>
          </w:tcPr>
          <w:p w14:paraId="10E65475" w14:textId="77777777" w:rsidR="00E46B89" w:rsidRPr="00720606" w:rsidRDefault="00E46B89" w:rsidP="00925CAE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F42BC75" w14:textId="77777777" w:rsidR="00E46B89" w:rsidRPr="00720606" w:rsidRDefault="00E46B89" w:rsidP="00925CAE">
            <w:pPr>
              <w:spacing w:line="38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0606" w:rsidRPr="00720606" w14:paraId="77D89811" w14:textId="77777777" w:rsidTr="00E46B89">
        <w:tc>
          <w:tcPr>
            <w:tcW w:w="5103" w:type="dxa"/>
          </w:tcPr>
          <w:p w14:paraId="5D512729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 ภาษีมูลค่าเพิ่มยังไม่ถึงกำหนด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0D5839EC" w14:textId="031CB7B4" w:rsidR="00E46B89" w:rsidRPr="00720606" w:rsidRDefault="00153571" w:rsidP="00925CAE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(8,020)</w:t>
            </w:r>
          </w:p>
        </w:tc>
        <w:tc>
          <w:tcPr>
            <w:tcW w:w="134" w:type="dxa"/>
            <w:vAlign w:val="bottom"/>
          </w:tcPr>
          <w:p w14:paraId="0CB2C70A" w14:textId="77777777" w:rsidR="00E46B89" w:rsidRPr="00720606" w:rsidRDefault="00E46B89" w:rsidP="00925CAE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418A75DE" w14:textId="77777777" w:rsidR="00E46B89" w:rsidRPr="00720606" w:rsidRDefault="00E46B89" w:rsidP="00925CAE">
            <w:pPr>
              <w:spacing w:line="38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0606" w:rsidRPr="00720606" w14:paraId="0DBDD845" w14:textId="77777777" w:rsidTr="00E46B89">
        <w:tc>
          <w:tcPr>
            <w:tcW w:w="5103" w:type="dxa"/>
          </w:tcPr>
          <w:p w14:paraId="4B4EBCE3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17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26B11BEB" w14:textId="40A3778D" w:rsidR="00E46B89" w:rsidRPr="00720606" w:rsidRDefault="00153571" w:rsidP="00925CAE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131,196</w:t>
            </w:r>
          </w:p>
        </w:tc>
        <w:tc>
          <w:tcPr>
            <w:tcW w:w="134" w:type="dxa"/>
            <w:vAlign w:val="bottom"/>
          </w:tcPr>
          <w:p w14:paraId="7388DCD6" w14:textId="77777777" w:rsidR="00E46B89" w:rsidRPr="00720606" w:rsidRDefault="00E46B89" w:rsidP="00925CAE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648CEF1B" w14:textId="77777777" w:rsidR="00E46B89" w:rsidRPr="00720606" w:rsidRDefault="00E46B89" w:rsidP="00925CAE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36,634</w:t>
            </w:r>
          </w:p>
        </w:tc>
      </w:tr>
      <w:tr w:rsidR="00720606" w:rsidRPr="00720606" w14:paraId="6905D8F1" w14:textId="77777777" w:rsidTr="00E46B89">
        <w:tc>
          <w:tcPr>
            <w:tcW w:w="5103" w:type="dxa"/>
          </w:tcPr>
          <w:p w14:paraId="471E9367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170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หัก </w:t>
            </w:r>
            <w:r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7B09A311" w14:textId="41FBF8F7" w:rsidR="00E46B89" w:rsidRPr="00720606" w:rsidRDefault="00153571" w:rsidP="00925CAE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(13,784)</w:t>
            </w:r>
          </w:p>
        </w:tc>
        <w:tc>
          <w:tcPr>
            <w:tcW w:w="134" w:type="dxa"/>
            <w:vAlign w:val="bottom"/>
          </w:tcPr>
          <w:p w14:paraId="3BC1BC69" w14:textId="77777777" w:rsidR="00E46B89" w:rsidRPr="00720606" w:rsidRDefault="00E46B89" w:rsidP="00925CAE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265DE17" w14:textId="77777777" w:rsidR="00E46B89" w:rsidRPr="00720606" w:rsidRDefault="00E46B89" w:rsidP="00925CAE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(5,656)</w:t>
            </w:r>
          </w:p>
        </w:tc>
      </w:tr>
      <w:tr w:rsidR="00720606" w:rsidRPr="00720606" w14:paraId="7717D1D2" w14:textId="77777777" w:rsidTr="00E46B89">
        <w:trPr>
          <w:trHeight w:val="140"/>
        </w:trPr>
        <w:tc>
          <w:tcPr>
            <w:tcW w:w="5103" w:type="dxa"/>
          </w:tcPr>
          <w:p w14:paraId="2060856C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3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31EB3AFB" w14:textId="02C826A4" w:rsidR="00E46B89" w:rsidRPr="00720606" w:rsidRDefault="00153571" w:rsidP="00925CAE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117,412</w:t>
            </w:r>
          </w:p>
        </w:tc>
        <w:tc>
          <w:tcPr>
            <w:tcW w:w="134" w:type="dxa"/>
            <w:vAlign w:val="bottom"/>
          </w:tcPr>
          <w:p w14:paraId="2842723F" w14:textId="77777777" w:rsidR="00E46B89" w:rsidRPr="00720606" w:rsidRDefault="00E46B89" w:rsidP="00925CAE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1825A42B" w14:textId="77777777" w:rsidR="00E46B89" w:rsidRPr="00720606" w:rsidRDefault="00E46B89" w:rsidP="00925CAE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30,978</w:t>
            </w:r>
          </w:p>
        </w:tc>
      </w:tr>
      <w:tr w:rsidR="00720606" w:rsidRPr="00720606" w14:paraId="0610EC47" w14:textId="77777777" w:rsidTr="00E46B89">
        <w:tc>
          <w:tcPr>
            <w:tcW w:w="5103" w:type="dxa"/>
          </w:tcPr>
          <w:p w14:paraId="67D95B13" w14:textId="357A3042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ผลขาดทุนสะสม</w:t>
            </w:r>
            <w:r w:rsidR="005803FD"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จากการรับชำระตามสัญญาเช่าเงินทุน</w:t>
            </w:r>
          </w:p>
        </w:tc>
        <w:tc>
          <w:tcPr>
            <w:tcW w:w="1587" w:type="dxa"/>
          </w:tcPr>
          <w:p w14:paraId="1887D66D" w14:textId="444E9CF2" w:rsidR="00E46B89" w:rsidRPr="00720606" w:rsidRDefault="00153571" w:rsidP="00925CAE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(1,172)</w:t>
            </w:r>
          </w:p>
        </w:tc>
        <w:tc>
          <w:tcPr>
            <w:tcW w:w="134" w:type="dxa"/>
            <w:vAlign w:val="bottom"/>
          </w:tcPr>
          <w:p w14:paraId="2E39C401" w14:textId="77777777" w:rsidR="00E46B89" w:rsidRPr="00720606" w:rsidRDefault="00E46B89" w:rsidP="00925CAE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9211AE0" w14:textId="77777777" w:rsidR="00E46B89" w:rsidRPr="00720606" w:rsidRDefault="00E46B89" w:rsidP="00925CAE">
            <w:pPr>
              <w:spacing w:line="38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0606" w:rsidRPr="00720606" w14:paraId="0819AD1F" w14:textId="77777777" w:rsidTr="00E46B89">
        <w:tc>
          <w:tcPr>
            <w:tcW w:w="5103" w:type="dxa"/>
          </w:tcPr>
          <w:p w14:paraId="52451EA8" w14:textId="20119764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ค่าเผื่อ</w:t>
            </w:r>
            <w:r w:rsidR="005803FD"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ผลขาดทุน</w:t>
            </w:r>
            <w:r w:rsidR="00FF16B5"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ด้านเครดิตที่</w:t>
            </w:r>
            <w:r w:rsidR="005803FD"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0B5FC15" w14:textId="54F35447" w:rsidR="00E46B89" w:rsidRPr="00720606" w:rsidRDefault="00153571" w:rsidP="00925CAE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(1,437)</w:t>
            </w:r>
          </w:p>
        </w:tc>
        <w:tc>
          <w:tcPr>
            <w:tcW w:w="134" w:type="dxa"/>
            <w:vAlign w:val="bottom"/>
          </w:tcPr>
          <w:p w14:paraId="20947E6F" w14:textId="77777777" w:rsidR="00E46B89" w:rsidRPr="00720606" w:rsidRDefault="00E46B89" w:rsidP="00925CAE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7BC322C4" w14:textId="77777777" w:rsidR="00E46B89" w:rsidRPr="00720606" w:rsidRDefault="00E46B89" w:rsidP="00925CAE">
            <w:pPr>
              <w:spacing w:line="38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6B89" w:rsidRPr="00720606" w14:paraId="5322F4FF" w14:textId="77777777" w:rsidTr="00E46B89">
        <w:tc>
          <w:tcPr>
            <w:tcW w:w="5103" w:type="dxa"/>
          </w:tcPr>
          <w:p w14:paraId="5C1331BC" w14:textId="77777777" w:rsidR="00E46B89" w:rsidRPr="00720606" w:rsidRDefault="00E46B89" w:rsidP="00925CAE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6767F154" w14:textId="12BFCBAB" w:rsidR="00E46B89" w:rsidRPr="00720606" w:rsidRDefault="00153571" w:rsidP="00925CAE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114,803</w:t>
            </w:r>
          </w:p>
        </w:tc>
        <w:tc>
          <w:tcPr>
            <w:tcW w:w="134" w:type="dxa"/>
            <w:vAlign w:val="bottom"/>
          </w:tcPr>
          <w:p w14:paraId="19A22345" w14:textId="77777777" w:rsidR="00E46B89" w:rsidRPr="00720606" w:rsidRDefault="00E46B89" w:rsidP="00925CAE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7C2FDC4A" w14:textId="77777777" w:rsidR="00E46B89" w:rsidRPr="00720606" w:rsidRDefault="00E46B89" w:rsidP="00925CAE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>30,978</w:t>
            </w:r>
          </w:p>
        </w:tc>
      </w:tr>
    </w:tbl>
    <w:p w14:paraId="7F1DCD0C" w14:textId="77777777" w:rsidR="00E46B89" w:rsidRPr="00720606" w:rsidRDefault="00E46B89" w:rsidP="00925CAE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35505393" w14:textId="77777777" w:rsidR="00E46B89" w:rsidRPr="00720606" w:rsidRDefault="00E46B89" w:rsidP="00925CAE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720606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>ลูกหนี้ตามสัญญาเช่าเงินทุน</w:t>
      </w:r>
      <w:r w:rsidRPr="00720606">
        <w:rPr>
          <w:rFonts w:ascii="Angsana New" w:eastAsia="Arial Unicode MS" w:hAnsi="Angsana New" w:hint="cs"/>
          <w:spacing w:val="-4"/>
          <w:sz w:val="32"/>
          <w:szCs w:val="32"/>
          <w:cs/>
        </w:rPr>
        <w:t>ถือ</w:t>
      </w:r>
      <w:r w:rsidRPr="00720606">
        <w:rPr>
          <w:rFonts w:ascii="Angsana New" w:eastAsia="Arial Unicode MS" w:hAnsi="Angsana New"/>
          <w:spacing w:val="-4"/>
          <w:sz w:val="32"/>
          <w:szCs w:val="32"/>
          <w:cs/>
        </w:rPr>
        <w:t>เป็นสัญญา</w:t>
      </w:r>
      <w:r w:rsidRPr="00720606">
        <w:rPr>
          <w:rFonts w:ascii="Angsana New" w:eastAsia="Arial Unicode MS" w:hAnsi="Angsana New" w:hint="cs"/>
          <w:spacing w:val="-4"/>
          <w:sz w:val="32"/>
          <w:szCs w:val="32"/>
          <w:cs/>
        </w:rPr>
        <w:t>เช่าระยะยาวจากสัญญา</w:t>
      </w:r>
      <w:r w:rsidRPr="00720606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 w:rsidRPr="00720606">
        <w:rPr>
          <w:rFonts w:ascii="Angsana New" w:eastAsia="Arial Unicode MS" w:hAnsi="Angsana New" w:hint="cs"/>
          <w:spacing w:val="-4"/>
          <w:sz w:val="32"/>
          <w:szCs w:val="32"/>
          <w:cs/>
        </w:rPr>
        <w:t>(</w:t>
      </w:r>
      <w:r w:rsidRPr="00720606">
        <w:rPr>
          <w:rFonts w:ascii="Angsana New" w:eastAsia="Arial Unicode MS" w:hAnsi="Angsana New"/>
          <w:spacing w:val="-4"/>
          <w:sz w:val="32"/>
          <w:szCs w:val="32"/>
          <w:cs/>
        </w:rPr>
        <w:t>โซลา</w:t>
      </w:r>
      <w:r w:rsidRPr="00720606">
        <w:rPr>
          <w:rFonts w:ascii="Angsana New" w:eastAsia="Arial Unicode MS" w:hAnsi="Angsana New" w:hint="cs"/>
          <w:spacing w:val="-4"/>
          <w:sz w:val="32"/>
          <w:szCs w:val="32"/>
          <w:cs/>
        </w:rPr>
        <w:t>ร์</w:t>
      </w:r>
      <w:r w:rsidRPr="00720606">
        <w:rPr>
          <w:rFonts w:ascii="Angsana New" w:eastAsia="Arial Unicode MS" w:hAnsi="Angsana New"/>
          <w:spacing w:val="-4"/>
          <w:sz w:val="32"/>
          <w:szCs w:val="32"/>
          <w:cs/>
        </w:rPr>
        <w:t>เซลล์</w:t>
      </w:r>
      <w:r w:rsidRPr="00720606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) โดยมีกำหนดการผ่อนชำระรายงวดเดือนตามค่าการใช้ไฟฟ้า </w:t>
      </w:r>
      <w:r w:rsidRPr="00720606">
        <w:rPr>
          <w:rFonts w:ascii="Angsana New" w:eastAsia="Arial Unicode MS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720606" w:rsidRPr="00720606" w14:paraId="3148F9D8" w14:textId="77777777" w:rsidTr="00E46B89">
        <w:tc>
          <w:tcPr>
            <w:tcW w:w="794" w:type="dxa"/>
            <w:vAlign w:val="bottom"/>
          </w:tcPr>
          <w:p w14:paraId="65A2FEF3" w14:textId="77777777" w:rsidR="00E46B89" w:rsidRPr="00720606" w:rsidRDefault="00E46B89" w:rsidP="006B3FA4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91B943C" w14:textId="77777777" w:rsidR="00E46B89" w:rsidRPr="00720606" w:rsidRDefault="00E46B89" w:rsidP="006B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1" w:type="dxa"/>
            <w:gridSpan w:val="3"/>
            <w:tcBorders>
              <w:bottom w:val="single" w:sz="6" w:space="0" w:color="auto"/>
            </w:tcBorders>
            <w:vAlign w:val="bottom"/>
          </w:tcPr>
          <w:p w14:paraId="7212811C" w14:textId="77777777" w:rsidR="00E46B89" w:rsidRPr="00720606" w:rsidRDefault="00E46B89" w:rsidP="006B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60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จำนวนเงินตามสัญญา</w:t>
            </w:r>
            <w:r w:rsidRPr="007206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0606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2060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5" w:type="dxa"/>
            <w:vAlign w:val="bottom"/>
          </w:tcPr>
          <w:p w14:paraId="4AEFFBAB" w14:textId="77777777" w:rsidR="00E46B89" w:rsidRPr="00720606" w:rsidRDefault="00E46B89" w:rsidP="006B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7396A98F" w14:textId="77777777" w:rsidR="00E46B89" w:rsidRPr="00720606" w:rsidRDefault="00E46B89" w:rsidP="006B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5F3B600" w14:textId="77777777" w:rsidR="00E46B89" w:rsidRPr="00720606" w:rsidRDefault="00E46B89" w:rsidP="006B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219A234D" w14:textId="77777777" w:rsidR="00E46B89" w:rsidRPr="00720606" w:rsidRDefault="00E46B89" w:rsidP="006B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06" w:rsidRPr="00720606" w14:paraId="7DCB5391" w14:textId="77777777" w:rsidTr="00E46B89"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7A5A823" w14:textId="77777777" w:rsidR="00E46B89" w:rsidRPr="00720606" w:rsidRDefault="00E46B89" w:rsidP="006B3F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09302A4C" w14:textId="77777777" w:rsidR="00E46B89" w:rsidRPr="00720606" w:rsidRDefault="00E46B89" w:rsidP="006B3F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D36873" w14:textId="77777777" w:rsidR="00E46B89" w:rsidRPr="00720606" w:rsidRDefault="00E46B89" w:rsidP="006B3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245AB827" w14:textId="2498130D" w:rsidR="00E46B89" w:rsidRPr="00720606" w:rsidRDefault="00E46B89" w:rsidP="006B3F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475788BC" w14:textId="77777777" w:rsidR="00E46B89" w:rsidRPr="00720606" w:rsidRDefault="00E46B89" w:rsidP="006B3F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425629A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29445A4E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dxa"/>
            <w:vAlign w:val="bottom"/>
          </w:tcPr>
          <w:p w14:paraId="3E492A31" w14:textId="77777777" w:rsidR="00E46B89" w:rsidRPr="00720606" w:rsidRDefault="00E46B89" w:rsidP="006B3FA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E47B0F" w14:textId="77777777" w:rsidR="00E46B89" w:rsidRPr="00720606" w:rsidRDefault="00E46B89" w:rsidP="006B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60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</w:t>
            </w:r>
          </w:p>
          <w:p w14:paraId="3351BF73" w14:textId="77777777" w:rsidR="00E46B89" w:rsidRPr="00720606" w:rsidRDefault="00E46B89" w:rsidP="006B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ผ่อนชำระ</w:t>
            </w:r>
            <w:r w:rsidRPr="007206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0606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2060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  <w:vAlign w:val="bottom"/>
          </w:tcPr>
          <w:p w14:paraId="622A5FD0" w14:textId="77777777" w:rsidR="00E46B89" w:rsidRPr="00720606" w:rsidRDefault="00E46B89" w:rsidP="006B3FA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AAA1E1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060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  <w:p w14:paraId="4310FD1F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2060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</w:t>
            </w:r>
            <w:r w:rsidRPr="00720606">
              <w:rPr>
                <w:rFonts w:ascii="Angsana New" w:hAnsi="Angsana New" w:cstheme="majorBidi" w:hint="cs"/>
                <w:sz w:val="28"/>
                <w:szCs w:val="28"/>
                <w:cs/>
              </w:rPr>
              <w:t>)</w:t>
            </w:r>
          </w:p>
        </w:tc>
      </w:tr>
      <w:tr w:rsidR="00720606" w:rsidRPr="00720606" w14:paraId="42CD2519" w14:textId="77777777" w:rsidTr="00E46B89">
        <w:tc>
          <w:tcPr>
            <w:tcW w:w="794" w:type="dxa"/>
            <w:tcBorders>
              <w:top w:val="single" w:sz="6" w:space="0" w:color="auto"/>
            </w:tcBorders>
          </w:tcPr>
          <w:p w14:paraId="7C51E28D" w14:textId="77777777" w:rsidR="00E46B89" w:rsidRPr="00720606" w:rsidRDefault="00E46B89" w:rsidP="006B3F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6C6D253E" w14:textId="77777777" w:rsidR="00E46B89" w:rsidRPr="00720606" w:rsidRDefault="00E46B89" w:rsidP="006B3FA4">
            <w:pPr>
              <w:tabs>
                <w:tab w:val="left" w:pos="328"/>
                <w:tab w:val="left" w:pos="51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323ABCA0" w14:textId="77777777" w:rsidR="00E46B89" w:rsidRPr="00720606" w:rsidRDefault="00E46B89" w:rsidP="006B3FA4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38.16</w:t>
            </w:r>
          </w:p>
        </w:tc>
        <w:tc>
          <w:tcPr>
            <w:tcW w:w="143" w:type="dxa"/>
          </w:tcPr>
          <w:p w14:paraId="12631EC5" w14:textId="77777777" w:rsidR="00E46B89" w:rsidRPr="00720606" w:rsidRDefault="00E46B89" w:rsidP="006B3FA4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7FA01A78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38.16</w:t>
            </w:r>
          </w:p>
        </w:tc>
        <w:tc>
          <w:tcPr>
            <w:tcW w:w="145" w:type="dxa"/>
          </w:tcPr>
          <w:p w14:paraId="3C24628F" w14:textId="77777777" w:rsidR="00E46B89" w:rsidRPr="00720606" w:rsidRDefault="00E46B89" w:rsidP="006B3FA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5AE5D041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</w:tcPr>
          <w:p w14:paraId="3D733251" w14:textId="77777777" w:rsidR="00E46B89" w:rsidRPr="00720606" w:rsidRDefault="00E46B89" w:rsidP="006B3FA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075E2C10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4.50</w:t>
            </w:r>
          </w:p>
        </w:tc>
      </w:tr>
      <w:tr w:rsidR="00720606" w:rsidRPr="00720606" w14:paraId="473E604D" w14:textId="77777777" w:rsidTr="00E46B89">
        <w:tc>
          <w:tcPr>
            <w:tcW w:w="794" w:type="dxa"/>
          </w:tcPr>
          <w:p w14:paraId="53150E44" w14:textId="77777777" w:rsidR="00E46B89" w:rsidRPr="00720606" w:rsidRDefault="00E46B89" w:rsidP="006B3F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69D12CE7" w14:textId="77777777" w:rsidR="00E46B89" w:rsidRPr="00720606" w:rsidRDefault="00E46B89" w:rsidP="006B3FA4">
            <w:pPr>
              <w:tabs>
                <w:tab w:val="left" w:pos="328"/>
                <w:tab w:val="left" w:pos="51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18B490D5" w14:textId="77777777" w:rsidR="00E46B89" w:rsidRPr="00720606" w:rsidRDefault="00E46B89" w:rsidP="006B3FA4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32.57</w:t>
            </w:r>
          </w:p>
        </w:tc>
        <w:tc>
          <w:tcPr>
            <w:tcW w:w="143" w:type="dxa"/>
          </w:tcPr>
          <w:p w14:paraId="6224F8F8" w14:textId="77777777" w:rsidR="00E46B89" w:rsidRPr="00720606" w:rsidRDefault="00E46B89" w:rsidP="006B3FA4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3F7027C6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CB29D10" w14:textId="77777777" w:rsidR="00E46B89" w:rsidRPr="00720606" w:rsidRDefault="00E46B89" w:rsidP="006B3FA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7B40493F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6C46FF4E" w14:textId="77777777" w:rsidR="00E46B89" w:rsidRPr="00720606" w:rsidRDefault="00E46B89" w:rsidP="006B3FA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7ABD3244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2.81</w:t>
            </w:r>
          </w:p>
        </w:tc>
      </w:tr>
      <w:tr w:rsidR="00720606" w:rsidRPr="00720606" w14:paraId="418DA0E9" w14:textId="77777777" w:rsidTr="00E46B89">
        <w:tc>
          <w:tcPr>
            <w:tcW w:w="794" w:type="dxa"/>
          </w:tcPr>
          <w:p w14:paraId="3F013EB8" w14:textId="77777777" w:rsidR="00E46B89" w:rsidRPr="00720606" w:rsidRDefault="00E46B89" w:rsidP="006B3FA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2DCFDD08" w14:textId="77777777" w:rsidR="00E46B89" w:rsidRPr="00720606" w:rsidRDefault="00E46B89" w:rsidP="006B3FA4">
            <w:pPr>
              <w:tabs>
                <w:tab w:val="left" w:pos="328"/>
                <w:tab w:val="left" w:pos="51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1A5F3AA0" w14:textId="77777777" w:rsidR="00E46B89" w:rsidRPr="00720606" w:rsidRDefault="00E46B89" w:rsidP="006B3FA4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42.68</w:t>
            </w:r>
          </w:p>
        </w:tc>
        <w:tc>
          <w:tcPr>
            <w:tcW w:w="143" w:type="dxa"/>
          </w:tcPr>
          <w:p w14:paraId="5258C0E0" w14:textId="77777777" w:rsidR="00E46B89" w:rsidRPr="00720606" w:rsidRDefault="00E46B89" w:rsidP="006B3FA4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31EC266B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B8AB6EE" w14:textId="77777777" w:rsidR="00E46B89" w:rsidRPr="00720606" w:rsidRDefault="00E46B89" w:rsidP="006B3FA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23989D0F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30CDFEB3" w14:textId="77777777" w:rsidR="00E46B89" w:rsidRPr="00720606" w:rsidRDefault="00E46B89" w:rsidP="006B3FA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69B0DFFB" w14:textId="77777777" w:rsidR="00E46B89" w:rsidRPr="00720606" w:rsidRDefault="00E46B89" w:rsidP="006B3FA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2.80</w:t>
            </w:r>
          </w:p>
        </w:tc>
      </w:tr>
      <w:tr w:rsidR="00EA3F6C" w:rsidRPr="00720606" w14:paraId="78EFDA6A" w14:textId="77777777" w:rsidTr="00E46B89">
        <w:tc>
          <w:tcPr>
            <w:tcW w:w="794" w:type="dxa"/>
          </w:tcPr>
          <w:p w14:paraId="298F10C9" w14:textId="249AFA90" w:rsidR="00EA3F6C" w:rsidRPr="00720606" w:rsidRDefault="00EA3F6C" w:rsidP="00EA3F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7083B154" w14:textId="77777777" w:rsidR="00EA3F6C" w:rsidRPr="00720606" w:rsidRDefault="00EA3F6C" w:rsidP="00EA3F6C">
            <w:pPr>
              <w:tabs>
                <w:tab w:val="left" w:pos="328"/>
                <w:tab w:val="left" w:pos="51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0736DA35" w14:textId="69A256D6" w:rsidR="00EA3F6C" w:rsidRPr="00720606" w:rsidRDefault="00EA3F6C" w:rsidP="00EA3F6C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41.95</w:t>
            </w:r>
          </w:p>
        </w:tc>
        <w:tc>
          <w:tcPr>
            <w:tcW w:w="143" w:type="dxa"/>
          </w:tcPr>
          <w:p w14:paraId="5E5DCBF0" w14:textId="77777777" w:rsidR="00EA3F6C" w:rsidRPr="00720606" w:rsidRDefault="00EA3F6C" w:rsidP="00EA3F6C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4F65A83A" w14:textId="69CC6D49" w:rsidR="00EA3F6C" w:rsidRPr="00720606" w:rsidRDefault="00EA3F6C" w:rsidP="00EA3F6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9F3A472" w14:textId="77777777" w:rsidR="00EA3F6C" w:rsidRPr="00720606" w:rsidRDefault="00EA3F6C" w:rsidP="00EA3F6C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2F8680D" w14:textId="2A715C84" w:rsidR="00EA3F6C" w:rsidRPr="00720606" w:rsidRDefault="00EA3F6C" w:rsidP="00EA3F6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6EBCB53A" w14:textId="77777777" w:rsidR="00EA3F6C" w:rsidRPr="00720606" w:rsidRDefault="00EA3F6C" w:rsidP="00EA3F6C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58817199" w14:textId="599C16FB" w:rsidR="00EA3F6C" w:rsidRPr="00720606" w:rsidRDefault="00EA3F6C" w:rsidP="00EA3F6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2.81</w:t>
            </w:r>
          </w:p>
        </w:tc>
      </w:tr>
    </w:tbl>
    <w:p w14:paraId="32ACE628" w14:textId="58A25528" w:rsidR="0039481B" w:rsidRPr="00720606" w:rsidRDefault="0039481B" w:rsidP="00300C50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74E7B908" w14:textId="2133A8BC" w:rsidR="00E46B89" w:rsidRPr="00720606" w:rsidRDefault="00E46B89" w:rsidP="00E46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0606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8B24C3B" w14:textId="77777777" w:rsidR="00E46B89" w:rsidRPr="00720606" w:rsidRDefault="00E46B89" w:rsidP="00E46B89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720606" w:rsidRPr="00720606" w14:paraId="5577E28E" w14:textId="77777777" w:rsidTr="00E46B89">
        <w:tc>
          <w:tcPr>
            <w:tcW w:w="2891" w:type="dxa"/>
          </w:tcPr>
          <w:p w14:paraId="6B237C07" w14:textId="77777777" w:rsidR="00E46B89" w:rsidRPr="00720606" w:rsidRDefault="00E46B89" w:rsidP="00DA0E43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4B59F77A" w14:textId="77777777" w:rsidR="00E46B89" w:rsidRPr="00720606" w:rsidRDefault="00E46B89" w:rsidP="00DA0E43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720606" w:rsidRPr="00720606" w14:paraId="09A50B1F" w14:textId="77777777" w:rsidTr="00E46B89">
        <w:tc>
          <w:tcPr>
            <w:tcW w:w="2891" w:type="dxa"/>
          </w:tcPr>
          <w:p w14:paraId="733B3641" w14:textId="77777777" w:rsidR="00E46B89" w:rsidRPr="00720606" w:rsidRDefault="00E46B89" w:rsidP="00DA0E43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9D3F31" w14:textId="77777777" w:rsidR="00E46B89" w:rsidRPr="00720606" w:rsidRDefault="00E46B89" w:rsidP="00DA0E4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488E2413" w14:textId="77777777" w:rsidR="00E46B89" w:rsidRPr="00720606" w:rsidRDefault="00E46B89" w:rsidP="00DA0E4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0ACE9D" w14:textId="77777777" w:rsidR="00E46B89" w:rsidRPr="00720606" w:rsidRDefault="00E46B89" w:rsidP="00DA0E4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606" w:rsidRPr="00720606" w14:paraId="6FC00C42" w14:textId="77777777" w:rsidTr="00E46B89">
        <w:tc>
          <w:tcPr>
            <w:tcW w:w="2891" w:type="dxa"/>
          </w:tcPr>
          <w:p w14:paraId="1BA84C93" w14:textId="77777777" w:rsidR="00E46B89" w:rsidRPr="00720606" w:rsidRDefault="00E46B89" w:rsidP="00DA0E43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F856A82" w14:textId="77777777" w:rsidR="001857A1" w:rsidRPr="00720606" w:rsidRDefault="001857A1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/>
                <w:sz w:val="24"/>
                <w:szCs w:val="24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4"/>
                <w:szCs w:val="24"/>
              </w:rPr>
              <w:t>30</w:t>
            </w:r>
          </w:p>
          <w:p w14:paraId="4DCF578F" w14:textId="5C53C5FB" w:rsidR="00E46B89" w:rsidRPr="00720606" w:rsidRDefault="001857A1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/>
                <w:sz w:val="24"/>
                <w:szCs w:val="24"/>
                <w:cs/>
              </w:rPr>
              <w:t xml:space="preserve">กันยายน </w:t>
            </w:r>
            <w:r w:rsidRPr="00720606">
              <w:rPr>
                <w:rFonts w:asciiTheme="majorBidi" w:hAnsiTheme="majorBidi"/>
                <w:sz w:val="24"/>
                <w:szCs w:val="24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65EEC15" w14:textId="77777777" w:rsidR="00E46B89" w:rsidRPr="00720606" w:rsidRDefault="00E46B89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93A105" w14:textId="77777777" w:rsidR="00E46B89" w:rsidRPr="00720606" w:rsidRDefault="00E46B89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149509EC" w14:textId="77777777" w:rsidR="00E46B89" w:rsidRPr="00720606" w:rsidRDefault="00E46B89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5" w:type="dxa"/>
          </w:tcPr>
          <w:p w14:paraId="34AA52B1" w14:textId="77777777" w:rsidR="00E46B89" w:rsidRPr="00720606" w:rsidRDefault="00E46B89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6B8A05" w14:textId="5E8988A4" w:rsidR="00E46B89" w:rsidRPr="00720606" w:rsidRDefault="00E46B89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/>
                <w:sz w:val="24"/>
                <w:szCs w:val="24"/>
                <w:cs/>
              </w:rPr>
              <w:t xml:space="preserve">ณ วันที่ </w:t>
            </w:r>
            <w:r w:rsidR="001857A1" w:rsidRPr="00720606">
              <w:rPr>
                <w:rFonts w:asciiTheme="majorBidi" w:hAnsiTheme="majorBidi"/>
                <w:sz w:val="24"/>
                <w:szCs w:val="24"/>
              </w:rPr>
              <w:t>30</w:t>
            </w:r>
          </w:p>
          <w:p w14:paraId="1294AA6A" w14:textId="75A278AA" w:rsidR="00E46B89" w:rsidRPr="00720606" w:rsidRDefault="00E46B89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/>
                <w:sz w:val="24"/>
                <w:szCs w:val="24"/>
                <w:cs/>
              </w:rPr>
              <w:t xml:space="preserve">กันยายน </w:t>
            </w:r>
            <w:r w:rsidR="001857A1" w:rsidRPr="00720606">
              <w:rPr>
                <w:rFonts w:asciiTheme="majorBidi" w:hAnsi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5A611F" w14:textId="77777777" w:rsidR="00E46B89" w:rsidRPr="00720606" w:rsidRDefault="00E46B89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4CE070" w14:textId="77777777" w:rsidR="00E46B89" w:rsidRPr="00720606" w:rsidRDefault="00E46B89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A4B2465" w14:textId="77777777" w:rsidR="00E46B89" w:rsidRPr="00720606" w:rsidRDefault="00E46B89" w:rsidP="00DA0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20606" w:rsidRPr="00720606" w14:paraId="7BAE4CE7" w14:textId="77777777" w:rsidTr="00E46B89">
        <w:tc>
          <w:tcPr>
            <w:tcW w:w="2891" w:type="dxa"/>
          </w:tcPr>
          <w:p w14:paraId="35A32A73" w14:textId="77777777" w:rsidR="002A2AE5" w:rsidRPr="00720606" w:rsidRDefault="002A2AE5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FA05BF6" w14:textId="17DB3418" w:rsidR="002A2AE5" w:rsidRPr="00720606" w:rsidRDefault="00A97D09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472,508</w:t>
            </w:r>
          </w:p>
        </w:tc>
        <w:tc>
          <w:tcPr>
            <w:tcW w:w="143" w:type="dxa"/>
          </w:tcPr>
          <w:p w14:paraId="55F4D292" w14:textId="77777777" w:rsidR="002A2AE5" w:rsidRPr="00720606" w:rsidRDefault="002A2AE5" w:rsidP="00DA0E43">
            <w:pPr>
              <w:spacing w:line="30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C3EFB97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380,486</w:t>
            </w:r>
          </w:p>
        </w:tc>
        <w:tc>
          <w:tcPr>
            <w:tcW w:w="145" w:type="dxa"/>
          </w:tcPr>
          <w:p w14:paraId="07468D73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AD3418" w14:textId="70715FAC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444,585 </w:t>
            </w:r>
          </w:p>
        </w:tc>
        <w:tc>
          <w:tcPr>
            <w:tcW w:w="142" w:type="dxa"/>
          </w:tcPr>
          <w:p w14:paraId="67B442D9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9757FA3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369,200 </w:t>
            </w:r>
          </w:p>
        </w:tc>
      </w:tr>
      <w:tr w:rsidR="00720606" w:rsidRPr="00720606" w14:paraId="266C6581" w14:textId="77777777" w:rsidTr="00E46B89">
        <w:tc>
          <w:tcPr>
            <w:tcW w:w="2891" w:type="dxa"/>
          </w:tcPr>
          <w:p w14:paraId="68C93F10" w14:textId="77777777" w:rsidR="002A2AE5" w:rsidRPr="00720606" w:rsidRDefault="002A2AE5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0B85407A" w14:textId="5C5968AF" w:rsidR="002A2AE5" w:rsidRPr="00720606" w:rsidRDefault="00A97D09" w:rsidP="00DA0E43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90,386</w:t>
            </w:r>
          </w:p>
        </w:tc>
        <w:tc>
          <w:tcPr>
            <w:tcW w:w="143" w:type="dxa"/>
          </w:tcPr>
          <w:p w14:paraId="12073EDF" w14:textId="77777777" w:rsidR="002A2AE5" w:rsidRPr="00720606" w:rsidRDefault="002A2AE5" w:rsidP="00DA0E43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B03AD7B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30,086</w:t>
            </w:r>
          </w:p>
        </w:tc>
        <w:tc>
          <w:tcPr>
            <w:tcW w:w="145" w:type="dxa"/>
          </w:tcPr>
          <w:p w14:paraId="17231191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7659EE6" w14:textId="48704D48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90,386 </w:t>
            </w:r>
          </w:p>
        </w:tc>
        <w:tc>
          <w:tcPr>
            <w:tcW w:w="142" w:type="dxa"/>
          </w:tcPr>
          <w:p w14:paraId="508DB25F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00D807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30,086 </w:t>
            </w:r>
          </w:p>
        </w:tc>
      </w:tr>
      <w:tr w:rsidR="00720606" w:rsidRPr="00720606" w14:paraId="41597BB1" w14:textId="77777777" w:rsidTr="00E46B89">
        <w:tc>
          <w:tcPr>
            <w:tcW w:w="2891" w:type="dxa"/>
          </w:tcPr>
          <w:p w14:paraId="277EBAFD" w14:textId="77777777" w:rsidR="002A2AE5" w:rsidRPr="00720606" w:rsidRDefault="002A2AE5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43D84D6F" w14:textId="002F942A" w:rsidR="002A2AE5" w:rsidRPr="00720606" w:rsidRDefault="00A97D09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18,246</w:t>
            </w:r>
          </w:p>
        </w:tc>
        <w:tc>
          <w:tcPr>
            <w:tcW w:w="143" w:type="dxa"/>
          </w:tcPr>
          <w:p w14:paraId="5C1F66C7" w14:textId="77777777" w:rsidR="002A2AE5" w:rsidRPr="00720606" w:rsidRDefault="002A2AE5" w:rsidP="00DA0E43">
            <w:pPr>
              <w:spacing w:line="30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BB6B6C3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26,149</w:t>
            </w:r>
          </w:p>
        </w:tc>
        <w:tc>
          <w:tcPr>
            <w:tcW w:w="145" w:type="dxa"/>
          </w:tcPr>
          <w:p w14:paraId="6B8E21D7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6B52E7D" w14:textId="7B6811B1" w:rsidR="002A2AE5" w:rsidRPr="00720606" w:rsidRDefault="002A2AE5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2FC55524" w14:textId="77777777" w:rsidR="002A2AE5" w:rsidRPr="00720606" w:rsidRDefault="002A2AE5" w:rsidP="00DA0E4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06016DA" w14:textId="77777777" w:rsidR="002A2AE5" w:rsidRPr="00720606" w:rsidRDefault="002A2AE5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720606" w:rsidRPr="00720606" w14:paraId="7C6BE74A" w14:textId="77777777" w:rsidTr="00E46B89">
        <w:tc>
          <w:tcPr>
            <w:tcW w:w="2891" w:type="dxa"/>
          </w:tcPr>
          <w:p w14:paraId="20EB0E9E" w14:textId="77777777" w:rsidR="002A2AE5" w:rsidRPr="00720606" w:rsidRDefault="002A2AE5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749C8AA7" w14:textId="604B3DBD" w:rsidR="002A2AE5" w:rsidRPr="00720606" w:rsidRDefault="00A97D09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5,70</w:t>
            </w:r>
            <w:r w:rsidR="001C5060" w:rsidRPr="0072060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3" w:type="dxa"/>
          </w:tcPr>
          <w:p w14:paraId="34801EE8" w14:textId="77777777" w:rsidR="002A2AE5" w:rsidRPr="00720606" w:rsidRDefault="002A2AE5" w:rsidP="00DA0E43">
            <w:pPr>
              <w:spacing w:line="30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2E7609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5,489</w:t>
            </w:r>
          </w:p>
        </w:tc>
        <w:tc>
          <w:tcPr>
            <w:tcW w:w="145" w:type="dxa"/>
          </w:tcPr>
          <w:p w14:paraId="3B73033F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65068C5" w14:textId="627B9C33" w:rsidR="002A2AE5" w:rsidRPr="00720606" w:rsidRDefault="002A2AE5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15D02217" w14:textId="77777777" w:rsidR="002A2AE5" w:rsidRPr="00720606" w:rsidRDefault="002A2AE5" w:rsidP="00DA0E4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CB87BA2" w14:textId="77777777" w:rsidR="002A2AE5" w:rsidRPr="00720606" w:rsidRDefault="002A2AE5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720606" w:rsidRPr="00720606" w14:paraId="15F35245" w14:textId="77777777" w:rsidTr="00E46B89">
        <w:tc>
          <w:tcPr>
            <w:tcW w:w="2891" w:type="dxa"/>
          </w:tcPr>
          <w:p w14:paraId="52950262" w14:textId="77777777" w:rsidR="002A2AE5" w:rsidRPr="00720606" w:rsidRDefault="002A2AE5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39895739" w14:textId="6E1D914D" w:rsidR="002A2AE5" w:rsidRPr="00720606" w:rsidRDefault="00A97D09" w:rsidP="00DA0E43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28,452</w:t>
            </w:r>
          </w:p>
        </w:tc>
        <w:tc>
          <w:tcPr>
            <w:tcW w:w="143" w:type="dxa"/>
          </w:tcPr>
          <w:p w14:paraId="64E3F594" w14:textId="77777777" w:rsidR="002A2AE5" w:rsidRPr="00720606" w:rsidRDefault="002A2AE5" w:rsidP="00DA0E43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5120BC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24,300</w:t>
            </w:r>
          </w:p>
        </w:tc>
        <w:tc>
          <w:tcPr>
            <w:tcW w:w="145" w:type="dxa"/>
          </w:tcPr>
          <w:p w14:paraId="7B618A56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804EE5D" w14:textId="3B2435C2" w:rsidR="002A2AE5" w:rsidRPr="00720606" w:rsidRDefault="002A2AE5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20395FFF" w14:textId="77777777" w:rsidR="002A2AE5" w:rsidRPr="00720606" w:rsidRDefault="002A2AE5" w:rsidP="00DA0E4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476ED" w14:textId="77777777" w:rsidR="002A2AE5" w:rsidRPr="00720606" w:rsidRDefault="002A2AE5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720606" w:rsidRPr="00720606" w14:paraId="1771A45A" w14:textId="77777777" w:rsidTr="00E46B89">
        <w:tc>
          <w:tcPr>
            <w:tcW w:w="2891" w:type="dxa"/>
          </w:tcPr>
          <w:p w14:paraId="32A7D152" w14:textId="77777777" w:rsidR="002A2AE5" w:rsidRPr="00720606" w:rsidRDefault="002A2AE5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B160FBA" w14:textId="7E2833C3" w:rsidR="002A2AE5" w:rsidRPr="00720606" w:rsidRDefault="00A97D09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1,688</w:t>
            </w:r>
          </w:p>
        </w:tc>
        <w:tc>
          <w:tcPr>
            <w:tcW w:w="143" w:type="dxa"/>
          </w:tcPr>
          <w:p w14:paraId="486643B6" w14:textId="77777777" w:rsidR="002A2AE5" w:rsidRPr="00720606" w:rsidRDefault="002A2AE5" w:rsidP="00DA0E43">
            <w:pPr>
              <w:spacing w:line="30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64081C0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1,750</w:t>
            </w:r>
          </w:p>
        </w:tc>
        <w:tc>
          <w:tcPr>
            <w:tcW w:w="145" w:type="dxa"/>
          </w:tcPr>
          <w:p w14:paraId="43BE540E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7AB647D" w14:textId="772F1629" w:rsidR="002A2AE5" w:rsidRPr="00720606" w:rsidRDefault="002A2AE5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053B1396" w14:textId="77777777" w:rsidR="002A2AE5" w:rsidRPr="00720606" w:rsidRDefault="002A2AE5" w:rsidP="00DA0E4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66B24DA" w14:textId="77777777" w:rsidR="002A2AE5" w:rsidRPr="00720606" w:rsidRDefault="002A2AE5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720606" w:rsidRPr="00720606" w14:paraId="2453F909" w14:textId="77777777" w:rsidTr="00E46B89">
        <w:tc>
          <w:tcPr>
            <w:tcW w:w="2891" w:type="dxa"/>
          </w:tcPr>
          <w:p w14:paraId="7DBACC69" w14:textId="77777777" w:rsidR="002A2AE5" w:rsidRPr="00720606" w:rsidRDefault="002A2AE5" w:rsidP="00DA0E43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240CF6F" w14:textId="3FDE3F7E" w:rsidR="002A2AE5" w:rsidRPr="00720606" w:rsidRDefault="001C5060" w:rsidP="00DA0E43">
            <w:pPr>
              <w:tabs>
                <w:tab w:val="left" w:pos="32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616,983</w:t>
            </w:r>
          </w:p>
        </w:tc>
        <w:tc>
          <w:tcPr>
            <w:tcW w:w="143" w:type="dxa"/>
          </w:tcPr>
          <w:p w14:paraId="0B628F66" w14:textId="77777777" w:rsidR="002A2AE5" w:rsidRPr="00720606" w:rsidRDefault="002A2AE5" w:rsidP="00DA0E43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F23E6C4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468,260</w:t>
            </w:r>
          </w:p>
        </w:tc>
        <w:tc>
          <w:tcPr>
            <w:tcW w:w="145" w:type="dxa"/>
          </w:tcPr>
          <w:p w14:paraId="7F58CC33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C9EBDBC" w14:textId="38670AD6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534,971</w:t>
            </w:r>
          </w:p>
        </w:tc>
        <w:tc>
          <w:tcPr>
            <w:tcW w:w="142" w:type="dxa"/>
          </w:tcPr>
          <w:p w14:paraId="40E19CDB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A4B42F2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399,286</w:t>
            </w:r>
          </w:p>
        </w:tc>
      </w:tr>
      <w:tr w:rsidR="00720606" w:rsidRPr="00720606" w14:paraId="289474E3" w14:textId="77777777" w:rsidTr="00E46B89">
        <w:tc>
          <w:tcPr>
            <w:tcW w:w="2891" w:type="dxa"/>
          </w:tcPr>
          <w:p w14:paraId="44858DCF" w14:textId="77777777" w:rsidR="002A2AE5" w:rsidRPr="00720606" w:rsidRDefault="002A2AE5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9E193C" w14:textId="3443DBA7" w:rsidR="002A2AE5" w:rsidRPr="00720606" w:rsidRDefault="001C5060" w:rsidP="00DA0E4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(65,700)</w:t>
            </w:r>
          </w:p>
        </w:tc>
        <w:tc>
          <w:tcPr>
            <w:tcW w:w="143" w:type="dxa"/>
          </w:tcPr>
          <w:p w14:paraId="163B073D" w14:textId="77777777" w:rsidR="002A2AE5" w:rsidRPr="00720606" w:rsidRDefault="002A2AE5" w:rsidP="00DA0E4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16CF9" w14:textId="77777777" w:rsidR="002A2AE5" w:rsidRPr="00720606" w:rsidRDefault="002A2AE5" w:rsidP="00DA0E4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(58,108)</w:t>
            </w:r>
          </w:p>
        </w:tc>
        <w:tc>
          <w:tcPr>
            <w:tcW w:w="145" w:type="dxa"/>
          </w:tcPr>
          <w:p w14:paraId="730E8709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F5F6AC5" w14:textId="121DFD82" w:rsidR="002A2AE5" w:rsidRPr="00720606" w:rsidRDefault="002B06FD" w:rsidP="00DA0E4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(48,237)</w:t>
            </w:r>
          </w:p>
        </w:tc>
        <w:tc>
          <w:tcPr>
            <w:tcW w:w="142" w:type="dxa"/>
          </w:tcPr>
          <w:p w14:paraId="5A8FBCD7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4C6390" w14:textId="77777777" w:rsidR="002A2AE5" w:rsidRPr="00720606" w:rsidRDefault="002A2AE5" w:rsidP="00DA0E4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(40,711)</w:t>
            </w:r>
          </w:p>
        </w:tc>
      </w:tr>
      <w:tr w:rsidR="00720606" w:rsidRPr="00720606" w14:paraId="5DD7CD84" w14:textId="77777777" w:rsidTr="00E46B89">
        <w:tc>
          <w:tcPr>
            <w:tcW w:w="2891" w:type="dxa"/>
          </w:tcPr>
          <w:p w14:paraId="6254FFAE" w14:textId="77777777" w:rsidR="002A2AE5" w:rsidRPr="00720606" w:rsidRDefault="002A2AE5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E1A088" w14:textId="65428249" w:rsidR="002A2AE5" w:rsidRPr="00720606" w:rsidRDefault="001C5060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551,283</w:t>
            </w:r>
          </w:p>
        </w:tc>
        <w:tc>
          <w:tcPr>
            <w:tcW w:w="143" w:type="dxa"/>
          </w:tcPr>
          <w:p w14:paraId="77D877F1" w14:textId="77777777" w:rsidR="002A2AE5" w:rsidRPr="00720606" w:rsidRDefault="002A2AE5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7E402D" w14:textId="77777777" w:rsidR="002A2AE5" w:rsidRPr="00720606" w:rsidRDefault="002A2AE5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410,152</w:t>
            </w:r>
          </w:p>
        </w:tc>
        <w:tc>
          <w:tcPr>
            <w:tcW w:w="145" w:type="dxa"/>
          </w:tcPr>
          <w:p w14:paraId="7470E047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958ED25" w14:textId="35763712" w:rsidR="002A2AE5" w:rsidRPr="00720606" w:rsidRDefault="002B06FD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486,734</w:t>
            </w:r>
          </w:p>
        </w:tc>
        <w:tc>
          <w:tcPr>
            <w:tcW w:w="142" w:type="dxa"/>
          </w:tcPr>
          <w:p w14:paraId="538E66E7" w14:textId="77777777" w:rsidR="002A2AE5" w:rsidRPr="00720606" w:rsidRDefault="002A2AE5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0E8A2E" w14:textId="77777777" w:rsidR="002A2AE5" w:rsidRPr="00720606" w:rsidRDefault="002A2AE5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358,575</w:t>
            </w:r>
          </w:p>
        </w:tc>
      </w:tr>
      <w:tr w:rsidR="00720606" w:rsidRPr="00720606" w14:paraId="0E94D0C6" w14:textId="77777777" w:rsidTr="00E46B89">
        <w:tc>
          <w:tcPr>
            <w:tcW w:w="2891" w:type="dxa"/>
          </w:tcPr>
          <w:p w14:paraId="3AF433BE" w14:textId="77777777" w:rsidR="002B06FD" w:rsidRPr="00720606" w:rsidRDefault="002B06FD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71E45A" w14:textId="6416F9BC" w:rsidR="002B06FD" w:rsidRPr="00720606" w:rsidRDefault="001C5060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14,066</w:t>
            </w:r>
          </w:p>
        </w:tc>
        <w:tc>
          <w:tcPr>
            <w:tcW w:w="143" w:type="dxa"/>
          </w:tcPr>
          <w:p w14:paraId="3D5232DA" w14:textId="77777777" w:rsidR="002B06FD" w:rsidRPr="00720606" w:rsidRDefault="002B06FD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75AD17" w14:textId="77777777" w:rsidR="002B06FD" w:rsidRPr="00720606" w:rsidRDefault="002B06FD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26,804</w:t>
            </w:r>
          </w:p>
        </w:tc>
        <w:tc>
          <w:tcPr>
            <w:tcW w:w="145" w:type="dxa"/>
          </w:tcPr>
          <w:p w14:paraId="5E7E014D" w14:textId="77777777" w:rsidR="002B06FD" w:rsidRPr="00720606" w:rsidRDefault="002B06FD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04DEC9" w14:textId="00E49A6A" w:rsidR="002B06FD" w:rsidRPr="00720606" w:rsidRDefault="002B06FD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E38982" w14:textId="77777777" w:rsidR="002B06FD" w:rsidRPr="00720606" w:rsidRDefault="002B06FD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1EF474" w14:textId="555DD767" w:rsidR="002B06FD" w:rsidRPr="00720606" w:rsidRDefault="002B06FD" w:rsidP="00DA0E4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B06FD" w:rsidRPr="00720606" w14:paraId="37B41609" w14:textId="77777777" w:rsidTr="00E46B89">
        <w:tc>
          <w:tcPr>
            <w:tcW w:w="2891" w:type="dxa"/>
          </w:tcPr>
          <w:p w14:paraId="7E19EC1B" w14:textId="77777777" w:rsidR="002B06FD" w:rsidRPr="00720606" w:rsidRDefault="002B06FD" w:rsidP="00DA0E4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</w:t>
            </w:r>
            <w:r w:rsidRPr="00720606">
              <w:rPr>
                <w:rFonts w:ascii="Angsana New" w:hAnsi="Angsana New"/>
                <w:sz w:val="24"/>
                <w:szCs w:val="24"/>
              </w:rPr>
              <w:t>-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383C025" w14:textId="05A8354D" w:rsidR="002B06FD" w:rsidRPr="00720606" w:rsidRDefault="001C5060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565,349</w:t>
            </w:r>
          </w:p>
        </w:tc>
        <w:tc>
          <w:tcPr>
            <w:tcW w:w="143" w:type="dxa"/>
          </w:tcPr>
          <w:p w14:paraId="306F1A7E" w14:textId="77777777" w:rsidR="002B06FD" w:rsidRPr="00720606" w:rsidRDefault="002B06FD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581F74" w14:textId="77777777" w:rsidR="002B06FD" w:rsidRPr="00720606" w:rsidRDefault="002B06FD" w:rsidP="00DA0E43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436,956</w:t>
            </w:r>
          </w:p>
        </w:tc>
        <w:tc>
          <w:tcPr>
            <w:tcW w:w="145" w:type="dxa"/>
          </w:tcPr>
          <w:p w14:paraId="1CBB6A27" w14:textId="77777777" w:rsidR="002B06FD" w:rsidRPr="00720606" w:rsidRDefault="002B06FD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E418CE" w14:textId="0E22E3A6" w:rsidR="002B06FD" w:rsidRPr="00720606" w:rsidRDefault="002B06FD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486,734</w:t>
            </w:r>
          </w:p>
        </w:tc>
        <w:tc>
          <w:tcPr>
            <w:tcW w:w="142" w:type="dxa"/>
          </w:tcPr>
          <w:p w14:paraId="35989158" w14:textId="77777777" w:rsidR="002B06FD" w:rsidRPr="00720606" w:rsidRDefault="002B06FD" w:rsidP="00DA0E4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0CB622" w14:textId="77777777" w:rsidR="002B06FD" w:rsidRPr="00720606" w:rsidRDefault="002B06FD" w:rsidP="00DA0E4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358,575</w:t>
            </w:r>
          </w:p>
        </w:tc>
      </w:tr>
    </w:tbl>
    <w:p w14:paraId="433DDB9F" w14:textId="77777777" w:rsidR="00DA0E43" w:rsidRPr="00720606" w:rsidRDefault="00DA0E43" w:rsidP="00300C50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exact"/>
        <w:ind w:left="851" w:firstLine="567"/>
        <w:contextualSpacing/>
        <w:jc w:val="thaiDistribute"/>
        <w:rPr>
          <w:rFonts w:asciiTheme="majorBidi" w:hAnsiTheme="majorBidi"/>
          <w:sz w:val="32"/>
          <w:szCs w:val="32"/>
          <w:highlight w:val="yellow"/>
        </w:rPr>
      </w:pPr>
    </w:p>
    <w:p w14:paraId="25CAEDBA" w14:textId="17095A08" w:rsidR="00230292" w:rsidRPr="00720606" w:rsidRDefault="00230292" w:rsidP="00300C50">
      <w:pPr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t xml:space="preserve">สำหรับงวดเก้าเดือนสิ้นสุดวันที่ </w:t>
      </w:r>
      <w:r w:rsidRPr="00720606">
        <w:rPr>
          <w:rFonts w:asciiTheme="majorBidi" w:hAnsiTheme="majorBidi"/>
          <w:sz w:val="32"/>
          <w:szCs w:val="32"/>
        </w:rPr>
        <w:t>30</w:t>
      </w:r>
      <w:r w:rsidRPr="00720606">
        <w:rPr>
          <w:rFonts w:asciiTheme="majorBidi" w:hAnsiTheme="majorBidi"/>
          <w:sz w:val="32"/>
          <w:szCs w:val="32"/>
          <w:cs/>
        </w:rPr>
        <w:t xml:space="preserve"> กันยายน</w:t>
      </w:r>
      <w:r w:rsidRPr="00720606">
        <w:rPr>
          <w:rFonts w:asciiTheme="majorBidi" w:hAnsiTheme="majorBidi"/>
          <w:sz w:val="32"/>
          <w:szCs w:val="32"/>
        </w:rPr>
        <w:t xml:space="preserve"> 2564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บริษัทย่อยได้รวมต้นทุนการกู้ยืมเงินต้นทุนงานระหว่างติดตั้งหลังคาโซลาร์เซลล์ เป็นจำนวนเงิน </w:t>
      </w:r>
      <w:r w:rsidRPr="00720606">
        <w:rPr>
          <w:rFonts w:asciiTheme="majorBidi" w:hAnsiTheme="majorBidi" w:cstheme="majorBidi"/>
          <w:sz w:val="32"/>
          <w:szCs w:val="32"/>
        </w:rPr>
        <w:t>0.</w:t>
      </w:r>
      <w:r w:rsidR="00513229" w:rsidRPr="00720606">
        <w:rPr>
          <w:rFonts w:asciiTheme="majorBidi" w:hAnsiTheme="majorBidi" w:cstheme="majorBidi"/>
          <w:sz w:val="32"/>
          <w:szCs w:val="32"/>
        </w:rPr>
        <w:t>33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โดยมีอัตราการตั้งขึ้นเป็นราคาทุนของสินค้าในอัตราร้อยละ </w:t>
      </w:r>
      <w:r w:rsidRPr="00720606">
        <w:rPr>
          <w:rFonts w:asciiTheme="majorBidi" w:hAnsiTheme="majorBidi" w:cstheme="majorBidi"/>
          <w:sz w:val="32"/>
          <w:szCs w:val="32"/>
        </w:rPr>
        <w:t>4.</w:t>
      </w:r>
      <w:r w:rsidR="00513229" w:rsidRPr="00720606">
        <w:rPr>
          <w:rFonts w:asciiTheme="majorBidi" w:hAnsiTheme="majorBidi" w:cstheme="majorBidi"/>
          <w:sz w:val="32"/>
          <w:szCs w:val="32"/>
        </w:rPr>
        <w:t>73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</w:p>
    <w:p w14:paraId="4FBFD076" w14:textId="77777777" w:rsidR="00230292" w:rsidRPr="00720606" w:rsidRDefault="00230292" w:rsidP="00230292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720606">
        <w:rPr>
          <w:rFonts w:ascii="Angsana New" w:hAnsi="Angsana New" w:hint="cs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720606" w:rsidRPr="00720606" w14:paraId="2A85D9CD" w14:textId="77777777" w:rsidTr="003350DE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0CAD1A35" w14:textId="77777777" w:rsidR="00230292" w:rsidRPr="00720606" w:rsidRDefault="00230292" w:rsidP="003350DE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D326D6" w14:textId="77777777" w:rsidR="00230292" w:rsidRPr="00720606" w:rsidRDefault="00230292" w:rsidP="003350D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20606" w:rsidRPr="00720606" w14:paraId="71C2FB9A" w14:textId="77777777" w:rsidTr="00335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C016330" w14:textId="77777777" w:rsidR="00230292" w:rsidRPr="00720606" w:rsidRDefault="00230292" w:rsidP="003350DE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4720DA" w14:textId="77777777" w:rsidR="00230292" w:rsidRPr="00720606" w:rsidRDefault="00230292" w:rsidP="003350D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1FC3FAC7" w14:textId="77777777" w:rsidR="00230292" w:rsidRPr="00720606" w:rsidRDefault="00230292" w:rsidP="003350DE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7864E2" w14:textId="77777777" w:rsidR="00230292" w:rsidRPr="00720606" w:rsidRDefault="00230292" w:rsidP="003350D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0606" w:rsidRPr="00720606" w14:paraId="73BED347" w14:textId="77777777" w:rsidTr="00335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03B4A6A" w14:textId="77777777" w:rsidR="00230292" w:rsidRPr="00720606" w:rsidRDefault="00230292" w:rsidP="0023029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E435021" w14:textId="0E7A006F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44F7731B" w14:textId="346FCA8B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64079F02" w14:textId="77777777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136C0584" w14:textId="77777777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21C611C" w14:textId="77777777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8" w:type="dxa"/>
          </w:tcPr>
          <w:p w14:paraId="05C645F1" w14:textId="77777777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35BF1DC" w14:textId="77777777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216121B7" w14:textId="295A6B0D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572859" w14:textId="77777777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8B3A104" w14:textId="77777777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E35099F" w14:textId="77777777" w:rsidR="00230292" w:rsidRPr="00720606" w:rsidRDefault="00230292" w:rsidP="0023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20606" w:rsidRPr="00720606" w14:paraId="2AB7FB2D" w14:textId="77777777" w:rsidTr="00335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7ABC45AC" w14:textId="77777777" w:rsidR="00230292" w:rsidRPr="00720606" w:rsidRDefault="00230292" w:rsidP="003350DE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3C9D37E" w14:textId="6D69D8AD" w:rsidR="00230292" w:rsidRPr="00720606" w:rsidRDefault="00854ADD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58,108</w:t>
            </w:r>
          </w:p>
        </w:tc>
        <w:tc>
          <w:tcPr>
            <w:tcW w:w="165" w:type="dxa"/>
          </w:tcPr>
          <w:p w14:paraId="10C353EE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30778C0E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48,747</w:t>
            </w:r>
          </w:p>
        </w:tc>
        <w:tc>
          <w:tcPr>
            <w:tcW w:w="138" w:type="dxa"/>
          </w:tcPr>
          <w:p w14:paraId="7544D092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0268EC" w14:textId="595375E4" w:rsidR="00230292" w:rsidRPr="00720606" w:rsidRDefault="00D135F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40,711</w:t>
            </w:r>
          </w:p>
        </w:tc>
        <w:tc>
          <w:tcPr>
            <w:tcW w:w="134" w:type="dxa"/>
          </w:tcPr>
          <w:p w14:paraId="3380178D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541452C4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33,834</w:t>
            </w:r>
          </w:p>
        </w:tc>
      </w:tr>
      <w:tr w:rsidR="00720606" w:rsidRPr="00720606" w14:paraId="3BBEBE09" w14:textId="77777777" w:rsidTr="00335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F2BBC3F" w14:textId="77777777" w:rsidR="00230292" w:rsidRPr="00720606" w:rsidRDefault="00230292" w:rsidP="003350DE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 xml:space="preserve">  เพิ่มขึ้นระหว่างงวด</w:t>
            </w:r>
          </w:p>
        </w:tc>
        <w:tc>
          <w:tcPr>
            <w:tcW w:w="1250" w:type="dxa"/>
          </w:tcPr>
          <w:p w14:paraId="7BE1A0FD" w14:textId="2B1BFA91" w:rsidR="00230292" w:rsidRPr="00720606" w:rsidRDefault="00300C50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13,088</w:t>
            </w:r>
          </w:p>
        </w:tc>
        <w:tc>
          <w:tcPr>
            <w:tcW w:w="165" w:type="dxa"/>
          </w:tcPr>
          <w:p w14:paraId="19E9FD87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0AFE202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13,814</w:t>
            </w:r>
          </w:p>
        </w:tc>
        <w:tc>
          <w:tcPr>
            <w:tcW w:w="138" w:type="dxa"/>
          </w:tcPr>
          <w:p w14:paraId="367E48E2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5BEDDFF" w14:textId="7619DECC" w:rsidR="00230292" w:rsidRPr="00720606" w:rsidRDefault="002B06FD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7,</w:t>
            </w:r>
            <w:r w:rsidR="009E2294" w:rsidRPr="00720606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134" w:type="dxa"/>
          </w:tcPr>
          <w:p w14:paraId="26573596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AAF8CF0" w14:textId="77777777" w:rsidR="00230292" w:rsidRPr="00720606" w:rsidRDefault="00230292" w:rsidP="003350D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6,877</w:t>
            </w:r>
          </w:p>
        </w:tc>
      </w:tr>
      <w:tr w:rsidR="00720606" w:rsidRPr="00720606" w14:paraId="5122149B" w14:textId="77777777" w:rsidTr="00335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1F8D3A03" w14:textId="77777777" w:rsidR="00D135F2" w:rsidRPr="00720606" w:rsidRDefault="00D135F2" w:rsidP="00D135F2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 xml:space="preserve">    โอนกลับระหว่างงวด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7F7374C" w14:textId="4AA2EF5F" w:rsidR="00D135F2" w:rsidRPr="00720606" w:rsidRDefault="00300C50" w:rsidP="00D135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(5,496)</w:t>
            </w:r>
          </w:p>
        </w:tc>
        <w:tc>
          <w:tcPr>
            <w:tcW w:w="165" w:type="dxa"/>
          </w:tcPr>
          <w:p w14:paraId="3211068C" w14:textId="77777777" w:rsidR="00D135F2" w:rsidRPr="00720606" w:rsidRDefault="00D135F2" w:rsidP="00D135F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234FB94" w14:textId="77777777" w:rsidR="00D135F2" w:rsidRPr="00720606" w:rsidRDefault="00D135F2" w:rsidP="00D135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(4,453)</w:t>
            </w:r>
          </w:p>
        </w:tc>
        <w:tc>
          <w:tcPr>
            <w:tcW w:w="138" w:type="dxa"/>
          </w:tcPr>
          <w:p w14:paraId="55A44AFC" w14:textId="77777777" w:rsidR="00D135F2" w:rsidRPr="00720606" w:rsidRDefault="00D135F2" w:rsidP="00D135F2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ADD86CE" w14:textId="2CB0503E" w:rsidR="00D135F2" w:rsidRPr="00720606" w:rsidRDefault="00D135F2" w:rsidP="001857A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(20</w:t>
            </w:r>
            <w:r w:rsidR="002B06FD" w:rsidRPr="00720606">
              <w:rPr>
                <w:rFonts w:ascii="Angsana New" w:hAnsi="Angsana New"/>
                <w:sz w:val="26"/>
                <w:szCs w:val="26"/>
              </w:rPr>
              <w:t>9</w:t>
            </w:r>
            <w:r w:rsidRPr="007206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3F895DD5" w14:textId="77777777" w:rsidR="00D135F2" w:rsidRPr="00720606" w:rsidRDefault="00D135F2" w:rsidP="00D135F2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13E19BC8" w14:textId="77777777" w:rsidR="00D135F2" w:rsidRPr="00720606" w:rsidRDefault="00D135F2" w:rsidP="00D135F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0606" w:rsidRPr="00720606" w14:paraId="58A0DD7D" w14:textId="77777777" w:rsidTr="003350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237D6D0E" w14:textId="420B072D" w:rsidR="002B06FD" w:rsidRPr="00720606" w:rsidRDefault="002B06FD" w:rsidP="002B06FD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300C50" w:rsidRPr="00720606">
              <w:rPr>
                <w:rFonts w:ascii="Angsana New" w:hAnsi="Angsana New" w:hint="cs"/>
                <w:sz w:val="26"/>
                <w:szCs w:val="26"/>
                <w:cs/>
              </w:rPr>
              <w:t>สิ้น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DCD7766" w14:textId="78F3CD71" w:rsidR="002B06FD" w:rsidRPr="00720606" w:rsidRDefault="00854ADD" w:rsidP="002B06F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65,700</w:t>
            </w:r>
          </w:p>
        </w:tc>
        <w:tc>
          <w:tcPr>
            <w:tcW w:w="165" w:type="dxa"/>
          </w:tcPr>
          <w:p w14:paraId="6E6A3834" w14:textId="77777777" w:rsidR="002B06FD" w:rsidRPr="00720606" w:rsidRDefault="002B06FD" w:rsidP="002B06F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7BFB0CE9" w14:textId="77777777" w:rsidR="002B06FD" w:rsidRPr="00720606" w:rsidRDefault="002B06FD" w:rsidP="002B06F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58,108</w:t>
            </w:r>
          </w:p>
        </w:tc>
        <w:tc>
          <w:tcPr>
            <w:tcW w:w="138" w:type="dxa"/>
          </w:tcPr>
          <w:p w14:paraId="692B47BE" w14:textId="77777777" w:rsidR="002B06FD" w:rsidRPr="00720606" w:rsidRDefault="002B06FD" w:rsidP="002B06F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C6C4307" w14:textId="1E432340" w:rsidR="002B06FD" w:rsidRPr="00720606" w:rsidRDefault="002B06FD" w:rsidP="001857A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48,237</w:t>
            </w:r>
          </w:p>
        </w:tc>
        <w:tc>
          <w:tcPr>
            <w:tcW w:w="134" w:type="dxa"/>
          </w:tcPr>
          <w:p w14:paraId="205438D0" w14:textId="77777777" w:rsidR="002B06FD" w:rsidRPr="00720606" w:rsidRDefault="002B06FD" w:rsidP="002B06F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5A145229" w14:textId="77777777" w:rsidR="002B06FD" w:rsidRPr="00720606" w:rsidRDefault="002B06FD" w:rsidP="002B06F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40,711</w:t>
            </w:r>
          </w:p>
        </w:tc>
      </w:tr>
    </w:tbl>
    <w:p w14:paraId="62B98832" w14:textId="77777777" w:rsidR="00230292" w:rsidRPr="00720606" w:rsidRDefault="00230292" w:rsidP="0033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720606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02AACF71" w14:textId="4B054245" w:rsidR="00230292" w:rsidRPr="00720606" w:rsidRDefault="00230292" w:rsidP="003373B2">
      <w:pPr>
        <w:tabs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720606">
        <w:rPr>
          <w:rFonts w:asciiTheme="majorBidi" w:hAnsiTheme="majorBidi" w:cstheme="majorBidi"/>
          <w:sz w:val="32"/>
          <w:szCs w:val="32"/>
        </w:rPr>
        <w:t xml:space="preserve">30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 xml:space="preserve">2564 </w:t>
      </w:r>
      <w:r w:rsidRPr="0072060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720606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720606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บริษัทมีเงินฝากประจำกับธนาคารในประเทศหลายแห่งจำนวน</w:t>
      </w:r>
      <w:r w:rsidRPr="00720606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 xml:space="preserve">76.12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Pr="00720606">
        <w:rPr>
          <w:rFonts w:asciiTheme="majorBidi" w:hAnsiTheme="majorBidi" w:cstheme="majorBidi"/>
          <w:sz w:val="32"/>
          <w:szCs w:val="32"/>
        </w:rPr>
        <w:t xml:space="preserve"> 76.17 </w:t>
      </w:r>
      <w:r w:rsidRPr="0072060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720606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  <w:lang w:val="en-GB"/>
        </w:rPr>
        <w:t>0.1</w:t>
      </w:r>
      <w:r w:rsidRPr="00720606">
        <w:rPr>
          <w:rFonts w:asciiTheme="majorBidi" w:hAnsiTheme="majorBidi" w:cstheme="majorBidi" w:hint="cs"/>
          <w:sz w:val="32"/>
          <w:szCs w:val="32"/>
        </w:rPr>
        <w:t>0</w:t>
      </w:r>
      <w:r w:rsidRPr="00720606">
        <w:rPr>
          <w:rFonts w:asciiTheme="majorBidi" w:hAnsiTheme="majorBidi" w:cstheme="majorBidi"/>
          <w:sz w:val="32"/>
          <w:szCs w:val="32"/>
        </w:rPr>
        <w:t xml:space="preserve"> - </w:t>
      </w:r>
      <w:r w:rsidRPr="00720606">
        <w:rPr>
          <w:rFonts w:asciiTheme="majorBidi" w:hAnsiTheme="majorBidi" w:cstheme="majorBidi"/>
          <w:sz w:val="32"/>
          <w:szCs w:val="32"/>
          <w:lang w:val="en-GB"/>
        </w:rPr>
        <w:t>0.75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20606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  <w:lang w:val="en-GB"/>
        </w:rPr>
        <w:t>0.15</w:t>
      </w:r>
      <w:r w:rsidRPr="00720606">
        <w:rPr>
          <w:rFonts w:asciiTheme="majorBidi" w:hAnsiTheme="majorBidi" w:cstheme="majorBidi"/>
          <w:sz w:val="32"/>
          <w:szCs w:val="32"/>
        </w:rPr>
        <w:t xml:space="preserve"> - </w:t>
      </w:r>
      <w:r w:rsidRPr="00720606">
        <w:rPr>
          <w:rFonts w:asciiTheme="majorBidi" w:hAnsiTheme="majorBidi" w:cstheme="majorBidi"/>
          <w:sz w:val="32"/>
          <w:szCs w:val="32"/>
          <w:lang w:val="en-GB"/>
        </w:rPr>
        <w:t>0.75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720606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Pr="00720606">
        <w:rPr>
          <w:rFonts w:asciiTheme="majorBidi" w:hAnsiTheme="majorBidi" w:cstheme="majorBidi"/>
          <w:sz w:val="32"/>
          <w:szCs w:val="32"/>
          <w:lang w:val="en-GB"/>
        </w:rPr>
        <w:t>16)</w:t>
      </w:r>
    </w:p>
    <w:p w14:paraId="6DE4DD64" w14:textId="77777777" w:rsidR="00230292" w:rsidRPr="00720606" w:rsidRDefault="00230292" w:rsidP="00AD0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000E4024" w14:textId="77777777" w:rsidR="00230292" w:rsidRPr="00720606" w:rsidRDefault="00230292" w:rsidP="0033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DBF6465" w14:textId="77777777" w:rsidR="00230292" w:rsidRPr="00720606" w:rsidRDefault="00230292" w:rsidP="003373B2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720606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408" w:type="dxa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76"/>
        <w:gridCol w:w="794"/>
        <w:gridCol w:w="76"/>
        <w:gridCol w:w="794"/>
        <w:gridCol w:w="78"/>
        <w:gridCol w:w="881"/>
        <w:gridCol w:w="76"/>
        <w:gridCol w:w="841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720606" w:rsidRPr="00720606" w14:paraId="0A94D053" w14:textId="77777777" w:rsidTr="002F1BDE">
        <w:trPr>
          <w:cantSplit/>
        </w:trPr>
        <w:tc>
          <w:tcPr>
            <w:tcW w:w="2580" w:type="dxa"/>
          </w:tcPr>
          <w:p w14:paraId="727B3CD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CD952B9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8478EF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2C43D0F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</w:tcPr>
          <w:p w14:paraId="40B4D259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3F67DC4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5243B57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720606" w:rsidRPr="00720606" w14:paraId="0B9FC5DE" w14:textId="77777777" w:rsidTr="002F1BDE">
        <w:trPr>
          <w:cantSplit/>
        </w:trPr>
        <w:tc>
          <w:tcPr>
            <w:tcW w:w="2580" w:type="dxa"/>
          </w:tcPr>
          <w:p w14:paraId="0A08C7F0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DEAF61E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09F08BA8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6C2A6CB1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  <w:tcBorders>
              <w:bottom w:val="single" w:sz="6" w:space="0" w:color="auto"/>
            </w:tcBorders>
          </w:tcPr>
          <w:p w14:paraId="3298B92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0606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280350D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418C92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BA7A8E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FC784B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72060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720606" w:rsidRPr="00720606" w14:paraId="64DE21AB" w14:textId="77777777" w:rsidTr="002F1BDE">
        <w:trPr>
          <w:cantSplit/>
        </w:trPr>
        <w:tc>
          <w:tcPr>
            <w:tcW w:w="2580" w:type="dxa"/>
            <w:tcBorders>
              <w:bottom w:val="single" w:sz="6" w:space="0" w:color="auto"/>
            </w:tcBorders>
          </w:tcPr>
          <w:p w14:paraId="0B76895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8001E8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0606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2D614AD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9E3D9D6" w14:textId="2810E751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720606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28A7ED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3BF305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AEACE9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8" w:type="dxa"/>
          </w:tcPr>
          <w:p w14:paraId="702C33AB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14:paraId="6AC71CD5" w14:textId="552159A3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720606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A9FF00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</w:tcPr>
          <w:p w14:paraId="5BA8AB4B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70C045AB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</w:tcPr>
          <w:p w14:paraId="1B3DA0C4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64D4B8F" w14:textId="2F51370E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720606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5863F1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1FFF2132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9A92C65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</w:tcPr>
          <w:p w14:paraId="0A18DF22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34D6EB" w14:textId="796A630F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72060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สำหรับงวดเก้าเดือน</w:t>
            </w:r>
          </w:p>
          <w:p w14:paraId="4125DEB8" w14:textId="051288C0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720606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30 </w:t>
            </w:r>
            <w:r w:rsidRPr="0072060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720606" w:rsidRPr="00720606" w14:paraId="53D9C72F" w14:textId="77777777" w:rsidTr="002F1BDE">
        <w:trPr>
          <w:cantSplit/>
        </w:trPr>
        <w:tc>
          <w:tcPr>
            <w:tcW w:w="2580" w:type="dxa"/>
            <w:tcBorders>
              <w:top w:val="single" w:sz="6" w:space="0" w:color="auto"/>
            </w:tcBorders>
          </w:tcPr>
          <w:p w14:paraId="38BE7B62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7E902568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AF7F991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162E3A5F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6820A62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45D50A19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14:paraId="18F13946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060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792F0440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</w:tcPr>
          <w:p w14:paraId="1BC2F294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20E0DDD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6DAABB1F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9D97B70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761562C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33B1B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5634E017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585B7CF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5E957CB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720606" w:rsidRPr="00720606" w14:paraId="30508A10" w14:textId="77777777" w:rsidTr="002F1BDE">
        <w:trPr>
          <w:cantSplit/>
        </w:trPr>
        <w:tc>
          <w:tcPr>
            <w:tcW w:w="2580" w:type="dxa"/>
            <w:vAlign w:val="center"/>
          </w:tcPr>
          <w:p w14:paraId="64BB3801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พรีเมี่ยม เฟล็กซิเบิ้ล </w:t>
            </w:r>
            <w:r w:rsidRPr="00720606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แพคเกจจิ้ง จำกัด</w:t>
            </w:r>
          </w:p>
        </w:tc>
        <w:tc>
          <w:tcPr>
            <w:tcW w:w="76" w:type="dxa"/>
          </w:tcPr>
          <w:p w14:paraId="7D6067B6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67799C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553D124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5B8B4E88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A50AC4C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53EEA0DF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049E6CDF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14:paraId="4CC36307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EBAF056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64A3098D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5DB25F3B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1EFC41B0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4E70BBF4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55E75043" w14:textId="77777777" w:rsidR="00230292" w:rsidRPr="00720606" w:rsidRDefault="00230292" w:rsidP="00AD0EC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25FF0544" w14:textId="77777777" w:rsidR="00230292" w:rsidRPr="00720606" w:rsidRDefault="00230292" w:rsidP="00AD0EC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79BCE6" w14:textId="77777777" w:rsidR="00230292" w:rsidRPr="00720606" w:rsidRDefault="00230292" w:rsidP="00AD0EC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20606" w:rsidRPr="00720606" w14:paraId="2B0E0B9A" w14:textId="77777777" w:rsidTr="002F1BDE">
        <w:trPr>
          <w:cantSplit/>
          <w:trHeight w:val="63"/>
        </w:trPr>
        <w:tc>
          <w:tcPr>
            <w:tcW w:w="2580" w:type="dxa"/>
          </w:tcPr>
          <w:p w14:paraId="1CCD5EBB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0DB7FA6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660D6242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2A7F63F5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2A69A5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1A23CF4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6AD2FB9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14:paraId="3B0B40F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14:paraId="39C87E61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14:paraId="5BA5149F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6714F93E" w14:textId="39BCA17F" w:rsidR="00230292" w:rsidRPr="00720606" w:rsidRDefault="0058042D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042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230292" w:rsidRPr="0058042D">
              <w:rPr>
                <w:rFonts w:asciiTheme="majorBidi" w:hAnsiTheme="majorBidi" w:cstheme="majorBidi" w:hint="cs"/>
                <w:sz w:val="20"/>
                <w:szCs w:val="20"/>
                <w:vertAlign w:val="superscript"/>
              </w:rPr>
              <w:t>*</w:t>
            </w:r>
            <w:r w:rsidRPr="0058042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 w:rsidR="00230292" w:rsidRPr="00720606">
              <w:rPr>
                <w:rFonts w:asciiTheme="majorBidi" w:hAnsiTheme="majorBidi" w:cstheme="majorBidi" w:hint="cs"/>
                <w:sz w:val="20"/>
                <w:szCs w:val="20"/>
              </w:rPr>
              <w:t>37</w:t>
            </w:r>
            <w:r w:rsidR="00230292" w:rsidRPr="00720606">
              <w:rPr>
                <w:rFonts w:asciiTheme="majorBidi" w:hAnsiTheme="majorBidi" w:cstheme="majorBidi"/>
                <w:sz w:val="20"/>
                <w:szCs w:val="20"/>
              </w:rPr>
              <w:t>,307</w:t>
            </w:r>
          </w:p>
        </w:tc>
        <w:tc>
          <w:tcPr>
            <w:tcW w:w="76" w:type="dxa"/>
          </w:tcPr>
          <w:p w14:paraId="2AAAA56D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6F9921A2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14:paraId="60AC384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49F85336" w14:textId="77777777" w:rsidR="00230292" w:rsidRPr="00720606" w:rsidRDefault="00230292" w:rsidP="00AD0EC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569D20C6" w14:textId="77777777" w:rsidR="00230292" w:rsidRPr="00720606" w:rsidRDefault="00230292" w:rsidP="00AD0EC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FF23D2" w14:textId="77777777" w:rsidR="00230292" w:rsidRPr="00720606" w:rsidRDefault="00230292" w:rsidP="00AD0EC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20606" w:rsidRPr="00720606" w14:paraId="6CDBC9E5" w14:textId="77777777" w:rsidTr="002F1BDE">
        <w:trPr>
          <w:cantSplit/>
        </w:trPr>
        <w:tc>
          <w:tcPr>
            <w:tcW w:w="2580" w:type="dxa"/>
            <w:vAlign w:val="center"/>
          </w:tcPr>
          <w:p w14:paraId="54DFE464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2C49BB2D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39E87F0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13D1CCD2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2AB4477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2F6E8191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</w:tcPr>
          <w:p w14:paraId="3D6D66B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90AB940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14:paraId="1B71914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EDE75FA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60F25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97,007</w:t>
            </w:r>
          </w:p>
        </w:tc>
        <w:tc>
          <w:tcPr>
            <w:tcW w:w="76" w:type="dxa"/>
          </w:tcPr>
          <w:p w14:paraId="0D3D59C2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05A927C5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14:paraId="45675E33" w14:textId="77777777" w:rsidR="00230292" w:rsidRPr="00720606" w:rsidRDefault="00230292" w:rsidP="00AD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299595C2" w14:textId="77777777" w:rsidR="00230292" w:rsidRPr="00720606" w:rsidRDefault="00230292" w:rsidP="00AD0EC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6A9EF509" w14:textId="77777777" w:rsidR="00230292" w:rsidRPr="00720606" w:rsidRDefault="00230292" w:rsidP="00AD0EC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6F2B57FF" w14:textId="77777777" w:rsidR="00230292" w:rsidRPr="00720606" w:rsidRDefault="00230292" w:rsidP="00AD0EC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206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46DD4490" w14:textId="77777777" w:rsidR="00230292" w:rsidRPr="00720606" w:rsidRDefault="00230292" w:rsidP="00AD0EC7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19C1138" w14:textId="7EA552FA" w:rsidR="00230292" w:rsidRPr="00720606" w:rsidRDefault="0058042D" w:rsidP="003373B2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8042D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230292" w:rsidRPr="0058042D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Pr="0058042D">
        <w:rPr>
          <w:rFonts w:asciiTheme="majorBidi" w:hAnsiTheme="majorBidi" w:cstheme="majorBidi"/>
          <w:sz w:val="32"/>
          <w:szCs w:val="32"/>
          <w:vertAlign w:val="superscript"/>
        </w:rPr>
        <w:t>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30292" w:rsidRPr="00720606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="00230292" w:rsidRPr="00720606">
        <w:rPr>
          <w:rFonts w:asciiTheme="majorBidi" w:hAnsiTheme="majorBidi" w:cstheme="majorBidi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="00230292" w:rsidRPr="00720606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</w:p>
    <w:p w14:paraId="18EBC04C" w14:textId="77777777" w:rsidR="00230292" w:rsidRPr="00720606" w:rsidRDefault="00230292" w:rsidP="00AD0EC7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F7E5095" w14:textId="7FC2CDCE" w:rsidR="00653006" w:rsidRPr="00720606" w:rsidRDefault="00653006" w:rsidP="003373B2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75FE" w:rsidRPr="00720606">
        <w:rPr>
          <w:rFonts w:asciiTheme="majorBidi" w:hAnsiTheme="majorBidi"/>
          <w:b/>
          <w:bCs/>
          <w:sz w:val="32"/>
          <w:szCs w:val="32"/>
        </w:rPr>
        <w:t>1</w:t>
      </w:r>
      <w:r w:rsidRPr="00720606">
        <w:rPr>
          <w:rFonts w:asciiTheme="majorBidi" w:hAnsiTheme="majorBidi"/>
          <w:b/>
          <w:bCs/>
          <w:sz w:val="32"/>
          <w:szCs w:val="32"/>
        </w:rPr>
        <w:t>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0BE65DBE" w14:textId="666FB24A" w:rsidR="00653006" w:rsidRPr="00720606" w:rsidRDefault="00653006" w:rsidP="003373B2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20606">
        <w:rPr>
          <w:rFonts w:asciiTheme="majorBidi" w:hAnsiTheme="majorBidi" w:cstheme="majorBidi"/>
          <w:sz w:val="32"/>
          <w:szCs w:val="32"/>
        </w:rPr>
        <w:t>3</w:t>
      </w:r>
      <w:r w:rsidR="005B47BA" w:rsidRPr="00720606">
        <w:rPr>
          <w:rFonts w:asciiTheme="majorBidi" w:hAnsiTheme="majorBidi" w:cstheme="majorBidi"/>
          <w:sz w:val="32"/>
          <w:szCs w:val="32"/>
        </w:rPr>
        <w:t xml:space="preserve">0 </w:t>
      </w:r>
      <w:r w:rsidR="00026022" w:rsidRPr="0072060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5B47BA" w:rsidRPr="00720606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 xml:space="preserve">2564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20606">
        <w:rPr>
          <w:rFonts w:asciiTheme="majorBidi" w:hAnsiTheme="majorBidi"/>
          <w:sz w:val="32"/>
          <w:szCs w:val="32"/>
        </w:rPr>
        <w:t xml:space="preserve">31 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720606">
        <w:rPr>
          <w:rFonts w:asciiTheme="majorBidi" w:hAnsiTheme="majorBidi"/>
          <w:sz w:val="32"/>
          <w:szCs w:val="32"/>
        </w:rPr>
        <w:t>2563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อสังหาริมทรัพย์เพื่อการลงทุนเป็นที่ดิน</w:t>
      </w:r>
      <w:r w:rsidRPr="00720606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Pr="00720606">
        <w:rPr>
          <w:rFonts w:asciiTheme="majorBidi" w:hAnsiTheme="majorBidi"/>
          <w:sz w:val="32"/>
          <w:szCs w:val="32"/>
          <w:cs/>
        </w:rPr>
        <w:t>ของบริษัท</w:t>
      </w:r>
      <w:r w:rsidRPr="00720606">
        <w:rPr>
          <w:rFonts w:asciiTheme="majorBidi" w:hAnsiTheme="majorBidi" w:hint="cs"/>
          <w:sz w:val="32"/>
          <w:szCs w:val="32"/>
          <w:cs/>
        </w:rPr>
        <w:t>จำนวน</w:t>
      </w:r>
      <w:r w:rsidRPr="00720606">
        <w:rPr>
          <w:rFonts w:asciiTheme="majorBidi" w:hAnsi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/>
          <w:sz w:val="32"/>
          <w:szCs w:val="32"/>
        </w:rPr>
        <w:t xml:space="preserve">2 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Pr="00720606">
        <w:rPr>
          <w:rFonts w:asciiTheme="majorBidi" w:hAnsiTheme="majorBidi"/>
          <w:sz w:val="32"/>
          <w:szCs w:val="32"/>
        </w:rPr>
        <w:t xml:space="preserve">11.15 </w:t>
      </w:r>
      <w:r w:rsidRPr="00720606">
        <w:rPr>
          <w:rFonts w:asciiTheme="majorBidi" w:hAnsiTheme="majorBidi" w:hint="cs"/>
          <w:sz w:val="32"/>
          <w:szCs w:val="32"/>
          <w:cs/>
        </w:rPr>
        <w:t>ล้านบาท โดย</w:t>
      </w:r>
      <w:r w:rsidRPr="0072060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20606">
        <w:rPr>
          <w:rFonts w:asciiTheme="majorBidi" w:hAnsiTheme="majorBidi"/>
          <w:sz w:val="32"/>
          <w:szCs w:val="32"/>
        </w:rPr>
        <w:t>21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720606">
        <w:rPr>
          <w:rFonts w:asciiTheme="majorBidi" w:hAnsiTheme="majorBidi"/>
          <w:sz w:val="32"/>
          <w:szCs w:val="32"/>
        </w:rPr>
        <w:t>2560</w:t>
      </w:r>
      <w:r w:rsidRPr="00720606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720606">
        <w:rPr>
          <w:rFonts w:asciiTheme="majorBidi" w:hAnsiTheme="majorBidi"/>
          <w:sz w:val="32"/>
          <w:szCs w:val="32"/>
        </w:rPr>
        <w:t xml:space="preserve">1 </w:t>
      </w:r>
      <w:r w:rsidRPr="00720606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720606">
        <w:rPr>
          <w:rFonts w:asciiTheme="majorBidi" w:hAnsiTheme="majorBidi" w:hint="cs"/>
          <w:sz w:val="32"/>
          <w:szCs w:val="32"/>
          <w:cs/>
        </w:rPr>
        <w:t>ราคา</w:t>
      </w:r>
      <w:r w:rsidRPr="00720606">
        <w:rPr>
          <w:rFonts w:asciiTheme="majorBidi" w:hAnsiTheme="majorBidi"/>
          <w:sz w:val="32"/>
          <w:szCs w:val="32"/>
          <w:cs/>
        </w:rPr>
        <w:t>ตลาด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720606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720606">
        <w:rPr>
          <w:rFonts w:asciiTheme="majorBidi" w:hAnsiTheme="majorBidi" w:hint="cs"/>
          <w:sz w:val="32"/>
          <w:szCs w:val="32"/>
          <w:cs/>
        </w:rPr>
        <w:t>เป็น</w:t>
      </w:r>
      <w:r w:rsidRPr="00720606">
        <w:rPr>
          <w:rFonts w:asciiTheme="majorBidi" w:hAnsiTheme="majorBidi"/>
          <w:sz w:val="32"/>
          <w:szCs w:val="32"/>
          <w:cs/>
        </w:rPr>
        <w:t>จำนวนเงิน</w:t>
      </w:r>
      <w:r w:rsidRPr="00720606">
        <w:rPr>
          <w:rFonts w:asciiTheme="majorBidi" w:hAnsiTheme="majorBidi"/>
          <w:sz w:val="32"/>
          <w:szCs w:val="32"/>
        </w:rPr>
        <w:t xml:space="preserve"> 4.80</w:t>
      </w:r>
      <w:r w:rsidRPr="00720606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720606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720606">
        <w:rPr>
          <w:rFonts w:asciiTheme="majorBidi" w:hAnsiTheme="majorBidi"/>
          <w:sz w:val="32"/>
          <w:szCs w:val="32"/>
        </w:rPr>
        <w:t>2</w:t>
      </w:r>
      <w:r w:rsidRPr="00720606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720606">
        <w:rPr>
          <w:rFonts w:asciiTheme="majorBidi" w:hAnsiTheme="majorBidi"/>
          <w:sz w:val="32"/>
          <w:szCs w:val="32"/>
        </w:rPr>
        <w:t>2561</w:t>
      </w:r>
      <w:r w:rsidRPr="00720606">
        <w:rPr>
          <w:rFonts w:asciiTheme="majorBidi" w:hAnsiTheme="majorBidi"/>
          <w:sz w:val="32"/>
          <w:szCs w:val="32"/>
          <w:cs/>
        </w:rPr>
        <w:t xml:space="preserve"> บริษัทได้มีการประเมินราคา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720606">
        <w:rPr>
          <w:rFonts w:asciiTheme="majorBidi" w:hAnsiTheme="majorBidi"/>
          <w:sz w:val="32"/>
          <w:szCs w:val="32"/>
        </w:rPr>
        <w:t xml:space="preserve">2 </w:t>
      </w:r>
      <w:r w:rsidRPr="00720606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Pr="00720606">
        <w:rPr>
          <w:rFonts w:asciiTheme="majorBidi" w:hAnsiTheme="majorBidi" w:hint="cs"/>
          <w:sz w:val="32"/>
          <w:szCs w:val="32"/>
          <w:cs/>
        </w:rPr>
        <w:t>ราคา</w:t>
      </w:r>
      <w:r w:rsidRPr="00720606">
        <w:rPr>
          <w:rFonts w:asciiTheme="majorBidi" w:hAnsiTheme="majorBidi"/>
          <w:sz w:val="32"/>
          <w:szCs w:val="32"/>
          <w:cs/>
        </w:rPr>
        <w:t>ตลาด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720606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720606">
        <w:rPr>
          <w:rFonts w:asciiTheme="majorBidi" w:hAnsiTheme="majorBidi" w:hint="cs"/>
          <w:sz w:val="32"/>
          <w:szCs w:val="32"/>
          <w:cs/>
        </w:rPr>
        <w:t>เป็น</w:t>
      </w:r>
      <w:r w:rsidRPr="00720606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720606">
        <w:rPr>
          <w:rFonts w:asciiTheme="majorBidi" w:hAnsiTheme="majorBidi"/>
          <w:sz w:val="32"/>
          <w:szCs w:val="32"/>
        </w:rPr>
        <w:t>48.20</w:t>
      </w:r>
      <w:r w:rsidRPr="00720606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720606">
        <w:rPr>
          <w:rFonts w:asciiTheme="majorBidi" w:hAnsiTheme="majorBidi"/>
          <w:sz w:val="32"/>
          <w:szCs w:val="32"/>
        </w:rPr>
        <w:t xml:space="preserve"> </w:t>
      </w:r>
      <w:r w:rsidRPr="00720606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720606">
        <w:rPr>
          <w:rFonts w:asciiTheme="majorBidi" w:hAnsiTheme="majorBidi" w:hint="cs"/>
          <w:sz w:val="32"/>
          <w:szCs w:val="32"/>
          <w:cs/>
        </w:rPr>
        <w:t>เป็น</w:t>
      </w:r>
      <w:r w:rsidRPr="00720606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720606">
        <w:rPr>
          <w:rFonts w:asciiTheme="majorBidi" w:hAnsiTheme="majorBidi"/>
          <w:sz w:val="32"/>
          <w:szCs w:val="32"/>
        </w:rPr>
        <w:t>53</w:t>
      </w:r>
      <w:r w:rsidRPr="00720606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4D6F92CD" w14:textId="4C5F97F7" w:rsidR="002C475D" w:rsidRPr="00720606" w:rsidRDefault="002C475D" w:rsidP="00AD0EC7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202AE3B" w14:textId="77777777" w:rsidR="00CE21F0" w:rsidRPr="00720606" w:rsidRDefault="00AC588C" w:rsidP="0033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7206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72060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720606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72060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7206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1BE3076B" w14:textId="2CAE137A" w:rsidR="00CE21F0" w:rsidRPr="00720606" w:rsidRDefault="00CE21F0" w:rsidP="0033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5B47BA" w:rsidRPr="00720606">
        <w:rPr>
          <w:rFonts w:asciiTheme="majorBidi" w:hAnsiTheme="majorBidi" w:cstheme="majorBidi"/>
          <w:sz w:val="32"/>
          <w:szCs w:val="32"/>
          <w:cs/>
        </w:rPr>
        <w:t>งวด</w:t>
      </w:r>
      <w:r w:rsidR="00026022" w:rsidRPr="00720606">
        <w:rPr>
          <w:rFonts w:asciiTheme="majorBidi" w:hAnsiTheme="majorBidi" w:cstheme="majorBidi" w:hint="cs"/>
          <w:sz w:val="32"/>
          <w:szCs w:val="32"/>
          <w:cs/>
        </w:rPr>
        <w:t>เก้าเ</w:t>
      </w:r>
      <w:r w:rsidR="005B47BA" w:rsidRPr="00720606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5B47BA" w:rsidRPr="00720606">
        <w:rPr>
          <w:rFonts w:asciiTheme="majorBidi" w:hAnsiTheme="majorBidi"/>
          <w:sz w:val="32"/>
          <w:szCs w:val="32"/>
        </w:rPr>
        <w:t xml:space="preserve">30 </w:t>
      </w:r>
      <w:r w:rsidR="00026022" w:rsidRPr="0072060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5B47BA" w:rsidRPr="00720606">
        <w:rPr>
          <w:rFonts w:asciiTheme="majorBidi" w:hAnsiTheme="majorBidi" w:cstheme="majorBidi"/>
          <w:sz w:val="32"/>
          <w:szCs w:val="32"/>
          <w:cs/>
        </w:rPr>
        <w:t>ายน</w:t>
      </w:r>
      <w:r w:rsidR="005B47BA" w:rsidRPr="00720606">
        <w:rPr>
          <w:rFonts w:asciiTheme="majorBidi" w:hAnsiTheme="majorBidi"/>
          <w:sz w:val="32"/>
          <w:szCs w:val="32"/>
        </w:rPr>
        <w:t xml:space="preserve"> </w:t>
      </w:r>
      <w:r w:rsidR="00550E4F" w:rsidRPr="00720606">
        <w:rPr>
          <w:rFonts w:asciiTheme="majorBidi" w:hAnsiTheme="majorBidi" w:cstheme="majorBidi"/>
          <w:sz w:val="32"/>
          <w:szCs w:val="32"/>
        </w:rPr>
        <w:t>256</w:t>
      </w:r>
      <w:r w:rsidR="00653006" w:rsidRPr="00720606">
        <w:rPr>
          <w:rFonts w:asciiTheme="majorBidi" w:hAnsiTheme="majorBidi" w:cstheme="majorBidi"/>
          <w:sz w:val="32"/>
          <w:szCs w:val="32"/>
        </w:rPr>
        <w:t>4</w:t>
      </w:r>
      <w:r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720606" w:rsidRPr="00720606" w14:paraId="13DED71B" w14:textId="77777777" w:rsidTr="00F968F6">
        <w:tc>
          <w:tcPr>
            <w:tcW w:w="4479" w:type="dxa"/>
          </w:tcPr>
          <w:p w14:paraId="6FA0629E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720606" w:rsidRPr="00720606" w14:paraId="37549BC5" w14:textId="77777777" w:rsidTr="002B5093">
        <w:tc>
          <w:tcPr>
            <w:tcW w:w="4479" w:type="dxa"/>
          </w:tcPr>
          <w:p w14:paraId="66EEF1F6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E78AA3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5BBE872C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606" w:rsidRPr="00720606" w14:paraId="59A268B4" w14:textId="77777777" w:rsidTr="002B5093">
        <w:tc>
          <w:tcPr>
            <w:tcW w:w="4479" w:type="dxa"/>
          </w:tcPr>
          <w:p w14:paraId="43E8A6EA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F582A63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5EE778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47E28F5B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720606" w:rsidRPr="00720606" w14:paraId="70E55DEA" w14:textId="77777777" w:rsidTr="002B5093">
        <w:tc>
          <w:tcPr>
            <w:tcW w:w="4479" w:type="dxa"/>
          </w:tcPr>
          <w:p w14:paraId="4697A8A4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B75FE"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</w:tcPr>
          <w:p w14:paraId="432D80F5" w14:textId="22050990" w:rsidR="00CE21F0" w:rsidRPr="00720606" w:rsidRDefault="00F07E22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777,070</w:t>
            </w:r>
          </w:p>
        </w:tc>
        <w:tc>
          <w:tcPr>
            <w:tcW w:w="142" w:type="dxa"/>
          </w:tcPr>
          <w:p w14:paraId="43B907A0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2C66700D" w14:textId="77777777" w:rsidR="00CE21F0" w:rsidRPr="00720606" w:rsidRDefault="009B75FE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480,994</w:t>
            </w:r>
          </w:p>
        </w:tc>
      </w:tr>
      <w:tr w:rsidR="00720606" w:rsidRPr="00720606" w14:paraId="7B1571DB" w14:textId="77777777" w:rsidTr="002B5093">
        <w:tc>
          <w:tcPr>
            <w:tcW w:w="4479" w:type="dxa"/>
          </w:tcPr>
          <w:p w14:paraId="2A50C6E1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14:paraId="77EA7CBA" w14:textId="63971FAF" w:rsidR="00CE21F0" w:rsidRPr="00720606" w:rsidRDefault="00F7139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26,390</w:t>
            </w:r>
          </w:p>
        </w:tc>
        <w:tc>
          <w:tcPr>
            <w:tcW w:w="142" w:type="dxa"/>
          </w:tcPr>
          <w:p w14:paraId="79BFE759" w14:textId="77777777" w:rsidR="00CE21F0" w:rsidRPr="00720606" w:rsidRDefault="00CE21F0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21B443B" w14:textId="23306BB6" w:rsidR="00CE21F0" w:rsidRPr="00720606" w:rsidRDefault="00EB7A75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11,669</w:t>
            </w:r>
          </w:p>
        </w:tc>
      </w:tr>
      <w:tr w:rsidR="00720606" w:rsidRPr="00720606" w14:paraId="334AEF4D" w14:textId="77777777" w:rsidTr="002B5093">
        <w:tc>
          <w:tcPr>
            <w:tcW w:w="4479" w:type="dxa"/>
          </w:tcPr>
          <w:p w14:paraId="2230A8A8" w14:textId="2548FEEE" w:rsidR="004B3263" w:rsidRPr="00720606" w:rsidRDefault="004B326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</w:tcPr>
          <w:p w14:paraId="3FC2F7B8" w14:textId="523C2996" w:rsidR="004B3263" w:rsidRPr="00720606" w:rsidRDefault="00F7139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(5,633)</w:t>
            </w:r>
          </w:p>
        </w:tc>
        <w:tc>
          <w:tcPr>
            <w:tcW w:w="142" w:type="dxa"/>
          </w:tcPr>
          <w:p w14:paraId="35A61AA5" w14:textId="77777777" w:rsidR="004B3263" w:rsidRPr="00720606" w:rsidRDefault="004B326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40590CC0" w14:textId="106E46D6" w:rsidR="004B3263" w:rsidRPr="00720606" w:rsidRDefault="004B326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(3,723)</w:t>
            </w:r>
          </w:p>
        </w:tc>
      </w:tr>
      <w:tr w:rsidR="00720606" w:rsidRPr="00720606" w14:paraId="2D8BE3AF" w14:textId="77777777" w:rsidTr="002B5093">
        <w:tc>
          <w:tcPr>
            <w:tcW w:w="4479" w:type="dxa"/>
          </w:tcPr>
          <w:p w14:paraId="00BDEA61" w14:textId="0EE4F3B2" w:rsidR="004B3263" w:rsidRPr="00720606" w:rsidRDefault="004B326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10D53C9F" w14:textId="166B2D2D" w:rsidR="004B3263" w:rsidRPr="00720606" w:rsidRDefault="00F7139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(89)</w:t>
            </w:r>
          </w:p>
        </w:tc>
        <w:tc>
          <w:tcPr>
            <w:tcW w:w="142" w:type="dxa"/>
          </w:tcPr>
          <w:p w14:paraId="5F8347C6" w14:textId="77777777" w:rsidR="004B3263" w:rsidRPr="00720606" w:rsidRDefault="004B326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4A655C1F" w14:textId="2DAC8D06" w:rsidR="004B3263" w:rsidRPr="00720606" w:rsidRDefault="004B326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(42)</w:t>
            </w:r>
          </w:p>
        </w:tc>
      </w:tr>
      <w:tr w:rsidR="00720606" w:rsidRPr="00720606" w14:paraId="2EABD457" w14:textId="77777777" w:rsidTr="002B5093">
        <w:tc>
          <w:tcPr>
            <w:tcW w:w="4479" w:type="dxa"/>
          </w:tcPr>
          <w:p w14:paraId="6AAA82EB" w14:textId="1742F043" w:rsidR="004B3263" w:rsidRPr="00720606" w:rsidRDefault="004B326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720606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2A6D631D" w14:textId="056640BB" w:rsidR="004B3263" w:rsidRPr="00720606" w:rsidRDefault="00F7139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797,738</w:t>
            </w:r>
          </w:p>
        </w:tc>
        <w:tc>
          <w:tcPr>
            <w:tcW w:w="142" w:type="dxa"/>
          </w:tcPr>
          <w:p w14:paraId="41801F09" w14:textId="77777777" w:rsidR="004B3263" w:rsidRPr="00720606" w:rsidRDefault="004B326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336B64" w14:textId="7D4CEF8A" w:rsidR="004B3263" w:rsidRPr="00720606" w:rsidRDefault="004B3263" w:rsidP="0033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488,898</w:t>
            </w:r>
          </w:p>
        </w:tc>
      </w:tr>
      <w:tr w:rsidR="00720606" w:rsidRPr="00720606" w14:paraId="35D84099" w14:textId="77777777" w:rsidTr="000339E9">
        <w:tc>
          <w:tcPr>
            <w:tcW w:w="4479" w:type="dxa"/>
          </w:tcPr>
          <w:p w14:paraId="05718C95" w14:textId="77777777" w:rsidR="00E0326D" w:rsidRPr="00720606" w:rsidRDefault="00E0326D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702AD272" w14:textId="77777777" w:rsidR="00E0326D" w:rsidRPr="00720606" w:rsidRDefault="00E0326D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720606" w:rsidRPr="00720606" w14:paraId="298C0641" w14:textId="77777777" w:rsidTr="000339E9">
        <w:tc>
          <w:tcPr>
            <w:tcW w:w="4479" w:type="dxa"/>
          </w:tcPr>
          <w:p w14:paraId="4432F7B0" w14:textId="77777777" w:rsidR="00E0326D" w:rsidRPr="00720606" w:rsidRDefault="00E0326D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254E710" w14:textId="77777777" w:rsidR="00E0326D" w:rsidRPr="00720606" w:rsidRDefault="00E0326D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313FA2" w14:textId="77777777" w:rsidR="00E0326D" w:rsidRPr="00720606" w:rsidRDefault="00E0326D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0262F635" w14:textId="77777777" w:rsidR="00E0326D" w:rsidRPr="00720606" w:rsidRDefault="00E0326D" w:rsidP="0003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606" w:rsidRPr="00720606" w14:paraId="1412FB56" w14:textId="77777777" w:rsidTr="00C23441">
        <w:tc>
          <w:tcPr>
            <w:tcW w:w="4479" w:type="dxa"/>
          </w:tcPr>
          <w:p w14:paraId="3CDF1983" w14:textId="77777777" w:rsidR="00B73467" w:rsidRPr="00720606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55E29573" w14:textId="77777777" w:rsidR="00B73467" w:rsidRPr="00720606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708C34F7" w14:textId="77777777" w:rsidR="00B73467" w:rsidRPr="00720606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4DD8DFEA" w14:textId="77777777" w:rsidR="00B73467" w:rsidRPr="00720606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720606" w:rsidRPr="00720606" w14:paraId="03F28E10" w14:textId="77777777" w:rsidTr="00C23441">
        <w:tc>
          <w:tcPr>
            <w:tcW w:w="4479" w:type="dxa"/>
          </w:tcPr>
          <w:p w14:paraId="3740D83A" w14:textId="77777777" w:rsidR="00B73467" w:rsidRPr="00720606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2563</w:t>
            </w:r>
          </w:p>
        </w:tc>
        <w:tc>
          <w:tcPr>
            <w:tcW w:w="1871" w:type="dxa"/>
          </w:tcPr>
          <w:p w14:paraId="4DB3F592" w14:textId="5ACCE6DF" w:rsidR="00B73467" w:rsidRPr="00720606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354,49</w:t>
            </w:r>
            <w:r w:rsidR="00297CCD"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0BE0CD57" w14:textId="77777777" w:rsidR="00B73467" w:rsidRPr="00720606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4A323A47" w14:textId="77777777" w:rsidR="00B73467" w:rsidRPr="00720606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213,551</w:t>
            </w:r>
          </w:p>
        </w:tc>
      </w:tr>
      <w:tr w:rsidR="00720606" w:rsidRPr="00720606" w14:paraId="781E68F1" w14:textId="77777777" w:rsidTr="00C23441">
        <w:tc>
          <w:tcPr>
            <w:tcW w:w="4479" w:type="dxa"/>
          </w:tcPr>
          <w:p w14:paraId="0B40AE3E" w14:textId="77777777" w:rsidR="00B73467" w:rsidRPr="00720606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14:paraId="4B693D5D" w14:textId="7C7400D9" w:rsidR="00B73467" w:rsidRPr="00720606" w:rsidRDefault="00F71393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43,</w:t>
            </w:r>
            <w:r w:rsidR="000775D2"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682</w:t>
            </w:r>
          </w:p>
        </w:tc>
        <w:tc>
          <w:tcPr>
            <w:tcW w:w="142" w:type="dxa"/>
          </w:tcPr>
          <w:p w14:paraId="1F640582" w14:textId="77777777" w:rsidR="00B73467" w:rsidRPr="00720606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B341535" w14:textId="010DAEE3" w:rsidR="00B73467" w:rsidRPr="00720606" w:rsidRDefault="00EB7A75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20,16</w:t>
            </w:r>
            <w:r w:rsidR="00605AF0"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</w:p>
        </w:tc>
      </w:tr>
      <w:tr w:rsidR="00720606" w:rsidRPr="00720606" w14:paraId="1870AD28" w14:textId="77777777" w:rsidTr="00C23441">
        <w:tc>
          <w:tcPr>
            <w:tcW w:w="4479" w:type="dxa"/>
          </w:tcPr>
          <w:p w14:paraId="41ACEBD3" w14:textId="77777777" w:rsidR="00B73467" w:rsidRPr="00720606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1DFC450" w14:textId="566C0281" w:rsidR="00B73467" w:rsidRPr="00720606" w:rsidRDefault="00F71393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(4,276)</w:t>
            </w:r>
          </w:p>
        </w:tc>
        <w:tc>
          <w:tcPr>
            <w:tcW w:w="142" w:type="dxa"/>
          </w:tcPr>
          <w:p w14:paraId="207AEF8E" w14:textId="77777777" w:rsidR="00B73467" w:rsidRPr="00720606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2744E0CC" w14:textId="07A4AFAD" w:rsidR="00B73467" w:rsidRPr="00720606" w:rsidRDefault="00EB7A75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(3,194)</w:t>
            </w:r>
          </w:p>
        </w:tc>
      </w:tr>
      <w:tr w:rsidR="00720606" w:rsidRPr="00720606" w14:paraId="698BCE6C" w14:textId="77777777" w:rsidTr="00C23441">
        <w:tc>
          <w:tcPr>
            <w:tcW w:w="4479" w:type="dxa"/>
          </w:tcPr>
          <w:p w14:paraId="35AF901A" w14:textId="6A1B5145" w:rsidR="00B73467" w:rsidRPr="00720606" w:rsidRDefault="0002602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720606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2B38149B" w14:textId="1E0B1822" w:rsidR="00B73467" w:rsidRPr="00720606" w:rsidRDefault="00F71393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393,</w:t>
            </w:r>
            <w:r w:rsidR="000775D2"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897</w:t>
            </w:r>
          </w:p>
        </w:tc>
        <w:tc>
          <w:tcPr>
            <w:tcW w:w="142" w:type="dxa"/>
          </w:tcPr>
          <w:p w14:paraId="217B4C03" w14:textId="77777777" w:rsidR="00B73467" w:rsidRPr="00720606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1FD06E" w14:textId="79C60D6F" w:rsidR="00B73467" w:rsidRPr="00720606" w:rsidRDefault="00EB7A75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230,5</w:t>
            </w:r>
            <w:r w:rsidR="00605AF0"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20</w:t>
            </w:r>
          </w:p>
        </w:tc>
      </w:tr>
      <w:tr w:rsidR="00720606" w:rsidRPr="00720606" w14:paraId="07A2C7BB" w14:textId="77777777" w:rsidTr="00AC588C">
        <w:tc>
          <w:tcPr>
            <w:tcW w:w="4479" w:type="dxa"/>
          </w:tcPr>
          <w:p w14:paraId="30DDC876" w14:textId="77777777" w:rsidR="00343D59" w:rsidRPr="00720606" w:rsidRDefault="00343D5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7602B03" w14:textId="77777777" w:rsidR="00343D59" w:rsidRPr="00720606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5EEB41" w14:textId="77777777" w:rsidR="00343D59" w:rsidRPr="00720606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0773FC4D" w14:textId="77777777" w:rsidR="00343D59" w:rsidRPr="00720606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720606" w:rsidRPr="00720606" w14:paraId="18FAE5A0" w14:textId="77777777" w:rsidTr="00AC588C">
        <w:tc>
          <w:tcPr>
            <w:tcW w:w="4479" w:type="dxa"/>
          </w:tcPr>
          <w:p w14:paraId="0AD4F56D" w14:textId="77777777" w:rsidR="00343D59" w:rsidRPr="00720606" w:rsidRDefault="00343D5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B75FE"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</w:tcPr>
          <w:p w14:paraId="26D81BAF" w14:textId="77777777" w:rsidR="00343D59" w:rsidRPr="00720606" w:rsidRDefault="009B75F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1,866</w:t>
            </w:r>
          </w:p>
        </w:tc>
        <w:tc>
          <w:tcPr>
            <w:tcW w:w="142" w:type="dxa"/>
          </w:tcPr>
          <w:p w14:paraId="4BAACE2F" w14:textId="77777777" w:rsidR="00343D59" w:rsidRPr="00720606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72B4B118" w14:textId="77777777" w:rsidR="00343D59" w:rsidRPr="00720606" w:rsidRDefault="00CA0F4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720606" w:rsidRPr="00720606" w14:paraId="191E1EAD" w14:textId="77777777" w:rsidTr="002B5093">
        <w:tc>
          <w:tcPr>
            <w:tcW w:w="4479" w:type="dxa"/>
          </w:tcPr>
          <w:p w14:paraId="5D6B1EFC" w14:textId="51682BFF" w:rsidR="00CA0F4E" w:rsidRPr="00720606" w:rsidRDefault="0002602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720606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19098F6" w14:textId="39FFAD6F" w:rsidR="00CA0F4E" w:rsidRPr="00720606" w:rsidRDefault="000775D2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1,866</w:t>
            </w:r>
          </w:p>
        </w:tc>
        <w:tc>
          <w:tcPr>
            <w:tcW w:w="142" w:type="dxa"/>
          </w:tcPr>
          <w:p w14:paraId="53491964" w14:textId="77777777" w:rsidR="00CA0F4E" w:rsidRPr="00720606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FED44" w14:textId="74AD130B" w:rsidR="00CA0F4E" w:rsidRPr="00720606" w:rsidRDefault="00EB7A75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720606" w:rsidRPr="00720606" w14:paraId="51DFF3C5" w14:textId="77777777" w:rsidTr="00C25F01">
        <w:tc>
          <w:tcPr>
            <w:tcW w:w="4479" w:type="dxa"/>
          </w:tcPr>
          <w:p w14:paraId="338B8593" w14:textId="77777777" w:rsidR="00CA0F4E" w:rsidRPr="00720606" w:rsidRDefault="00CA0F4E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14:paraId="0A90311F" w14:textId="77777777" w:rsidR="00CA0F4E" w:rsidRPr="00720606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58B92822" w14:textId="77777777" w:rsidR="00CA0F4E" w:rsidRPr="00720606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2459131" w14:textId="77777777" w:rsidR="00CA0F4E" w:rsidRPr="00720606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720606" w:rsidRPr="00720606" w14:paraId="493B3673" w14:textId="77777777" w:rsidTr="002B5093">
        <w:tc>
          <w:tcPr>
            <w:tcW w:w="4479" w:type="dxa"/>
          </w:tcPr>
          <w:p w14:paraId="1797A6C8" w14:textId="77777777" w:rsidR="00CA0F4E" w:rsidRPr="00720606" w:rsidRDefault="00CA0F4E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2563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14:paraId="2FE614CF" w14:textId="36916212" w:rsidR="00CA0F4E" w:rsidRPr="00720606" w:rsidRDefault="002C29CD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420,713</w:t>
            </w:r>
          </w:p>
        </w:tc>
        <w:tc>
          <w:tcPr>
            <w:tcW w:w="142" w:type="dxa"/>
          </w:tcPr>
          <w:p w14:paraId="28B90DFC" w14:textId="77777777" w:rsidR="00CA0F4E" w:rsidRPr="00720606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14:paraId="5E5A4CA5" w14:textId="77777777" w:rsidR="00CA0F4E" w:rsidRPr="00720606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/>
                <w:position w:val="2"/>
                <w:sz w:val="32"/>
                <w:szCs w:val="32"/>
              </w:rPr>
              <w:t>265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720606">
              <w:rPr>
                <w:rFonts w:asciiTheme="majorBidi" w:hAnsiTheme="majorBidi"/>
                <w:position w:val="2"/>
                <w:sz w:val="32"/>
                <w:szCs w:val="32"/>
              </w:rPr>
              <w:t>851</w:t>
            </w:r>
          </w:p>
        </w:tc>
      </w:tr>
      <w:tr w:rsidR="00CA0F4E" w:rsidRPr="00720606" w14:paraId="6A4B077C" w14:textId="77777777" w:rsidTr="002B5093">
        <w:tc>
          <w:tcPr>
            <w:tcW w:w="4479" w:type="dxa"/>
          </w:tcPr>
          <w:p w14:paraId="7FA4B1D1" w14:textId="7C660105" w:rsidR="00CA0F4E" w:rsidRPr="00720606" w:rsidRDefault="0002602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720606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14:paraId="6C46892C" w14:textId="09CD8410" w:rsidR="00CA0F4E" w:rsidRPr="00720606" w:rsidRDefault="000775D2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401,975</w:t>
            </w:r>
          </w:p>
        </w:tc>
        <w:tc>
          <w:tcPr>
            <w:tcW w:w="142" w:type="dxa"/>
          </w:tcPr>
          <w:p w14:paraId="69094CB3" w14:textId="77777777" w:rsidR="00CA0F4E" w:rsidRPr="00720606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4D068A3" w14:textId="615DA38C" w:rsidR="00CA0F4E" w:rsidRPr="00720606" w:rsidRDefault="00EB7A75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256,78</w:t>
            </w:r>
            <w:r w:rsidR="00605AF0" w:rsidRPr="0072060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6</w:t>
            </w:r>
          </w:p>
        </w:tc>
      </w:tr>
    </w:tbl>
    <w:p w14:paraId="5B6B0AD1" w14:textId="77777777" w:rsidR="00466F80" w:rsidRPr="00720606" w:rsidRDefault="00466F80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348AEDE9" w14:textId="2D2AA424" w:rsidR="00B16F00" w:rsidRPr="00720606" w:rsidRDefault="00B16F00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/>
          <w:spacing w:val="-2"/>
          <w:sz w:val="32"/>
          <w:szCs w:val="32"/>
          <w:cs/>
        </w:rPr>
        <w:t>ณ</w:t>
      </w:r>
      <w:r w:rsidR="00891454" w:rsidRPr="00720606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E2D96" w:rsidRPr="0072060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720606">
        <w:rPr>
          <w:rFonts w:asciiTheme="majorBidi" w:hAnsiTheme="majorBidi" w:cstheme="majorBidi"/>
          <w:sz w:val="32"/>
          <w:szCs w:val="32"/>
        </w:rPr>
        <w:t xml:space="preserve"> </w:t>
      </w:r>
      <w:bookmarkStart w:id="2" w:name="_Hlk77614392"/>
      <w:r w:rsidR="005F08F1" w:rsidRPr="00720606">
        <w:rPr>
          <w:rFonts w:asciiTheme="majorBidi" w:hAnsiTheme="majorBidi" w:cstheme="majorBidi"/>
          <w:sz w:val="32"/>
          <w:szCs w:val="32"/>
        </w:rPr>
        <w:t xml:space="preserve">30 </w:t>
      </w:r>
      <w:r w:rsidR="00026022" w:rsidRPr="00720606">
        <w:rPr>
          <w:rFonts w:asciiTheme="majorBidi" w:hAnsiTheme="majorBidi" w:hint="cs"/>
          <w:sz w:val="32"/>
          <w:szCs w:val="32"/>
          <w:cs/>
        </w:rPr>
        <w:t>กันย</w:t>
      </w:r>
      <w:r w:rsidR="005F08F1" w:rsidRPr="00720606">
        <w:rPr>
          <w:rFonts w:asciiTheme="majorBidi" w:hAnsiTheme="majorBidi"/>
          <w:sz w:val="32"/>
          <w:szCs w:val="32"/>
          <w:cs/>
        </w:rPr>
        <w:t xml:space="preserve">ายน </w:t>
      </w:r>
      <w:r w:rsidR="005F08F1" w:rsidRPr="00720606">
        <w:rPr>
          <w:rFonts w:asciiTheme="majorBidi" w:hAnsiTheme="majorBidi" w:cstheme="majorBidi"/>
          <w:sz w:val="32"/>
          <w:szCs w:val="32"/>
        </w:rPr>
        <w:t>2564</w:t>
      </w:r>
      <w:r w:rsidR="005F08F1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2"/>
      <w:r w:rsidR="002E2D96" w:rsidRPr="007206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720606">
        <w:rPr>
          <w:rFonts w:asciiTheme="majorBidi" w:hAnsiTheme="majorBidi"/>
          <w:spacing w:val="-2"/>
          <w:sz w:val="32"/>
          <w:szCs w:val="32"/>
        </w:rPr>
        <w:t>256</w:t>
      </w:r>
      <w:r w:rsidR="00C604F2" w:rsidRPr="00720606">
        <w:rPr>
          <w:rFonts w:asciiTheme="majorBidi" w:hAnsiTheme="majorBidi"/>
          <w:spacing w:val="-2"/>
          <w:sz w:val="32"/>
          <w:szCs w:val="32"/>
        </w:rPr>
        <w:t>3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720606">
        <w:rPr>
          <w:rFonts w:asciiTheme="majorBidi" w:hAnsiTheme="majorBidi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720606">
        <w:rPr>
          <w:rFonts w:asciiTheme="majorBidi" w:hAnsiTheme="majorBidi"/>
          <w:sz w:val="32"/>
          <w:szCs w:val="32"/>
        </w:rPr>
        <w:t xml:space="preserve"> 1</w:t>
      </w:r>
      <w:r w:rsidR="009B75FE" w:rsidRPr="00720606">
        <w:rPr>
          <w:rFonts w:asciiTheme="majorBidi" w:hAnsiTheme="majorBidi"/>
          <w:sz w:val="32"/>
          <w:szCs w:val="32"/>
        </w:rPr>
        <w:t>6</w:t>
      </w:r>
      <w:r w:rsidRPr="00720606">
        <w:rPr>
          <w:rFonts w:asciiTheme="majorBidi" w:hAnsiTheme="majorBidi"/>
          <w:sz w:val="32"/>
          <w:szCs w:val="32"/>
          <w:cs/>
        </w:rPr>
        <w:t xml:space="preserve"> และ </w:t>
      </w:r>
      <w:r w:rsidR="009B75FE" w:rsidRPr="00720606">
        <w:rPr>
          <w:rFonts w:asciiTheme="majorBidi" w:hAnsiTheme="majorBidi"/>
          <w:sz w:val="32"/>
          <w:szCs w:val="32"/>
        </w:rPr>
        <w:t>19</w:t>
      </w:r>
      <w:r w:rsidRPr="00720606">
        <w:rPr>
          <w:rFonts w:asciiTheme="majorBidi" w:hAnsiTheme="majorBidi"/>
          <w:sz w:val="32"/>
          <w:szCs w:val="32"/>
        </w:rPr>
        <w:t xml:space="preserve">) </w:t>
      </w:r>
    </w:p>
    <w:p w14:paraId="5130BB68" w14:textId="26DE473B" w:rsidR="00B32000" w:rsidRPr="00720606" w:rsidRDefault="00157A56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720606">
        <w:rPr>
          <w:rFonts w:ascii="Angsana New" w:eastAsia="Calibri" w:hAnsi="Angsana New" w:hint="cs"/>
          <w:sz w:val="32"/>
          <w:szCs w:val="32"/>
          <w:cs/>
        </w:rPr>
        <w:t>สำหรับงวด</w:t>
      </w:r>
      <w:r w:rsidR="00026022" w:rsidRPr="00720606">
        <w:rPr>
          <w:rFonts w:ascii="Angsana New" w:eastAsia="Calibri" w:hAnsi="Angsana New" w:hint="cs"/>
          <w:sz w:val="32"/>
          <w:szCs w:val="32"/>
          <w:cs/>
        </w:rPr>
        <w:t>เก้า</w:t>
      </w:r>
      <w:r w:rsidRPr="00720606">
        <w:rPr>
          <w:rFonts w:ascii="Angsana New" w:eastAsia="Calibri" w:hAnsi="Angsana New" w:hint="cs"/>
          <w:sz w:val="32"/>
          <w:szCs w:val="32"/>
          <w:cs/>
        </w:rPr>
        <w:t>เดือนสิ้นสุด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 xml:space="preserve">วันที่ </w:t>
      </w:r>
      <w:r w:rsidR="005F08F1" w:rsidRPr="00720606">
        <w:rPr>
          <w:rFonts w:asciiTheme="majorBidi" w:hAnsiTheme="majorBidi"/>
          <w:spacing w:val="-2"/>
          <w:sz w:val="32"/>
          <w:szCs w:val="32"/>
        </w:rPr>
        <w:t xml:space="preserve">30 </w:t>
      </w:r>
      <w:r w:rsidR="00026022" w:rsidRPr="00720606">
        <w:rPr>
          <w:rFonts w:asciiTheme="majorBidi" w:hAnsiTheme="majorBidi" w:hint="cs"/>
          <w:spacing w:val="-2"/>
          <w:sz w:val="32"/>
          <w:szCs w:val="32"/>
          <w:cs/>
        </w:rPr>
        <w:t>กันย</w:t>
      </w:r>
      <w:r w:rsidR="005F08F1" w:rsidRPr="00720606">
        <w:rPr>
          <w:rFonts w:asciiTheme="majorBidi" w:hAnsiTheme="majorBidi" w:hint="cs"/>
          <w:spacing w:val="-2"/>
          <w:sz w:val="32"/>
          <w:szCs w:val="32"/>
          <w:cs/>
        </w:rPr>
        <w:t>ายน</w:t>
      </w:r>
      <w:r w:rsidR="005F08F1" w:rsidRPr="0072060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5F08F1" w:rsidRPr="00720606">
        <w:rPr>
          <w:rFonts w:asciiTheme="majorBidi" w:hAnsiTheme="majorBidi"/>
          <w:spacing w:val="-2"/>
          <w:sz w:val="32"/>
          <w:szCs w:val="32"/>
        </w:rPr>
        <w:t>2564</w:t>
      </w:r>
      <w:r w:rsidR="005F08F1" w:rsidRPr="0072060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20606">
        <w:rPr>
          <w:rFonts w:ascii="Angsana New" w:eastAsia="Calibri" w:hAnsi="Angsana New" w:hint="cs"/>
          <w:sz w:val="32"/>
          <w:szCs w:val="32"/>
          <w:cs/>
        </w:rPr>
        <w:t xml:space="preserve">บริษัทย่อยได้รวมต้นทุนการกู้ยืมเป็นต้นทุนของสินทรัพย์ระหว่างก่อสร้าง จำนวนเงิน </w:t>
      </w:r>
      <w:r w:rsidR="00200FE1" w:rsidRPr="00720606">
        <w:rPr>
          <w:rFonts w:ascii="Angsana New" w:eastAsia="Calibri" w:hAnsi="Angsana New"/>
          <w:sz w:val="32"/>
          <w:szCs w:val="32"/>
        </w:rPr>
        <w:t>0.04</w:t>
      </w:r>
      <w:r w:rsidRPr="00720606">
        <w:rPr>
          <w:rFonts w:ascii="Angsana New" w:eastAsia="Calibri" w:hAnsi="Angsana New" w:hint="cs"/>
          <w:sz w:val="32"/>
          <w:szCs w:val="32"/>
          <w:cs/>
        </w:rPr>
        <w:t xml:space="preserve"> ล้านบาท โดยมีอัตราการตั้งขึ้นเป็นราคาทุนของสินทรัพย์</w:t>
      </w:r>
      <w:r w:rsidRPr="00720606">
        <w:rPr>
          <w:rFonts w:ascii="Angsana New" w:eastAsia="Calibri" w:hAnsi="Angsana New"/>
          <w:sz w:val="32"/>
          <w:szCs w:val="32"/>
          <w:cs/>
        </w:rPr>
        <w:br/>
      </w:r>
      <w:r w:rsidRPr="00720606">
        <w:rPr>
          <w:rFonts w:ascii="Angsana New" w:eastAsia="Calibri" w:hAnsi="Angsana New" w:hint="cs"/>
          <w:sz w:val="32"/>
          <w:szCs w:val="32"/>
          <w:cs/>
        </w:rPr>
        <w:t xml:space="preserve">ในอัตราร้อยละ </w:t>
      </w:r>
      <w:r w:rsidR="002F402E" w:rsidRPr="00720606">
        <w:rPr>
          <w:rFonts w:ascii="Angsana New" w:eastAsia="Calibri" w:hAnsi="Angsana New"/>
          <w:sz w:val="32"/>
          <w:szCs w:val="32"/>
        </w:rPr>
        <w:t>4.</w:t>
      </w:r>
      <w:r w:rsidR="00200FE1" w:rsidRPr="00720606">
        <w:rPr>
          <w:rFonts w:ascii="Angsana New" w:eastAsia="Calibri" w:hAnsi="Angsana New"/>
          <w:sz w:val="32"/>
          <w:szCs w:val="32"/>
        </w:rPr>
        <w:t>73</w:t>
      </w:r>
      <w:r w:rsidRPr="00720606"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</w:p>
    <w:p w14:paraId="320678CE" w14:textId="77777777" w:rsidR="00157A56" w:rsidRPr="00720606" w:rsidRDefault="00157A56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</w:p>
    <w:p w14:paraId="35F542DC" w14:textId="30D64BFF" w:rsidR="00AB2305" w:rsidRPr="00720606" w:rsidRDefault="00AB2305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720606">
        <w:rPr>
          <w:rFonts w:ascii="Angsana New" w:eastAsia="Calibri" w:hAnsi="Angsana New"/>
          <w:b/>
          <w:bCs/>
          <w:sz w:val="32"/>
          <w:szCs w:val="32"/>
        </w:rPr>
        <w:t>1</w:t>
      </w:r>
      <w:r w:rsidR="006F53B7" w:rsidRPr="00720606">
        <w:rPr>
          <w:rFonts w:ascii="Angsana New" w:eastAsia="Calibri" w:hAnsi="Angsana New"/>
          <w:b/>
          <w:bCs/>
          <w:sz w:val="32"/>
          <w:szCs w:val="32"/>
        </w:rPr>
        <w:t>3</w:t>
      </w:r>
      <w:r w:rsidRPr="00720606">
        <w:rPr>
          <w:rFonts w:ascii="Angsana New" w:eastAsia="Calibri" w:hAnsi="Angsana New"/>
          <w:b/>
          <w:bCs/>
          <w:sz w:val="32"/>
          <w:szCs w:val="32"/>
        </w:rPr>
        <w:t>.</w:t>
      </w:r>
      <w:r w:rsidRPr="00720606">
        <w:rPr>
          <w:rFonts w:ascii="Angsana New" w:eastAsia="Calibri" w:hAnsi="Angsana New"/>
          <w:b/>
          <w:bCs/>
          <w:sz w:val="32"/>
          <w:szCs w:val="32"/>
        </w:rPr>
        <w:tab/>
      </w:r>
      <w:r w:rsidRPr="00720606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D12C76B" w14:textId="309B2346" w:rsidR="00AB2305" w:rsidRPr="00720606" w:rsidRDefault="00AB2305" w:rsidP="0039481B">
      <w:pPr>
        <w:tabs>
          <w:tab w:val="clear" w:pos="227"/>
          <w:tab w:val="clear" w:pos="454"/>
          <w:tab w:val="clear" w:pos="680"/>
          <w:tab w:val="clear" w:pos="907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26022" w:rsidRPr="00720606">
        <w:rPr>
          <w:rFonts w:ascii="Angsana New" w:hAnsi="Angsana New" w:hint="cs"/>
          <w:sz w:val="32"/>
          <w:szCs w:val="32"/>
          <w:cs/>
        </w:rPr>
        <w:t>เก้า</w:t>
      </w:r>
      <w:r w:rsidR="005F08F1" w:rsidRPr="007206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F08F1" w:rsidRPr="00720606">
        <w:rPr>
          <w:rFonts w:ascii="Angsana New" w:hAnsi="Angsana New"/>
          <w:sz w:val="32"/>
          <w:szCs w:val="32"/>
        </w:rPr>
        <w:t xml:space="preserve"> 30</w:t>
      </w:r>
      <w:r w:rsidR="005F08F1" w:rsidRPr="00720606">
        <w:rPr>
          <w:rFonts w:ascii="Angsana New" w:hAnsi="Angsana New"/>
          <w:sz w:val="32"/>
          <w:szCs w:val="32"/>
          <w:cs/>
        </w:rPr>
        <w:t xml:space="preserve"> </w:t>
      </w:r>
      <w:r w:rsidR="00026022" w:rsidRPr="00720606">
        <w:rPr>
          <w:rFonts w:ascii="Angsana New" w:hAnsi="Angsana New" w:hint="cs"/>
          <w:sz w:val="32"/>
          <w:szCs w:val="32"/>
          <w:cs/>
        </w:rPr>
        <w:t>กันย</w:t>
      </w:r>
      <w:r w:rsidR="005F08F1" w:rsidRPr="00720606">
        <w:rPr>
          <w:rFonts w:ascii="Angsana New" w:hAnsi="Angsana New"/>
          <w:sz w:val="32"/>
          <w:szCs w:val="32"/>
          <w:cs/>
        </w:rPr>
        <w:t>ายน</w:t>
      </w:r>
      <w:r w:rsidR="005F08F1" w:rsidRPr="00720606">
        <w:rPr>
          <w:rFonts w:ascii="Angsana New" w:hAnsi="Angsana New"/>
          <w:sz w:val="32"/>
          <w:szCs w:val="32"/>
        </w:rPr>
        <w:t xml:space="preserve"> </w:t>
      </w:r>
      <w:r w:rsidRPr="00720606">
        <w:rPr>
          <w:rFonts w:ascii="Angsana New" w:hAnsi="Angsana New"/>
          <w:sz w:val="32"/>
          <w:szCs w:val="32"/>
        </w:rPr>
        <w:t>256</w:t>
      </w:r>
      <w:r w:rsidR="006F53B7" w:rsidRPr="00720606">
        <w:rPr>
          <w:rFonts w:ascii="Angsana New" w:hAnsi="Angsana New"/>
          <w:sz w:val="32"/>
          <w:szCs w:val="32"/>
        </w:rPr>
        <w:t>4</w:t>
      </w:r>
      <w:r w:rsidRPr="007206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91"/>
        <w:gridCol w:w="1928"/>
      </w:tblGrid>
      <w:tr w:rsidR="00720606" w:rsidRPr="00720606" w14:paraId="6D2A62B9" w14:textId="77777777" w:rsidTr="00B32000">
        <w:tc>
          <w:tcPr>
            <w:tcW w:w="6491" w:type="dxa"/>
          </w:tcPr>
          <w:p w14:paraId="74791102" w14:textId="77777777" w:rsidR="00BC58CA" w:rsidRPr="00720606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720606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720606" w:rsidRPr="00720606" w14:paraId="077C8F04" w14:textId="77777777" w:rsidTr="00B32000">
        <w:tc>
          <w:tcPr>
            <w:tcW w:w="6491" w:type="dxa"/>
          </w:tcPr>
          <w:p w14:paraId="0E1A325F" w14:textId="77777777" w:rsidR="00BC58CA" w:rsidRPr="00720606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720606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720606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720606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14:paraId="2924E547" w14:textId="77777777" w:rsidR="00BC58CA" w:rsidRPr="00720606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606" w:rsidRPr="00720606" w14:paraId="7BC4FF32" w14:textId="77777777" w:rsidTr="00B32000">
        <w:tc>
          <w:tcPr>
            <w:tcW w:w="6491" w:type="dxa"/>
          </w:tcPr>
          <w:p w14:paraId="50874519" w14:textId="77777777" w:rsidR="00BC58CA" w:rsidRPr="00720606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40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720606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0606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720606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720606">
              <w:rPr>
                <w:rFonts w:asciiTheme="majorBidi" w:eastAsia="Calibri" w:hAnsiTheme="majorBidi"/>
                <w:b/>
                <w:sz w:val="32"/>
                <w:szCs w:val="32"/>
              </w:rPr>
              <w:t>256</w:t>
            </w:r>
            <w:r w:rsidR="006F53B7" w:rsidRPr="00720606">
              <w:rPr>
                <w:rFonts w:asciiTheme="majorBidi" w:eastAsia="Calibri" w:hAnsiTheme="majorBidi"/>
                <w:b/>
                <w:sz w:val="32"/>
                <w:szCs w:val="32"/>
              </w:rPr>
              <w:t>4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77777777" w:rsidR="00BC58CA" w:rsidRPr="00720606" w:rsidRDefault="006F53B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61,113</w:t>
            </w:r>
          </w:p>
        </w:tc>
      </w:tr>
      <w:tr w:rsidR="00720606" w:rsidRPr="00720606" w14:paraId="61D8C531" w14:textId="77777777" w:rsidTr="00B32000">
        <w:tc>
          <w:tcPr>
            <w:tcW w:w="6491" w:type="dxa"/>
          </w:tcPr>
          <w:p w14:paraId="6777F6D1" w14:textId="55E2A3DC" w:rsidR="00230292" w:rsidRPr="00720606" w:rsidRDefault="005F0A72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400" w:lineRule="exact"/>
              <w:ind w:left="-57"/>
              <w:contextualSpacing/>
              <w:textAlignment w:val="baseline"/>
              <w:rPr>
                <w:rFonts w:asciiTheme="majorBidi" w:eastAsia="Calibri" w:hAnsiTheme="majorBidi"/>
                <w:b/>
                <w:sz w:val="32"/>
                <w:szCs w:val="32"/>
                <w:cs/>
              </w:rPr>
            </w:pPr>
            <w:r w:rsidRPr="00720606">
              <w:rPr>
                <w:rFonts w:asciiTheme="majorBidi" w:eastAsia="Calibri" w:hAnsiTheme="majorBidi"/>
                <w:b/>
                <w:sz w:val="32"/>
                <w:szCs w:val="32"/>
                <w:cs/>
              </w:rPr>
              <w:t>เพิ่ม</w:t>
            </w:r>
            <w:r w:rsidR="002F402E" w:rsidRPr="00720606">
              <w:rPr>
                <w:rFonts w:asciiTheme="majorBidi" w:eastAsia="Calibri" w:hAnsiTheme="majorBidi" w:hint="cs"/>
                <w:b/>
                <w:sz w:val="32"/>
                <w:szCs w:val="32"/>
                <w:cs/>
              </w:rPr>
              <w:t>ขึ้น</w:t>
            </w:r>
            <w:r w:rsidRPr="00720606">
              <w:rPr>
                <w:rFonts w:asciiTheme="majorBidi" w:eastAsia="Calibri" w:hAnsiTheme="majorBidi"/>
                <w:b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0044936F" w14:textId="419A3F1C" w:rsidR="00230292" w:rsidRPr="00720606" w:rsidRDefault="005F0A72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 w:hint="cs"/>
                <w:sz w:val="32"/>
                <w:szCs w:val="32"/>
              </w:rPr>
              <w:t>702</w:t>
            </w:r>
          </w:p>
        </w:tc>
      </w:tr>
      <w:tr w:rsidR="00720606" w:rsidRPr="00720606" w14:paraId="7F68A889" w14:textId="77777777" w:rsidTr="00B32000">
        <w:tc>
          <w:tcPr>
            <w:tcW w:w="6491" w:type="dxa"/>
          </w:tcPr>
          <w:p w14:paraId="4F7F0964" w14:textId="77777777" w:rsidR="00F22BA7" w:rsidRPr="00720606" w:rsidRDefault="00F22BA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40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28DB52F5" w:rsidR="00F22BA7" w:rsidRPr="00720606" w:rsidRDefault="00135855" w:rsidP="00B8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F0A72" w:rsidRPr="00720606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="002F402E" w:rsidRPr="0072060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20606" w:rsidRPr="00720606" w14:paraId="6542F648" w14:textId="77777777" w:rsidTr="00B32000">
        <w:tc>
          <w:tcPr>
            <w:tcW w:w="6491" w:type="dxa"/>
          </w:tcPr>
          <w:p w14:paraId="6D167B70" w14:textId="0317A76B" w:rsidR="00F22BA7" w:rsidRPr="00720606" w:rsidRDefault="00F22BA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40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F08F1" w:rsidRPr="00720606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30</w:t>
            </w:r>
            <w:r w:rsidR="005F08F1" w:rsidRPr="00720606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 xml:space="preserve"> </w:t>
            </w:r>
            <w:r w:rsidR="00026022" w:rsidRPr="00720606">
              <w:rPr>
                <w:rFonts w:asciiTheme="majorBidi" w:eastAsia="Calibri" w:hAnsiTheme="majorBidi" w:hint="cs"/>
                <w:bCs/>
                <w:sz w:val="32"/>
                <w:szCs w:val="32"/>
                <w:cs/>
              </w:rPr>
              <w:t>กันย</w:t>
            </w:r>
            <w:r w:rsidR="005F08F1" w:rsidRPr="00720606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ายน </w:t>
            </w:r>
            <w:r w:rsidR="005F08F1" w:rsidRPr="00720606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2564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710FAF0B" w:rsidR="00F22BA7" w:rsidRPr="00720606" w:rsidRDefault="005F0A72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58,37</w:t>
            </w:r>
            <w:r w:rsidR="002F402E" w:rsidRPr="0072060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77C5E8E4" w14:textId="76A81CE0" w:rsidR="00605AF0" w:rsidRPr="00720606" w:rsidRDefault="00655919" w:rsidP="00605AF0">
      <w:pPr>
        <w:spacing w:line="380" w:lineRule="exact"/>
        <w:ind w:left="284" w:firstLine="567"/>
        <w:jc w:val="thaiDistribute"/>
        <w:rPr>
          <w:rFonts w:ascii="Angsana New" w:hAnsi="Angsana New" w:cs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  <w:cs/>
        </w:rPr>
        <w:lastRenderedPageBreak/>
        <w:t>บริษัท</w:t>
      </w:r>
      <w:r w:rsidR="005F0A72" w:rsidRPr="00720606">
        <w:rPr>
          <w:rFonts w:asciiTheme="majorBidi" w:hAnsiTheme="majorBidi" w:hint="cs"/>
          <w:sz w:val="32"/>
          <w:szCs w:val="32"/>
          <w:cs/>
        </w:rPr>
        <w:t>มี</w:t>
      </w:r>
      <w:r w:rsidRPr="00720606">
        <w:rPr>
          <w:rFonts w:asciiTheme="majorBidi" w:hAnsiTheme="majorBidi"/>
          <w:sz w:val="32"/>
          <w:szCs w:val="32"/>
          <w:cs/>
        </w:rPr>
        <w:t>สัญญาเช่าที่ดินกับสำนักงานทรัพย์สิน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พระมหากษัตริย์จำนวนหนึ่งฉบับเพื่อปลูกสร้างอาคารโครงการเดอะศาลายา (คอมมูนิตี้ มอลล์) มีกำหนดเวลา </w:t>
      </w:r>
      <w:r w:rsidRPr="00720606">
        <w:rPr>
          <w:rFonts w:asciiTheme="majorBidi" w:hAnsiTheme="majorBidi"/>
          <w:spacing w:val="-2"/>
          <w:sz w:val="32"/>
          <w:szCs w:val="32"/>
        </w:rPr>
        <w:t>25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 xml:space="preserve"> ปี สิ้นสุดวันที่ </w:t>
      </w:r>
      <w:r w:rsidRPr="00720606">
        <w:rPr>
          <w:rFonts w:asciiTheme="majorBidi" w:hAnsiTheme="majorBidi"/>
          <w:spacing w:val="-2"/>
          <w:sz w:val="32"/>
          <w:szCs w:val="32"/>
        </w:rPr>
        <w:t>28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 xml:space="preserve"> กุมภาพันธ์ 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2582 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</w:t>
      </w:r>
      <w:r w:rsidRPr="00720606">
        <w:rPr>
          <w:rFonts w:asciiTheme="majorBidi" w:hAnsiTheme="majorBidi"/>
          <w:sz w:val="32"/>
          <w:szCs w:val="32"/>
          <w:cs/>
        </w:rPr>
        <w:t>คงสภาพดีดังเดิมเมื่อครบกำหนดส่งคืน</w:t>
      </w:r>
      <w:r w:rsidR="00605AF0" w:rsidRPr="00720606">
        <w:rPr>
          <w:rFonts w:ascii="Angsana New" w:hAnsi="Angsana New" w:hint="cs"/>
          <w:sz w:val="32"/>
          <w:szCs w:val="32"/>
          <w:cs/>
        </w:rPr>
        <w:t xml:space="preserve">และในระหว่างปี </w:t>
      </w:r>
      <w:r w:rsidR="00605AF0" w:rsidRPr="00720606">
        <w:rPr>
          <w:rFonts w:ascii="Angsana New" w:hAnsi="Angsana New" w:cstheme="majorBidi"/>
          <w:sz w:val="32"/>
          <w:szCs w:val="32"/>
        </w:rPr>
        <w:t xml:space="preserve">2564 </w:t>
      </w:r>
      <w:r w:rsidR="00605AF0" w:rsidRPr="00720606">
        <w:rPr>
          <w:rFonts w:ascii="Angsana New" w:hAnsi="Angsana New" w:cstheme="majorBidi" w:hint="cs"/>
          <w:sz w:val="32"/>
          <w:szCs w:val="32"/>
          <w:cs/>
        </w:rPr>
        <w:t xml:space="preserve">บริษัทได้ต่อสัญญาเช่าที่ดินกับสำนักทรัพย์สินพระมหากษัตริย์จำนวนสามฉบับเพื่อเป็นพื้นที่ในการใช้ประโยชน์ในโครงการเดอะศาลายา มีกำหนดเวลา </w:t>
      </w:r>
      <w:r w:rsidR="00605AF0" w:rsidRPr="00720606">
        <w:rPr>
          <w:rFonts w:ascii="Angsana New" w:hAnsi="Angsana New" w:cstheme="majorBidi"/>
          <w:sz w:val="32"/>
          <w:szCs w:val="32"/>
        </w:rPr>
        <w:t xml:space="preserve">3 </w:t>
      </w:r>
      <w:r w:rsidR="00605AF0" w:rsidRPr="00720606">
        <w:rPr>
          <w:rFonts w:ascii="Angsana New" w:hAnsi="Angsana New" w:cstheme="majorBidi" w:hint="cs"/>
          <w:sz w:val="32"/>
          <w:szCs w:val="32"/>
          <w:cs/>
        </w:rPr>
        <w:t xml:space="preserve">ปี สิ้นสุดเดือนธันวาคม </w:t>
      </w:r>
      <w:r w:rsidR="00605AF0" w:rsidRPr="00720606">
        <w:rPr>
          <w:rFonts w:ascii="Angsana New" w:hAnsi="Angsana New" w:cstheme="majorBidi"/>
          <w:sz w:val="32"/>
          <w:szCs w:val="32"/>
        </w:rPr>
        <w:t>2567</w:t>
      </w:r>
    </w:p>
    <w:p w14:paraId="26AEC473" w14:textId="0372699E" w:rsidR="00655919" w:rsidRPr="00720606" w:rsidRDefault="00655919" w:rsidP="002F402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 w:cstheme="majorBidi"/>
          <w:sz w:val="32"/>
          <w:szCs w:val="32"/>
          <w:cs/>
        </w:rPr>
        <w:t xml:space="preserve">และบริษัทมีสัญญาเช่าที่ดินกับสำนักงานทรัพย์สินพระมหากษัตริย์จำนวนสองฉบับเพื่อปลูกสร้างอาคารพักอาศัยพร้อมที่จอดรถสำหรับเจ้าหน้าที่ของบริษัท มีกำหนดเวลา </w:t>
      </w:r>
      <w:r w:rsidRPr="00720606">
        <w:rPr>
          <w:rFonts w:ascii="Angsana New" w:hAnsi="Angsana New"/>
          <w:sz w:val="32"/>
          <w:szCs w:val="32"/>
        </w:rPr>
        <w:t xml:space="preserve">3 </w:t>
      </w:r>
      <w:r w:rsidRPr="00720606">
        <w:rPr>
          <w:rFonts w:ascii="Angsana New" w:hAnsi="Angsana New" w:hint="cs"/>
          <w:sz w:val="32"/>
          <w:szCs w:val="32"/>
          <w:cs/>
        </w:rPr>
        <w:t xml:space="preserve">ปี สิ้นสุดเดือนตุลาคม </w:t>
      </w:r>
      <w:r w:rsidRPr="00720606">
        <w:rPr>
          <w:rFonts w:ascii="Angsana New" w:hAnsi="Angsana New"/>
          <w:spacing w:val="-6"/>
          <w:sz w:val="32"/>
          <w:szCs w:val="32"/>
        </w:rPr>
        <w:t xml:space="preserve">2565 </w:t>
      </w:r>
      <w:r w:rsidRPr="00720606">
        <w:rPr>
          <w:rFonts w:ascii="Angsana New" w:hAnsi="Angsana New"/>
          <w:spacing w:val="-6"/>
          <w:sz w:val="32"/>
          <w:szCs w:val="32"/>
        </w:rPr>
        <w:br/>
      </w:r>
      <w:r w:rsidRPr="00720606">
        <w:rPr>
          <w:rFonts w:ascii="Angsana New" w:hAnsi="Angsana New" w:hint="cs"/>
          <w:spacing w:val="-6"/>
          <w:sz w:val="32"/>
          <w:szCs w:val="32"/>
          <w:cs/>
        </w:rPr>
        <w:t>ซึ่งบริษัทโอนกรรมสิทธิ์อาคารและส่วนปรับปรุงอาคารที่บริษัทสร้างบนที่ดินเช่า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720606">
        <w:rPr>
          <w:rFonts w:ascii="Angsana New" w:hAnsi="Angsana New" w:hint="cs"/>
          <w:sz w:val="32"/>
          <w:szCs w:val="32"/>
          <w:cs/>
        </w:rPr>
        <w:t>ให้แก่ผู้ให้เช่าตามเงื่อนไขที่ระบุในสัญญาเช่า โดยบริษัทได้รับสิทธิให้ใช้ประโยชน์ในอาคารดังกล่าว</w:t>
      </w:r>
    </w:p>
    <w:p w14:paraId="36FDB8A2" w14:textId="77777777" w:rsidR="002F402E" w:rsidRPr="00720606" w:rsidRDefault="002F402E" w:rsidP="002F402E">
      <w:pPr>
        <w:spacing w:line="380" w:lineRule="exact"/>
        <w:ind w:left="284" w:firstLine="567"/>
        <w:jc w:val="thaiDistribute"/>
        <w:rPr>
          <w:rFonts w:ascii="Angsana New" w:hAnsi="Angsana New" w:cstheme="majorBidi"/>
          <w:sz w:val="32"/>
          <w:szCs w:val="32"/>
        </w:rPr>
      </w:pPr>
    </w:p>
    <w:p w14:paraId="7BDB91DC" w14:textId="57C10FF9" w:rsidR="002D1A53" w:rsidRPr="00720606" w:rsidRDefault="00AC588C" w:rsidP="002F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720606">
        <w:rPr>
          <w:rFonts w:ascii="Angsana New" w:eastAsia="Calibri" w:hAnsi="Angsana New"/>
          <w:b/>
          <w:bCs/>
          <w:sz w:val="32"/>
          <w:szCs w:val="32"/>
        </w:rPr>
        <w:t>1</w:t>
      </w:r>
      <w:r w:rsidR="006F53B7" w:rsidRPr="00720606">
        <w:rPr>
          <w:rFonts w:ascii="Angsana New" w:eastAsia="Calibri" w:hAnsi="Angsana New"/>
          <w:b/>
          <w:bCs/>
          <w:sz w:val="32"/>
          <w:szCs w:val="32"/>
        </w:rPr>
        <w:t>4</w:t>
      </w:r>
      <w:r w:rsidR="002D1A53" w:rsidRPr="00720606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720606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72060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="002D1A53" w:rsidRPr="00720606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1272573" w14:textId="0D71DFAA" w:rsidR="005F08F1" w:rsidRPr="00720606" w:rsidRDefault="002D1A53" w:rsidP="002F402E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bookmarkStart w:id="3" w:name="_Hlk77614849"/>
      <w:r w:rsidR="005F08F1" w:rsidRPr="00720606">
        <w:rPr>
          <w:rFonts w:ascii="Angsana New" w:hAnsi="Angsana New"/>
          <w:sz w:val="32"/>
          <w:szCs w:val="32"/>
          <w:cs/>
        </w:rPr>
        <w:t>สำหรับงวด</w:t>
      </w:r>
      <w:r w:rsidR="00026022" w:rsidRPr="00720606">
        <w:rPr>
          <w:rFonts w:ascii="Angsana New" w:hAnsi="Angsana New" w:hint="cs"/>
          <w:sz w:val="32"/>
          <w:szCs w:val="32"/>
          <w:cs/>
        </w:rPr>
        <w:t>เก้า</w:t>
      </w:r>
      <w:r w:rsidR="005F08F1" w:rsidRPr="007206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F08F1" w:rsidRPr="00720606">
        <w:rPr>
          <w:rFonts w:ascii="Angsana New" w:hAnsi="Angsana New"/>
          <w:sz w:val="32"/>
          <w:szCs w:val="32"/>
        </w:rPr>
        <w:t xml:space="preserve"> 30</w:t>
      </w:r>
      <w:r w:rsidR="005F08F1" w:rsidRPr="00720606">
        <w:rPr>
          <w:rFonts w:ascii="Angsana New" w:hAnsi="Angsana New"/>
          <w:sz w:val="32"/>
          <w:szCs w:val="32"/>
          <w:cs/>
        </w:rPr>
        <w:t xml:space="preserve"> </w:t>
      </w:r>
      <w:r w:rsidR="00026022" w:rsidRPr="00720606">
        <w:rPr>
          <w:rFonts w:ascii="Angsana New" w:hAnsi="Angsana New" w:hint="cs"/>
          <w:sz w:val="32"/>
          <w:szCs w:val="32"/>
          <w:cs/>
        </w:rPr>
        <w:t>กันย</w:t>
      </w:r>
      <w:r w:rsidR="005F08F1" w:rsidRPr="00720606">
        <w:rPr>
          <w:rFonts w:ascii="Angsana New" w:hAnsi="Angsana New"/>
          <w:sz w:val="32"/>
          <w:szCs w:val="32"/>
          <w:cs/>
        </w:rPr>
        <w:t>ายน</w:t>
      </w:r>
      <w:r w:rsidR="005F08F1" w:rsidRPr="00720606">
        <w:rPr>
          <w:rFonts w:ascii="Angsana New" w:hAnsi="Angsana New"/>
          <w:sz w:val="32"/>
          <w:szCs w:val="32"/>
        </w:rPr>
        <w:t xml:space="preserve"> 2564</w:t>
      </w:r>
      <w:r w:rsidR="005F08F1" w:rsidRPr="007206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2"/>
        <w:gridCol w:w="1928"/>
        <w:gridCol w:w="142"/>
        <w:gridCol w:w="1928"/>
      </w:tblGrid>
      <w:tr w:rsidR="00720606" w:rsidRPr="00720606" w14:paraId="1FFE7C48" w14:textId="77777777" w:rsidTr="0039481B">
        <w:trPr>
          <w:trHeight w:val="20"/>
        </w:trPr>
        <w:tc>
          <w:tcPr>
            <w:tcW w:w="4422" w:type="dxa"/>
          </w:tcPr>
          <w:p w14:paraId="55DE502E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20606" w:rsidRPr="00720606" w14:paraId="3D726563" w14:textId="77777777" w:rsidTr="0039481B">
        <w:trPr>
          <w:trHeight w:val="20"/>
        </w:trPr>
        <w:tc>
          <w:tcPr>
            <w:tcW w:w="4422" w:type="dxa"/>
          </w:tcPr>
          <w:p w14:paraId="00F286DD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FE91F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64EEEFCD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606" w:rsidRPr="00720606" w14:paraId="3770C2F9" w14:textId="77777777" w:rsidTr="0039481B">
        <w:trPr>
          <w:trHeight w:val="20"/>
        </w:trPr>
        <w:tc>
          <w:tcPr>
            <w:tcW w:w="4422" w:type="dxa"/>
          </w:tcPr>
          <w:p w14:paraId="68A85F9A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1E689294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14:paraId="2CCC065E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2A1D0C62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720606" w:rsidRPr="00720606" w14:paraId="13B66B6B" w14:textId="77777777" w:rsidTr="0039481B">
        <w:trPr>
          <w:trHeight w:val="20"/>
        </w:trPr>
        <w:tc>
          <w:tcPr>
            <w:tcW w:w="4422" w:type="dxa"/>
          </w:tcPr>
          <w:p w14:paraId="7BF4AD36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F53B7"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28" w:type="dxa"/>
          </w:tcPr>
          <w:p w14:paraId="74A5D9E3" w14:textId="77777777" w:rsidR="002D1A53" w:rsidRPr="00720606" w:rsidRDefault="00AA0FD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14:paraId="19A4E19D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656FF928" w14:textId="6C717E6E" w:rsidR="002D1A53" w:rsidRPr="00720606" w:rsidRDefault="00AA0FD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1,52</w:t>
            </w:r>
            <w:r w:rsidR="00D153FF"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</w:tr>
      <w:tr w:rsidR="00720606" w:rsidRPr="00720606" w14:paraId="1BB42770" w14:textId="77777777" w:rsidTr="0039481B">
        <w:trPr>
          <w:trHeight w:val="20"/>
        </w:trPr>
        <w:tc>
          <w:tcPr>
            <w:tcW w:w="4422" w:type="dxa"/>
          </w:tcPr>
          <w:p w14:paraId="5843B353" w14:textId="13B7F081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4D4F54" w:rsidRPr="00720606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="00026022" w:rsidRPr="00720606">
              <w:rPr>
                <w:rFonts w:asciiTheme="majorBidi" w:eastAsia="Calibri" w:hAnsiTheme="majorBidi" w:hint="cs"/>
                <w:sz w:val="32"/>
                <w:szCs w:val="32"/>
                <w:cs/>
              </w:rPr>
              <w:t>กันย</w:t>
            </w:r>
            <w:r w:rsidR="004D4F54" w:rsidRPr="00720606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ายน </w:t>
            </w:r>
            <w:r w:rsidR="004D4F54"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38434D9F" w14:textId="3B722BFD" w:rsidR="002D1A53" w:rsidRPr="00720606" w:rsidRDefault="007E7254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14:paraId="090597C5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9C0D39" w14:textId="6F1E2708" w:rsidR="002D1A53" w:rsidRPr="00720606" w:rsidRDefault="00192EE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720606" w:rsidRPr="00720606" w14:paraId="3EB09F44" w14:textId="77777777" w:rsidTr="0039481B">
        <w:trPr>
          <w:trHeight w:val="20"/>
        </w:trPr>
        <w:tc>
          <w:tcPr>
            <w:tcW w:w="4422" w:type="dxa"/>
          </w:tcPr>
          <w:p w14:paraId="6959C475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33D2B55D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848A1A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38B2CEB4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720606" w:rsidRPr="00720606" w14:paraId="07293213" w14:textId="77777777" w:rsidTr="0039481B">
        <w:trPr>
          <w:trHeight w:val="20"/>
        </w:trPr>
        <w:tc>
          <w:tcPr>
            <w:tcW w:w="4422" w:type="dxa"/>
          </w:tcPr>
          <w:p w14:paraId="18DABF4F" w14:textId="77777777" w:rsidR="006F53B7" w:rsidRPr="00720606" w:rsidRDefault="006F53B7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28" w:type="dxa"/>
          </w:tcPr>
          <w:p w14:paraId="1AE9F7BE" w14:textId="77777777" w:rsidR="006F53B7" w:rsidRPr="00720606" w:rsidRDefault="00AA0FD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2,714</w:t>
            </w:r>
          </w:p>
        </w:tc>
        <w:tc>
          <w:tcPr>
            <w:tcW w:w="142" w:type="dxa"/>
          </w:tcPr>
          <w:p w14:paraId="1CD1F6C9" w14:textId="77777777" w:rsidR="006F53B7" w:rsidRPr="00720606" w:rsidRDefault="006F53B7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3DF550CA" w14:textId="5D4F29E8" w:rsidR="006F53B7" w:rsidRPr="00720606" w:rsidRDefault="00AA0FD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1,39</w:t>
            </w:r>
            <w:r w:rsidR="003A635B" w:rsidRPr="00720606">
              <w:rPr>
                <w:rFonts w:asciiTheme="majorBidi" w:eastAsia="Calibri" w:hAnsiTheme="majorBidi" w:cstheme="majorBidi" w:hint="cs"/>
                <w:sz w:val="32"/>
                <w:szCs w:val="32"/>
              </w:rPr>
              <w:t>6</w:t>
            </w:r>
          </w:p>
        </w:tc>
      </w:tr>
      <w:tr w:rsidR="00720606" w:rsidRPr="00720606" w14:paraId="0E167739" w14:textId="77777777" w:rsidTr="0039481B">
        <w:trPr>
          <w:trHeight w:val="20"/>
        </w:trPr>
        <w:tc>
          <w:tcPr>
            <w:tcW w:w="4422" w:type="dxa"/>
          </w:tcPr>
          <w:p w14:paraId="5272AA77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14026D7A" w14:textId="2DB8F6B9" w:rsidR="002D1A53" w:rsidRPr="00720606" w:rsidRDefault="007E7254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243</w:t>
            </w:r>
          </w:p>
        </w:tc>
        <w:tc>
          <w:tcPr>
            <w:tcW w:w="142" w:type="dxa"/>
          </w:tcPr>
          <w:p w14:paraId="3C2E976B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273C341" w14:textId="168543E4" w:rsidR="002D1A53" w:rsidRPr="00720606" w:rsidRDefault="00192EE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eastAsia="Calibri" w:hAnsiTheme="majorBidi" w:cstheme="majorBidi" w:hint="cs"/>
                <w:sz w:val="32"/>
                <w:szCs w:val="32"/>
              </w:rPr>
              <w:t>17</w:t>
            </w:r>
          </w:p>
        </w:tc>
      </w:tr>
      <w:tr w:rsidR="00720606" w:rsidRPr="00720606" w14:paraId="7ED1FA72" w14:textId="77777777" w:rsidTr="0039481B">
        <w:trPr>
          <w:trHeight w:val="20"/>
        </w:trPr>
        <w:tc>
          <w:tcPr>
            <w:tcW w:w="4422" w:type="dxa"/>
          </w:tcPr>
          <w:p w14:paraId="0EE87AAF" w14:textId="405953BF" w:rsidR="00026022" w:rsidRPr="00720606" w:rsidRDefault="00026022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720606">
              <w:rPr>
                <w:rFonts w:asciiTheme="majorBidi" w:eastAsia="Calibri" w:hAnsiTheme="majorBidi" w:hint="cs"/>
                <w:sz w:val="32"/>
                <w:szCs w:val="32"/>
                <w:cs/>
              </w:rPr>
              <w:t>กันย</w:t>
            </w:r>
            <w:r w:rsidRPr="00720606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ายน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07B74F2A" w14:textId="79DA4908" w:rsidR="00026022" w:rsidRPr="00720606" w:rsidRDefault="007E7254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2,957</w:t>
            </w:r>
          </w:p>
        </w:tc>
        <w:tc>
          <w:tcPr>
            <w:tcW w:w="142" w:type="dxa"/>
          </w:tcPr>
          <w:p w14:paraId="1E64AB98" w14:textId="77777777" w:rsidR="00026022" w:rsidRPr="00720606" w:rsidRDefault="00026022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79594" w14:textId="7F793401" w:rsidR="00026022" w:rsidRPr="00720606" w:rsidRDefault="00192EE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eastAsia="Calibri" w:hAnsiTheme="majorBidi" w:cstheme="majorBidi" w:hint="cs"/>
                <w:sz w:val="32"/>
                <w:szCs w:val="32"/>
              </w:rPr>
              <w:t>1,413</w:t>
            </w:r>
          </w:p>
        </w:tc>
      </w:tr>
      <w:tr w:rsidR="00720606" w:rsidRPr="00720606" w14:paraId="609F0289" w14:textId="77777777" w:rsidTr="0039481B">
        <w:trPr>
          <w:trHeight w:val="20"/>
        </w:trPr>
        <w:tc>
          <w:tcPr>
            <w:tcW w:w="4422" w:type="dxa"/>
          </w:tcPr>
          <w:p w14:paraId="5881E3A5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A071114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26E177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0AA46AB9" w14:textId="77777777" w:rsidR="002D1A53" w:rsidRPr="00720606" w:rsidRDefault="002D1A53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720606" w:rsidRPr="00720606" w14:paraId="2394B33A" w14:textId="77777777" w:rsidTr="0039481B">
        <w:trPr>
          <w:trHeight w:val="20"/>
        </w:trPr>
        <w:tc>
          <w:tcPr>
            <w:tcW w:w="4422" w:type="dxa"/>
          </w:tcPr>
          <w:p w14:paraId="4F313EF9" w14:textId="77777777" w:rsidR="006F53B7" w:rsidRPr="00720606" w:rsidRDefault="006F53B7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14:paraId="2F49C44E" w14:textId="77777777" w:rsidR="006F53B7" w:rsidRPr="00720606" w:rsidRDefault="00AA0FD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1,492</w:t>
            </w:r>
          </w:p>
        </w:tc>
        <w:tc>
          <w:tcPr>
            <w:tcW w:w="142" w:type="dxa"/>
          </w:tcPr>
          <w:p w14:paraId="3BFCA2C0" w14:textId="77777777" w:rsidR="006F53B7" w:rsidRPr="00720606" w:rsidRDefault="006F53B7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14:paraId="65FC855A" w14:textId="77777777" w:rsidR="006F53B7" w:rsidRPr="00720606" w:rsidRDefault="00AA0FD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eastAsia="Calibri" w:hAnsiTheme="majorBidi"/>
                <w:sz w:val="32"/>
                <w:szCs w:val="32"/>
              </w:rPr>
              <w:t>1</w:t>
            </w:r>
            <w:r w:rsidRPr="00720606">
              <w:rPr>
                <w:rFonts w:asciiTheme="majorBidi" w:eastAsia="Calibri" w:hAnsiTheme="majorBidi" w:hint="cs"/>
                <w:sz w:val="32"/>
                <w:szCs w:val="32"/>
              </w:rPr>
              <w:t>25</w:t>
            </w:r>
          </w:p>
        </w:tc>
      </w:tr>
      <w:tr w:rsidR="00026022" w:rsidRPr="00720606" w14:paraId="3F72703E" w14:textId="77777777" w:rsidTr="0039481B">
        <w:trPr>
          <w:trHeight w:val="20"/>
        </w:trPr>
        <w:tc>
          <w:tcPr>
            <w:tcW w:w="4422" w:type="dxa"/>
          </w:tcPr>
          <w:p w14:paraId="1AAC7045" w14:textId="7323DCC5" w:rsidR="00026022" w:rsidRPr="00720606" w:rsidRDefault="00026022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30 </w:t>
            </w:r>
            <w:r w:rsidRPr="00720606">
              <w:rPr>
                <w:rFonts w:asciiTheme="majorBidi" w:eastAsia="Calibri" w:hAnsiTheme="majorBidi" w:hint="cs"/>
                <w:sz w:val="32"/>
                <w:szCs w:val="32"/>
                <w:cs/>
              </w:rPr>
              <w:t>กันย</w:t>
            </w:r>
            <w:r w:rsidRPr="00720606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ายน </w:t>
            </w: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14:paraId="645BC362" w14:textId="0C137ECB" w:rsidR="00026022" w:rsidRPr="00720606" w:rsidRDefault="007E7254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1,249</w:t>
            </w:r>
          </w:p>
        </w:tc>
        <w:tc>
          <w:tcPr>
            <w:tcW w:w="142" w:type="dxa"/>
          </w:tcPr>
          <w:p w14:paraId="2F6368E9" w14:textId="77777777" w:rsidR="00026022" w:rsidRPr="00720606" w:rsidRDefault="00026022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BC721D" w14:textId="35903377" w:rsidR="00026022" w:rsidRPr="00720606" w:rsidRDefault="00192EE9" w:rsidP="002F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eastAsia="Calibri" w:hAnsiTheme="majorBidi" w:cstheme="majorBidi"/>
                <w:sz w:val="32"/>
                <w:szCs w:val="32"/>
              </w:rPr>
              <w:t>108</w:t>
            </w:r>
          </w:p>
        </w:tc>
      </w:tr>
    </w:tbl>
    <w:p w14:paraId="4E4C6CE3" w14:textId="29A6B0DF" w:rsidR="00160BA3" w:rsidRPr="00720606" w:rsidRDefault="00160BA3" w:rsidP="002F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7ADC1A3F" w14:textId="68E7EEC7" w:rsidR="00A11397" w:rsidRPr="00720606" w:rsidRDefault="00A11397" w:rsidP="002F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24C026EE" w14:textId="7AA23BBE" w:rsidR="00A11397" w:rsidRPr="00720606" w:rsidRDefault="00A11397" w:rsidP="002F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3CDAEC92" w14:textId="614F5D46" w:rsidR="00A11397" w:rsidRPr="00720606" w:rsidRDefault="00A11397" w:rsidP="002F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3CBA3A1F" w14:textId="4F547C1F" w:rsidR="002F402E" w:rsidRPr="00720606" w:rsidRDefault="002F402E" w:rsidP="002F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772A8853" w14:textId="35BCDAE7" w:rsidR="002F402E" w:rsidRPr="00720606" w:rsidRDefault="002F402E" w:rsidP="002F4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2926A869" w14:textId="77777777" w:rsidR="002F402E" w:rsidRPr="00720606" w:rsidRDefault="002F402E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17E292A7" w14:textId="0C2A5004" w:rsidR="004161F4" w:rsidRPr="00720606" w:rsidRDefault="00AC588C" w:rsidP="00F0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720606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C604F2" w:rsidRPr="00720606">
        <w:rPr>
          <w:rFonts w:ascii="Angsana New" w:eastAsia="Calibri" w:hAnsi="Angsana New"/>
          <w:b/>
          <w:bCs/>
          <w:sz w:val="32"/>
          <w:szCs w:val="32"/>
        </w:rPr>
        <w:t>5</w:t>
      </w:r>
      <w:r w:rsidR="004161F4" w:rsidRPr="00720606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720606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720606">
        <w:rPr>
          <w:rFonts w:ascii="Angsana New" w:eastAsia="Calibri" w:hAnsi="Angsana New"/>
          <w:b/>
          <w:bCs/>
          <w:sz w:val="32"/>
          <w:szCs w:val="32"/>
          <w:cs/>
        </w:rPr>
        <w:t>สินทรัพย์</w:t>
      </w:r>
      <w:r w:rsidR="008E2433" w:rsidRPr="0072060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(</w:t>
      </w:r>
      <w:r w:rsidR="00901780" w:rsidRPr="00720606">
        <w:rPr>
          <w:rFonts w:ascii="Angsana New" w:eastAsia="Calibri" w:hAnsi="Angsana New" w:hint="cs"/>
          <w:b/>
          <w:bCs/>
          <w:sz w:val="32"/>
          <w:szCs w:val="32"/>
          <w:cs/>
        </w:rPr>
        <w:t>หนี้สิน</w:t>
      </w:r>
      <w:r w:rsidR="008E2433" w:rsidRPr="0072060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) </w:t>
      </w:r>
      <w:r w:rsidR="004161F4" w:rsidRPr="00720606">
        <w:rPr>
          <w:rFonts w:ascii="Angsana New" w:eastAsia="Calibri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A20C20B" w14:textId="37FB3E1A" w:rsidR="00E0028F" w:rsidRPr="00720606" w:rsidRDefault="004161F4" w:rsidP="00B02B96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การเปลี่ยนแปลงของสินทรัพย์</w:t>
      </w:r>
      <w:r w:rsidR="008E2433" w:rsidRPr="00720606">
        <w:rPr>
          <w:rFonts w:ascii="Angsana New" w:eastAsia="Calibri" w:hAnsi="Angsana New" w:hint="cs"/>
          <w:sz w:val="32"/>
          <w:szCs w:val="32"/>
          <w:cs/>
        </w:rPr>
        <w:t xml:space="preserve"> (</w:t>
      </w:r>
      <w:r w:rsidR="00901780" w:rsidRPr="00720606">
        <w:rPr>
          <w:rFonts w:ascii="Angsana New" w:eastAsia="Calibri" w:hAnsi="Angsana New" w:hint="cs"/>
          <w:sz w:val="32"/>
          <w:szCs w:val="32"/>
          <w:cs/>
        </w:rPr>
        <w:t>หนี้สิน</w:t>
      </w:r>
      <w:r w:rsidR="008E2433" w:rsidRPr="00720606">
        <w:rPr>
          <w:rFonts w:ascii="Angsana New" w:eastAsia="Calibri" w:hAnsi="Angsana New" w:hint="cs"/>
          <w:sz w:val="32"/>
          <w:szCs w:val="32"/>
          <w:cs/>
        </w:rPr>
        <w:t xml:space="preserve">) </w:t>
      </w:r>
      <w:r w:rsidRPr="00720606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  <w:r w:rsidR="004D4F54" w:rsidRPr="00720606">
        <w:rPr>
          <w:rFonts w:ascii="Angsana New" w:hAnsi="Angsana New"/>
          <w:sz w:val="32"/>
          <w:szCs w:val="32"/>
          <w:cs/>
        </w:rPr>
        <w:t>สำหรับงวด</w:t>
      </w:r>
      <w:r w:rsidR="00026022" w:rsidRPr="00720606">
        <w:rPr>
          <w:rFonts w:ascii="Angsana New" w:hAnsi="Angsana New" w:hint="cs"/>
          <w:sz w:val="32"/>
          <w:szCs w:val="32"/>
          <w:cs/>
        </w:rPr>
        <w:t>เก้า</w:t>
      </w:r>
      <w:r w:rsidR="004D4F54" w:rsidRPr="007206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D4F54" w:rsidRPr="00720606">
        <w:rPr>
          <w:rFonts w:ascii="Angsana New" w:hAnsi="Angsana New"/>
          <w:sz w:val="32"/>
          <w:szCs w:val="32"/>
        </w:rPr>
        <w:t xml:space="preserve"> </w:t>
      </w:r>
      <w:r w:rsidR="006840A6" w:rsidRPr="00720606">
        <w:rPr>
          <w:rFonts w:ascii="Angsana New" w:hAnsi="Angsana New"/>
          <w:sz w:val="32"/>
          <w:szCs w:val="32"/>
        </w:rPr>
        <w:t>30</w:t>
      </w:r>
      <w:r w:rsidR="004D4F54" w:rsidRPr="00720606">
        <w:rPr>
          <w:rFonts w:ascii="Angsana New" w:hAnsi="Angsana New"/>
          <w:sz w:val="32"/>
          <w:szCs w:val="32"/>
          <w:cs/>
        </w:rPr>
        <w:t xml:space="preserve"> </w:t>
      </w:r>
      <w:r w:rsidR="00026022" w:rsidRPr="00720606">
        <w:rPr>
          <w:rFonts w:ascii="Angsana New" w:hAnsi="Angsana New" w:hint="cs"/>
          <w:sz w:val="32"/>
          <w:szCs w:val="32"/>
          <w:cs/>
        </w:rPr>
        <w:t>กันย</w:t>
      </w:r>
      <w:r w:rsidR="004D4F54" w:rsidRPr="00720606">
        <w:rPr>
          <w:rFonts w:ascii="Angsana New" w:hAnsi="Angsana New"/>
          <w:sz w:val="32"/>
          <w:szCs w:val="32"/>
          <w:cs/>
        </w:rPr>
        <w:t>ายน</w:t>
      </w:r>
      <w:r w:rsidR="004D4F54" w:rsidRPr="00720606">
        <w:rPr>
          <w:rFonts w:ascii="Angsana New" w:hAnsi="Angsana New"/>
          <w:sz w:val="32"/>
          <w:szCs w:val="32"/>
        </w:rPr>
        <w:t xml:space="preserve"> 2564</w:t>
      </w:r>
      <w:r w:rsidR="004D4F54" w:rsidRPr="007206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275"/>
        <w:gridCol w:w="141"/>
        <w:gridCol w:w="1135"/>
        <w:gridCol w:w="141"/>
        <w:gridCol w:w="1277"/>
        <w:gridCol w:w="142"/>
        <w:gridCol w:w="1275"/>
      </w:tblGrid>
      <w:tr w:rsidR="00720606" w:rsidRPr="00720606" w14:paraId="0C3432A6" w14:textId="77777777" w:rsidTr="002F1BDE">
        <w:tc>
          <w:tcPr>
            <w:tcW w:w="3515" w:type="dxa"/>
          </w:tcPr>
          <w:p w14:paraId="05C114BD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</w:tcPr>
          <w:p w14:paraId="5B4549FC" w14:textId="77777777" w:rsidR="00BE2BBD" w:rsidRPr="00720606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0606" w:rsidRPr="00720606" w14:paraId="15583B89" w14:textId="77777777" w:rsidTr="002F1BDE">
        <w:tc>
          <w:tcPr>
            <w:tcW w:w="3515" w:type="dxa"/>
          </w:tcPr>
          <w:p w14:paraId="4987C593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720606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20606" w:rsidRPr="00720606" w14:paraId="400C90EE" w14:textId="77777777" w:rsidTr="002F1BDE">
        <w:tc>
          <w:tcPr>
            <w:tcW w:w="3515" w:type="dxa"/>
          </w:tcPr>
          <w:p w14:paraId="74F0C5AB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DC1539" w14:textId="77777777" w:rsidR="00BE2BBD" w:rsidRPr="00720606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720606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720606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720606" w:rsidRPr="00720606" w14:paraId="3AC735DA" w14:textId="77777777" w:rsidTr="002F1BDE">
        <w:tc>
          <w:tcPr>
            <w:tcW w:w="3515" w:type="dxa"/>
          </w:tcPr>
          <w:p w14:paraId="3D20CF6E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C2880D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7EA336F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6EC42BEC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720606" w:rsidRDefault="00BE2BBD" w:rsidP="000727B5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0BFEF677" w:rsidR="00BE2BBD" w:rsidRPr="00720606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D4F54" w:rsidRPr="0072060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026022"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4D4F54"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20606" w:rsidRPr="00720606" w14:paraId="31FADEEF" w14:textId="77777777" w:rsidTr="002F1BDE">
        <w:tc>
          <w:tcPr>
            <w:tcW w:w="3515" w:type="dxa"/>
            <w:shd w:val="clear" w:color="auto" w:fill="auto"/>
          </w:tcPr>
          <w:p w14:paraId="0769B674" w14:textId="77777777" w:rsidR="00BE2BBD" w:rsidRPr="00720606" w:rsidRDefault="00BE2BBD" w:rsidP="0007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5" w:type="dxa"/>
          </w:tcPr>
          <w:p w14:paraId="7D8933D6" w14:textId="77777777" w:rsidR="00BE2BBD" w:rsidRPr="00720606" w:rsidRDefault="00BE2BBD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96A5AF" w14:textId="77777777" w:rsidR="00BE2BBD" w:rsidRPr="00720606" w:rsidRDefault="00BE2BBD" w:rsidP="000727B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55EF7AE" w14:textId="77777777" w:rsidR="00BE2BBD" w:rsidRPr="00720606" w:rsidRDefault="00BE2BBD" w:rsidP="000727B5">
            <w:pPr>
              <w:spacing w:line="34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7507E29" w14:textId="77777777" w:rsidR="00BE2BBD" w:rsidRPr="00720606" w:rsidRDefault="00BE2BBD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604F4B0" w14:textId="77777777" w:rsidR="00BE2BBD" w:rsidRPr="00720606" w:rsidRDefault="00BE2BBD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72BDF46" w14:textId="77777777" w:rsidR="00BE2BBD" w:rsidRPr="00720606" w:rsidRDefault="00BE2BBD" w:rsidP="000727B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216A62" w14:textId="77777777" w:rsidR="00BE2BBD" w:rsidRPr="00720606" w:rsidRDefault="00BE2BBD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0606" w:rsidRPr="00720606" w14:paraId="67112862" w14:textId="77777777" w:rsidTr="002F1BDE">
        <w:tc>
          <w:tcPr>
            <w:tcW w:w="3515" w:type="dxa"/>
            <w:shd w:val="clear" w:color="auto" w:fill="auto"/>
          </w:tcPr>
          <w:p w14:paraId="00474C8C" w14:textId="48428B3F" w:rsidR="005B531E" w:rsidRPr="00720606" w:rsidRDefault="005B531E" w:rsidP="008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right="-139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="008B3F49"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4A50428B" w14:textId="77777777" w:rsidR="005B531E" w:rsidRPr="00720606" w:rsidRDefault="005B531E" w:rsidP="005B531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2,465</w:t>
            </w:r>
          </w:p>
        </w:tc>
        <w:tc>
          <w:tcPr>
            <w:tcW w:w="141" w:type="dxa"/>
          </w:tcPr>
          <w:p w14:paraId="0415A45F" w14:textId="77777777" w:rsidR="005B531E" w:rsidRPr="00720606" w:rsidRDefault="005B531E" w:rsidP="005B531E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D4F7227" w14:textId="4EC855C9" w:rsidR="005B531E" w:rsidRPr="00720606" w:rsidRDefault="002F1BDE" w:rsidP="005B531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  <w:tc>
          <w:tcPr>
            <w:tcW w:w="141" w:type="dxa"/>
          </w:tcPr>
          <w:p w14:paraId="7BDB315C" w14:textId="77777777" w:rsidR="005B531E" w:rsidRPr="00720606" w:rsidRDefault="005B531E" w:rsidP="005B531E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301858B" w14:textId="096F478B" w:rsidR="005B531E" w:rsidRPr="00720606" w:rsidRDefault="008402B8" w:rsidP="005B531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6CE75D" w14:textId="77777777" w:rsidR="005B531E" w:rsidRPr="00720606" w:rsidRDefault="005B531E" w:rsidP="005B531E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8F4814C" w14:textId="0BEB2768" w:rsidR="005B531E" w:rsidRPr="00720606" w:rsidRDefault="00230CAA" w:rsidP="005B531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2F1BDE" w:rsidRPr="00720606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720606" w:rsidRPr="00720606" w14:paraId="10444479" w14:textId="77777777" w:rsidTr="002F1BDE">
        <w:tc>
          <w:tcPr>
            <w:tcW w:w="3515" w:type="dxa"/>
            <w:shd w:val="clear" w:color="auto" w:fill="auto"/>
          </w:tcPr>
          <w:p w14:paraId="600F887A" w14:textId="7D4D994C" w:rsidR="002F1BDE" w:rsidRPr="00720606" w:rsidRDefault="002F1BDE" w:rsidP="008B3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right="-139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ผลขาดทุนสะสมจากการรับชำระตามสัญญา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275" w:type="dxa"/>
            <w:vAlign w:val="bottom"/>
          </w:tcPr>
          <w:p w14:paraId="4EF39912" w14:textId="7C6C3031" w:rsidR="002F1BDE" w:rsidRPr="00720606" w:rsidRDefault="002F1BDE" w:rsidP="002F1BD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72442A4B" w14:textId="77777777" w:rsidR="002F1BDE" w:rsidRPr="00720606" w:rsidRDefault="002F1BDE" w:rsidP="002F1BD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3C176885" w14:textId="7CF77EAF" w:rsidR="002F1BDE" w:rsidRPr="00720606" w:rsidRDefault="002F1BDE" w:rsidP="002F1BD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141" w:type="dxa"/>
            <w:vAlign w:val="bottom"/>
          </w:tcPr>
          <w:p w14:paraId="69119818" w14:textId="77777777" w:rsidR="002F1BDE" w:rsidRPr="00720606" w:rsidRDefault="002F1BDE" w:rsidP="002F1BDE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304D27E" w14:textId="3DC3F73C" w:rsidR="002F1BDE" w:rsidRPr="00720606" w:rsidRDefault="002F1BDE" w:rsidP="002F1BD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B0C1CB1" w14:textId="77777777" w:rsidR="002F1BDE" w:rsidRPr="00720606" w:rsidRDefault="002F1BDE" w:rsidP="002F1BD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B581E0" w14:textId="46246543" w:rsidR="002F1BDE" w:rsidRPr="00720606" w:rsidRDefault="002F1BDE" w:rsidP="002F1BD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</w:tr>
      <w:tr w:rsidR="00720606" w:rsidRPr="00720606" w14:paraId="5BDC9D11" w14:textId="77777777" w:rsidTr="002F1BDE">
        <w:trPr>
          <w:trHeight w:val="270"/>
        </w:trPr>
        <w:tc>
          <w:tcPr>
            <w:tcW w:w="3515" w:type="dxa"/>
            <w:shd w:val="clear" w:color="auto" w:fill="auto"/>
          </w:tcPr>
          <w:p w14:paraId="18472766" w14:textId="77777777" w:rsidR="00230CAA" w:rsidRPr="00720606" w:rsidRDefault="00230CAA" w:rsidP="0023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7CBF27D4" w14:textId="77777777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11,622</w:t>
            </w:r>
          </w:p>
        </w:tc>
        <w:tc>
          <w:tcPr>
            <w:tcW w:w="141" w:type="dxa"/>
          </w:tcPr>
          <w:p w14:paraId="4C67DD8F" w14:textId="77777777" w:rsidR="00230CAA" w:rsidRPr="00720606" w:rsidRDefault="00230CAA" w:rsidP="00230CA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7ABA65E" w14:textId="562E43A6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1,518</w:t>
            </w:r>
          </w:p>
        </w:tc>
        <w:tc>
          <w:tcPr>
            <w:tcW w:w="141" w:type="dxa"/>
            <w:vAlign w:val="bottom"/>
          </w:tcPr>
          <w:p w14:paraId="1F1A41D0" w14:textId="77777777" w:rsidR="00230CAA" w:rsidRPr="00720606" w:rsidRDefault="00230CAA" w:rsidP="00230CA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D5B7DFC" w14:textId="0D184C62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230CAA" w:rsidRPr="00720606" w:rsidRDefault="00230CAA" w:rsidP="00230CA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D913E3" w14:textId="4E04505B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13,140</w:t>
            </w:r>
          </w:p>
        </w:tc>
      </w:tr>
      <w:tr w:rsidR="00720606" w:rsidRPr="00720606" w14:paraId="461F9F13" w14:textId="77777777" w:rsidTr="00426C74">
        <w:trPr>
          <w:trHeight w:val="270"/>
        </w:trPr>
        <w:tc>
          <w:tcPr>
            <w:tcW w:w="3515" w:type="dxa"/>
            <w:shd w:val="clear" w:color="auto" w:fill="auto"/>
          </w:tcPr>
          <w:p w14:paraId="39827875" w14:textId="77777777" w:rsidR="00230CAA" w:rsidRPr="00720606" w:rsidRDefault="00230CAA" w:rsidP="0023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5D53EDD4" w14:textId="77777777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41" w:type="dxa"/>
          </w:tcPr>
          <w:p w14:paraId="77D7C93C" w14:textId="77777777" w:rsidR="00230CAA" w:rsidRPr="00720606" w:rsidRDefault="00230CAA" w:rsidP="00230CA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C50003A" w14:textId="0588F84D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4258D9C" w14:textId="77777777" w:rsidR="00230CAA" w:rsidRPr="00720606" w:rsidRDefault="00230CAA" w:rsidP="00230CA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FB659A8" w14:textId="72AA46E9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230CAA" w:rsidRPr="00720606" w:rsidRDefault="00230CAA" w:rsidP="00230CA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0354186" w14:textId="15FC27A1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</w:tr>
      <w:tr w:rsidR="00720606" w:rsidRPr="00720606" w14:paraId="010646F9" w14:textId="77777777" w:rsidTr="00426C74">
        <w:tc>
          <w:tcPr>
            <w:tcW w:w="3515" w:type="dxa"/>
            <w:shd w:val="clear" w:color="auto" w:fill="auto"/>
          </w:tcPr>
          <w:p w14:paraId="75C1AA1C" w14:textId="77777777" w:rsidR="0015077F" w:rsidRPr="00720606" w:rsidRDefault="0015077F" w:rsidP="00F9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21A7E923" w14:textId="77777777" w:rsidR="0015077F" w:rsidRPr="00720606" w:rsidRDefault="0015077F" w:rsidP="00F921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1,104</w:t>
            </w:r>
          </w:p>
        </w:tc>
        <w:tc>
          <w:tcPr>
            <w:tcW w:w="141" w:type="dxa"/>
          </w:tcPr>
          <w:p w14:paraId="41A7AC05" w14:textId="77777777" w:rsidR="0015077F" w:rsidRPr="00720606" w:rsidRDefault="0015077F" w:rsidP="00F9213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87F2085" w14:textId="77777777" w:rsidR="0015077F" w:rsidRPr="00720606" w:rsidRDefault="0015077F" w:rsidP="00F921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(1,262)</w:t>
            </w:r>
          </w:p>
        </w:tc>
        <w:tc>
          <w:tcPr>
            <w:tcW w:w="141" w:type="dxa"/>
          </w:tcPr>
          <w:p w14:paraId="200F6CF4" w14:textId="77777777" w:rsidR="0015077F" w:rsidRPr="00720606" w:rsidRDefault="0015077F" w:rsidP="00F92139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AD38FEE" w14:textId="77777777" w:rsidR="0015077F" w:rsidRPr="00720606" w:rsidRDefault="0015077F" w:rsidP="00F921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1455548" w14:textId="77777777" w:rsidR="0015077F" w:rsidRPr="00720606" w:rsidRDefault="0015077F" w:rsidP="00F921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E5915D" w14:textId="77777777" w:rsidR="0015077F" w:rsidRPr="00720606" w:rsidRDefault="0015077F" w:rsidP="00F921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(158)</w:t>
            </w:r>
          </w:p>
        </w:tc>
      </w:tr>
      <w:tr w:rsidR="00720606" w:rsidRPr="00720606" w14:paraId="0ACCAB46" w14:textId="77777777" w:rsidTr="00426C74">
        <w:tc>
          <w:tcPr>
            <w:tcW w:w="3515" w:type="dxa"/>
            <w:shd w:val="clear" w:color="auto" w:fill="auto"/>
          </w:tcPr>
          <w:p w14:paraId="78F8393A" w14:textId="77777777" w:rsidR="00230CAA" w:rsidRPr="00720606" w:rsidRDefault="00230CAA" w:rsidP="0023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65B8612D" w14:textId="3248D4C8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141" w:type="dxa"/>
          </w:tcPr>
          <w:p w14:paraId="6D74E5F8" w14:textId="77777777" w:rsidR="00230CAA" w:rsidRPr="00720606" w:rsidRDefault="00230CAA" w:rsidP="00230CA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8A74724" w14:textId="3D2933FE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  <w:tc>
          <w:tcPr>
            <w:tcW w:w="141" w:type="dxa"/>
          </w:tcPr>
          <w:p w14:paraId="04610739" w14:textId="77777777" w:rsidR="00230CAA" w:rsidRPr="00720606" w:rsidRDefault="00230CAA" w:rsidP="00230CAA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95ED2B4" w14:textId="6FC220FF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C5F152" w14:textId="77777777" w:rsidR="00230CAA" w:rsidRPr="00720606" w:rsidRDefault="00230CAA" w:rsidP="00230CAA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5C7BDE3" w14:textId="0893892D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</w:tr>
      <w:tr w:rsidR="00720606" w:rsidRPr="00720606" w14:paraId="7330BACD" w14:textId="77777777" w:rsidTr="00F92139">
        <w:trPr>
          <w:trHeight w:val="270"/>
        </w:trPr>
        <w:tc>
          <w:tcPr>
            <w:tcW w:w="3515" w:type="dxa"/>
            <w:shd w:val="clear" w:color="auto" w:fill="auto"/>
          </w:tcPr>
          <w:p w14:paraId="1DAFA6AE" w14:textId="77777777" w:rsidR="0015077F" w:rsidRPr="00720606" w:rsidRDefault="0015077F" w:rsidP="00F9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769A32BB" w14:textId="77777777" w:rsidR="0015077F" w:rsidRPr="00720606" w:rsidRDefault="0015077F" w:rsidP="00F921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2,551</w:t>
            </w:r>
          </w:p>
        </w:tc>
        <w:tc>
          <w:tcPr>
            <w:tcW w:w="141" w:type="dxa"/>
          </w:tcPr>
          <w:p w14:paraId="149921C1" w14:textId="77777777" w:rsidR="0015077F" w:rsidRPr="00720606" w:rsidRDefault="0015077F" w:rsidP="00F921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1B0994B" w14:textId="77777777" w:rsidR="0015077F" w:rsidRPr="00720606" w:rsidRDefault="0015077F" w:rsidP="00F921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141" w:type="dxa"/>
            <w:vAlign w:val="bottom"/>
          </w:tcPr>
          <w:p w14:paraId="7EF5A437" w14:textId="77777777" w:rsidR="0015077F" w:rsidRPr="00720606" w:rsidRDefault="0015077F" w:rsidP="00F921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0A9C73F" w14:textId="77777777" w:rsidR="0015077F" w:rsidRPr="00720606" w:rsidRDefault="0015077F" w:rsidP="00F921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C4D79B3" w14:textId="77777777" w:rsidR="0015077F" w:rsidRPr="00720606" w:rsidRDefault="0015077F" w:rsidP="00F9213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342C29C" w14:textId="77777777" w:rsidR="0015077F" w:rsidRPr="00720606" w:rsidRDefault="0015077F" w:rsidP="00F921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2,754</w:t>
            </w:r>
          </w:p>
        </w:tc>
      </w:tr>
      <w:tr w:rsidR="00230CAA" w:rsidRPr="00720606" w14:paraId="4375B8FE" w14:textId="77777777" w:rsidTr="002F1BDE">
        <w:tc>
          <w:tcPr>
            <w:tcW w:w="3515" w:type="dxa"/>
          </w:tcPr>
          <w:p w14:paraId="2B688341" w14:textId="15F5BA29" w:rsidR="00230CAA" w:rsidRPr="00720606" w:rsidRDefault="00230CAA" w:rsidP="0023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3801CEB" w14:textId="77777777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18,389</w:t>
            </w:r>
          </w:p>
        </w:tc>
        <w:tc>
          <w:tcPr>
            <w:tcW w:w="141" w:type="dxa"/>
          </w:tcPr>
          <w:p w14:paraId="44E24813" w14:textId="77777777" w:rsidR="00230CAA" w:rsidRPr="00720606" w:rsidRDefault="00230CAA" w:rsidP="00230CA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7F3DF8A" w14:textId="5E848B2B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1,711</w:t>
            </w:r>
          </w:p>
        </w:tc>
        <w:tc>
          <w:tcPr>
            <w:tcW w:w="141" w:type="dxa"/>
          </w:tcPr>
          <w:p w14:paraId="21D3746C" w14:textId="77777777" w:rsidR="00230CAA" w:rsidRPr="00720606" w:rsidRDefault="00230CAA" w:rsidP="00230CA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8260B0E" w14:textId="06EB1276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82FE49" w14:textId="77777777" w:rsidR="00230CAA" w:rsidRPr="00720606" w:rsidRDefault="00230CAA" w:rsidP="00230CAA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A622D6F" w14:textId="5880FA12" w:rsidR="00230CAA" w:rsidRPr="00720606" w:rsidRDefault="00230CAA" w:rsidP="00230CA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20,100</w:t>
            </w:r>
          </w:p>
        </w:tc>
      </w:tr>
    </w:tbl>
    <w:p w14:paraId="0724106A" w14:textId="77777777" w:rsidR="00160BA3" w:rsidRPr="00720606" w:rsidRDefault="00160BA3"/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1"/>
        <w:gridCol w:w="1135"/>
        <w:gridCol w:w="141"/>
        <w:gridCol w:w="1277"/>
        <w:gridCol w:w="142"/>
        <w:gridCol w:w="1275"/>
      </w:tblGrid>
      <w:tr w:rsidR="00720606" w:rsidRPr="00720606" w14:paraId="3029BFDB" w14:textId="77777777" w:rsidTr="00F4246F">
        <w:tc>
          <w:tcPr>
            <w:tcW w:w="3544" w:type="dxa"/>
          </w:tcPr>
          <w:p w14:paraId="6FDEBF45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</w:tcPr>
          <w:p w14:paraId="4F5CA4C4" w14:textId="77777777" w:rsidR="00C604F2" w:rsidRPr="00720606" w:rsidRDefault="00C604F2" w:rsidP="00DA3DC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0606" w:rsidRPr="00720606" w14:paraId="2EC8B121" w14:textId="77777777" w:rsidTr="00F4246F">
        <w:tc>
          <w:tcPr>
            <w:tcW w:w="3544" w:type="dxa"/>
          </w:tcPr>
          <w:p w14:paraId="4CB2076E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64D3DCC0" w14:textId="77777777" w:rsidR="00C604F2" w:rsidRPr="00720606" w:rsidRDefault="00C604F2" w:rsidP="00DA3DC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0606" w:rsidRPr="00720606" w14:paraId="77171C90" w14:textId="77777777" w:rsidTr="00F4246F">
        <w:tc>
          <w:tcPr>
            <w:tcW w:w="3544" w:type="dxa"/>
          </w:tcPr>
          <w:p w14:paraId="644010BC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CEDCA9" w14:textId="77777777" w:rsidR="00C604F2" w:rsidRPr="00720606" w:rsidRDefault="00C604F2" w:rsidP="00DA3DC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C604F2" w:rsidRPr="00720606" w:rsidRDefault="00C604F2" w:rsidP="00DA3DC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C604F2" w:rsidRPr="00720606" w:rsidRDefault="00C604F2" w:rsidP="00DA3DC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720606" w:rsidRPr="00720606" w14:paraId="66DEF5CF" w14:textId="77777777" w:rsidTr="00F4246F">
        <w:tc>
          <w:tcPr>
            <w:tcW w:w="3544" w:type="dxa"/>
          </w:tcPr>
          <w:p w14:paraId="4CAFAB89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547DEA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66F36FF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539DCF4B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C604F2" w:rsidRPr="00720606" w:rsidRDefault="00C604F2" w:rsidP="00DA3DCE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C604F2" w:rsidRPr="00720606" w:rsidRDefault="00C604F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55AE2DDB" w:rsidR="00C604F2" w:rsidRPr="00720606" w:rsidRDefault="00026022" w:rsidP="00DA3D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20606" w:rsidRPr="00720606" w14:paraId="753A7ECA" w14:textId="77777777" w:rsidTr="00F4246F">
        <w:tc>
          <w:tcPr>
            <w:tcW w:w="3544" w:type="dxa"/>
            <w:shd w:val="clear" w:color="auto" w:fill="auto"/>
          </w:tcPr>
          <w:p w14:paraId="1288FFBD" w14:textId="77777777" w:rsidR="00C604F2" w:rsidRPr="00720606" w:rsidRDefault="00C604F2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5" w:type="dxa"/>
          </w:tcPr>
          <w:p w14:paraId="2CC7B19B" w14:textId="77777777" w:rsidR="00C604F2" w:rsidRPr="00720606" w:rsidRDefault="00C604F2" w:rsidP="00DA3DCE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3F546C7" w14:textId="77777777" w:rsidR="00C604F2" w:rsidRPr="00720606" w:rsidRDefault="00C604F2" w:rsidP="00DA3DCE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3A8EDFF" w14:textId="77777777" w:rsidR="00C604F2" w:rsidRPr="00720606" w:rsidRDefault="00C604F2" w:rsidP="00DA3DCE">
            <w:pPr>
              <w:spacing w:line="34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2BF4833" w14:textId="77777777" w:rsidR="00C604F2" w:rsidRPr="00720606" w:rsidRDefault="00C604F2" w:rsidP="00DA3DCE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F418A0A" w14:textId="77777777" w:rsidR="00C604F2" w:rsidRPr="00720606" w:rsidRDefault="00C604F2" w:rsidP="00DA3DCE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59A6B5" w14:textId="77777777" w:rsidR="00C604F2" w:rsidRPr="00720606" w:rsidRDefault="00C604F2" w:rsidP="00DA3DCE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A5D3802" w14:textId="77777777" w:rsidR="00C604F2" w:rsidRPr="00720606" w:rsidRDefault="00C604F2" w:rsidP="00DA3DCE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0606" w:rsidRPr="00720606" w14:paraId="0A132333" w14:textId="77777777" w:rsidTr="00F4246F">
        <w:tc>
          <w:tcPr>
            <w:tcW w:w="3544" w:type="dxa"/>
            <w:shd w:val="clear" w:color="auto" w:fill="auto"/>
          </w:tcPr>
          <w:p w14:paraId="601EF1F5" w14:textId="0B4220CA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353779" w14:textId="77777777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2,014</w:t>
            </w:r>
          </w:p>
        </w:tc>
        <w:tc>
          <w:tcPr>
            <w:tcW w:w="141" w:type="dxa"/>
          </w:tcPr>
          <w:p w14:paraId="7A9DCCE8" w14:textId="77777777" w:rsidR="008B3F49" w:rsidRPr="00720606" w:rsidRDefault="008B3F49" w:rsidP="00DA3DCE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2CAEA14" w14:textId="0E13B1CF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116 </w:t>
            </w:r>
          </w:p>
        </w:tc>
        <w:tc>
          <w:tcPr>
            <w:tcW w:w="141" w:type="dxa"/>
          </w:tcPr>
          <w:p w14:paraId="0D82B63E" w14:textId="77777777" w:rsidR="008B3F49" w:rsidRPr="00720606" w:rsidRDefault="008B3F49" w:rsidP="00DA3DCE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A962C1B" w14:textId="2499108B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E2701DF" w14:textId="77777777" w:rsidR="008B3F49" w:rsidRPr="00720606" w:rsidRDefault="008B3F49" w:rsidP="00DA3DCE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97F775D" w14:textId="1F1C5CC5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2,130</w:t>
            </w:r>
          </w:p>
        </w:tc>
      </w:tr>
      <w:tr w:rsidR="00720606" w:rsidRPr="00720606" w14:paraId="5F41A057" w14:textId="77777777" w:rsidTr="00C23441">
        <w:trPr>
          <w:trHeight w:val="270"/>
        </w:trPr>
        <w:tc>
          <w:tcPr>
            <w:tcW w:w="3544" w:type="dxa"/>
            <w:shd w:val="clear" w:color="auto" w:fill="auto"/>
          </w:tcPr>
          <w:p w14:paraId="1B3A0B09" w14:textId="77777777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1CC611E4" w14:textId="77777777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8,142</w:t>
            </w:r>
          </w:p>
        </w:tc>
        <w:tc>
          <w:tcPr>
            <w:tcW w:w="141" w:type="dxa"/>
          </w:tcPr>
          <w:p w14:paraId="75A92573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50EB3DF" w14:textId="1E1FB4DB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1,505 </w:t>
            </w:r>
          </w:p>
        </w:tc>
        <w:tc>
          <w:tcPr>
            <w:tcW w:w="141" w:type="dxa"/>
            <w:vAlign w:val="bottom"/>
          </w:tcPr>
          <w:p w14:paraId="50175F08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BA59AD6" w14:textId="4169ED61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B31D0EC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128A4A9" w14:textId="17C48871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9,647</w:t>
            </w:r>
          </w:p>
        </w:tc>
      </w:tr>
      <w:tr w:rsidR="00720606" w:rsidRPr="00720606" w14:paraId="5808D950" w14:textId="77777777" w:rsidTr="00C23441">
        <w:trPr>
          <w:trHeight w:val="270"/>
        </w:trPr>
        <w:tc>
          <w:tcPr>
            <w:tcW w:w="3544" w:type="dxa"/>
            <w:shd w:val="clear" w:color="auto" w:fill="auto"/>
          </w:tcPr>
          <w:p w14:paraId="73B1053D" w14:textId="77777777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6922FAFB" w14:textId="77777777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41" w:type="dxa"/>
          </w:tcPr>
          <w:p w14:paraId="7E0358E7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176A16F" w14:textId="69B32799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1F1C018F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0748373" w14:textId="1902FC8A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0E3849A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630022" w14:textId="229EF973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720606" w:rsidRPr="00720606" w14:paraId="6EAA936E" w14:textId="77777777" w:rsidTr="003350DE">
        <w:trPr>
          <w:trHeight w:val="270"/>
        </w:trPr>
        <w:tc>
          <w:tcPr>
            <w:tcW w:w="3544" w:type="dxa"/>
            <w:shd w:val="clear" w:color="auto" w:fill="auto"/>
          </w:tcPr>
          <w:p w14:paraId="3D407CAB" w14:textId="06552DCA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6DFB8D00" w14:textId="0CCA5622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1,104</w:t>
            </w:r>
          </w:p>
        </w:tc>
        <w:tc>
          <w:tcPr>
            <w:tcW w:w="141" w:type="dxa"/>
          </w:tcPr>
          <w:p w14:paraId="665D33E1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09C3ABF" w14:textId="425FC021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(1,262)</w:t>
            </w:r>
          </w:p>
        </w:tc>
        <w:tc>
          <w:tcPr>
            <w:tcW w:w="141" w:type="dxa"/>
            <w:vAlign w:val="bottom"/>
          </w:tcPr>
          <w:p w14:paraId="24867C78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661BB38" w14:textId="6D71AC59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E5832F3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8A78BCA" w14:textId="0D1DE0CA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(158)</w:t>
            </w:r>
          </w:p>
        </w:tc>
      </w:tr>
      <w:tr w:rsidR="00720606" w:rsidRPr="00720606" w14:paraId="1540C0BC" w14:textId="77777777" w:rsidTr="00B06C08">
        <w:trPr>
          <w:trHeight w:val="270"/>
        </w:trPr>
        <w:tc>
          <w:tcPr>
            <w:tcW w:w="3544" w:type="dxa"/>
            <w:shd w:val="clear" w:color="auto" w:fill="auto"/>
          </w:tcPr>
          <w:p w14:paraId="28A4D9A3" w14:textId="6EE77432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573E1CBA" w14:textId="4061836C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  <w:tc>
          <w:tcPr>
            <w:tcW w:w="141" w:type="dxa"/>
          </w:tcPr>
          <w:p w14:paraId="04E0F599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53AA2E2" w14:textId="5CF6CF82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41" w:type="dxa"/>
          </w:tcPr>
          <w:p w14:paraId="758789B2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BBA6A72" w14:textId="30FEC3F7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992901F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6AFE714" w14:textId="02AA61C3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</w:tr>
      <w:tr w:rsidR="00720606" w:rsidRPr="00720606" w14:paraId="75B0213E" w14:textId="77777777" w:rsidTr="00B06C08">
        <w:trPr>
          <w:trHeight w:val="270"/>
        </w:trPr>
        <w:tc>
          <w:tcPr>
            <w:tcW w:w="3544" w:type="dxa"/>
            <w:shd w:val="clear" w:color="auto" w:fill="auto"/>
          </w:tcPr>
          <w:p w14:paraId="6685BE68" w14:textId="77777777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vAlign w:val="bottom"/>
          </w:tcPr>
          <w:p w14:paraId="33E68EA6" w14:textId="7F640AA9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2,358</w:t>
            </w:r>
          </w:p>
        </w:tc>
        <w:tc>
          <w:tcPr>
            <w:tcW w:w="141" w:type="dxa"/>
          </w:tcPr>
          <w:p w14:paraId="2EFB3B3D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71C7131" w14:textId="29EA518D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141" w:type="dxa"/>
          </w:tcPr>
          <w:p w14:paraId="192F636F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A064BE7" w14:textId="38B09FD1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9AA7B2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E203C25" w14:textId="5559578A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2,515</w:t>
            </w:r>
          </w:p>
        </w:tc>
      </w:tr>
      <w:tr w:rsidR="00720606" w:rsidRPr="00720606" w14:paraId="5435760E" w14:textId="77777777" w:rsidTr="003229EA">
        <w:tc>
          <w:tcPr>
            <w:tcW w:w="3544" w:type="dxa"/>
          </w:tcPr>
          <w:p w14:paraId="656A9452" w14:textId="410A8998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4C900BB" w14:textId="77777777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14,180</w:t>
            </w:r>
          </w:p>
        </w:tc>
        <w:tc>
          <w:tcPr>
            <w:tcW w:w="141" w:type="dxa"/>
          </w:tcPr>
          <w:p w14:paraId="6E2DD1D5" w14:textId="77777777" w:rsidR="008B3F49" w:rsidRPr="00720606" w:rsidRDefault="008B3F49" w:rsidP="00DA3DCE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ED7D8A7" w14:textId="19766F39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41" w:type="dxa"/>
          </w:tcPr>
          <w:p w14:paraId="699F7DAB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6A504D4" w14:textId="6AEFDA88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3B70E96" w14:textId="77777777" w:rsidR="008B3F49" w:rsidRPr="00720606" w:rsidRDefault="008B3F49" w:rsidP="00DA3DCE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B7549A" w14:textId="55EF3982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14,880</w:t>
            </w:r>
          </w:p>
        </w:tc>
      </w:tr>
      <w:tr w:rsidR="00720606" w:rsidRPr="00720606" w14:paraId="2E68445A" w14:textId="77777777" w:rsidTr="003229EA">
        <w:tc>
          <w:tcPr>
            <w:tcW w:w="3544" w:type="dxa"/>
          </w:tcPr>
          <w:p w14:paraId="4204EA93" w14:textId="03F93E3D" w:rsidR="008B3F49" w:rsidRPr="00720606" w:rsidRDefault="008B3F49" w:rsidP="00DA3DCE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40" w:lineRule="exact"/>
              <w:ind w:left="-24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51A7ED0E" w14:textId="77777777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23E2241" w14:textId="77777777" w:rsidR="008B3F49" w:rsidRPr="00720606" w:rsidRDefault="008B3F49" w:rsidP="00DA3DCE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14B4EE3C" w14:textId="77777777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C24265F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6" w:space="0" w:color="auto"/>
            </w:tcBorders>
          </w:tcPr>
          <w:p w14:paraId="11E0FBA8" w14:textId="77777777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231A4B" w14:textId="77777777" w:rsidR="008B3F49" w:rsidRPr="00720606" w:rsidRDefault="008B3F49" w:rsidP="00DA3DCE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00B4AD48" w14:textId="77777777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0606" w:rsidRPr="00720606" w14:paraId="6D3697ED" w14:textId="77777777" w:rsidTr="003229EA">
        <w:tc>
          <w:tcPr>
            <w:tcW w:w="3544" w:type="dxa"/>
            <w:shd w:val="clear" w:color="auto" w:fill="auto"/>
          </w:tcPr>
          <w:p w14:paraId="21A52572" w14:textId="77777777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9A50BE" w14:textId="227C8BA6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6186A0E" w14:textId="77777777" w:rsidR="008B3F49" w:rsidRPr="00720606" w:rsidRDefault="008B3F49" w:rsidP="00DA3DCE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50CCB8DF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  <w:tc>
          <w:tcPr>
            <w:tcW w:w="141" w:type="dxa"/>
          </w:tcPr>
          <w:p w14:paraId="5E420AE5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1991ABD8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74BF03" w14:textId="77777777" w:rsidR="008B3F49" w:rsidRPr="00720606" w:rsidRDefault="008B3F49" w:rsidP="00DA3DCE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7A7B979C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</w:tr>
      <w:tr w:rsidR="00720606" w:rsidRPr="00720606" w14:paraId="6EED3836" w14:textId="77777777" w:rsidTr="003229EA">
        <w:tc>
          <w:tcPr>
            <w:tcW w:w="3544" w:type="dxa"/>
            <w:shd w:val="clear" w:color="auto" w:fill="auto"/>
          </w:tcPr>
          <w:p w14:paraId="70EDE1CF" w14:textId="6FD5071B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0FCA2EE" w14:textId="46C209B7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03717C" w14:textId="77777777" w:rsidR="008B3F49" w:rsidRPr="00720606" w:rsidRDefault="008B3F49" w:rsidP="00DA3DCE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A25609D" w14:textId="06B8539C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  <w:tc>
          <w:tcPr>
            <w:tcW w:w="141" w:type="dxa"/>
          </w:tcPr>
          <w:p w14:paraId="16F83437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AF7D8E7" w14:textId="0E5BE6C7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148F53B" w14:textId="77777777" w:rsidR="008B3F49" w:rsidRPr="00720606" w:rsidRDefault="008B3F49" w:rsidP="00DA3DCE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6F48DB6" w14:textId="3D98EADB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</w:tr>
      <w:tr w:rsidR="008B3F49" w:rsidRPr="00720606" w14:paraId="3FC22023" w14:textId="77777777" w:rsidTr="003229EA">
        <w:tc>
          <w:tcPr>
            <w:tcW w:w="3544" w:type="dxa"/>
            <w:shd w:val="clear" w:color="auto" w:fill="auto"/>
          </w:tcPr>
          <w:p w14:paraId="411F0D48" w14:textId="6DF54551" w:rsidR="008B3F49" w:rsidRPr="00720606" w:rsidRDefault="008B3F49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5F4D4BD6" w14:textId="73ADE88E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14,180</w:t>
            </w:r>
          </w:p>
        </w:tc>
        <w:tc>
          <w:tcPr>
            <w:tcW w:w="141" w:type="dxa"/>
          </w:tcPr>
          <w:p w14:paraId="336331ED" w14:textId="77777777" w:rsidR="008B3F49" w:rsidRPr="00720606" w:rsidRDefault="008B3F49" w:rsidP="00DA3DCE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</w:tcPr>
          <w:p w14:paraId="7F7F1B20" w14:textId="189BC2E7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141" w:type="dxa"/>
          </w:tcPr>
          <w:p w14:paraId="4A408626" w14:textId="77777777" w:rsidR="008B3F49" w:rsidRPr="00720606" w:rsidRDefault="008B3F49" w:rsidP="00DA3DC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6" w:space="0" w:color="auto"/>
              <w:bottom w:val="double" w:sz="6" w:space="0" w:color="auto"/>
            </w:tcBorders>
          </w:tcPr>
          <w:p w14:paraId="28672C75" w14:textId="371B934D" w:rsidR="008B3F49" w:rsidRPr="00720606" w:rsidRDefault="008B3F49" w:rsidP="00DA3DCE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215761" w14:textId="77777777" w:rsidR="008B3F49" w:rsidRPr="00720606" w:rsidRDefault="008B3F49" w:rsidP="00DA3DCE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2F21D3AB" w14:textId="45E12A16" w:rsidR="008B3F49" w:rsidRPr="00720606" w:rsidRDefault="008B3F49" w:rsidP="00DA3DC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14,714</w:t>
            </w:r>
          </w:p>
        </w:tc>
      </w:tr>
    </w:tbl>
    <w:p w14:paraId="1B2B7C83" w14:textId="189E3378" w:rsidR="00B32000" w:rsidRPr="00720606" w:rsidRDefault="00B32000" w:rsidP="0039481B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FA056EC" w14:textId="466BE986" w:rsidR="00F0021A" w:rsidRPr="00720606" w:rsidRDefault="00F0021A" w:rsidP="00F0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720606">
        <w:rPr>
          <w:rFonts w:ascii="Angsana New" w:eastAsia="Calibri" w:hAnsi="Angsana New"/>
          <w:b/>
          <w:bCs/>
          <w:sz w:val="32"/>
          <w:szCs w:val="32"/>
        </w:rPr>
        <w:lastRenderedPageBreak/>
        <w:t>16.</w:t>
      </w:r>
      <w:r w:rsidRPr="00720606">
        <w:rPr>
          <w:rFonts w:ascii="Angsana New" w:eastAsia="Calibri" w:hAnsi="Angsana New"/>
          <w:b/>
          <w:bCs/>
          <w:sz w:val="32"/>
          <w:szCs w:val="32"/>
        </w:rPr>
        <w:tab/>
      </w:r>
      <w:r w:rsidR="008B1664" w:rsidRPr="00720606">
        <w:rPr>
          <w:rFonts w:ascii="Angsana New" w:eastAsia="Calibri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Pr="00720606">
        <w:rPr>
          <w:rFonts w:ascii="Angsana New" w:eastAsia="Calibri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720606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720606" w:rsidRPr="00720606" w14:paraId="028A3DAF" w14:textId="77777777" w:rsidTr="006840A6">
        <w:tc>
          <w:tcPr>
            <w:tcW w:w="3400" w:type="dxa"/>
          </w:tcPr>
          <w:p w14:paraId="502E06D4" w14:textId="77777777" w:rsidR="00FD3B83" w:rsidRPr="00720606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720606" w:rsidRDefault="00FD3B83" w:rsidP="00B32000">
            <w:pPr>
              <w:tabs>
                <w:tab w:val="clear" w:pos="2580"/>
              </w:tabs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720606" w:rsidRPr="00720606" w14:paraId="5D4816CE" w14:textId="77777777" w:rsidTr="006840A6">
        <w:tc>
          <w:tcPr>
            <w:tcW w:w="3400" w:type="dxa"/>
          </w:tcPr>
          <w:p w14:paraId="0C6D0A84" w14:textId="77777777" w:rsidR="00FD3B83" w:rsidRPr="00720606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720606" w:rsidRDefault="00FD3B83" w:rsidP="00B32000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720606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720606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0606" w:rsidRPr="00720606" w14:paraId="0ACAAD9C" w14:textId="77777777" w:rsidTr="006840A6">
        <w:trPr>
          <w:gridAfter w:val="1"/>
          <w:wAfter w:w="6" w:type="dxa"/>
        </w:trPr>
        <w:tc>
          <w:tcPr>
            <w:tcW w:w="3400" w:type="dxa"/>
          </w:tcPr>
          <w:p w14:paraId="319FC7D6" w14:textId="77777777" w:rsidR="006840A6" w:rsidRPr="00720606" w:rsidRDefault="006840A6" w:rsidP="006840A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E59AC8" w14:textId="60F8EC6A" w:rsidR="006840A6" w:rsidRPr="0072060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59C21EE7" w14:textId="77B6458A" w:rsidR="006840A6" w:rsidRPr="00720606" w:rsidRDefault="00026022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</w:t>
            </w:r>
            <w:r w:rsidR="006840A6"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ายน </w:t>
            </w:r>
            <w:r w:rsidR="006840A6"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7286CAC" w14:textId="77777777" w:rsidR="006840A6" w:rsidRPr="0072060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6840A6" w:rsidRPr="0072060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77777777" w:rsidR="006840A6" w:rsidRPr="0072060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726EF8BD" w14:textId="77777777" w:rsidR="006840A6" w:rsidRPr="00720606" w:rsidRDefault="006840A6" w:rsidP="006840A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08144" w14:textId="77777777" w:rsidR="006840A6" w:rsidRPr="0072060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26495283" w14:textId="43B7171D" w:rsidR="006840A6" w:rsidRPr="00720606" w:rsidRDefault="00026022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</w:t>
            </w:r>
            <w:r w:rsidRPr="00720606">
              <w:rPr>
                <w:rFonts w:asciiTheme="majorBidi" w:hAnsiTheme="majorBidi"/>
                <w:sz w:val="26"/>
                <w:szCs w:val="26"/>
                <w:cs/>
              </w:rPr>
              <w:t>ายน</w:t>
            </w:r>
            <w:r w:rsidR="006840A6"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840A6"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65EF3C23" w14:textId="77777777" w:rsidR="006840A6" w:rsidRPr="0072060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1515A49C" w14:textId="77777777" w:rsidR="006840A6" w:rsidRPr="0072060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7A589FFA" w:rsidR="006840A6" w:rsidRPr="00720606" w:rsidRDefault="006840A6" w:rsidP="006840A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20606" w:rsidRPr="00720606" w14:paraId="4FE044DD" w14:textId="77777777" w:rsidTr="006840A6">
        <w:trPr>
          <w:gridAfter w:val="1"/>
          <w:wAfter w:w="6" w:type="dxa"/>
        </w:trPr>
        <w:tc>
          <w:tcPr>
            <w:tcW w:w="3400" w:type="dxa"/>
            <w:shd w:val="clear" w:color="auto" w:fill="auto"/>
          </w:tcPr>
          <w:p w14:paraId="1C72EDC0" w14:textId="77777777" w:rsidR="00C604F2" w:rsidRPr="00720606" w:rsidRDefault="00C604F2" w:rsidP="00B3200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534E8ABA" w:rsidR="00C604F2" w:rsidRPr="00720606" w:rsidRDefault="00D5588E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134" w:type="dxa"/>
          </w:tcPr>
          <w:p w14:paraId="24B31CD6" w14:textId="77777777" w:rsidR="00C604F2" w:rsidRPr="00720606" w:rsidRDefault="00C604F2" w:rsidP="00B3200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77777777" w:rsidR="00C604F2" w:rsidRPr="00720606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34" w:type="dxa"/>
          </w:tcPr>
          <w:p w14:paraId="1458FD50" w14:textId="77777777" w:rsidR="00C604F2" w:rsidRPr="00720606" w:rsidRDefault="00C604F2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7A71631F" w:rsidR="00C604F2" w:rsidRPr="00720606" w:rsidRDefault="00C95253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34" w:type="dxa"/>
          </w:tcPr>
          <w:p w14:paraId="0F2E5A4C" w14:textId="77777777" w:rsidR="00C604F2" w:rsidRPr="00720606" w:rsidRDefault="00C604F2" w:rsidP="00B3200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77777777" w:rsidR="00C604F2" w:rsidRPr="00720606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75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060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720606" w:rsidRPr="00720606" w14:paraId="489885FF" w14:textId="77777777" w:rsidTr="006840A6">
        <w:trPr>
          <w:gridAfter w:val="1"/>
          <w:wAfter w:w="6" w:type="dxa"/>
        </w:trPr>
        <w:tc>
          <w:tcPr>
            <w:tcW w:w="3400" w:type="dxa"/>
            <w:shd w:val="clear" w:color="auto" w:fill="auto"/>
          </w:tcPr>
          <w:p w14:paraId="69BEA501" w14:textId="331D5B7C" w:rsidR="00C604F2" w:rsidRPr="00720606" w:rsidRDefault="00C604F2" w:rsidP="00B3200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780E79"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</w:t>
            </w:r>
            <w:r w:rsidR="00780E79"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ส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3009811A" w:rsidR="00C604F2" w:rsidRPr="00720606" w:rsidRDefault="00D5588E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716,100</w:t>
            </w:r>
          </w:p>
        </w:tc>
        <w:tc>
          <w:tcPr>
            <w:tcW w:w="134" w:type="dxa"/>
          </w:tcPr>
          <w:p w14:paraId="4383ED8E" w14:textId="77777777" w:rsidR="00C604F2" w:rsidRPr="00720606" w:rsidRDefault="00C604F2" w:rsidP="00B3200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77777777" w:rsidR="00C604F2" w:rsidRPr="00720606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368,17</w:t>
            </w:r>
            <w:r w:rsidR="00650B5F" w:rsidRPr="0072060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43CBEFB3" w14:textId="77777777" w:rsidR="00C604F2" w:rsidRPr="00720606" w:rsidRDefault="00C604F2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23EB2572" w:rsidR="00C604F2" w:rsidRPr="00720606" w:rsidRDefault="00C95253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707,240</w:t>
            </w:r>
          </w:p>
        </w:tc>
        <w:tc>
          <w:tcPr>
            <w:tcW w:w="134" w:type="dxa"/>
          </w:tcPr>
          <w:p w14:paraId="77EAB6BB" w14:textId="77777777" w:rsidR="00C604F2" w:rsidRPr="00720606" w:rsidRDefault="00C604F2" w:rsidP="00B3200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77777777" w:rsidR="00C604F2" w:rsidRPr="00720606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353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0606">
              <w:rPr>
                <w:rFonts w:asciiTheme="majorBidi" w:hAnsiTheme="majorBidi"/>
                <w:sz w:val="26"/>
                <w:szCs w:val="26"/>
              </w:rPr>
              <w:t>191</w:t>
            </w:r>
          </w:p>
        </w:tc>
      </w:tr>
      <w:tr w:rsidR="006840A6" w:rsidRPr="00720606" w14:paraId="32106909" w14:textId="77777777" w:rsidTr="006840A6">
        <w:trPr>
          <w:gridAfter w:val="1"/>
          <w:wAfter w:w="6" w:type="dxa"/>
          <w:trHeight w:val="51"/>
        </w:trPr>
        <w:tc>
          <w:tcPr>
            <w:tcW w:w="3400" w:type="dxa"/>
          </w:tcPr>
          <w:p w14:paraId="1E59509F" w14:textId="77777777" w:rsidR="00C604F2" w:rsidRPr="00720606" w:rsidRDefault="00C604F2" w:rsidP="00B32000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1C9D181F" w:rsidR="00C604F2" w:rsidRPr="00720606" w:rsidRDefault="00D5588E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781,100</w:t>
            </w:r>
          </w:p>
        </w:tc>
        <w:tc>
          <w:tcPr>
            <w:tcW w:w="134" w:type="dxa"/>
          </w:tcPr>
          <w:p w14:paraId="5A8E8E8F" w14:textId="77777777" w:rsidR="00C604F2" w:rsidRPr="00720606" w:rsidRDefault="00C604F2" w:rsidP="00B3200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77777777" w:rsidR="00C604F2" w:rsidRPr="00720606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468,17</w:t>
            </w:r>
            <w:r w:rsidR="00650B5F" w:rsidRPr="0072060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AEBDD86" w14:textId="77777777" w:rsidR="00C604F2" w:rsidRPr="00720606" w:rsidRDefault="00C604F2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24473F43" w:rsidR="00C604F2" w:rsidRPr="00720606" w:rsidRDefault="00C95253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747,240</w:t>
            </w:r>
          </w:p>
        </w:tc>
        <w:tc>
          <w:tcPr>
            <w:tcW w:w="134" w:type="dxa"/>
          </w:tcPr>
          <w:p w14:paraId="438806AF" w14:textId="77777777" w:rsidR="00C604F2" w:rsidRPr="00720606" w:rsidRDefault="00C604F2" w:rsidP="00B3200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77777777" w:rsidR="00C604F2" w:rsidRPr="00720606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428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0606">
              <w:rPr>
                <w:rFonts w:asciiTheme="majorBidi" w:hAnsiTheme="majorBidi"/>
                <w:sz w:val="26"/>
                <w:szCs w:val="26"/>
              </w:rPr>
              <w:t>191</w:t>
            </w:r>
          </w:p>
        </w:tc>
      </w:tr>
    </w:tbl>
    <w:p w14:paraId="4E61D242" w14:textId="77777777" w:rsidR="00B32000" w:rsidRPr="00720606" w:rsidRDefault="00B32000" w:rsidP="00E57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EB6718B" w14:textId="1CA21A6D" w:rsidR="00160BA3" w:rsidRPr="00720606" w:rsidRDefault="00160BA3" w:rsidP="00E57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0606">
        <w:rPr>
          <w:rFonts w:ascii="Angsana New" w:hAnsi="Angsana New"/>
          <w:sz w:val="32"/>
          <w:szCs w:val="32"/>
        </w:rPr>
        <w:t xml:space="preserve">30 </w:t>
      </w:r>
      <w:r w:rsidRPr="00720606">
        <w:rPr>
          <w:rFonts w:ascii="Angsana New" w:hAnsi="Angsana New" w:hint="cs"/>
          <w:sz w:val="32"/>
          <w:szCs w:val="32"/>
          <w:cs/>
        </w:rPr>
        <w:t>กันยายน</w:t>
      </w:r>
      <w:r w:rsidRPr="00720606">
        <w:rPr>
          <w:rFonts w:ascii="Angsana New" w:hAnsi="Angsana New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z w:val="32"/>
          <w:szCs w:val="32"/>
        </w:rPr>
        <w:t xml:space="preserve">2564 </w:t>
      </w:r>
      <w:r w:rsidRPr="00720606">
        <w:rPr>
          <w:rFonts w:ascii="Angsana New" w:hAnsi="Angsana New"/>
          <w:sz w:val="32"/>
          <w:szCs w:val="32"/>
          <w:cs/>
        </w:rPr>
        <w:t xml:space="preserve">บริษัทมีวงเงินสินเชื่อรวม </w:t>
      </w:r>
      <w:r w:rsidRPr="00720606">
        <w:rPr>
          <w:rFonts w:ascii="Angsana New" w:hAnsi="Angsana New"/>
          <w:sz w:val="32"/>
          <w:szCs w:val="32"/>
        </w:rPr>
        <w:t xml:space="preserve">2,045 </w:t>
      </w:r>
      <w:r w:rsidRPr="00720606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720606">
        <w:rPr>
          <w:rFonts w:ascii="Angsana New" w:hAnsi="Angsana New"/>
          <w:sz w:val="32"/>
          <w:szCs w:val="32"/>
        </w:rPr>
        <w:t>57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720606">
        <w:rPr>
          <w:rFonts w:ascii="Angsana New" w:hAnsi="Angsana New"/>
          <w:sz w:val="32"/>
          <w:szCs w:val="32"/>
        </w:rPr>
        <w:t xml:space="preserve">MOR </w:t>
      </w:r>
      <w:r w:rsidRPr="00720606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720606">
        <w:rPr>
          <w:rFonts w:ascii="Angsana New" w:hAnsi="Angsana New"/>
          <w:sz w:val="32"/>
          <w:szCs w:val="32"/>
        </w:rPr>
        <w:t xml:space="preserve">FIX+2 </w:t>
      </w:r>
      <w:r w:rsidRPr="00720606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Pr="00720606">
        <w:rPr>
          <w:rFonts w:ascii="Angsana New" w:hAnsi="Angsana New"/>
          <w:sz w:val="32"/>
          <w:szCs w:val="32"/>
        </w:rPr>
        <w:t>420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คิดดอกเบี้ยในอัตราร้อยละ </w:t>
      </w:r>
      <w:r w:rsidR="008A5ACB" w:rsidRPr="00720606">
        <w:rPr>
          <w:rFonts w:ascii="Angsana New" w:hAnsi="Angsana New"/>
          <w:sz w:val="32"/>
          <w:szCs w:val="32"/>
        </w:rPr>
        <w:t>2.00</w:t>
      </w:r>
      <w:r w:rsidRPr="00720606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720606">
        <w:rPr>
          <w:rFonts w:ascii="Angsana New" w:hAnsi="Angsana New"/>
          <w:spacing w:val="-2"/>
          <w:sz w:val="32"/>
          <w:szCs w:val="32"/>
        </w:rPr>
        <w:t>2.</w:t>
      </w:r>
      <w:r w:rsidR="00CD24A0" w:rsidRPr="00720606">
        <w:rPr>
          <w:rFonts w:ascii="Angsana New" w:hAnsi="Angsana New"/>
          <w:spacing w:val="-2"/>
          <w:sz w:val="32"/>
          <w:szCs w:val="32"/>
        </w:rPr>
        <w:t>19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ต่อปี วงเงิน 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L/C, T/R,  L/G 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="00CD24A0" w:rsidRPr="00720606">
        <w:rPr>
          <w:rFonts w:ascii="Angsana New" w:hAnsi="Angsana New"/>
          <w:spacing w:val="-2"/>
          <w:sz w:val="32"/>
          <w:szCs w:val="32"/>
        </w:rPr>
        <w:t>1,034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 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T/R 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คิดดอกเบี้ยในอัตราร้อยละ </w:t>
      </w:r>
      <w:r w:rsidRPr="00720606">
        <w:rPr>
          <w:rFonts w:ascii="Angsana New" w:hAnsi="Angsana New"/>
          <w:spacing w:val="-2"/>
          <w:sz w:val="32"/>
          <w:szCs w:val="32"/>
        </w:rPr>
        <w:t>1.</w:t>
      </w:r>
      <w:r w:rsidR="00CD24A0" w:rsidRPr="00720606">
        <w:rPr>
          <w:rFonts w:ascii="Angsana New" w:hAnsi="Angsana New"/>
          <w:spacing w:val="-2"/>
          <w:sz w:val="32"/>
          <w:szCs w:val="32"/>
        </w:rPr>
        <w:t>30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ถึงร้อยละ</w:t>
      </w:r>
      <w:r w:rsidRPr="00720606">
        <w:rPr>
          <w:rFonts w:ascii="Angsana New" w:hAnsi="Angsana New"/>
          <w:sz w:val="32"/>
          <w:szCs w:val="32"/>
          <w:cs/>
        </w:rPr>
        <w:t xml:space="preserve"> </w:t>
      </w:r>
      <w:r w:rsidR="00831EF2" w:rsidRPr="00720606">
        <w:rPr>
          <w:rFonts w:ascii="Angsana New" w:hAnsi="Angsana New"/>
          <w:sz w:val="32"/>
          <w:szCs w:val="32"/>
        </w:rPr>
        <w:t xml:space="preserve">2.40 </w:t>
      </w:r>
      <w:r w:rsidRPr="00720606">
        <w:rPr>
          <w:rFonts w:ascii="Angsana New" w:hAnsi="Angsana New"/>
          <w:sz w:val="32"/>
          <w:szCs w:val="32"/>
          <w:cs/>
        </w:rPr>
        <w:t>ต่อปี</w:t>
      </w:r>
      <w:r w:rsidRPr="00720606">
        <w:rPr>
          <w:rFonts w:ascii="Angsana New" w:hAnsi="Angsana New"/>
          <w:sz w:val="32"/>
          <w:szCs w:val="32"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720606">
        <w:rPr>
          <w:rFonts w:ascii="Angsana New" w:hAnsi="Angsana New"/>
          <w:sz w:val="32"/>
          <w:szCs w:val="32"/>
        </w:rPr>
        <w:t xml:space="preserve">Forward Contracts </w:t>
      </w:r>
      <w:r w:rsidR="00CD24A0" w:rsidRPr="00720606">
        <w:rPr>
          <w:rFonts w:ascii="Angsana New" w:hAnsi="Angsana New"/>
          <w:sz w:val="32"/>
          <w:szCs w:val="32"/>
        </w:rPr>
        <w:t>534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720606">
        <w:rPr>
          <w:rFonts w:ascii="Angsana New" w:hAnsi="Angsana New"/>
          <w:sz w:val="32"/>
          <w:szCs w:val="32"/>
        </w:rPr>
        <w:t>14.51</w:t>
      </w:r>
      <w:r w:rsidRPr="00720606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ซึ่งวงเงินดังกล่าวค้ำประกัน</w:t>
      </w:r>
      <w:r w:rsidRPr="00720606">
        <w:rPr>
          <w:rFonts w:ascii="Angsana New" w:hAnsi="Angsana New" w:hint="cs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Pr="00720606">
        <w:rPr>
          <w:rFonts w:ascii="Angsana New" w:hAnsi="Angsana New"/>
          <w:sz w:val="32"/>
          <w:szCs w:val="32"/>
        </w:rPr>
        <w:t>76.12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(ดูหมายเหตุ </w:t>
      </w:r>
      <w:r w:rsidRPr="00720606">
        <w:rPr>
          <w:rFonts w:ascii="Angsana New" w:hAnsi="Angsana New"/>
          <w:sz w:val="32"/>
          <w:szCs w:val="32"/>
        </w:rPr>
        <w:t xml:space="preserve">9) </w:t>
      </w:r>
      <w:r w:rsidRPr="00720606">
        <w:rPr>
          <w:rFonts w:ascii="Angsana New" w:hAnsi="Angsana New"/>
          <w:sz w:val="32"/>
          <w:szCs w:val="32"/>
          <w:cs/>
        </w:rPr>
        <w:t>และ</w:t>
      </w:r>
      <w:r w:rsidR="00EA1ED7" w:rsidRPr="00720606">
        <w:rPr>
          <w:rFonts w:ascii="Angsana New" w:hAnsi="Angsana New"/>
          <w:sz w:val="32"/>
          <w:szCs w:val="32"/>
          <w:cs/>
        </w:rPr>
        <w:br/>
      </w:r>
      <w:r w:rsidRPr="00720606">
        <w:rPr>
          <w:rFonts w:ascii="Angsana New" w:hAnsi="Angsana New"/>
          <w:sz w:val="32"/>
          <w:szCs w:val="32"/>
          <w:cs/>
        </w:rPr>
        <w:t xml:space="preserve">จดจำนองที่ดินของบริษัท 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="00CD24A0" w:rsidRPr="00720606">
        <w:rPr>
          <w:rFonts w:ascii="Angsana New" w:hAnsi="Angsana New"/>
          <w:sz w:val="32"/>
          <w:szCs w:val="32"/>
        </w:rPr>
        <w:t>90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0F2F536" w14:textId="17D0F57D" w:rsidR="002E2AE0" w:rsidRPr="00720606" w:rsidRDefault="002E2AE0" w:rsidP="00E57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 xml:space="preserve">ณวันที่ </w:t>
      </w:r>
      <w:r w:rsidRPr="00720606">
        <w:rPr>
          <w:rFonts w:ascii="Angsana New" w:hAnsi="Angsana New"/>
          <w:sz w:val="32"/>
          <w:szCs w:val="32"/>
        </w:rPr>
        <w:t>31</w:t>
      </w:r>
      <w:r w:rsidRPr="00720606">
        <w:rPr>
          <w:rFonts w:ascii="Angsana New" w:hAnsi="Angsana New"/>
          <w:sz w:val="32"/>
          <w:szCs w:val="32"/>
          <w:cs/>
        </w:rPr>
        <w:t xml:space="preserve"> </w:t>
      </w:r>
      <w:r w:rsidRPr="007206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20606">
        <w:rPr>
          <w:rFonts w:ascii="Angsana New" w:hAnsi="Angsana New"/>
          <w:sz w:val="32"/>
          <w:szCs w:val="32"/>
        </w:rPr>
        <w:t>2563</w:t>
      </w:r>
      <w:r w:rsidRPr="00720606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720606">
        <w:rPr>
          <w:rFonts w:ascii="Angsana New" w:hAnsi="Angsana New"/>
          <w:sz w:val="32"/>
          <w:szCs w:val="32"/>
        </w:rPr>
        <w:t xml:space="preserve">2,045 </w:t>
      </w:r>
      <w:r w:rsidRPr="00720606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720606">
        <w:rPr>
          <w:rFonts w:ascii="Angsana New" w:hAnsi="Angsana New"/>
          <w:sz w:val="32"/>
          <w:szCs w:val="32"/>
        </w:rPr>
        <w:t>57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720606">
        <w:rPr>
          <w:rFonts w:ascii="Angsana New" w:hAnsi="Angsana New"/>
          <w:sz w:val="32"/>
          <w:szCs w:val="32"/>
        </w:rPr>
        <w:t xml:space="preserve">MOR </w:t>
      </w:r>
      <w:r w:rsidRPr="00720606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720606">
        <w:rPr>
          <w:rFonts w:ascii="Angsana New" w:hAnsi="Angsana New"/>
          <w:sz w:val="32"/>
          <w:szCs w:val="32"/>
        </w:rPr>
        <w:t xml:space="preserve">FIX+2 </w:t>
      </w:r>
      <w:r w:rsidRPr="00720606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Pr="00720606">
        <w:rPr>
          <w:rFonts w:ascii="Angsana New" w:hAnsi="Angsana New"/>
          <w:sz w:val="32"/>
          <w:szCs w:val="32"/>
        </w:rPr>
        <w:t>420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คิดดอกเบี้ยในอัตราร้อยละ </w:t>
      </w:r>
      <w:r w:rsidRPr="00720606">
        <w:rPr>
          <w:rFonts w:ascii="Angsana New" w:hAnsi="Angsana New"/>
          <w:sz w:val="32"/>
          <w:szCs w:val="32"/>
        </w:rPr>
        <w:t>2</w:t>
      </w:r>
      <w:r w:rsidRPr="00720606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720606">
        <w:rPr>
          <w:rFonts w:ascii="Angsana New" w:hAnsi="Angsana New"/>
          <w:sz w:val="32"/>
          <w:szCs w:val="32"/>
        </w:rPr>
        <w:t>2.32</w:t>
      </w:r>
      <w:r w:rsidRPr="00720606">
        <w:rPr>
          <w:rFonts w:ascii="Angsana New" w:hAnsi="Angsana New"/>
          <w:sz w:val="32"/>
          <w:szCs w:val="32"/>
          <w:cs/>
        </w:rPr>
        <w:t xml:space="preserve"> ต่อปี</w:t>
      </w:r>
      <w:r w:rsidRPr="00720606">
        <w:rPr>
          <w:rFonts w:ascii="Angsana New" w:hAnsi="Angsana New" w:hint="cs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 xml:space="preserve">วงเงิน </w:t>
      </w:r>
      <w:r w:rsidRPr="00720606">
        <w:rPr>
          <w:rFonts w:ascii="Angsana New" w:hAnsi="Angsana New"/>
          <w:sz w:val="32"/>
          <w:szCs w:val="32"/>
        </w:rPr>
        <w:t xml:space="preserve">L/C, T/R,  L/G </w:t>
      </w:r>
      <w:r w:rsidRPr="00720606">
        <w:rPr>
          <w:rFonts w:ascii="Angsana New" w:hAnsi="Angsana New"/>
          <w:sz w:val="32"/>
          <w:szCs w:val="32"/>
          <w:cs/>
        </w:rPr>
        <w:t xml:space="preserve">เท่ากับ </w:t>
      </w:r>
      <w:r w:rsidRPr="00720606">
        <w:rPr>
          <w:rFonts w:ascii="Angsana New" w:hAnsi="Angsana New"/>
          <w:sz w:val="32"/>
          <w:szCs w:val="32"/>
        </w:rPr>
        <w:t>994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โดย </w:t>
      </w:r>
      <w:r w:rsidRPr="00720606">
        <w:rPr>
          <w:rFonts w:ascii="Angsana New" w:hAnsi="Angsana New"/>
          <w:sz w:val="32"/>
          <w:szCs w:val="32"/>
        </w:rPr>
        <w:t xml:space="preserve">T/R </w:t>
      </w:r>
      <w:r w:rsidRPr="00720606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Pr="00720606">
        <w:rPr>
          <w:rFonts w:ascii="Angsana New" w:hAnsi="Angsana New"/>
          <w:sz w:val="32"/>
          <w:szCs w:val="32"/>
        </w:rPr>
        <w:t>1.40</w:t>
      </w:r>
      <w:r w:rsidRPr="00720606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720606">
        <w:rPr>
          <w:rFonts w:ascii="Angsana New" w:hAnsi="Angsana New"/>
          <w:sz w:val="32"/>
          <w:szCs w:val="32"/>
        </w:rPr>
        <w:t>2</w:t>
      </w:r>
      <w:r w:rsidRPr="00720606">
        <w:rPr>
          <w:rFonts w:ascii="Angsana New" w:hAnsi="Angsana New"/>
          <w:sz w:val="32"/>
          <w:szCs w:val="32"/>
          <w:cs/>
        </w:rPr>
        <w:t xml:space="preserve"> ต่อปี</w:t>
      </w:r>
      <w:r w:rsidRPr="00720606">
        <w:rPr>
          <w:rFonts w:ascii="Angsana New" w:hAnsi="Angsana New"/>
          <w:sz w:val="32"/>
          <w:szCs w:val="32"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720606">
        <w:rPr>
          <w:rFonts w:ascii="Angsana New" w:hAnsi="Angsana New"/>
          <w:sz w:val="32"/>
          <w:szCs w:val="32"/>
        </w:rPr>
        <w:t>Forward Contracts 574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720606">
        <w:rPr>
          <w:rFonts w:ascii="Angsana New" w:hAnsi="Angsana New"/>
          <w:sz w:val="32"/>
          <w:szCs w:val="32"/>
        </w:rPr>
        <w:t>14.51</w:t>
      </w:r>
      <w:r w:rsidRPr="00720606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ซึ่งวงเงินดังกล่าวค้ำประกัน</w:t>
      </w:r>
      <w:r w:rsidRPr="00720606">
        <w:rPr>
          <w:rFonts w:ascii="Angsana New" w:hAnsi="Angsana New" w:hint="cs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Pr="00720606">
        <w:rPr>
          <w:rFonts w:ascii="Angsana New" w:hAnsi="Angsana New"/>
          <w:sz w:val="32"/>
          <w:szCs w:val="32"/>
        </w:rPr>
        <w:t>76.12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(ดูหมายเหตุ </w:t>
      </w:r>
      <w:r w:rsidRPr="00720606">
        <w:rPr>
          <w:rFonts w:ascii="Angsana New" w:hAnsi="Angsana New"/>
          <w:sz w:val="32"/>
          <w:szCs w:val="32"/>
        </w:rPr>
        <w:t xml:space="preserve">9) </w:t>
      </w:r>
      <w:r w:rsidRPr="00720606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Pr="00720606">
        <w:rPr>
          <w:rFonts w:ascii="Angsana New" w:hAnsi="Angsana New"/>
          <w:sz w:val="32"/>
          <w:szCs w:val="32"/>
        </w:rPr>
        <w:t>12</w:t>
      </w:r>
      <w:r w:rsidR="00DB1F7C" w:rsidRPr="00720606">
        <w:rPr>
          <w:rFonts w:ascii="Angsana New" w:hAnsi="Angsana New"/>
          <w:sz w:val="32"/>
          <w:szCs w:val="32"/>
        </w:rPr>
        <w:t>3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82E9F9C" w14:textId="77777777" w:rsidR="00160BA3" w:rsidRPr="00720606" w:rsidRDefault="00160BA3" w:rsidP="00E5784D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20606">
        <w:rPr>
          <w:rFonts w:ascii="Angsana New" w:hAnsi="Angsana New"/>
          <w:sz w:val="32"/>
          <w:szCs w:val="32"/>
          <w:cs/>
        </w:rPr>
        <w:t>และบริษัทย่อยมีวงเงิน</w:t>
      </w:r>
      <w:r w:rsidRPr="00720606">
        <w:rPr>
          <w:rFonts w:ascii="Angsana New" w:hAnsi="Angsana New" w:hint="cs"/>
          <w:sz w:val="32"/>
          <w:szCs w:val="32"/>
          <w:cs/>
        </w:rPr>
        <w:t>เบิกเกินบัญชี</w:t>
      </w:r>
      <w:r w:rsidRPr="00720606">
        <w:rPr>
          <w:rFonts w:ascii="Angsana New" w:hAnsi="Angsana New"/>
          <w:sz w:val="32"/>
          <w:szCs w:val="32"/>
          <w:cs/>
        </w:rPr>
        <w:t>กับธนาคารพาณิชย์ในประเทศแห่ง</w:t>
      </w:r>
      <w:r w:rsidRPr="00720606"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720606">
        <w:rPr>
          <w:rFonts w:ascii="Angsana New" w:hAnsi="Angsana New"/>
          <w:sz w:val="32"/>
          <w:szCs w:val="32"/>
        </w:rPr>
        <w:t>10</w:t>
      </w:r>
      <w:r w:rsidRPr="00720606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720606">
        <w:rPr>
          <w:rFonts w:ascii="Angsana New" w:hAnsi="Angsana New"/>
          <w:sz w:val="32"/>
          <w:szCs w:val="32"/>
        </w:rPr>
        <w:t xml:space="preserve">MOR - </w:t>
      </w:r>
      <w:r w:rsidRPr="00720606">
        <w:rPr>
          <w:rFonts w:ascii="Angsana New" w:hAnsi="Angsana New"/>
          <w:sz w:val="32"/>
          <w:szCs w:val="32"/>
          <w:cs/>
        </w:rPr>
        <w:t xml:space="preserve">ร้อยละ </w:t>
      </w:r>
      <w:r w:rsidRPr="00720606">
        <w:rPr>
          <w:rFonts w:ascii="Angsana New" w:hAnsi="Angsana New"/>
          <w:sz w:val="32"/>
          <w:szCs w:val="32"/>
        </w:rPr>
        <w:t>1.50</w:t>
      </w:r>
      <w:r w:rsidRPr="00720606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0FAE13C5" w14:textId="77777777" w:rsidR="00160BA3" w:rsidRPr="00720606" w:rsidRDefault="00160BA3" w:rsidP="00E5784D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243915DB" w14:textId="77777777" w:rsidR="00160BA3" w:rsidRPr="00720606" w:rsidRDefault="00160BA3" w:rsidP="00E5784D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ก)  บริษัท พรพรหมเม็ททอล จำกัด (มหาชน) และ</w:t>
      </w:r>
    </w:p>
    <w:p w14:paraId="3D082942" w14:textId="77777777" w:rsidR="00160BA3" w:rsidRPr="00720606" w:rsidRDefault="00160BA3" w:rsidP="00E5784D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pacing w:val="-6"/>
          <w:sz w:val="32"/>
          <w:szCs w:val="32"/>
        </w:rPr>
      </w:pPr>
      <w:r w:rsidRPr="00720606">
        <w:rPr>
          <w:rFonts w:ascii="Angsana New" w:hAnsi="Angsana New"/>
          <w:spacing w:val="-6"/>
          <w:sz w:val="32"/>
          <w:szCs w:val="32"/>
          <w:cs/>
        </w:rPr>
        <w:t>ข)</w:t>
      </w:r>
      <w:r w:rsidRPr="0072060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ย่อยแห่งหนึ่งที่มีอยู่แล้วในขณะนี้และที่จะมีขึ้นในภายหลัง</w:t>
      </w:r>
    </w:p>
    <w:p w14:paraId="3944CCF1" w14:textId="4DB33917" w:rsidR="007A7CA0" w:rsidRPr="00720606" w:rsidRDefault="007A7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5E6741" w14:textId="27386343" w:rsidR="001E27E2" w:rsidRPr="00720606" w:rsidRDefault="001E27E2" w:rsidP="00625642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EC2B32" w:rsidRPr="0072060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720606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720606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720606" w:rsidRDefault="001E27E2" w:rsidP="0062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7206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7"/>
        <w:gridCol w:w="1131"/>
        <w:gridCol w:w="134"/>
        <w:gridCol w:w="1126"/>
        <w:gridCol w:w="10"/>
      </w:tblGrid>
      <w:tr w:rsidR="00720606" w:rsidRPr="00720606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720606" w:rsidRDefault="001E27E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720606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20606" w:rsidRPr="00720606" w14:paraId="0B679AA1" w14:textId="77777777" w:rsidTr="00576624">
        <w:tc>
          <w:tcPr>
            <w:tcW w:w="3458" w:type="dxa"/>
          </w:tcPr>
          <w:p w14:paraId="5A07452D" w14:textId="77777777" w:rsidR="001E27E2" w:rsidRPr="00720606" w:rsidRDefault="001E27E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720606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720606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720606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0606" w:rsidRPr="00720606" w14:paraId="270FBC19" w14:textId="77777777" w:rsidTr="00576624">
        <w:tc>
          <w:tcPr>
            <w:tcW w:w="3458" w:type="dxa"/>
          </w:tcPr>
          <w:p w14:paraId="20A3CC56" w14:textId="77777777" w:rsidR="00026022" w:rsidRPr="00720606" w:rsidRDefault="00026022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0BC4F2" w14:textId="77777777" w:rsidR="00026022" w:rsidRPr="00720606" w:rsidRDefault="00026022" w:rsidP="0002602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46E2BB69" w14:textId="5EED8883" w:rsidR="00026022" w:rsidRPr="00720606" w:rsidRDefault="00026022" w:rsidP="000260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ยน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026022" w:rsidRPr="00720606" w:rsidRDefault="00026022" w:rsidP="000260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F94632B" w14:textId="77777777" w:rsidR="00026022" w:rsidRPr="00720606" w:rsidRDefault="00026022" w:rsidP="0002602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0AAD5100" w:rsidR="00026022" w:rsidRPr="00720606" w:rsidRDefault="00026022" w:rsidP="000260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7" w:type="dxa"/>
            <w:tcBorders>
              <w:left w:val="nil"/>
            </w:tcBorders>
          </w:tcPr>
          <w:p w14:paraId="2931ECBA" w14:textId="77777777" w:rsidR="00026022" w:rsidRPr="00720606" w:rsidRDefault="00026022" w:rsidP="0002602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6" w:space="0" w:color="auto"/>
            </w:tcBorders>
          </w:tcPr>
          <w:p w14:paraId="65BBA3CD" w14:textId="77777777" w:rsidR="00026022" w:rsidRPr="00720606" w:rsidRDefault="00026022" w:rsidP="0002602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30</w:t>
            </w:r>
          </w:p>
          <w:p w14:paraId="7B5352CA" w14:textId="6A87E435" w:rsidR="00026022" w:rsidRPr="00720606" w:rsidRDefault="00026022" w:rsidP="000260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hint="cs"/>
                <w:sz w:val="26"/>
                <w:szCs w:val="26"/>
                <w:cs/>
              </w:rPr>
              <w:t>กันยา</w:t>
            </w:r>
            <w:r w:rsidRPr="00720606">
              <w:rPr>
                <w:rFonts w:asciiTheme="majorBidi" w:hAnsiTheme="majorBidi"/>
                <w:sz w:val="26"/>
                <w:szCs w:val="26"/>
                <w:cs/>
              </w:rPr>
              <w:t xml:space="preserve">ยน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026022" w:rsidRPr="00720606" w:rsidRDefault="00026022" w:rsidP="000260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7C43D818" w14:textId="77777777" w:rsidR="00026022" w:rsidRPr="00720606" w:rsidRDefault="00026022" w:rsidP="0002602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51C603BC" w:rsidR="00026022" w:rsidRPr="00720606" w:rsidRDefault="00026022" w:rsidP="0002602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20606" w:rsidRPr="00720606" w14:paraId="1A489733" w14:textId="77777777" w:rsidTr="00576624">
        <w:tc>
          <w:tcPr>
            <w:tcW w:w="3458" w:type="dxa"/>
          </w:tcPr>
          <w:p w14:paraId="21AFC42E" w14:textId="77777777" w:rsidR="00026022" w:rsidRPr="00720606" w:rsidRDefault="00026022" w:rsidP="00026022">
            <w:pPr>
              <w:tabs>
                <w:tab w:val="left" w:pos="284"/>
              </w:tabs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13F21CB9" w:rsidR="00026022" w:rsidRPr="00720606" w:rsidRDefault="000F7BB6" w:rsidP="00026022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132,870</w:t>
            </w:r>
          </w:p>
        </w:tc>
        <w:tc>
          <w:tcPr>
            <w:tcW w:w="134" w:type="dxa"/>
          </w:tcPr>
          <w:p w14:paraId="4ED2C3F3" w14:textId="77777777" w:rsidR="00026022" w:rsidRPr="00720606" w:rsidRDefault="00026022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77777777" w:rsidR="00026022" w:rsidRPr="00720606" w:rsidRDefault="00026022" w:rsidP="0002602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63,197</w:t>
            </w:r>
          </w:p>
        </w:tc>
        <w:tc>
          <w:tcPr>
            <w:tcW w:w="137" w:type="dxa"/>
          </w:tcPr>
          <w:p w14:paraId="48F9831E" w14:textId="77777777" w:rsidR="00026022" w:rsidRPr="00720606" w:rsidRDefault="00026022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2727FD60" w14:textId="3F4661B6" w:rsidR="00026022" w:rsidRPr="00720606" w:rsidRDefault="00576624" w:rsidP="00576624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100,90</w:t>
            </w:r>
            <w:r w:rsidR="000C7189" w:rsidRPr="00720606">
              <w:rPr>
                <w:rFonts w:asciiTheme="majorBidi" w:hAnsi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4301FCB" w14:textId="77777777" w:rsidR="00026022" w:rsidRPr="00720606" w:rsidRDefault="00026022" w:rsidP="00026022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77777777" w:rsidR="00026022" w:rsidRPr="00720606" w:rsidRDefault="00026022" w:rsidP="0002602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32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0606">
              <w:rPr>
                <w:rFonts w:asciiTheme="majorBidi" w:hAnsiTheme="majorBidi"/>
                <w:sz w:val="26"/>
                <w:szCs w:val="26"/>
              </w:rPr>
              <w:t>829</w:t>
            </w:r>
          </w:p>
        </w:tc>
      </w:tr>
      <w:tr w:rsidR="00720606" w:rsidRPr="00720606" w14:paraId="65BF93BC" w14:textId="77777777" w:rsidTr="00576624">
        <w:tc>
          <w:tcPr>
            <w:tcW w:w="3458" w:type="dxa"/>
          </w:tcPr>
          <w:p w14:paraId="6DDD3027" w14:textId="77777777" w:rsidR="00026022" w:rsidRPr="00720606" w:rsidRDefault="00026022" w:rsidP="00026022">
            <w:pPr>
              <w:tabs>
                <w:tab w:val="left" w:pos="284"/>
              </w:tabs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026022" w:rsidRPr="00720606" w:rsidRDefault="00026022" w:rsidP="00026022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026022" w:rsidRPr="00720606" w:rsidRDefault="00026022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026022" w:rsidRPr="00720606" w:rsidRDefault="00026022" w:rsidP="0002602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</w:tcPr>
          <w:p w14:paraId="4E30617E" w14:textId="77777777" w:rsidR="00026022" w:rsidRPr="00720606" w:rsidRDefault="00026022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3118FA7D" w14:textId="77777777" w:rsidR="00026022" w:rsidRPr="00720606" w:rsidRDefault="00026022" w:rsidP="00576624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026022" w:rsidRPr="00720606" w:rsidRDefault="00026022" w:rsidP="00026022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026022" w:rsidRPr="00720606" w:rsidRDefault="00026022" w:rsidP="0002602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0606" w:rsidRPr="00720606" w14:paraId="1C753080" w14:textId="77777777" w:rsidTr="00576624">
        <w:tc>
          <w:tcPr>
            <w:tcW w:w="3458" w:type="dxa"/>
          </w:tcPr>
          <w:p w14:paraId="01937A1A" w14:textId="77777777" w:rsidR="00576624" w:rsidRPr="00720606" w:rsidRDefault="00576624" w:rsidP="00576624">
            <w:pPr>
              <w:tabs>
                <w:tab w:val="left" w:pos="284"/>
              </w:tabs>
              <w:spacing w:line="34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0A663542" w:rsidR="00576624" w:rsidRPr="00720606" w:rsidRDefault="000F7BB6" w:rsidP="00576624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11,566</w:t>
            </w:r>
          </w:p>
        </w:tc>
        <w:tc>
          <w:tcPr>
            <w:tcW w:w="134" w:type="dxa"/>
          </w:tcPr>
          <w:p w14:paraId="0BDAA372" w14:textId="77777777" w:rsidR="00576624" w:rsidRPr="00720606" w:rsidRDefault="00576624" w:rsidP="0057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77777777" w:rsidR="00576624" w:rsidRPr="00720606" w:rsidRDefault="00576624" w:rsidP="005766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11,623</w:t>
            </w:r>
          </w:p>
        </w:tc>
        <w:tc>
          <w:tcPr>
            <w:tcW w:w="137" w:type="dxa"/>
          </w:tcPr>
          <w:p w14:paraId="34E44442" w14:textId="77777777" w:rsidR="00576624" w:rsidRPr="00720606" w:rsidRDefault="00576624" w:rsidP="0057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341B6767" w14:textId="6F244159" w:rsidR="00576624" w:rsidRPr="00720606" w:rsidRDefault="001857A1" w:rsidP="00576624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7,69</w:t>
            </w:r>
            <w:r w:rsidR="000C7189" w:rsidRPr="00720606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1A5AA294" w14:textId="77777777" w:rsidR="00576624" w:rsidRPr="00720606" w:rsidRDefault="00576624" w:rsidP="00576624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77777777" w:rsidR="00576624" w:rsidRPr="00720606" w:rsidRDefault="00576624" w:rsidP="005766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8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0606">
              <w:rPr>
                <w:rFonts w:asciiTheme="majorBidi" w:hAnsiTheme="majorBidi"/>
                <w:sz w:val="26"/>
                <w:szCs w:val="26"/>
              </w:rPr>
              <w:t>931</w:t>
            </w:r>
          </w:p>
        </w:tc>
      </w:tr>
      <w:tr w:rsidR="00720606" w:rsidRPr="00720606" w14:paraId="235F9F40" w14:textId="77777777" w:rsidTr="00576624">
        <w:tc>
          <w:tcPr>
            <w:tcW w:w="3458" w:type="dxa"/>
          </w:tcPr>
          <w:p w14:paraId="624517C9" w14:textId="77777777" w:rsidR="00576624" w:rsidRPr="00720606" w:rsidRDefault="00576624" w:rsidP="00576624">
            <w:pPr>
              <w:tabs>
                <w:tab w:val="clear" w:pos="907"/>
                <w:tab w:val="left" w:pos="284"/>
                <w:tab w:val="left" w:pos="885"/>
              </w:tabs>
              <w:spacing w:line="34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347B04EC" w:rsidR="00576624" w:rsidRPr="00720606" w:rsidRDefault="000F7BB6" w:rsidP="00576624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1,939</w:t>
            </w:r>
          </w:p>
        </w:tc>
        <w:tc>
          <w:tcPr>
            <w:tcW w:w="134" w:type="dxa"/>
          </w:tcPr>
          <w:p w14:paraId="2E6C49BE" w14:textId="77777777" w:rsidR="00576624" w:rsidRPr="00720606" w:rsidRDefault="00576624" w:rsidP="0057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77777777" w:rsidR="00576624" w:rsidRPr="00720606" w:rsidRDefault="00576624" w:rsidP="005766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37" w:type="dxa"/>
          </w:tcPr>
          <w:p w14:paraId="733959A4" w14:textId="77777777" w:rsidR="00576624" w:rsidRPr="00720606" w:rsidRDefault="00576624" w:rsidP="0057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7A30DFDC" w14:textId="6021C096" w:rsidR="00576624" w:rsidRPr="00720606" w:rsidRDefault="00576624" w:rsidP="00576624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1,93</w:t>
            </w:r>
            <w:r w:rsidR="000C7189" w:rsidRPr="00720606">
              <w:rPr>
                <w:rFonts w:asciiTheme="majorBidi" w:hAnsiTheme="majorBidi"/>
                <w:sz w:val="26"/>
                <w:szCs w:val="26"/>
              </w:rPr>
              <w:t>5</w:t>
            </w:r>
            <w:r w:rsidRPr="00720606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</w:tc>
        <w:tc>
          <w:tcPr>
            <w:tcW w:w="134" w:type="dxa"/>
          </w:tcPr>
          <w:p w14:paraId="400901B8" w14:textId="77777777" w:rsidR="00576624" w:rsidRPr="00720606" w:rsidRDefault="00576624" w:rsidP="00576624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77777777" w:rsidR="00576624" w:rsidRPr="00720606" w:rsidRDefault="00576624" w:rsidP="00576624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797</w:t>
            </w:r>
          </w:p>
        </w:tc>
      </w:tr>
      <w:tr w:rsidR="00720606" w:rsidRPr="00720606" w14:paraId="1F9DC0F1" w14:textId="77777777" w:rsidTr="00576624">
        <w:tc>
          <w:tcPr>
            <w:tcW w:w="3458" w:type="dxa"/>
          </w:tcPr>
          <w:p w14:paraId="5A1710C5" w14:textId="2D0DC39A" w:rsidR="00576624" w:rsidRPr="00720606" w:rsidRDefault="00576624" w:rsidP="00576624">
            <w:pPr>
              <w:tabs>
                <w:tab w:val="clear" w:pos="907"/>
                <w:tab w:val="left" w:pos="284"/>
                <w:tab w:val="left" w:pos="885"/>
              </w:tabs>
              <w:spacing w:line="34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shd w:val="clear" w:color="auto" w:fill="auto"/>
          </w:tcPr>
          <w:p w14:paraId="41EB3A1F" w14:textId="26D97263" w:rsidR="00576624" w:rsidRPr="00720606" w:rsidRDefault="000F7BB6" w:rsidP="00576624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34" w:type="dxa"/>
          </w:tcPr>
          <w:p w14:paraId="782187F5" w14:textId="77777777" w:rsidR="00576624" w:rsidRPr="00720606" w:rsidRDefault="00576624" w:rsidP="0057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55D06B8F" w:rsidR="00576624" w:rsidRPr="00720606" w:rsidRDefault="00576624" w:rsidP="005766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</w:rPr>
              <w:t>247</w:t>
            </w:r>
          </w:p>
        </w:tc>
        <w:tc>
          <w:tcPr>
            <w:tcW w:w="137" w:type="dxa"/>
          </w:tcPr>
          <w:p w14:paraId="272735A1" w14:textId="77777777" w:rsidR="00576624" w:rsidRPr="00720606" w:rsidRDefault="00576624" w:rsidP="00576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2641285F" w14:textId="1B6651FD" w:rsidR="00576624" w:rsidRPr="00720606" w:rsidRDefault="00576624" w:rsidP="00F0021A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134" w:type="dxa"/>
          </w:tcPr>
          <w:p w14:paraId="2CB697E9" w14:textId="77777777" w:rsidR="00576624" w:rsidRPr="00720606" w:rsidRDefault="00576624" w:rsidP="00576624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20A9921E" w:rsidR="00576624" w:rsidRPr="00720606" w:rsidRDefault="00576624" w:rsidP="00576624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720606" w:rsidRPr="00720606" w14:paraId="58977AA3" w14:textId="77777777" w:rsidTr="00576624">
        <w:tc>
          <w:tcPr>
            <w:tcW w:w="3458" w:type="dxa"/>
          </w:tcPr>
          <w:p w14:paraId="266D1EF6" w14:textId="77777777" w:rsidR="00026022" w:rsidRPr="00720606" w:rsidRDefault="00026022" w:rsidP="00026022">
            <w:pPr>
              <w:tabs>
                <w:tab w:val="left" w:pos="284"/>
              </w:tabs>
              <w:spacing w:line="34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795F7C4C" w:rsidR="00026022" w:rsidRPr="00720606" w:rsidRDefault="000F7BB6" w:rsidP="00026022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11,192</w:t>
            </w:r>
          </w:p>
        </w:tc>
        <w:tc>
          <w:tcPr>
            <w:tcW w:w="134" w:type="dxa"/>
          </w:tcPr>
          <w:p w14:paraId="779FC8C3" w14:textId="77777777" w:rsidR="00026022" w:rsidRPr="00720606" w:rsidRDefault="00026022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34A0AAAD" w:rsidR="00026022" w:rsidRPr="00720606" w:rsidRDefault="00026022" w:rsidP="0002602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5,796</w:t>
            </w:r>
          </w:p>
        </w:tc>
        <w:tc>
          <w:tcPr>
            <w:tcW w:w="137" w:type="dxa"/>
          </w:tcPr>
          <w:p w14:paraId="58A3D891" w14:textId="77777777" w:rsidR="00026022" w:rsidRPr="00720606" w:rsidRDefault="00026022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60AA8214" w:rsidR="00026022" w:rsidRPr="00720606" w:rsidRDefault="00AB3A4D" w:rsidP="00576624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804</w:t>
            </w:r>
          </w:p>
        </w:tc>
        <w:tc>
          <w:tcPr>
            <w:tcW w:w="134" w:type="dxa"/>
          </w:tcPr>
          <w:p w14:paraId="5273F6B7" w14:textId="77777777" w:rsidR="00026022" w:rsidRPr="00720606" w:rsidRDefault="00026022" w:rsidP="00026022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77777777" w:rsidR="00026022" w:rsidRPr="00720606" w:rsidRDefault="00026022" w:rsidP="0002602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1,358</w:t>
            </w:r>
          </w:p>
        </w:tc>
      </w:tr>
      <w:tr w:rsidR="00026022" w:rsidRPr="00720606" w14:paraId="0C236F7C" w14:textId="77777777" w:rsidTr="00576624">
        <w:tc>
          <w:tcPr>
            <w:tcW w:w="3458" w:type="dxa"/>
          </w:tcPr>
          <w:p w14:paraId="4648B3A7" w14:textId="77777777" w:rsidR="00026022" w:rsidRPr="00720606" w:rsidRDefault="00026022" w:rsidP="00026022">
            <w:pPr>
              <w:tabs>
                <w:tab w:val="left" w:pos="284"/>
              </w:tabs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7AF325A8" w:rsidR="00026022" w:rsidRPr="00720606" w:rsidRDefault="000F7BB6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157,625</w:t>
            </w:r>
          </w:p>
        </w:tc>
        <w:tc>
          <w:tcPr>
            <w:tcW w:w="134" w:type="dxa"/>
          </w:tcPr>
          <w:p w14:paraId="00EAE60E" w14:textId="77777777" w:rsidR="00026022" w:rsidRPr="00720606" w:rsidRDefault="00026022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77777777" w:rsidR="00026022" w:rsidRPr="00720606" w:rsidRDefault="00026022" w:rsidP="0002602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81,825</w:t>
            </w:r>
          </w:p>
        </w:tc>
        <w:tc>
          <w:tcPr>
            <w:tcW w:w="137" w:type="dxa"/>
          </w:tcPr>
          <w:p w14:paraId="60F88D1F" w14:textId="77777777" w:rsidR="00026022" w:rsidRPr="00720606" w:rsidRDefault="00026022" w:rsidP="0002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5F4FBCE1" w:rsidR="00026022" w:rsidRPr="00720606" w:rsidRDefault="001857A1" w:rsidP="00576624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20606">
              <w:rPr>
                <w:rFonts w:asciiTheme="majorBidi" w:hAnsiTheme="majorBidi"/>
                <w:sz w:val="26"/>
                <w:szCs w:val="26"/>
              </w:rPr>
              <w:t>111,3</w:t>
            </w:r>
            <w:r w:rsidR="00AB3A4D" w:rsidRPr="00720606">
              <w:rPr>
                <w:rFonts w:asciiTheme="majorBidi" w:hAnsiTheme="majorBidi"/>
                <w:sz w:val="26"/>
                <w:szCs w:val="26"/>
              </w:rPr>
              <w:t>4</w:t>
            </w:r>
            <w:r w:rsidR="000C7189" w:rsidRPr="00720606">
              <w:rPr>
                <w:rFonts w:asciiTheme="majorBidi" w:hAnsi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61099DA8" w14:textId="77777777" w:rsidR="00026022" w:rsidRPr="00720606" w:rsidRDefault="00026022" w:rsidP="00026022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77777777" w:rsidR="00026022" w:rsidRPr="00720606" w:rsidRDefault="00026022" w:rsidP="0002602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43,915</w:t>
            </w:r>
          </w:p>
        </w:tc>
      </w:tr>
    </w:tbl>
    <w:p w14:paraId="437B159C" w14:textId="77777777" w:rsidR="007A7CA0" w:rsidRPr="00720606" w:rsidRDefault="007A7CA0" w:rsidP="007A7CA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1D54C572" w14:textId="381CC9EB" w:rsidR="005F652E" w:rsidRPr="00720606" w:rsidRDefault="00777EAA" w:rsidP="007A7CA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b/>
          <w:bCs/>
          <w:sz w:val="32"/>
          <w:szCs w:val="32"/>
        </w:rPr>
        <w:t>18</w:t>
      </w:r>
      <w:r w:rsidR="005F652E" w:rsidRPr="00720606">
        <w:rPr>
          <w:rFonts w:ascii="Angsana New" w:hAnsi="Angsana New"/>
          <w:b/>
          <w:bCs/>
          <w:sz w:val="32"/>
          <w:szCs w:val="32"/>
        </w:rPr>
        <w:t>.</w:t>
      </w:r>
      <w:r w:rsidR="005F652E" w:rsidRPr="00720606">
        <w:rPr>
          <w:rFonts w:ascii="Angsana New" w:hAnsi="Angsana New"/>
          <w:b/>
          <w:bCs/>
          <w:sz w:val="32"/>
          <w:szCs w:val="32"/>
        </w:rPr>
        <w:tab/>
      </w:r>
      <w:r w:rsidR="00B87D86" w:rsidRPr="0072060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681DC14" w14:textId="08EAA339" w:rsidR="006840A6" w:rsidRPr="00720606" w:rsidRDefault="00D42704" w:rsidP="007A7CA0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6840A6" w:rsidRPr="00720606">
        <w:rPr>
          <w:rFonts w:ascii="Angsana New" w:hAnsi="Angsana New"/>
          <w:sz w:val="32"/>
          <w:szCs w:val="32"/>
          <w:cs/>
        </w:rPr>
        <w:t>สำหรับงวด</w:t>
      </w:r>
      <w:r w:rsidR="00026022" w:rsidRPr="00720606">
        <w:rPr>
          <w:rFonts w:ascii="Angsana New" w:hAnsi="Angsana New" w:hint="cs"/>
          <w:sz w:val="32"/>
          <w:szCs w:val="32"/>
          <w:cs/>
        </w:rPr>
        <w:t>เก้า</w:t>
      </w:r>
      <w:r w:rsidR="006840A6" w:rsidRPr="007206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840A6" w:rsidRPr="00720606">
        <w:rPr>
          <w:rFonts w:ascii="Angsana New" w:hAnsi="Angsana New"/>
          <w:sz w:val="32"/>
          <w:szCs w:val="32"/>
        </w:rPr>
        <w:t xml:space="preserve"> 30</w:t>
      </w:r>
      <w:r w:rsidR="006840A6" w:rsidRPr="00720606">
        <w:rPr>
          <w:rFonts w:ascii="Angsana New" w:hAnsi="Angsana New"/>
          <w:sz w:val="32"/>
          <w:szCs w:val="32"/>
          <w:cs/>
        </w:rPr>
        <w:t xml:space="preserve"> </w:t>
      </w:r>
      <w:r w:rsidR="00026022" w:rsidRPr="00720606">
        <w:rPr>
          <w:rFonts w:ascii="Angsana New" w:hAnsi="Angsana New" w:hint="cs"/>
          <w:sz w:val="32"/>
          <w:szCs w:val="32"/>
          <w:cs/>
        </w:rPr>
        <w:t>กันย</w:t>
      </w:r>
      <w:r w:rsidR="006840A6" w:rsidRPr="00720606">
        <w:rPr>
          <w:rFonts w:ascii="Angsana New" w:hAnsi="Angsana New"/>
          <w:sz w:val="32"/>
          <w:szCs w:val="32"/>
          <w:cs/>
        </w:rPr>
        <w:t>ายน</w:t>
      </w:r>
      <w:r w:rsidR="006840A6" w:rsidRPr="00720606">
        <w:rPr>
          <w:rFonts w:ascii="Angsana New" w:hAnsi="Angsana New"/>
          <w:sz w:val="32"/>
          <w:szCs w:val="32"/>
        </w:rPr>
        <w:t xml:space="preserve"> 2564</w:t>
      </w:r>
      <w:r w:rsidR="006840A6" w:rsidRPr="00720606">
        <w:rPr>
          <w:rFonts w:ascii="Angsana New" w:hAnsi="Angsana New"/>
          <w:sz w:val="32"/>
          <w:szCs w:val="32"/>
          <w:cs/>
        </w:rPr>
        <w:t xml:space="preserve"> </w:t>
      </w:r>
      <w:r w:rsidR="006840A6" w:rsidRPr="00720606">
        <w:rPr>
          <w:rFonts w:ascii="Angsana New" w:hAnsi="Angsana New" w:hint="cs"/>
          <w:sz w:val="32"/>
          <w:szCs w:val="32"/>
          <w:cs/>
        </w:rPr>
        <w:t>แสดง</w:t>
      </w:r>
      <w:r w:rsidR="006840A6" w:rsidRPr="00720606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720606" w:rsidRPr="00720606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720606" w:rsidRDefault="00D42704" w:rsidP="007A7CA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720606" w:rsidRDefault="00D42704" w:rsidP="007A7CA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20606" w:rsidRPr="00720606" w14:paraId="3486320D" w14:textId="77777777" w:rsidTr="002F453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720606" w:rsidRDefault="00D42704" w:rsidP="007A7CA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720606" w:rsidRDefault="00D42704" w:rsidP="007A7CA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720606" w:rsidRDefault="00D42704" w:rsidP="007A7CA0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720606" w:rsidRDefault="00D42704" w:rsidP="007A7C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720606" w:rsidRDefault="00D42704" w:rsidP="007A7CA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20606" w:rsidRPr="00720606" w14:paraId="354C61B5" w14:textId="77777777" w:rsidTr="002F453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77777777" w:rsidR="00814964" w:rsidRPr="00720606" w:rsidRDefault="00814964" w:rsidP="007A7CA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2060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7E6E6E"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="007E6E6E" w:rsidRPr="0072060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="007E6E6E"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777EAA"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14A3DB" w14:textId="77777777" w:rsidR="00814964" w:rsidRPr="00720606" w:rsidRDefault="00777EAA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34,216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814964" w:rsidRPr="00720606" w:rsidRDefault="00814964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F0DC9D" w14:textId="241C83DC" w:rsidR="00814964" w:rsidRPr="00720606" w:rsidRDefault="00777EAA" w:rsidP="007A7CA0">
            <w:pPr>
              <w:spacing w:line="36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/>
                <w:sz w:val="32"/>
                <w:szCs w:val="32"/>
              </w:rPr>
              <w:t>29,99</w:t>
            </w:r>
            <w:r w:rsidR="00C21413" w:rsidRPr="00720606">
              <w:rPr>
                <w:rFonts w:asciiTheme="majorBidi" w:hAnsiTheme="majorBidi"/>
                <w:sz w:val="32"/>
                <w:szCs w:val="32"/>
              </w:rPr>
              <w:t>9</w:t>
            </w:r>
          </w:p>
        </w:tc>
      </w:tr>
      <w:tr w:rsidR="00720606" w:rsidRPr="00720606" w14:paraId="2B3309AD" w14:textId="77777777" w:rsidTr="002F453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B276486" w14:textId="1857FBAE" w:rsidR="003150C5" w:rsidRPr="00720606" w:rsidRDefault="003150C5" w:rsidP="007A7CA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</w:t>
            </w:r>
            <w:r w:rsidRPr="0072060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พิ่มขึ้นระหว่างงวด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148460A" w14:textId="51B7B77F" w:rsidR="003150C5" w:rsidRPr="00720606" w:rsidRDefault="00F118C4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B3D3E8" w14:textId="77777777" w:rsidR="003150C5" w:rsidRPr="00720606" w:rsidRDefault="003150C5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19D5693D" w14:textId="76C14912" w:rsidR="003150C5" w:rsidRPr="00720606" w:rsidRDefault="003150C5" w:rsidP="007A7CA0">
            <w:pPr>
              <w:spacing w:line="36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20606">
              <w:rPr>
                <w:rFonts w:asciiTheme="majorBidi" w:hAnsiTheme="majorBidi" w:hint="cs"/>
                <w:sz w:val="32"/>
                <w:szCs w:val="32"/>
              </w:rPr>
              <w:t>70</w:t>
            </w:r>
            <w:r w:rsidR="007179DF" w:rsidRPr="00720606">
              <w:rPr>
                <w:rFonts w:asciiTheme="majorBidi" w:hAnsiTheme="majorBidi" w:hint="cs"/>
                <w:sz w:val="32"/>
                <w:szCs w:val="32"/>
              </w:rPr>
              <w:t>2</w:t>
            </w:r>
          </w:p>
        </w:tc>
      </w:tr>
      <w:tr w:rsidR="00720606" w:rsidRPr="00720606" w14:paraId="0363FF9D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7777777" w:rsidR="003150C5" w:rsidRPr="00720606" w:rsidRDefault="003150C5" w:rsidP="007A7CA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</w:t>
            </w:r>
            <w:r w:rsidRPr="0072060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089D1A79" w:rsidR="003150C5" w:rsidRPr="00720606" w:rsidRDefault="00F118C4" w:rsidP="007A7CA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(4,054)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3150C5" w:rsidRPr="00720606" w:rsidRDefault="003150C5" w:rsidP="007A7CA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27FF6A2B" w:rsidR="003150C5" w:rsidRPr="00720606" w:rsidRDefault="003150C5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/>
                <w:sz w:val="32"/>
                <w:szCs w:val="32"/>
              </w:rPr>
              <w:t>(2,13</w:t>
            </w:r>
            <w:r w:rsidR="007179DF" w:rsidRPr="00720606">
              <w:rPr>
                <w:rFonts w:asciiTheme="majorBidi" w:hAnsiTheme="majorBidi"/>
                <w:sz w:val="32"/>
                <w:szCs w:val="32"/>
              </w:rPr>
              <w:t>3</w:t>
            </w:r>
            <w:r w:rsidRPr="00720606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720606" w:rsidRPr="00720606" w14:paraId="1B9AA734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75DD4F51" w:rsidR="003150C5" w:rsidRPr="00720606" w:rsidRDefault="003150C5" w:rsidP="007A7CA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2060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720606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กันย</w:t>
            </w:r>
            <w:r w:rsidRPr="00720606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ายน</w:t>
            </w:r>
            <w:r w:rsidRPr="00720606">
              <w:rPr>
                <w:rFonts w:asciiTheme="majorBidi" w:eastAsia="Arial Unicode MS" w:hAnsi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72060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34AC3D7C" w:rsidR="003150C5" w:rsidRPr="00720606" w:rsidRDefault="00104DF0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30,864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3150C5" w:rsidRPr="00720606" w:rsidRDefault="003150C5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3C52C535" w:rsidR="003150C5" w:rsidRPr="00720606" w:rsidRDefault="003150C5" w:rsidP="007A7CA0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28,568</w:t>
            </w:r>
          </w:p>
        </w:tc>
      </w:tr>
      <w:tr w:rsidR="00720606" w:rsidRPr="00720606" w14:paraId="6A171F06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3150C5" w:rsidRPr="00720606" w:rsidRDefault="003150C5" w:rsidP="007A7CA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72060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0F94BF84" w:rsidR="003150C5" w:rsidRPr="00720606" w:rsidRDefault="00104DF0" w:rsidP="007A7CA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(4,152)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3150C5" w:rsidRPr="00720606" w:rsidRDefault="003150C5" w:rsidP="007A7CA0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29C83B56" w:rsidR="003150C5" w:rsidRPr="00720606" w:rsidRDefault="003150C5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(2,604)</w:t>
            </w:r>
          </w:p>
        </w:tc>
      </w:tr>
      <w:tr w:rsidR="003150C5" w:rsidRPr="00720606" w14:paraId="328BB6EA" w14:textId="77777777" w:rsidTr="006840A6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3150C5" w:rsidRPr="00720606" w:rsidRDefault="003150C5" w:rsidP="007A7CA0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2060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5E4E65B3" w:rsidR="003150C5" w:rsidRPr="00720606" w:rsidRDefault="00104DF0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26,712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3150C5" w:rsidRPr="00720606" w:rsidRDefault="003150C5" w:rsidP="007A7CA0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3214F6EB" w:rsidR="003150C5" w:rsidRPr="00720606" w:rsidRDefault="003150C5" w:rsidP="007A7CA0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25,964</w:t>
            </w:r>
          </w:p>
        </w:tc>
      </w:tr>
    </w:tbl>
    <w:p w14:paraId="4D839CE8" w14:textId="4CC4ED37" w:rsidR="00160BA3" w:rsidRPr="00720606" w:rsidRDefault="00160BA3" w:rsidP="007A7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9CD2CC6" w14:textId="166537A2" w:rsidR="007A7CA0" w:rsidRPr="00720606" w:rsidRDefault="007A7CA0" w:rsidP="007A7CA0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984"/>
      </w:tblGrid>
      <w:tr w:rsidR="00720606" w:rsidRPr="00720606" w14:paraId="4CBD49D1" w14:textId="77777777" w:rsidTr="00DA3DCE">
        <w:trPr>
          <w:trHeight w:val="20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AD3B4CD" w14:textId="77777777" w:rsidR="00DA3DCE" w:rsidRPr="00720606" w:rsidRDefault="00DA3DCE" w:rsidP="002026BC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6CC0A8B" w14:textId="26E2506C" w:rsidR="00DA3DCE" w:rsidRPr="00720606" w:rsidRDefault="00DA3DCE" w:rsidP="002026BC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720606" w:rsidRPr="00720606" w14:paraId="774C4DE1" w14:textId="77777777" w:rsidTr="00DA3DCE">
        <w:trPr>
          <w:trHeight w:val="20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4C5B02B" w14:textId="77777777" w:rsidR="00DA3DCE" w:rsidRPr="00720606" w:rsidRDefault="00DA3DCE" w:rsidP="002026BC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02FD5C51" w14:textId="77777777" w:rsidR="00DA3DCE" w:rsidRPr="00720606" w:rsidRDefault="00DA3DCE" w:rsidP="00DA3DCE">
            <w:pPr>
              <w:spacing w:line="360" w:lineRule="exact"/>
              <w:ind w:right="-72"/>
              <w:jc w:val="center"/>
              <w:rPr>
                <w:rFonts w:asciiTheme="majorBidi" w:hAnsiTheme="majorBidi"/>
                <w:spacing w:val="-2"/>
                <w:sz w:val="32"/>
                <w:szCs w:val="32"/>
              </w:rPr>
            </w:pPr>
            <w:r w:rsidRPr="00720606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งบการเงินรวม/</w:t>
            </w:r>
          </w:p>
          <w:p w14:paraId="5C95BBA3" w14:textId="4CCB3830" w:rsidR="00DA3DCE" w:rsidRPr="00720606" w:rsidRDefault="00DA3DCE" w:rsidP="00DA3DC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606" w:rsidRPr="00720606" w14:paraId="033ADA5B" w14:textId="77777777" w:rsidTr="00DA3DCE">
        <w:trPr>
          <w:trHeight w:val="20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5549FA2" w14:textId="4B0E5FB2" w:rsidR="00DA3DCE" w:rsidRPr="00720606" w:rsidRDefault="00DA3DCE" w:rsidP="002026BC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20606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7CDD18" w14:textId="77777777" w:rsidR="00DA3DCE" w:rsidRPr="00720606" w:rsidRDefault="00DA3DCE" w:rsidP="002026BC">
            <w:pPr>
              <w:spacing w:line="36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20606">
              <w:rPr>
                <w:rFonts w:asciiTheme="majorBidi" w:hAnsiTheme="majorBidi"/>
                <w:sz w:val="32"/>
                <w:szCs w:val="32"/>
              </w:rPr>
              <w:t>3,437</w:t>
            </w:r>
          </w:p>
        </w:tc>
      </w:tr>
      <w:tr w:rsidR="00720606" w:rsidRPr="00720606" w14:paraId="5F3C77B9" w14:textId="77777777" w:rsidTr="00DA3DCE">
        <w:trPr>
          <w:trHeight w:val="20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3D79979" w14:textId="3166230D" w:rsidR="00DA3DCE" w:rsidRPr="00720606" w:rsidRDefault="00DA3DCE" w:rsidP="002026BC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20606">
              <w:rPr>
                <w:rFonts w:ascii="Angsana New" w:hAnsi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276438" w14:textId="77777777" w:rsidR="00DA3DCE" w:rsidRPr="00720606" w:rsidRDefault="00DA3DCE" w:rsidP="002026BC">
            <w:pPr>
              <w:spacing w:line="36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20606">
              <w:rPr>
                <w:rFonts w:asciiTheme="majorBidi" w:hAnsiTheme="majorBidi"/>
                <w:sz w:val="32"/>
                <w:szCs w:val="32"/>
              </w:rPr>
              <w:t>1,002</w:t>
            </w:r>
          </w:p>
        </w:tc>
      </w:tr>
      <w:tr w:rsidR="00DA3DCE" w:rsidRPr="00720606" w14:paraId="5A61D51D" w14:textId="77777777" w:rsidTr="00DA3DCE">
        <w:trPr>
          <w:trHeight w:val="20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DC9D86B" w14:textId="5E57A4C9" w:rsidR="00DA3DCE" w:rsidRPr="00720606" w:rsidRDefault="00DA3DCE" w:rsidP="00DA3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2060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80419C" w14:textId="77777777" w:rsidR="00DA3DCE" w:rsidRPr="00720606" w:rsidRDefault="00DA3DCE" w:rsidP="002026BC">
            <w:pPr>
              <w:spacing w:line="36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20606">
              <w:rPr>
                <w:rFonts w:asciiTheme="majorBidi" w:hAnsiTheme="majorBidi"/>
                <w:sz w:val="32"/>
                <w:szCs w:val="32"/>
              </w:rPr>
              <w:t>4,439</w:t>
            </w:r>
          </w:p>
        </w:tc>
      </w:tr>
    </w:tbl>
    <w:p w14:paraId="4413EEE2" w14:textId="4BC0344F" w:rsidR="00DA3DCE" w:rsidRPr="00720606" w:rsidRDefault="00DA3DCE" w:rsidP="007A7CA0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</w:p>
    <w:p w14:paraId="3C21DD90" w14:textId="77777777" w:rsidR="006B0945" w:rsidRPr="00720606" w:rsidRDefault="006B0945" w:rsidP="007A7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1B8E3527" w14:textId="77777777" w:rsidR="00160BA3" w:rsidRPr="00720606" w:rsidRDefault="00160BA3" w:rsidP="007A7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lastRenderedPageBreak/>
        <w:t>19.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999D3B0" w14:textId="77777777" w:rsidR="00160BA3" w:rsidRPr="00720606" w:rsidRDefault="00160BA3" w:rsidP="007A7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4"/>
        <w:gridCol w:w="1590"/>
      </w:tblGrid>
      <w:tr w:rsidR="00720606" w:rsidRPr="00720606" w14:paraId="3C1395E2" w14:textId="77777777" w:rsidTr="003350DE">
        <w:trPr>
          <w:trHeight w:val="130"/>
        </w:trPr>
        <w:tc>
          <w:tcPr>
            <w:tcW w:w="5046" w:type="dxa"/>
          </w:tcPr>
          <w:p w14:paraId="5D5ADB75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1A1ED27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20606" w:rsidRPr="00720606" w14:paraId="432D6F17" w14:textId="77777777" w:rsidTr="003350DE">
        <w:tc>
          <w:tcPr>
            <w:tcW w:w="5046" w:type="dxa"/>
          </w:tcPr>
          <w:p w14:paraId="5669D917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A326E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20606" w:rsidRPr="00720606" w14:paraId="2BCF1AB7" w14:textId="77777777" w:rsidTr="003350DE">
        <w:tc>
          <w:tcPr>
            <w:tcW w:w="5046" w:type="dxa"/>
          </w:tcPr>
          <w:p w14:paraId="410BA9FC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77850036" w14:textId="6BCA15FC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20606">
              <w:rPr>
                <w:rFonts w:asciiTheme="majorBidi" w:hAnsiTheme="majorBidi" w:hint="cs"/>
                <w:sz w:val="32"/>
                <w:szCs w:val="32"/>
                <w:cs/>
              </w:rPr>
              <w:t>กันย</w:t>
            </w:r>
            <w:r w:rsidRPr="00720606">
              <w:rPr>
                <w:rFonts w:asciiTheme="majorBidi" w:hAnsiTheme="majorBidi"/>
                <w:sz w:val="32"/>
                <w:szCs w:val="32"/>
                <w:cs/>
              </w:rPr>
              <w:t>ายน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4660563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18E984DA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519A6986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20606" w:rsidRPr="00720606" w14:paraId="2E25CA27" w14:textId="77777777" w:rsidTr="003350DE">
        <w:tc>
          <w:tcPr>
            <w:tcW w:w="5046" w:type="dxa"/>
          </w:tcPr>
          <w:p w14:paraId="43409A93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2076C6CE" w14:textId="0913B94F" w:rsidR="00160BA3" w:rsidRPr="00720606" w:rsidRDefault="00D77D4A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/>
                <w:sz w:val="32"/>
                <w:szCs w:val="32"/>
              </w:rPr>
              <w:t>13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20606">
              <w:rPr>
                <w:rFonts w:asciiTheme="majorBidi" w:hAnsiTheme="majorBidi"/>
                <w:sz w:val="32"/>
                <w:szCs w:val="32"/>
              </w:rPr>
              <w:t>996</w:t>
            </w:r>
          </w:p>
        </w:tc>
        <w:tc>
          <w:tcPr>
            <w:tcW w:w="134" w:type="dxa"/>
          </w:tcPr>
          <w:p w14:paraId="07B598AB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CAE84B4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16,655</w:t>
            </w:r>
          </w:p>
        </w:tc>
      </w:tr>
      <w:tr w:rsidR="00720606" w:rsidRPr="00720606" w14:paraId="4152EBFA" w14:textId="77777777" w:rsidTr="003350DE">
        <w:tc>
          <w:tcPr>
            <w:tcW w:w="5046" w:type="dxa"/>
          </w:tcPr>
          <w:p w14:paraId="7AC90F0F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E53AAF0" w14:textId="1E31481E" w:rsidR="00160BA3" w:rsidRPr="00720606" w:rsidRDefault="00D77D4A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/>
                <w:sz w:val="32"/>
                <w:szCs w:val="32"/>
              </w:rPr>
              <w:t>1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20606">
              <w:rPr>
                <w:rFonts w:asciiTheme="majorBidi" w:hAnsiTheme="majorBidi"/>
                <w:sz w:val="32"/>
                <w:szCs w:val="32"/>
              </w:rPr>
              <w:t>093</w:t>
            </w:r>
          </w:p>
        </w:tc>
        <w:tc>
          <w:tcPr>
            <w:tcW w:w="134" w:type="dxa"/>
          </w:tcPr>
          <w:p w14:paraId="3AD16FA9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FB58243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12,321</w:t>
            </w:r>
          </w:p>
        </w:tc>
      </w:tr>
      <w:tr w:rsidR="00160BA3" w:rsidRPr="00720606" w14:paraId="1719925A" w14:textId="77777777" w:rsidTr="003350DE">
        <w:tc>
          <w:tcPr>
            <w:tcW w:w="5046" w:type="dxa"/>
          </w:tcPr>
          <w:p w14:paraId="2533B308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B68123F" w14:textId="51E9F089" w:rsidR="00160BA3" w:rsidRPr="00720606" w:rsidRDefault="00D77D4A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15,089</w:t>
            </w:r>
          </w:p>
        </w:tc>
        <w:tc>
          <w:tcPr>
            <w:tcW w:w="134" w:type="dxa"/>
          </w:tcPr>
          <w:p w14:paraId="7290DAA4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A20CB07" w14:textId="77777777" w:rsidR="00160BA3" w:rsidRPr="00720606" w:rsidRDefault="00160BA3" w:rsidP="007A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28,976</w:t>
            </w:r>
          </w:p>
        </w:tc>
      </w:tr>
    </w:tbl>
    <w:p w14:paraId="65F500D2" w14:textId="77777777" w:rsidR="00A51A85" w:rsidRPr="00720606" w:rsidRDefault="00A51A85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4C51B097" w14:textId="039428FC" w:rsidR="00160BA3" w:rsidRPr="00720606" w:rsidRDefault="00160BA3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720606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74F07302" w14:textId="77777777" w:rsidR="00160BA3" w:rsidRPr="00720606" w:rsidRDefault="00160BA3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20606"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720606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720606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720606">
        <w:rPr>
          <w:rFonts w:asciiTheme="majorBidi" w:hAnsiTheme="majorBidi"/>
          <w:spacing w:val="-6"/>
          <w:sz w:val="32"/>
          <w:szCs w:val="32"/>
        </w:rPr>
        <w:t>.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720606">
        <w:rPr>
          <w:rFonts w:asciiTheme="majorBidi" w:hAnsiTheme="majorBidi"/>
          <w:spacing w:val="-6"/>
          <w:sz w:val="32"/>
          <w:szCs w:val="32"/>
        </w:rPr>
        <w:t>.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720606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720606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477911FB" w14:textId="77777777" w:rsidR="00160BA3" w:rsidRPr="00720606" w:rsidRDefault="00160BA3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720606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0AB3A693" w14:textId="77777777" w:rsidR="00160BA3" w:rsidRPr="00720606" w:rsidRDefault="00160BA3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  <w:cs/>
        </w:rPr>
        <w:t>ก)</w:t>
      </w:r>
      <w:r w:rsidRPr="00720606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290A0775" w14:textId="77777777" w:rsidR="00160BA3" w:rsidRPr="00720606" w:rsidRDefault="00160BA3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  <w:cs/>
        </w:rPr>
        <w:t>ข)</w:t>
      </w:r>
      <w:r w:rsidRPr="00720606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00CCD3DF" w14:textId="77777777" w:rsidR="00160BA3" w:rsidRPr="00720606" w:rsidRDefault="00160BA3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 w:rsidRPr="00720606">
        <w:rPr>
          <w:rFonts w:asciiTheme="majorBidi" w:hAnsiTheme="majorBidi"/>
          <w:sz w:val="32"/>
          <w:szCs w:val="32"/>
        </w:rPr>
        <w:t xml:space="preserve">. </w:t>
      </w:r>
      <w:r w:rsidRPr="0072060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20606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720606">
        <w:rPr>
          <w:rFonts w:asciiTheme="majorBidi" w:hAnsiTheme="majorBidi" w:cstheme="majorBidi" w:hint="cs"/>
          <w:sz w:val="32"/>
          <w:szCs w:val="32"/>
        </w:rPr>
        <w:t>4</w:t>
      </w:r>
      <w:r w:rsidRPr="00720606">
        <w:rPr>
          <w:rFonts w:asciiTheme="majorBidi" w:hAnsiTheme="majorBidi" w:hint="cs"/>
          <w:sz w:val="32"/>
          <w:szCs w:val="32"/>
        </w:rPr>
        <w:t>.</w:t>
      </w:r>
      <w:r w:rsidRPr="00720606">
        <w:rPr>
          <w:rFonts w:asciiTheme="majorBidi" w:hAnsiTheme="majorBidi" w:cstheme="majorBidi" w:hint="cs"/>
          <w:sz w:val="32"/>
          <w:szCs w:val="32"/>
        </w:rPr>
        <w:t>10</w:t>
      </w:r>
      <w:r w:rsidRPr="00720606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ในโครงการติดตั้งหลังคาโซลาร์เซลล์ </w:t>
      </w:r>
      <w:r w:rsidRPr="00720606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720606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720606">
        <w:rPr>
          <w:rFonts w:asciiTheme="majorBidi" w:hAnsiTheme="majorBidi" w:cstheme="majorBidi"/>
          <w:sz w:val="32"/>
          <w:szCs w:val="32"/>
        </w:rPr>
        <w:t xml:space="preserve"> 3</w:t>
      </w:r>
      <w:r w:rsidRPr="00720606">
        <w:rPr>
          <w:rFonts w:asciiTheme="majorBidi" w:hAnsiTheme="majorBidi"/>
          <w:sz w:val="32"/>
          <w:szCs w:val="32"/>
        </w:rPr>
        <w:t>.</w:t>
      </w:r>
      <w:r w:rsidRPr="00720606">
        <w:rPr>
          <w:rFonts w:asciiTheme="majorBidi" w:hAnsiTheme="majorBidi" w:cstheme="majorBidi"/>
          <w:sz w:val="32"/>
          <w:szCs w:val="32"/>
        </w:rPr>
        <w:t>50</w:t>
      </w:r>
      <w:r w:rsidRPr="00720606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720606">
        <w:rPr>
          <w:rFonts w:asciiTheme="majorBidi" w:hAnsiTheme="majorBidi" w:hint="cs"/>
          <w:sz w:val="32"/>
          <w:szCs w:val="32"/>
          <w:cs/>
        </w:rPr>
        <w:t>ต้น</w:t>
      </w:r>
      <w:r w:rsidRPr="00720606">
        <w:rPr>
          <w:rFonts w:asciiTheme="majorBidi" w:hAnsiTheme="majorBidi"/>
          <w:sz w:val="32"/>
          <w:szCs w:val="32"/>
          <w:cs/>
        </w:rPr>
        <w:t>เดือน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720606">
        <w:rPr>
          <w:rFonts w:asciiTheme="majorBidi" w:hAnsiTheme="majorBidi" w:cstheme="majorBidi"/>
          <w:sz w:val="32"/>
          <w:szCs w:val="32"/>
        </w:rPr>
        <w:t>0</w:t>
      </w:r>
      <w:r w:rsidRPr="00720606">
        <w:rPr>
          <w:rFonts w:asciiTheme="majorBidi" w:hAnsiTheme="majorBidi"/>
          <w:sz w:val="32"/>
          <w:szCs w:val="32"/>
        </w:rPr>
        <w:t>.</w:t>
      </w:r>
      <w:r w:rsidRPr="00720606">
        <w:rPr>
          <w:rFonts w:asciiTheme="majorBidi" w:hAnsiTheme="majorBidi" w:cstheme="majorBidi"/>
          <w:sz w:val="32"/>
          <w:szCs w:val="32"/>
        </w:rPr>
        <w:t>114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720606">
        <w:rPr>
          <w:rFonts w:asciiTheme="majorBidi" w:hAnsiTheme="majorBidi" w:cstheme="majorBidi"/>
          <w:sz w:val="32"/>
          <w:szCs w:val="32"/>
        </w:rPr>
        <w:t>36</w:t>
      </w:r>
      <w:r w:rsidRPr="00720606">
        <w:rPr>
          <w:rFonts w:asciiTheme="majorBidi" w:hAnsiTheme="majorBidi"/>
          <w:sz w:val="32"/>
          <w:szCs w:val="32"/>
          <w:cs/>
        </w:rPr>
        <w:t xml:space="preserve"> งวด </w:t>
      </w:r>
      <w:r w:rsidRPr="00720606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14:paraId="4CE8C69C" w14:textId="77777777" w:rsidR="00160BA3" w:rsidRPr="00720606" w:rsidRDefault="00160BA3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720606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19183C25" w14:textId="77777777" w:rsidR="00160BA3" w:rsidRPr="00720606" w:rsidRDefault="00160BA3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  <w:cs/>
        </w:rPr>
        <w:t>ก)</w:t>
      </w:r>
      <w:r w:rsidRPr="00720606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51C824D7" w14:textId="77777777" w:rsidR="00160BA3" w:rsidRPr="00720606" w:rsidRDefault="00160BA3" w:rsidP="0016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  <w:cs/>
        </w:rPr>
        <w:t>ข)</w:t>
      </w:r>
      <w:r w:rsidRPr="00720606">
        <w:rPr>
          <w:rFonts w:asciiTheme="majorBidi" w:hAnsiTheme="majorBidi" w:cstheme="majorBidi"/>
          <w:sz w:val="32"/>
          <w:szCs w:val="32"/>
          <w:cs/>
        </w:rPr>
        <w:tab/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 w:hint="cs"/>
          <w:sz w:val="32"/>
          <w:szCs w:val="32"/>
        </w:rPr>
        <w:t>(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4341FDC9" w14:textId="032D57C0" w:rsidR="00A51A85" w:rsidRPr="00720606" w:rsidRDefault="00A51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/>
          <w:sz w:val="32"/>
          <w:szCs w:val="32"/>
        </w:rPr>
        <w:br w:type="page"/>
      </w:r>
    </w:p>
    <w:p w14:paraId="13FAC669" w14:textId="77777777" w:rsidR="00AF4798" w:rsidRPr="00720606" w:rsidRDefault="00677A3D" w:rsidP="00B439E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25BD9" w:rsidRPr="00720606">
        <w:rPr>
          <w:rFonts w:ascii="Angsana New" w:hAnsi="Angsana New"/>
          <w:b/>
          <w:bCs/>
          <w:sz w:val="32"/>
          <w:szCs w:val="32"/>
        </w:rPr>
        <w:t>0</w:t>
      </w:r>
      <w:r w:rsidR="00AF4798" w:rsidRPr="00720606">
        <w:rPr>
          <w:rFonts w:ascii="Angsana New" w:hAnsi="Angsana New"/>
          <w:b/>
          <w:bCs/>
          <w:sz w:val="32"/>
          <w:szCs w:val="32"/>
        </w:rPr>
        <w:t>.</w:t>
      </w:r>
      <w:r w:rsidR="00AF4798" w:rsidRPr="00720606">
        <w:rPr>
          <w:rFonts w:ascii="Angsana New" w:hAnsi="Angsana New"/>
          <w:b/>
          <w:bCs/>
          <w:sz w:val="32"/>
          <w:szCs w:val="32"/>
        </w:rPr>
        <w:tab/>
      </w:r>
      <w:r w:rsidR="00AF4798" w:rsidRPr="00720606">
        <w:rPr>
          <w:rFonts w:ascii="Angsana New" w:hAnsi="Angsana New"/>
          <w:b/>
          <w:bCs/>
          <w:sz w:val="32"/>
          <w:szCs w:val="32"/>
        </w:rPr>
        <w:tab/>
      </w:r>
      <w:r w:rsidRPr="00720606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69A72AE" w14:textId="77777777" w:rsidR="00AF4798" w:rsidRPr="00720606" w:rsidRDefault="00AF4798" w:rsidP="004000C1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720606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370"/>
        <w:gridCol w:w="622"/>
        <w:gridCol w:w="137"/>
        <w:gridCol w:w="1003"/>
        <w:gridCol w:w="138"/>
        <w:gridCol w:w="972"/>
        <w:gridCol w:w="138"/>
        <w:gridCol w:w="1030"/>
      </w:tblGrid>
      <w:tr w:rsidR="00720606" w:rsidRPr="00720606" w14:paraId="1D2650AF" w14:textId="77777777" w:rsidTr="00D40028">
        <w:trPr>
          <w:cantSplit/>
          <w:jc w:val="right"/>
        </w:trPr>
        <w:tc>
          <w:tcPr>
            <w:tcW w:w="4025" w:type="dxa"/>
          </w:tcPr>
          <w:p w14:paraId="3E2E2A18" w14:textId="77777777" w:rsidR="00AF4798" w:rsidRPr="00720606" w:rsidRDefault="00AF4798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8"/>
            <w:tcBorders>
              <w:bottom w:val="single" w:sz="6" w:space="0" w:color="auto"/>
            </w:tcBorders>
          </w:tcPr>
          <w:p w14:paraId="0C11ACFE" w14:textId="77777777" w:rsidR="00AF4798" w:rsidRPr="00720606" w:rsidRDefault="00AF4798" w:rsidP="00A51A8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20606" w:rsidRPr="00720606" w14:paraId="6F5D0A9C" w14:textId="77777777" w:rsidTr="004124F9">
        <w:trPr>
          <w:cantSplit/>
          <w:jc w:val="right"/>
        </w:trPr>
        <w:tc>
          <w:tcPr>
            <w:tcW w:w="4025" w:type="dxa"/>
          </w:tcPr>
          <w:p w14:paraId="61F21D31" w14:textId="77777777" w:rsidR="00AF4798" w:rsidRPr="00720606" w:rsidRDefault="00AF4798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56D5EA" w14:textId="77777777" w:rsidR="00AF4798" w:rsidRPr="00720606" w:rsidRDefault="00AF4798" w:rsidP="00A51A8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59482D" w14:textId="77777777" w:rsidR="00AF4798" w:rsidRPr="00720606" w:rsidRDefault="00AF4798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2BBD8" w14:textId="77777777" w:rsidR="00AF4798" w:rsidRPr="00720606" w:rsidRDefault="00AF4798" w:rsidP="00A51A8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606" w:rsidRPr="00720606" w14:paraId="0A86DC3C" w14:textId="77777777" w:rsidTr="004124F9">
        <w:trPr>
          <w:cantSplit/>
          <w:jc w:val="right"/>
        </w:trPr>
        <w:tc>
          <w:tcPr>
            <w:tcW w:w="4025" w:type="dxa"/>
          </w:tcPr>
          <w:p w14:paraId="5F6CE4E7" w14:textId="77777777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1832C7" w14:textId="2815B993" w:rsidR="00026022" w:rsidRPr="00720606" w:rsidRDefault="00026022" w:rsidP="00A51A85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="Angsana New" w:hAnsi="Angsana New"/>
                <w:sz w:val="24"/>
                <w:szCs w:val="24"/>
              </w:rPr>
              <w:t>30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 xml:space="preserve">ยน </w:t>
            </w:r>
            <w:r w:rsidRPr="0072060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360F54D" w14:textId="77777777" w:rsidR="00026022" w:rsidRPr="00720606" w:rsidRDefault="00026022" w:rsidP="00A51A85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9AF724C" w14:textId="77777777" w:rsidR="00026022" w:rsidRPr="00720606" w:rsidRDefault="00026022" w:rsidP="00A51A85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2060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2060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8" w:type="dxa"/>
          </w:tcPr>
          <w:p w14:paraId="6AC0B9F4" w14:textId="77777777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76751828" w14:textId="5AF453B4" w:rsidR="00026022" w:rsidRPr="00720606" w:rsidRDefault="00026022" w:rsidP="00A51A85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="Angsana New" w:hAnsi="Angsana New"/>
                <w:sz w:val="24"/>
                <w:szCs w:val="24"/>
              </w:rPr>
              <w:t>30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 xml:space="preserve">ยน </w:t>
            </w:r>
            <w:r w:rsidRPr="0072060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052CBAEF" w14:textId="77777777" w:rsidR="00026022" w:rsidRPr="00720606" w:rsidRDefault="00026022" w:rsidP="00A51A85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00C14CE" w14:textId="77777777" w:rsidR="00026022" w:rsidRPr="00720606" w:rsidRDefault="00026022" w:rsidP="00A51A85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2060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2060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20606" w:rsidRPr="00720606" w14:paraId="250B4D64" w14:textId="77777777" w:rsidTr="003350DE">
        <w:trPr>
          <w:cantSplit/>
          <w:jc w:val="right"/>
        </w:trPr>
        <w:tc>
          <w:tcPr>
            <w:tcW w:w="4025" w:type="dxa"/>
          </w:tcPr>
          <w:p w14:paraId="72BBA284" w14:textId="77777777" w:rsidR="002F48F3" w:rsidRPr="00720606" w:rsidRDefault="002F48F3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vAlign w:val="bottom"/>
          </w:tcPr>
          <w:p w14:paraId="23568F0D" w14:textId="381523AB" w:rsidR="002F48F3" w:rsidRPr="00720606" w:rsidRDefault="00D77D4A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12,753</w:t>
            </w:r>
          </w:p>
        </w:tc>
        <w:tc>
          <w:tcPr>
            <w:tcW w:w="137" w:type="dxa"/>
          </w:tcPr>
          <w:p w14:paraId="4ABAAB2E" w14:textId="77777777" w:rsidR="002F48F3" w:rsidRPr="00720606" w:rsidRDefault="002F48F3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645EC28" w14:textId="77777777" w:rsidR="002F48F3" w:rsidRPr="00720606" w:rsidRDefault="002F48F3" w:rsidP="00A51A85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11,952</w:t>
            </w:r>
          </w:p>
        </w:tc>
        <w:tc>
          <w:tcPr>
            <w:tcW w:w="138" w:type="dxa"/>
            <w:vAlign w:val="bottom"/>
          </w:tcPr>
          <w:p w14:paraId="7381C2AC" w14:textId="77777777" w:rsidR="002F48F3" w:rsidRPr="00720606" w:rsidRDefault="002F48F3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54164256" w14:textId="4361E2DB" w:rsidR="002F48F3" w:rsidRPr="00720606" w:rsidRDefault="002F48F3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11,792</w:t>
            </w:r>
          </w:p>
        </w:tc>
        <w:tc>
          <w:tcPr>
            <w:tcW w:w="138" w:type="dxa"/>
            <w:vAlign w:val="bottom"/>
          </w:tcPr>
          <w:p w14:paraId="74FBAED6" w14:textId="77777777" w:rsidR="002F48F3" w:rsidRPr="00720606" w:rsidRDefault="002F48F3" w:rsidP="00A51A8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66F4086" w14:textId="77777777" w:rsidR="002F48F3" w:rsidRPr="00720606" w:rsidRDefault="002F48F3" w:rsidP="00A51A85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10,354</w:t>
            </w:r>
          </w:p>
        </w:tc>
      </w:tr>
      <w:tr w:rsidR="00720606" w:rsidRPr="00720606" w14:paraId="7F2A4030" w14:textId="77777777" w:rsidTr="004124F9">
        <w:trPr>
          <w:cantSplit/>
          <w:jc w:val="right"/>
        </w:trPr>
        <w:tc>
          <w:tcPr>
            <w:tcW w:w="4025" w:type="dxa"/>
          </w:tcPr>
          <w:p w14:paraId="3DA4C0C8" w14:textId="77777777" w:rsidR="002F48F3" w:rsidRPr="00720606" w:rsidRDefault="002F48F3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gridSpan w:val="2"/>
            <w:vAlign w:val="bottom"/>
          </w:tcPr>
          <w:p w14:paraId="74848F1F" w14:textId="7AEC86F0" w:rsidR="002F48F3" w:rsidRPr="00720606" w:rsidRDefault="00D77D4A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1,486</w:t>
            </w:r>
          </w:p>
        </w:tc>
        <w:tc>
          <w:tcPr>
            <w:tcW w:w="137" w:type="dxa"/>
          </w:tcPr>
          <w:p w14:paraId="1C7389A1" w14:textId="77777777" w:rsidR="002F48F3" w:rsidRPr="00720606" w:rsidRDefault="002F48F3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773B896" w14:textId="77777777" w:rsidR="002F48F3" w:rsidRPr="00720606" w:rsidRDefault="002F48F3" w:rsidP="00A51A85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1,724</w:t>
            </w:r>
          </w:p>
        </w:tc>
        <w:tc>
          <w:tcPr>
            <w:tcW w:w="138" w:type="dxa"/>
          </w:tcPr>
          <w:p w14:paraId="4D7D16D4" w14:textId="77777777" w:rsidR="002F48F3" w:rsidRPr="00720606" w:rsidRDefault="002F48F3" w:rsidP="00A51A8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2E18FAB" w14:textId="3D5788DC" w:rsidR="002F48F3" w:rsidRPr="00720606" w:rsidRDefault="002F48F3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1,239</w:t>
            </w:r>
          </w:p>
        </w:tc>
        <w:tc>
          <w:tcPr>
            <w:tcW w:w="138" w:type="dxa"/>
          </w:tcPr>
          <w:p w14:paraId="325165FE" w14:textId="77777777" w:rsidR="002F48F3" w:rsidRPr="00720606" w:rsidRDefault="002F48F3" w:rsidP="00A51A85">
            <w:pPr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7C29710" w14:textId="77777777" w:rsidR="002F48F3" w:rsidRPr="00720606" w:rsidRDefault="002F48F3" w:rsidP="00A51A85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1,448</w:t>
            </w:r>
          </w:p>
        </w:tc>
      </w:tr>
      <w:tr w:rsidR="00720606" w:rsidRPr="00720606" w14:paraId="0354457F" w14:textId="77777777" w:rsidTr="003350DE">
        <w:trPr>
          <w:cantSplit/>
          <w:jc w:val="right"/>
        </w:trPr>
        <w:tc>
          <w:tcPr>
            <w:tcW w:w="4025" w:type="dxa"/>
          </w:tcPr>
          <w:p w14:paraId="132C6689" w14:textId="77777777" w:rsidR="002F48F3" w:rsidRPr="00720606" w:rsidRDefault="002F48F3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 xml:space="preserve">ปรับปรุงอื่น </w:t>
            </w:r>
          </w:p>
        </w:tc>
        <w:tc>
          <w:tcPr>
            <w:tcW w:w="992" w:type="dxa"/>
            <w:gridSpan w:val="2"/>
            <w:vAlign w:val="bottom"/>
          </w:tcPr>
          <w:p w14:paraId="2966408E" w14:textId="5BC90CB8" w:rsidR="002F48F3" w:rsidRPr="00720606" w:rsidRDefault="00D77D4A" w:rsidP="00A51A85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  <w:tc>
          <w:tcPr>
            <w:tcW w:w="137" w:type="dxa"/>
          </w:tcPr>
          <w:p w14:paraId="52C7568F" w14:textId="77777777" w:rsidR="002F48F3" w:rsidRPr="00720606" w:rsidRDefault="002F48F3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4509706" w14:textId="77777777" w:rsidR="002F48F3" w:rsidRPr="00720606" w:rsidRDefault="002F48F3" w:rsidP="00A51A85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2BE8A4F" w14:textId="77777777" w:rsidR="002F48F3" w:rsidRPr="00720606" w:rsidRDefault="002F48F3" w:rsidP="00A51A8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42CCDD54" w14:textId="4B4CF413" w:rsidR="002F48F3" w:rsidRPr="00720606" w:rsidRDefault="002F48F3" w:rsidP="00A51A85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  <w:tc>
          <w:tcPr>
            <w:tcW w:w="138" w:type="dxa"/>
          </w:tcPr>
          <w:p w14:paraId="4853B72E" w14:textId="77777777" w:rsidR="002F48F3" w:rsidRPr="00720606" w:rsidRDefault="002F48F3" w:rsidP="00A51A85">
            <w:pPr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EA74D7B" w14:textId="3E1AFCBE" w:rsidR="002F48F3" w:rsidRPr="00720606" w:rsidRDefault="002F48F3" w:rsidP="00A51A85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0606" w:rsidRPr="00720606" w14:paraId="15C52ED8" w14:textId="77777777" w:rsidTr="00A51A85">
        <w:trPr>
          <w:cantSplit/>
          <w:jc w:val="right"/>
        </w:trPr>
        <w:tc>
          <w:tcPr>
            <w:tcW w:w="4395" w:type="dxa"/>
            <w:gridSpan w:val="2"/>
          </w:tcPr>
          <w:p w14:paraId="4B900347" w14:textId="77777777" w:rsidR="00F9777E" w:rsidRPr="00720606" w:rsidRDefault="002F48F3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  <w:p w14:paraId="12ED698D" w14:textId="6EDA8B7D" w:rsidR="002F48F3" w:rsidRPr="00720606" w:rsidRDefault="00F9777E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ab/>
            </w:r>
            <w:r w:rsidR="002F48F3" w:rsidRPr="00720606">
              <w:rPr>
                <w:rFonts w:ascii="Angsana New" w:hAnsi="Angsana New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622" w:type="dxa"/>
            <w:vAlign w:val="bottom"/>
          </w:tcPr>
          <w:p w14:paraId="38F7004B" w14:textId="5F01AFA7" w:rsidR="002F48F3" w:rsidRPr="00720606" w:rsidRDefault="00D77D4A" w:rsidP="00A51A85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6D30E51" w14:textId="77777777" w:rsidR="002F48F3" w:rsidRPr="00720606" w:rsidRDefault="002F48F3" w:rsidP="00A51A85">
            <w:pPr>
              <w:spacing w:line="280" w:lineRule="exact"/>
              <w:ind w:left="-113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9D927CC" w14:textId="77777777" w:rsidR="002F48F3" w:rsidRPr="00720606" w:rsidRDefault="002F48F3" w:rsidP="00A51A85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(923)</w:t>
            </w:r>
          </w:p>
        </w:tc>
        <w:tc>
          <w:tcPr>
            <w:tcW w:w="138" w:type="dxa"/>
          </w:tcPr>
          <w:p w14:paraId="3AD88604" w14:textId="77777777" w:rsidR="002F48F3" w:rsidRPr="00720606" w:rsidRDefault="002F48F3" w:rsidP="00A51A8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1F9A172E" w14:textId="6CAC8C08" w:rsidR="002F48F3" w:rsidRPr="00720606" w:rsidRDefault="002F48F3" w:rsidP="00A51A85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577FD60" w14:textId="77777777" w:rsidR="002F48F3" w:rsidRPr="00720606" w:rsidRDefault="002F48F3" w:rsidP="00A51A85">
            <w:pPr>
              <w:spacing w:line="280" w:lineRule="exact"/>
              <w:ind w:left="-113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17403886" w14:textId="77777777" w:rsidR="002F48F3" w:rsidRPr="00720606" w:rsidRDefault="002F48F3" w:rsidP="00A51A85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</w:tr>
      <w:tr w:rsidR="002F48F3" w:rsidRPr="00720606" w14:paraId="20A6F2B1" w14:textId="77777777" w:rsidTr="004124F9">
        <w:trPr>
          <w:cantSplit/>
          <w:jc w:val="right"/>
        </w:trPr>
        <w:tc>
          <w:tcPr>
            <w:tcW w:w="4025" w:type="dxa"/>
          </w:tcPr>
          <w:p w14:paraId="340BB95F" w14:textId="77777777" w:rsidR="002F48F3" w:rsidRPr="00720606" w:rsidRDefault="002F48F3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Pr="00720606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D330FA" w14:textId="47DEBC78" w:rsidR="002F48F3" w:rsidRPr="00720606" w:rsidRDefault="00D77D4A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13,781</w:t>
            </w:r>
          </w:p>
        </w:tc>
        <w:tc>
          <w:tcPr>
            <w:tcW w:w="137" w:type="dxa"/>
          </w:tcPr>
          <w:p w14:paraId="010ABAE5" w14:textId="77777777" w:rsidR="002F48F3" w:rsidRPr="00720606" w:rsidRDefault="002F48F3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13B08F07" w14:textId="77777777" w:rsidR="002F48F3" w:rsidRPr="00720606" w:rsidRDefault="002F48F3" w:rsidP="00A51A85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12,753</w:t>
            </w:r>
          </w:p>
        </w:tc>
        <w:tc>
          <w:tcPr>
            <w:tcW w:w="138" w:type="dxa"/>
            <w:vAlign w:val="bottom"/>
          </w:tcPr>
          <w:p w14:paraId="776BBCFB" w14:textId="77777777" w:rsidR="002F48F3" w:rsidRPr="00720606" w:rsidRDefault="002F48F3" w:rsidP="00A51A8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3DF2C9" w14:textId="48C66C83" w:rsidR="002F48F3" w:rsidRPr="00720606" w:rsidRDefault="002F48F3" w:rsidP="00A51A85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12,573</w:t>
            </w:r>
          </w:p>
        </w:tc>
        <w:tc>
          <w:tcPr>
            <w:tcW w:w="138" w:type="dxa"/>
            <w:vAlign w:val="bottom"/>
          </w:tcPr>
          <w:p w14:paraId="12980C86" w14:textId="77777777" w:rsidR="002F48F3" w:rsidRPr="00720606" w:rsidRDefault="002F48F3" w:rsidP="00A51A85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6E251BC3" w14:textId="77777777" w:rsidR="002F48F3" w:rsidRPr="00720606" w:rsidRDefault="002F48F3" w:rsidP="00A51A85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0606">
              <w:rPr>
                <w:rFonts w:ascii="Angsana New" w:hAnsi="Angsana New"/>
                <w:sz w:val="24"/>
                <w:szCs w:val="24"/>
              </w:rPr>
              <w:t>11,792</w:t>
            </w:r>
          </w:p>
        </w:tc>
      </w:tr>
    </w:tbl>
    <w:p w14:paraId="5AFE1155" w14:textId="77777777" w:rsidR="007179DF" w:rsidRPr="00720606" w:rsidRDefault="007179DF" w:rsidP="00A51A85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1143660" w14:textId="0C98BFAD" w:rsidR="00026022" w:rsidRPr="00720606" w:rsidRDefault="00026022" w:rsidP="00026022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3"/>
        <w:gridCol w:w="1275"/>
      </w:tblGrid>
      <w:tr w:rsidR="00720606" w:rsidRPr="00720606" w14:paraId="71F51F52" w14:textId="77777777" w:rsidTr="000C4770">
        <w:trPr>
          <w:cantSplit/>
        </w:trPr>
        <w:tc>
          <w:tcPr>
            <w:tcW w:w="2835" w:type="dxa"/>
          </w:tcPr>
          <w:p w14:paraId="7F76B6F8" w14:textId="77777777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32"/>
                <w:szCs w:val="32"/>
              </w:rPr>
              <w:tab/>
            </w:r>
            <w:r w:rsidRPr="0072060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564DD8" w14:textId="77777777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0606" w:rsidRPr="00720606" w14:paraId="5F147938" w14:textId="77777777" w:rsidTr="000C4770">
        <w:trPr>
          <w:cantSplit/>
        </w:trPr>
        <w:tc>
          <w:tcPr>
            <w:tcW w:w="2835" w:type="dxa"/>
          </w:tcPr>
          <w:p w14:paraId="63BF9468" w14:textId="77777777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7AD514B" w14:textId="77777777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</w:t>
            </w:r>
          </w:p>
        </w:tc>
      </w:tr>
      <w:tr w:rsidR="00720606" w:rsidRPr="00720606" w14:paraId="0880DB5D" w14:textId="77777777" w:rsidTr="000C4770">
        <w:trPr>
          <w:cantSplit/>
        </w:trPr>
        <w:tc>
          <w:tcPr>
            <w:tcW w:w="2835" w:type="dxa"/>
          </w:tcPr>
          <w:p w14:paraId="2F7B446B" w14:textId="77777777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FC8601" w14:textId="77777777" w:rsidR="00026022" w:rsidRPr="00720606" w:rsidRDefault="00026022" w:rsidP="00A51A85">
            <w:pPr>
              <w:pStyle w:val="BlockText"/>
              <w:tabs>
                <w:tab w:val="left" w:pos="6804"/>
              </w:tabs>
              <w:spacing w:before="0" w:line="28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40AD92A1" w14:textId="77777777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72060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5DDF0227" w14:textId="77777777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F627FF0" w14:textId="77777777" w:rsidR="00026022" w:rsidRPr="00720606" w:rsidRDefault="00026022" w:rsidP="00A51A85">
            <w:pPr>
              <w:pStyle w:val="BlockText"/>
              <w:tabs>
                <w:tab w:val="left" w:pos="6804"/>
              </w:tabs>
              <w:spacing w:before="0" w:line="28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  <w:p w14:paraId="10D2F800" w14:textId="77777777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72060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20606" w:rsidRPr="00720606" w14:paraId="0A2E1FE8" w14:textId="77777777" w:rsidTr="000C4770">
        <w:trPr>
          <w:cantSplit/>
        </w:trPr>
        <w:tc>
          <w:tcPr>
            <w:tcW w:w="2835" w:type="dxa"/>
          </w:tcPr>
          <w:p w14:paraId="526C3D93" w14:textId="77777777" w:rsidR="00026022" w:rsidRPr="00720606" w:rsidRDefault="00026022" w:rsidP="00A51A85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2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D83127C" w14:textId="5C940815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868EFF8" w14:textId="77777777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CADD86" w14:textId="2F025672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0DA1551E" w14:textId="77777777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14B280F" w14:textId="123C5DDF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</w:tcPr>
          <w:p w14:paraId="3B4C77DA" w14:textId="77777777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9ECD12" w14:textId="5A4E1F41" w:rsidR="00026022" w:rsidRPr="00720606" w:rsidRDefault="00026022" w:rsidP="00A51A8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20606" w:rsidRPr="00720606" w14:paraId="51649511" w14:textId="77777777" w:rsidTr="000C4770">
        <w:trPr>
          <w:cantSplit/>
        </w:trPr>
        <w:tc>
          <w:tcPr>
            <w:tcW w:w="2835" w:type="dxa"/>
          </w:tcPr>
          <w:p w14:paraId="6950F584" w14:textId="77777777" w:rsidR="00026022" w:rsidRPr="00720606" w:rsidRDefault="00026022" w:rsidP="00A51A85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61E7B73F" w14:textId="7EE16AE5" w:rsidR="00026022" w:rsidRPr="00720606" w:rsidRDefault="00D77D4A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42" w:type="dxa"/>
          </w:tcPr>
          <w:p w14:paraId="116DD41D" w14:textId="77777777" w:rsidR="00026022" w:rsidRPr="00720606" w:rsidRDefault="00026022" w:rsidP="00A51A8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6F2969" w14:textId="46F39198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42" w:type="dxa"/>
          </w:tcPr>
          <w:p w14:paraId="6C9488EB" w14:textId="77777777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9558F2B" w14:textId="15ECD9B2" w:rsidR="00026022" w:rsidRPr="00720606" w:rsidRDefault="00D77D4A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1,357</w:t>
            </w:r>
          </w:p>
        </w:tc>
        <w:tc>
          <w:tcPr>
            <w:tcW w:w="143" w:type="dxa"/>
          </w:tcPr>
          <w:p w14:paraId="02621867" w14:textId="77777777" w:rsidR="00026022" w:rsidRPr="00720606" w:rsidRDefault="00026022" w:rsidP="00A51A8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84EC83E" w14:textId="5DFE77AC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</w:tr>
      <w:tr w:rsidR="00720606" w:rsidRPr="00720606" w14:paraId="544B5CCD" w14:textId="77777777" w:rsidTr="000C4770">
        <w:trPr>
          <w:cantSplit/>
        </w:trPr>
        <w:tc>
          <w:tcPr>
            <w:tcW w:w="2835" w:type="dxa"/>
          </w:tcPr>
          <w:p w14:paraId="1AB793E5" w14:textId="77777777" w:rsidR="00026022" w:rsidRPr="00720606" w:rsidRDefault="00026022" w:rsidP="00A51A85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28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B183DF" w14:textId="21A1DAAA" w:rsidR="00026022" w:rsidRPr="00720606" w:rsidRDefault="00D77D4A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2" w:type="dxa"/>
          </w:tcPr>
          <w:p w14:paraId="281CC706" w14:textId="77777777" w:rsidR="00026022" w:rsidRPr="00720606" w:rsidRDefault="00026022" w:rsidP="00A51A85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0BEFD1" w14:textId="761C7389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2BFC1F6F" w14:textId="77777777" w:rsidR="00026022" w:rsidRPr="00720606" w:rsidRDefault="00026022" w:rsidP="00A51A8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4EBE91" w14:textId="5E98D96F" w:rsidR="00026022" w:rsidRPr="00720606" w:rsidRDefault="00D77D4A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43" w:type="dxa"/>
          </w:tcPr>
          <w:p w14:paraId="21F180F7" w14:textId="77777777" w:rsidR="00026022" w:rsidRPr="00720606" w:rsidRDefault="00026022" w:rsidP="00A51A85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8ED57BA" w14:textId="2C4D79DD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026022" w:rsidRPr="00720606" w14:paraId="7FBAA2F3" w14:textId="77777777" w:rsidTr="000C4770">
        <w:trPr>
          <w:cantSplit/>
        </w:trPr>
        <w:tc>
          <w:tcPr>
            <w:tcW w:w="2835" w:type="dxa"/>
          </w:tcPr>
          <w:p w14:paraId="6A340354" w14:textId="77777777" w:rsidR="00026022" w:rsidRPr="00720606" w:rsidRDefault="00026022" w:rsidP="00A51A85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28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ab/>
            </w:r>
            <w:r w:rsidRPr="00720606">
              <w:rPr>
                <w:rFonts w:ascii="Angsana New" w:hAnsi="Angsana New"/>
                <w:sz w:val="28"/>
                <w:szCs w:val="28"/>
              </w:rPr>
              <w:tab/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870AC11" w14:textId="6A6DE392" w:rsidR="00026022" w:rsidRPr="00720606" w:rsidRDefault="00D77D4A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42" w:type="dxa"/>
          </w:tcPr>
          <w:p w14:paraId="4586005C" w14:textId="77777777" w:rsidR="00026022" w:rsidRPr="00720606" w:rsidRDefault="00026022" w:rsidP="00A51A85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C8B0C0" w14:textId="76A26680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42" w:type="dxa"/>
          </w:tcPr>
          <w:p w14:paraId="6E317BBB" w14:textId="77777777" w:rsidR="00026022" w:rsidRPr="00720606" w:rsidRDefault="00026022" w:rsidP="00A51A8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B64A7CC" w14:textId="4D40FB6D" w:rsidR="00026022" w:rsidRPr="00720606" w:rsidRDefault="00D77D4A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1,486</w:t>
            </w:r>
          </w:p>
        </w:tc>
        <w:tc>
          <w:tcPr>
            <w:tcW w:w="143" w:type="dxa"/>
          </w:tcPr>
          <w:p w14:paraId="5F86287B" w14:textId="77777777" w:rsidR="00026022" w:rsidRPr="00720606" w:rsidRDefault="00026022" w:rsidP="00A51A85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8CBDBC3" w14:textId="0BE98267" w:rsidR="00026022" w:rsidRPr="00720606" w:rsidRDefault="00026022" w:rsidP="00A51A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</w:tr>
    </w:tbl>
    <w:p w14:paraId="360A3FAF" w14:textId="77777777" w:rsidR="00026022" w:rsidRPr="00720606" w:rsidRDefault="00026022" w:rsidP="00A51A85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3"/>
        <w:gridCol w:w="1274"/>
      </w:tblGrid>
      <w:tr w:rsidR="00720606" w:rsidRPr="00720606" w14:paraId="3A7406EB" w14:textId="77777777" w:rsidTr="000C4770">
        <w:trPr>
          <w:cantSplit/>
        </w:trPr>
        <w:tc>
          <w:tcPr>
            <w:tcW w:w="2835" w:type="dxa"/>
          </w:tcPr>
          <w:p w14:paraId="4239FCB5" w14:textId="77777777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5A08751" w14:textId="77777777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0606" w:rsidRPr="00720606" w14:paraId="6594E147" w14:textId="77777777" w:rsidTr="000C4770">
        <w:trPr>
          <w:cantSplit/>
        </w:trPr>
        <w:tc>
          <w:tcPr>
            <w:tcW w:w="2835" w:type="dxa"/>
          </w:tcPr>
          <w:p w14:paraId="103A2CB5" w14:textId="77777777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2D1CC3C" w14:textId="77777777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720606" w:rsidRPr="00720606" w14:paraId="2E69B2DC" w14:textId="77777777" w:rsidTr="000C4770">
        <w:trPr>
          <w:cantSplit/>
          <w:trHeight w:val="405"/>
        </w:trPr>
        <w:tc>
          <w:tcPr>
            <w:tcW w:w="2835" w:type="dxa"/>
          </w:tcPr>
          <w:p w14:paraId="1B934593" w14:textId="77777777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0D7A3" w14:textId="77777777" w:rsidR="00026022" w:rsidRPr="00720606" w:rsidRDefault="00026022" w:rsidP="009C5E80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BBD941A" w14:textId="77777777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0606">
              <w:rPr>
                <w:rFonts w:ascii="Angsana New" w:hAnsi="Angsana New"/>
                <w:sz w:val="28"/>
                <w:szCs w:val="28"/>
              </w:rPr>
              <w:t>30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</w:tcPr>
          <w:p w14:paraId="32E7AE72" w14:textId="77777777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7D1C0EC5" w14:textId="77777777" w:rsidR="00026022" w:rsidRPr="00720606" w:rsidRDefault="00026022" w:rsidP="009C5E80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  <w:p w14:paraId="386FA715" w14:textId="77777777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72060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20606" w:rsidRPr="00720606" w14:paraId="1885B069" w14:textId="77777777" w:rsidTr="000C4770">
        <w:trPr>
          <w:cantSplit/>
        </w:trPr>
        <w:tc>
          <w:tcPr>
            <w:tcW w:w="2835" w:type="dxa"/>
          </w:tcPr>
          <w:p w14:paraId="27FF80C8" w14:textId="77777777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FC50DA" w14:textId="14414326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5DB666A7" w14:textId="77777777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98CFBFF" w14:textId="3E05ED00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70AC2B9E" w14:textId="77777777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123F44" w14:textId="3E51A0E5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</w:tcPr>
          <w:p w14:paraId="0F11D8B7" w14:textId="77777777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AB3A31F" w14:textId="0E89AF68" w:rsidR="00026022" w:rsidRPr="00720606" w:rsidRDefault="00026022" w:rsidP="009C5E8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20606" w:rsidRPr="00720606" w14:paraId="5CB10A07" w14:textId="77777777" w:rsidTr="000C4770">
        <w:trPr>
          <w:cantSplit/>
        </w:trPr>
        <w:tc>
          <w:tcPr>
            <w:tcW w:w="2835" w:type="dxa"/>
          </w:tcPr>
          <w:p w14:paraId="69873D08" w14:textId="77777777" w:rsidR="00026022" w:rsidRPr="00720606" w:rsidRDefault="00026022" w:rsidP="009C5E80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043D4F00" w14:textId="0F4AAE32" w:rsidR="00026022" w:rsidRPr="00720606" w:rsidRDefault="002F48F3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42" w:type="dxa"/>
          </w:tcPr>
          <w:p w14:paraId="3F0C667A" w14:textId="77777777" w:rsidR="00026022" w:rsidRPr="00720606" w:rsidRDefault="00026022" w:rsidP="009C5E80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9C427FE" w14:textId="38EE9C0D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2" w:type="dxa"/>
          </w:tcPr>
          <w:p w14:paraId="553F14A9" w14:textId="77777777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0088BFB" w14:textId="1EC5F522" w:rsidR="00026022" w:rsidRPr="00720606" w:rsidRDefault="002F48F3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  <w:tc>
          <w:tcPr>
            <w:tcW w:w="143" w:type="dxa"/>
          </w:tcPr>
          <w:p w14:paraId="12EF0E4D" w14:textId="77777777" w:rsidR="00026022" w:rsidRPr="00720606" w:rsidRDefault="00026022" w:rsidP="009C5E80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8046C06" w14:textId="448C36E9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720606" w:rsidRPr="00720606" w14:paraId="25D1C686" w14:textId="77777777" w:rsidTr="000C4770">
        <w:trPr>
          <w:cantSplit/>
        </w:trPr>
        <w:tc>
          <w:tcPr>
            <w:tcW w:w="2835" w:type="dxa"/>
          </w:tcPr>
          <w:p w14:paraId="0EDAA575" w14:textId="77777777" w:rsidR="00026022" w:rsidRPr="00720606" w:rsidRDefault="00026022" w:rsidP="009C5E80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50A3718" w14:textId="2C46C90B" w:rsidR="00026022" w:rsidRPr="00720606" w:rsidRDefault="002F48F3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2" w:type="dxa"/>
          </w:tcPr>
          <w:p w14:paraId="23F07966" w14:textId="77777777" w:rsidR="00026022" w:rsidRPr="00720606" w:rsidRDefault="00026022" w:rsidP="009C5E8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B6E0443" w14:textId="5F01E401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2" w:type="dxa"/>
          </w:tcPr>
          <w:p w14:paraId="26A65FC0" w14:textId="77777777" w:rsidR="00026022" w:rsidRPr="00720606" w:rsidRDefault="00026022" w:rsidP="009C5E80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B40152" w14:textId="600CC2A7" w:rsidR="00026022" w:rsidRPr="00720606" w:rsidRDefault="002F48F3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43" w:type="dxa"/>
          </w:tcPr>
          <w:p w14:paraId="2FA385F3" w14:textId="77777777" w:rsidR="00026022" w:rsidRPr="00720606" w:rsidRDefault="00026022" w:rsidP="009C5E8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F5688FB" w14:textId="34016FA6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026022" w:rsidRPr="00720606" w14:paraId="1901844A" w14:textId="77777777" w:rsidTr="000C4770">
        <w:trPr>
          <w:cantSplit/>
        </w:trPr>
        <w:tc>
          <w:tcPr>
            <w:tcW w:w="2835" w:type="dxa"/>
          </w:tcPr>
          <w:p w14:paraId="7BB9C523" w14:textId="77777777" w:rsidR="00026022" w:rsidRPr="00720606" w:rsidRDefault="00026022" w:rsidP="009C5E80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ab/>
            </w:r>
            <w:r w:rsidRPr="00720606">
              <w:rPr>
                <w:rFonts w:ascii="Angsana New" w:hAnsi="Angsana New"/>
                <w:sz w:val="28"/>
                <w:szCs w:val="28"/>
              </w:rPr>
              <w:tab/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0CCD457" w14:textId="0262E014" w:rsidR="00026022" w:rsidRPr="00720606" w:rsidRDefault="002F48F3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42" w:type="dxa"/>
          </w:tcPr>
          <w:p w14:paraId="6CFAD48F" w14:textId="77777777" w:rsidR="00026022" w:rsidRPr="00720606" w:rsidRDefault="00026022" w:rsidP="009C5E8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DB972AC" w14:textId="5E3B05CA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42" w:type="dxa"/>
          </w:tcPr>
          <w:p w14:paraId="7E713315" w14:textId="77777777" w:rsidR="00026022" w:rsidRPr="00720606" w:rsidRDefault="00026022" w:rsidP="009C5E80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7C19D8B" w14:textId="347C441C" w:rsidR="00026022" w:rsidRPr="00720606" w:rsidRDefault="002F48F3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  <w:tc>
          <w:tcPr>
            <w:tcW w:w="143" w:type="dxa"/>
          </w:tcPr>
          <w:p w14:paraId="39C5D382" w14:textId="77777777" w:rsidR="00026022" w:rsidRPr="00720606" w:rsidRDefault="00026022" w:rsidP="009C5E8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54FFF49" w14:textId="5E42BCEA" w:rsidR="00026022" w:rsidRPr="00720606" w:rsidRDefault="00026022" w:rsidP="009C5E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1,086</w:t>
            </w:r>
          </w:p>
        </w:tc>
      </w:tr>
    </w:tbl>
    <w:p w14:paraId="02C83489" w14:textId="77777777" w:rsidR="00A51A85" w:rsidRPr="00720606" w:rsidRDefault="00A51A85" w:rsidP="00A51A85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981C886" w14:textId="044C6B97" w:rsidR="00026022" w:rsidRPr="00720606" w:rsidRDefault="00026022" w:rsidP="00026022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 w:hint="cs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42F68656" w14:textId="7702D99B" w:rsidR="00026022" w:rsidRPr="00720606" w:rsidRDefault="00026022" w:rsidP="00026022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สำหรับงวด</w:t>
      </w:r>
      <w:r w:rsidRPr="00720606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720606">
        <w:rPr>
          <w:rFonts w:ascii="Angsana New" w:hAnsi="Angsana New"/>
          <w:sz w:val="32"/>
          <w:szCs w:val="32"/>
          <w:cs/>
        </w:rPr>
        <w:t>เก้าเดือนสิ้นสุดวันที่</w:t>
      </w:r>
      <w:r w:rsidRPr="00720606">
        <w:rPr>
          <w:rFonts w:ascii="Angsana New" w:hAnsi="Angsana New"/>
          <w:sz w:val="32"/>
          <w:szCs w:val="32"/>
        </w:rPr>
        <w:t xml:space="preserve"> 30</w:t>
      </w:r>
      <w:r w:rsidRPr="0072060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20606">
        <w:rPr>
          <w:rFonts w:ascii="Angsana New" w:hAnsi="Angsana New"/>
          <w:sz w:val="32"/>
          <w:szCs w:val="32"/>
        </w:rPr>
        <w:t>2564</w:t>
      </w:r>
      <w:r w:rsidRPr="00720606">
        <w:rPr>
          <w:rFonts w:ascii="Angsana New" w:hAnsi="Angsana New"/>
          <w:sz w:val="32"/>
          <w:szCs w:val="32"/>
          <w:cs/>
        </w:rPr>
        <w:t xml:space="preserve"> และ </w:t>
      </w:r>
      <w:r w:rsidRPr="00720606">
        <w:rPr>
          <w:rFonts w:ascii="Angsana New" w:hAnsi="Angsana New"/>
          <w:sz w:val="32"/>
          <w:szCs w:val="32"/>
        </w:rPr>
        <w:t>2563</w:t>
      </w:r>
    </w:p>
    <w:tbl>
      <w:tblPr>
        <w:tblW w:w="8461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720606" w:rsidRPr="00720606" w14:paraId="3513B4A9" w14:textId="77777777" w:rsidTr="003350DE">
        <w:trPr>
          <w:gridAfter w:val="1"/>
          <w:wAfter w:w="9" w:type="dxa"/>
          <w:trHeight w:val="60"/>
          <w:jc w:val="right"/>
        </w:trPr>
        <w:tc>
          <w:tcPr>
            <w:tcW w:w="2268" w:type="dxa"/>
          </w:tcPr>
          <w:p w14:paraId="519B32AE" w14:textId="77777777" w:rsidR="00160BA3" w:rsidRPr="00720606" w:rsidRDefault="00160BA3" w:rsidP="00A51A8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28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  <w:r w:rsidRPr="00720606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49F41D45" w14:textId="77777777" w:rsidR="00160BA3" w:rsidRPr="00720606" w:rsidRDefault="00160BA3" w:rsidP="00A51A8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28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720606" w:rsidRPr="00720606" w14:paraId="74DF2568" w14:textId="77777777" w:rsidTr="003350DE">
        <w:trPr>
          <w:trHeight w:val="45"/>
          <w:jc w:val="right"/>
        </w:trPr>
        <w:tc>
          <w:tcPr>
            <w:tcW w:w="2268" w:type="dxa"/>
          </w:tcPr>
          <w:p w14:paraId="50069401" w14:textId="77777777" w:rsidR="00160BA3" w:rsidRPr="00720606" w:rsidRDefault="00160BA3" w:rsidP="00A51A8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28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768D7AF" w14:textId="77777777" w:rsidR="00160BA3" w:rsidRPr="00720606" w:rsidRDefault="00160BA3" w:rsidP="00A51A8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28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7C272EEF" w14:textId="77777777" w:rsidR="00160BA3" w:rsidRPr="00720606" w:rsidRDefault="00160BA3" w:rsidP="00A51A8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28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06408947" w14:textId="77777777" w:rsidR="00160BA3" w:rsidRPr="00720606" w:rsidRDefault="00160BA3" w:rsidP="00A51A8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28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20606" w:rsidRPr="00720606" w14:paraId="164E8C5F" w14:textId="77777777" w:rsidTr="003350DE">
        <w:trPr>
          <w:jc w:val="right"/>
        </w:trPr>
        <w:tc>
          <w:tcPr>
            <w:tcW w:w="2268" w:type="dxa"/>
          </w:tcPr>
          <w:p w14:paraId="2FAB04F6" w14:textId="77777777" w:rsidR="00160BA3" w:rsidRPr="00720606" w:rsidRDefault="00160BA3" w:rsidP="00A51A8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28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EA26B6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2060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07DBE9B0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A0C90D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7" w:type="dxa"/>
          </w:tcPr>
          <w:p w14:paraId="254DAF79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516DD4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2060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3EEF32AF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784727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720606" w:rsidRPr="00720606" w14:paraId="76434C1C" w14:textId="77777777" w:rsidTr="003350DE">
        <w:trPr>
          <w:jc w:val="right"/>
        </w:trPr>
        <w:tc>
          <w:tcPr>
            <w:tcW w:w="2268" w:type="dxa"/>
          </w:tcPr>
          <w:p w14:paraId="5E6BCCE3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28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89FF907" w14:textId="77777777" w:rsidR="00160BA3" w:rsidRPr="00720606" w:rsidRDefault="00160BA3" w:rsidP="00A51A8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41" w:type="dxa"/>
          </w:tcPr>
          <w:p w14:paraId="5C217634" w14:textId="77777777" w:rsidR="00160BA3" w:rsidRPr="00720606" w:rsidRDefault="00160BA3" w:rsidP="00A51A8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AC0A1FA" w14:textId="77777777" w:rsidR="00160BA3" w:rsidRPr="00720606" w:rsidRDefault="00160BA3" w:rsidP="00A51A8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1B12BBAE" w14:textId="77777777" w:rsidR="00160BA3" w:rsidRPr="00720606" w:rsidRDefault="00160BA3" w:rsidP="00A51A8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28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8B6BD1B" w14:textId="77777777" w:rsidR="00160BA3" w:rsidRPr="00720606" w:rsidRDefault="00160BA3" w:rsidP="00A51A8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  <w:tc>
          <w:tcPr>
            <w:tcW w:w="134" w:type="dxa"/>
          </w:tcPr>
          <w:p w14:paraId="558185CE" w14:textId="77777777" w:rsidR="00160BA3" w:rsidRPr="00720606" w:rsidRDefault="00160BA3" w:rsidP="00A51A8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64F7173C" w14:textId="77777777" w:rsidR="00160BA3" w:rsidRPr="00720606" w:rsidRDefault="00160BA3" w:rsidP="00A51A8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</w:tr>
      <w:tr w:rsidR="00720606" w:rsidRPr="00720606" w14:paraId="7B4AC1D3" w14:textId="77777777" w:rsidTr="003350DE">
        <w:trPr>
          <w:jc w:val="right"/>
        </w:trPr>
        <w:tc>
          <w:tcPr>
            <w:tcW w:w="2268" w:type="dxa"/>
          </w:tcPr>
          <w:p w14:paraId="0ECBBCEB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28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391B48D5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66C5D577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E9B1803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2EF50681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9074D6C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7831D171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A3CD882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</w:tr>
      <w:tr w:rsidR="00720606" w:rsidRPr="00720606" w14:paraId="292F5EB1" w14:textId="77777777" w:rsidTr="003350DE">
        <w:trPr>
          <w:jc w:val="right"/>
        </w:trPr>
        <w:tc>
          <w:tcPr>
            <w:tcW w:w="2268" w:type="dxa"/>
          </w:tcPr>
          <w:p w14:paraId="7DFAAA3E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28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146210A0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41" w:type="dxa"/>
          </w:tcPr>
          <w:p w14:paraId="11248698" w14:textId="77777777" w:rsidR="00160BA3" w:rsidRPr="00720606" w:rsidRDefault="00160BA3" w:rsidP="00A51A85">
            <w:pPr>
              <w:tabs>
                <w:tab w:val="left" w:pos="284"/>
                <w:tab w:val="left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14C3F19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251D7FAB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7B797F0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20606">
              <w:rPr>
                <w:rFonts w:asciiTheme="majorBidi" w:hAnsiTheme="majorBidi"/>
                <w:sz w:val="26"/>
                <w:szCs w:val="26"/>
              </w:rPr>
              <w:t>.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-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720606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720606">
              <w:rPr>
                <w:rFonts w:asciiTheme="majorBidi" w:hAnsiTheme="majorBidi"/>
                <w:sz w:val="26"/>
                <w:szCs w:val="26"/>
              </w:rPr>
              <w:t>.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594CC3B4" w14:textId="77777777" w:rsidR="00160BA3" w:rsidRPr="00720606" w:rsidRDefault="00160BA3" w:rsidP="00A51A85">
            <w:pPr>
              <w:tabs>
                <w:tab w:val="left" w:pos="284"/>
                <w:tab w:val="left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0FCB16C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20606">
              <w:rPr>
                <w:rFonts w:asciiTheme="majorBidi" w:hAnsiTheme="majorBidi"/>
                <w:sz w:val="26"/>
                <w:szCs w:val="26"/>
              </w:rPr>
              <w:t>.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720606">
              <w:rPr>
                <w:rFonts w:asciiTheme="majorBidi" w:hAnsiTheme="majorBidi"/>
                <w:sz w:val="26"/>
                <w:szCs w:val="26"/>
              </w:rPr>
              <w:t>-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720606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720606">
              <w:rPr>
                <w:rFonts w:asciiTheme="majorBidi" w:hAnsiTheme="majorBidi"/>
                <w:sz w:val="26"/>
                <w:szCs w:val="26"/>
              </w:rPr>
              <w:t>.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720606" w:rsidRPr="00720606" w14:paraId="2DDE4A39" w14:textId="77777777" w:rsidTr="003350DE">
        <w:trPr>
          <w:jc w:val="right"/>
        </w:trPr>
        <w:tc>
          <w:tcPr>
            <w:tcW w:w="2268" w:type="dxa"/>
          </w:tcPr>
          <w:p w14:paraId="195079DB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28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14:paraId="3F5F79F6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14:paraId="4CD69D12" w14:textId="77777777" w:rsidR="00160BA3" w:rsidRPr="00720606" w:rsidRDefault="00160BA3" w:rsidP="00A51A85">
            <w:pPr>
              <w:tabs>
                <w:tab w:val="left" w:pos="284"/>
                <w:tab w:val="left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054990C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28805593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E5FB7AD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1916486F" w14:textId="77777777" w:rsidR="00160BA3" w:rsidRPr="00720606" w:rsidRDefault="00160BA3" w:rsidP="00A51A85">
            <w:pPr>
              <w:tabs>
                <w:tab w:val="left" w:pos="284"/>
                <w:tab w:val="left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6E582F9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720606" w:rsidRPr="00720606" w14:paraId="54BC7857" w14:textId="77777777" w:rsidTr="003350DE">
        <w:trPr>
          <w:jc w:val="right"/>
        </w:trPr>
        <w:tc>
          <w:tcPr>
            <w:tcW w:w="2268" w:type="dxa"/>
          </w:tcPr>
          <w:p w14:paraId="43D23649" w14:textId="77777777" w:rsidR="00160BA3" w:rsidRPr="00720606" w:rsidRDefault="00160BA3" w:rsidP="00A51A8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28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206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14:paraId="72797698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38C78A86" w14:textId="77777777" w:rsidR="00160BA3" w:rsidRPr="00720606" w:rsidRDefault="00160BA3" w:rsidP="00A51A85">
            <w:pPr>
              <w:tabs>
                <w:tab w:val="left" w:pos="284"/>
                <w:tab w:val="left" w:pos="972"/>
              </w:tabs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A1A0055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328BABEC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34F5DEB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06D2CA67" w14:textId="77777777" w:rsidR="00160BA3" w:rsidRPr="00720606" w:rsidRDefault="00160BA3" w:rsidP="00A51A85">
            <w:pPr>
              <w:tabs>
                <w:tab w:val="left" w:pos="284"/>
                <w:tab w:val="left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5FAB9693" w14:textId="77777777" w:rsidR="00160BA3" w:rsidRPr="00720606" w:rsidRDefault="00160BA3" w:rsidP="00A51A8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14:paraId="082F658A" w14:textId="2E9491AE" w:rsidR="00026022" w:rsidRPr="00720606" w:rsidRDefault="00026022" w:rsidP="007179DF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20606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2</w:t>
      </w:r>
      <w:r w:rsidRPr="00720606">
        <w:rPr>
          <w:rFonts w:ascii="Angsana New" w:hAnsi="Angsana New"/>
          <w:b/>
          <w:bCs/>
          <w:sz w:val="32"/>
          <w:szCs w:val="32"/>
          <w:lang w:val="en-US"/>
        </w:rPr>
        <w:t xml:space="preserve">1. </w:t>
      </w:r>
      <w:r w:rsidRPr="00720606">
        <w:rPr>
          <w:rFonts w:ascii="Angsana New" w:hAnsi="Angsana New"/>
          <w:b/>
          <w:bCs/>
          <w:sz w:val="32"/>
          <w:szCs w:val="32"/>
        </w:rPr>
        <w:tab/>
      </w:r>
      <w:r w:rsidR="00BD1311" w:rsidRPr="00720606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รายได้ (</w:t>
      </w:r>
      <w:r w:rsidRPr="00720606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</w:t>
      </w:r>
      <w:r w:rsidR="00BD1311" w:rsidRPr="0072060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) </w:t>
      </w:r>
      <w:r w:rsidRPr="00720606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1D57177B" w14:textId="2E8DDDBF" w:rsidR="00026022" w:rsidRPr="00720606" w:rsidRDefault="00026022" w:rsidP="007179DF">
      <w:pPr>
        <w:pStyle w:val="BodyTextIndent"/>
        <w:tabs>
          <w:tab w:val="clear" w:pos="907"/>
          <w:tab w:val="left" w:pos="284"/>
          <w:tab w:val="left" w:pos="851"/>
        </w:tabs>
        <w:spacing w:after="0"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  <w:cs/>
        </w:rPr>
        <w:t>ส่วนประกอบหลักของ</w:t>
      </w:r>
      <w:r w:rsidR="00BD1311" w:rsidRPr="00720606">
        <w:rPr>
          <w:rFonts w:ascii="Angsana New" w:hAnsi="Angsana New" w:hint="cs"/>
          <w:sz w:val="32"/>
          <w:szCs w:val="32"/>
          <w:cs/>
        </w:rPr>
        <w:t>รายได้ (</w:t>
      </w:r>
      <w:r w:rsidR="00BD1311" w:rsidRPr="00720606">
        <w:rPr>
          <w:rFonts w:ascii="Angsana New" w:hAnsi="Angsana New"/>
          <w:sz w:val="32"/>
          <w:szCs w:val="32"/>
          <w:cs/>
        </w:rPr>
        <w:t>ค่าใช้จ่าย</w:t>
      </w:r>
      <w:r w:rsidR="00BD1311" w:rsidRPr="00720606">
        <w:rPr>
          <w:rFonts w:ascii="Angsana New" w:hAnsi="Angsana New" w:hint="cs"/>
          <w:sz w:val="32"/>
          <w:szCs w:val="32"/>
          <w:cs/>
        </w:rPr>
        <w:t>)</w:t>
      </w:r>
      <w:r w:rsidR="00BD1311" w:rsidRPr="0072060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>ภาษีเงินได้สำหรับงวดเก้าเดือนสิ้นสุดวันที่</w:t>
      </w:r>
      <w:r w:rsidRPr="00720606">
        <w:rPr>
          <w:rFonts w:ascii="Angsana New" w:hAnsi="Angsana New"/>
          <w:sz w:val="32"/>
          <w:szCs w:val="32"/>
        </w:rPr>
        <w:t xml:space="preserve"> 30</w:t>
      </w:r>
      <w:r w:rsidRPr="0072060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20606">
        <w:rPr>
          <w:rFonts w:ascii="Angsana New" w:hAnsi="Angsana New"/>
          <w:sz w:val="32"/>
          <w:szCs w:val="32"/>
        </w:rPr>
        <w:t>2564</w:t>
      </w:r>
      <w:r w:rsidRPr="00720606">
        <w:rPr>
          <w:rFonts w:ascii="Angsana New" w:hAnsi="Angsana New"/>
          <w:sz w:val="32"/>
          <w:szCs w:val="32"/>
          <w:cs/>
        </w:rPr>
        <w:t xml:space="preserve"> และ </w:t>
      </w:r>
      <w:r w:rsidRPr="00720606">
        <w:rPr>
          <w:rFonts w:ascii="Angsana New" w:hAnsi="Angsana New"/>
          <w:sz w:val="32"/>
          <w:szCs w:val="32"/>
        </w:rPr>
        <w:t>2563</w:t>
      </w:r>
      <w:r w:rsidRPr="00720606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2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3"/>
        <w:gridCol w:w="493"/>
        <w:gridCol w:w="641"/>
        <w:gridCol w:w="134"/>
        <w:gridCol w:w="1136"/>
        <w:gridCol w:w="134"/>
        <w:gridCol w:w="1134"/>
        <w:gridCol w:w="134"/>
        <w:gridCol w:w="1083"/>
      </w:tblGrid>
      <w:tr w:rsidR="00720606" w:rsidRPr="00720606" w14:paraId="6C5ED5D3" w14:textId="77777777" w:rsidTr="000C4770">
        <w:trPr>
          <w:cantSplit/>
          <w:trHeight w:val="20"/>
        </w:trPr>
        <w:tc>
          <w:tcPr>
            <w:tcW w:w="3533" w:type="dxa"/>
          </w:tcPr>
          <w:p w14:paraId="312C93F0" w14:textId="77777777" w:rsidR="00026022" w:rsidRPr="00720606" w:rsidRDefault="00026022" w:rsidP="000C4770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8"/>
            <w:tcBorders>
              <w:bottom w:val="single" w:sz="6" w:space="0" w:color="auto"/>
            </w:tcBorders>
          </w:tcPr>
          <w:p w14:paraId="16343841" w14:textId="77777777" w:rsidR="00026022" w:rsidRPr="00720606" w:rsidRDefault="00026022" w:rsidP="000C4770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72060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20606" w:rsidRPr="00720606" w14:paraId="65537164" w14:textId="77777777" w:rsidTr="000C4770">
        <w:trPr>
          <w:cantSplit/>
          <w:trHeight w:val="20"/>
        </w:trPr>
        <w:tc>
          <w:tcPr>
            <w:tcW w:w="3533" w:type="dxa"/>
          </w:tcPr>
          <w:p w14:paraId="0D3DF30C" w14:textId="77777777" w:rsidR="00026022" w:rsidRPr="00720606" w:rsidRDefault="00026022" w:rsidP="000C4770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CA1BC59" w14:textId="77777777" w:rsidR="00026022" w:rsidRPr="00720606" w:rsidRDefault="00026022" w:rsidP="000C47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03C36386" w14:textId="77777777" w:rsidR="00026022" w:rsidRPr="00720606" w:rsidRDefault="00026022" w:rsidP="000C47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CDC034" w14:textId="77777777" w:rsidR="00026022" w:rsidRPr="00720606" w:rsidRDefault="00026022" w:rsidP="000C477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20606" w:rsidRPr="00720606" w14:paraId="5B0B6833" w14:textId="77777777" w:rsidTr="000C4770">
        <w:trPr>
          <w:cantSplit/>
          <w:trHeight w:val="20"/>
        </w:trPr>
        <w:tc>
          <w:tcPr>
            <w:tcW w:w="3533" w:type="dxa"/>
          </w:tcPr>
          <w:p w14:paraId="4D31F5C0" w14:textId="77777777" w:rsidR="00026022" w:rsidRPr="00720606" w:rsidRDefault="00026022" w:rsidP="0002602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AD9A39" w14:textId="37A85652" w:rsidR="00026022" w:rsidRPr="00720606" w:rsidRDefault="00026022" w:rsidP="0002602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023D84" w14:textId="77777777" w:rsidR="00026022" w:rsidRPr="00720606" w:rsidRDefault="00026022" w:rsidP="0002602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3FEF5BA" w14:textId="525EB7F4" w:rsidR="00026022" w:rsidRPr="00720606" w:rsidRDefault="00026022" w:rsidP="0002602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2725B551" w14:textId="77777777" w:rsidR="00026022" w:rsidRPr="00720606" w:rsidRDefault="00026022" w:rsidP="0002602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A9A89C" w14:textId="05446906" w:rsidR="00026022" w:rsidRPr="00720606" w:rsidRDefault="00026022" w:rsidP="0002602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B64DC0" w14:textId="77777777" w:rsidR="00026022" w:rsidRPr="00720606" w:rsidRDefault="00026022" w:rsidP="0002602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3D199F0" w14:textId="70D9AFC0" w:rsidR="00026022" w:rsidRPr="00720606" w:rsidRDefault="00026022" w:rsidP="0002602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20606" w:rsidRPr="00720606" w14:paraId="361CBADD" w14:textId="77777777" w:rsidTr="000C4770">
        <w:trPr>
          <w:cantSplit/>
          <w:trHeight w:val="20"/>
        </w:trPr>
        <w:tc>
          <w:tcPr>
            <w:tcW w:w="4026" w:type="dxa"/>
            <w:gridSpan w:val="2"/>
          </w:tcPr>
          <w:p w14:paraId="5FA94876" w14:textId="77777777" w:rsidR="00026022" w:rsidRPr="00720606" w:rsidRDefault="00026022" w:rsidP="00026022">
            <w:pPr>
              <w:tabs>
                <w:tab w:val="left" w:pos="123"/>
                <w:tab w:val="left" w:pos="567"/>
              </w:tabs>
              <w:spacing w:line="300" w:lineRule="exact"/>
              <w:ind w:left="91" w:hanging="147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41" w:type="dxa"/>
          </w:tcPr>
          <w:p w14:paraId="7C4DD232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085C79E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747D130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93101A4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18DD4D" w14:textId="77777777" w:rsidR="00026022" w:rsidRPr="00720606" w:rsidRDefault="00026022" w:rsidP="0002602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EE9BF3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8E1B655" w14:textId="77777777" w:rsidR="00026022" w:rsidRPr="00720606" w:rsidRDefault="00026022" w:rsidP="0002602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0606" w:rsidRPr="00720606" w14:paraId="6E602905" w14:textId="77777777" w:rsidTr="000C4770">
        <w:trPr>
          <w:cantSplit/>
          <w:trHeight w:val="20"/>
        </w:trPr>
        <w:tc>
          <w:tcPr>
            <w:tcW w:w="3533" w:type="dxa"/>
          </w:tcPr>
          <w:p w14:paraId="07397DEA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43A03461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40633D1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CFEDD2D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877D1C0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7B69AC0" w14:textId="77777777" w:rsidR="00026022" w:rsidRPr="00720606" w:rsidRDefault="00026022" w:rsidP="0002602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35B9615" w14:textId="77777777" w:rsidR="00026022" w:rsidRPr="00720606" w:rsidRDefault="00026022" w:rsidP="000260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B9997C5" w14:textId="77777777" w:rsidR="00026022" w:rsidRPr="00720606" w:rsidRDefault="00026022" w:rsidP="00026022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0606" w:rsidRPr="00720606" w14:paraId="4043652A" w14:textId="77777777" w:rsidTr="00B06C08">
        <w:trPr>
          <w:cantSplit/>
          <w:trHeight w:val="20"/>
        </w:trPr>
        <w:tc>
          <w:tcPr>
            <w:tcW w:w="3533" w:type="dxa"/>
          </w:tcPr>
          <w:p w14:paraId="7A129774" w14:textId="77777777" w:rsidR="00D639EC" w:rsidRPr="00720606" w:rsidRDefault="00D639EC" w:rsidP="00D639EC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14:paraId="36493A0C" w14:textId="130D9C34" w:rsidR="00D639EC" w:rsidRPr="00720606" w:rsidRDefault="00A5678F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(5,948)</w:t>
            </w:r>
          </w:p>
        </w:tc>
        <w:tc>
          <w:tcPr>
            <w:tcW w:w="134" w:type="dxa"/>
            <w:vAlign w:val="bottom"/>
          </w:tcPr>
          <w:p w14:paraId="3244B068" w14:textId="77777777" w:rsidR="00D639EC" w:rsidRPr="00720606" w:rsidRDefault="00D639EC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0305BA7" w14:textId="34A94948" w:rsidR="00D639EC" w:rsidRPr="00720606" w:rsidRDefault="00BD1311" w:rsidP="00BD13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</w:t>
            </w:r>
            <w:r w:rsidR="00D639EC" w:rsidRPr="00720606">
              <w:rPr>
                <w:rFonts w:ascii="Angsana New" w:hAnsi="Angsana New"/>
                <w:sz w:val="26"/>
                <w:szCs w:val="26"/>
              </w:rPr>
              <w:t>3,043</w:t>
            </w:r>
            <w:r w:rsidRPr="007206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2A38CF4A" w14:textId="77777777" w:rsidR="00D639EC" w:rsidRPr="00720606" w:rsidRDefault="00D639EC" w:rsidP="00BD131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751782" w14:textId="139803F0" w:rsidR="00D639EC" w:rsidRPr="00720606" w:rsidRDefault="00BD1311" w:rsidP="00BD13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</w:t>
            </w:r>
            <w:r w:rsidR="00D639EC" w:rsidRPr="00720606">
              <w:rPr>
                <w:rFonts w:ascii="Angsana New" w:hAnsi="Angsana New"/>
                <w:sz w:val="26"/>
                <w:szCs w:val="26"/>
              </w:rPr>
              <w:t>5,94</w:t>
            </w:r>
            <w:r w:rsidR="007179DF" w:rsidRPr="00720606">
              <w:rPr>
                <w:rFonts w:ascii="Angsana New" w:hAnsi="Angsana New"/>
                <w:sz w:val="26"/>
                <w:szCs w:val="26"/>
              </w:rPr>
              <w:t>8</w:t>
            </w:r>
            <w:r w:rsidRPr="007206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0713B6F6" w14:textId="77777777" w:rsidR="00D639EC" w:rsidRPr="00720606" w:rsidRDefault="00D639EC" w:rsidP="00BD131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A5EC1F4" w14:textId="2416A3D6" w:rsidR="00D639EC" w:rsidRPr="00720606" w:rsidRDefault="00BD1311" w:rsidP="00BD13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</w:t>
            </w:r>
            <w:r w:rsidR="00D639EC" w:rsidRPr="00720606">
              <w:rPr>
                <w:rFonts w:ascii="Angsana New" w:hAnsi="Angsana New"/>
                <w:sz w:val="26"/>
                <w:szCs w:val="26"/>
              </w:rPr>
              <w:t>3,043</w:t>
            </w:r>
            <w:r w:rsidRPr="0072060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20606" w:rsidRPr="00720606" w14:paraId="4CEA7227" w14:textId="77777777" w:rsidTr="00B06C08">
        <w:trPr>
          <w:cantSplit/>
          <w:trHeight w:val="20"/>
        </w:trPr>
        <w:tc>
          <w:tcPr>
            <w:tcW w:w="3533" w:type="dxa"/>
          </w:tcPr>
          <w:p w14:paraId="748CC695" w14:textId="77777777" w:rsidR="00D639EC" w:rsidRPr="00720606" w:rsidRDefault="00D639EC" w:rsidP="00D639EC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57AB4986" w14:textId="77777777" w:rsidR="00D639EC" w:rsidRPr="00720606" w:rsidRDefault="00D639EC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1307C35" w14:textId="77777777" w:rsidR="00D639EC" w:rsidRPr="00720606" w:rsidRDefault="00D639EC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C19F7FD" w14:textId="77777777" w:rsidR="00D639EC" w:rsidRPr="00720606" w:rsidRDefault="00D639EC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B4B6C9E" w14:textId="77777777" w:rsidR="00D639EC" w:rsidRPr="00720606" w:rsidRDefault="00D639EC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92BCB9" w14:textId="26660BDF" w:rsidR="00D639EC" w:rsidRPr="00720606" w:rsidRDefault="00D639EC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35EB816" w14:textId="77777777" w:rsidR="00D639EC" w:rsidRPr="00720606" w:rsidRDefault="00D639EC" w:rsidP="00D639EC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3C8E449" w14:textId="77777777" w:rsidR="00D639EC" w:rsidRPr="00720606" w:rsidRDefault="00D639EC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0606" w:rsidRPr="00720606" w14:paraId="78897F66" w14:textId="77777777" w:rsidTr="00B06C08">
        <w:trPr>
          <w:cantSplit/>
          <w:trHeight w:val="20"/>
        </w:trPr>
        <w:tc>
          <w:tcPr>
            <w:tcW w:w="3533" w:type="dxa"/>
          </w:tcPr>
          <w:p w14:paraId="592A0D65" w14:textId="77777777" w:rsidR="00D639EC" w:rsidRPr="00720606" w:rsidRDefault="00D639EC" w:rsidP="00D639EC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14:paraId="3D50C39E" w14:textId="49C8E106" w:rsidR="00D639EC" w:rsidRPr="00720606" w:rsidRDefault="00A5678F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1,711</w:t>
            </w:r>
          </w:p>
        </w:tc>
        <w:tc>
          <w:tcPr>
            <w:tcW w:w="134" w:type="dxa"/>
            <w:vAlign w:val="bottom"/>
          </w:tcPr>
          <w:p w14:paraId="5E6D5BC3" w14:textId="77777777" w:rsidR="00D639EC" w:rsidRPr="00720606" w:rsidRDefault="00D639EC" w:rsidP="00D639EC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466401A" w14:textId="117B8796" w:rsidR="00D639EC" w:rsidRPr="00720606" w:rsidRDefault="00D639EC" w:rsidP="00BD1311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1,526</w:t>
            </w:r>
          </w:p>
        </w:tc>
        <w:tc>
          <w:tcPr>
            <w:tcW w:w="134" w:type="dxa"/>
            <w:vAlign w:val="bottom"/>
          </w:tcPr>
          <w:p w14:paraId="01B5ED61" w14:textId="77777777" w:rsidR="00D639EC" w:rsidRPr="00720606" w:rsidRDefault="00D639EC" w:rsidP="00BD131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E87F3C" w14:textId="77777777" w:rsidR="00D639EC" w:rsidRPr="00720606" w:rsidRDefault="00D639EC" w:rsidP="00BD131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B60641A" w14:textId="539A676C" w:rsidR="00D639EC" w:rsidRPr="00720606" w:rsidRDefault="00D639EC" w:rsidP="00BD1311">
            <w:pPr>
              <w:tabs>
                <w:tab w:val="clear" w:pos="680"/>
                <w:tab w:val="clear" w:pos="907"/>
                <w:tab w:val="left" w:pos="284"/>
                <w:tab w:val="left" w:pos="763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7179DF" w:rsidRPr="0072060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7BED0652" w14:textId="77777777" w:rsidR="00D639EC" w:rsidRPr="00720606" w:rsidRDefault="00D639EC" w:rsidP="00BD131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F187691" w14:textId="410979A0" w:rsidR="00D639EC" w:rsidRPr="00720606" w:rsidRDefault="00D639EC" w:rsidP="00BD1311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2,242</w:t>
            </w:r>
          </w:p>
        </w:tc>
      </w:tr>
      <w:tr w:rsidR="00720606" w:rsidRPr="00720606" w14:paraId="05B25AC0" w14:textId="77777777" w:rsidTr="000C4770">
        <w:trPr>
          <w:cantSplit/>
          <w:trHeight w:val="20"/>
        </w:trPr>
        <w:tc>
          <w:tcPr>
            <w:tcW w:w="3533" w:type="dxa"/>
          </w:tcPr>
          <w:p w14:paraId="4DE96D61" w14:textId="77777777" w:rsidR="00D639EC" w:rsidRPr="00720606" w:rsidRDefault="00D639EC" w:rsidP="00D639EC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160FDD" w14:textId="3FD339FE" w:rsidR="00D639EC" w:rsidRPr="00720606" w:rsidRDefault="00A5678F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(4,237)</w:t>
            </w:r>
          </w:p>
        </w:tc>
        <w:tc>
          <w:tcPr>
            <w:tcW w:w="134" w:type="dxa"/>
            <w:vAlign w:val="bottom"/>
          </w:tcPr>
          <w:p w14:paraId="5C6B3ACB" w14:textId="77777777" w:rsidR="00D639EC" w:rsidRPr="00720606" w:rsidRDefault="00D639EC" w:rsidP="00D639E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BB6FB7" w14:textId="424818D2" w:rsidR="00D639EC" w:rsidRPr="00720606" w:rsidRDefault="00BD1311" w:rsidP="00BD13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</w:t>
            </w:r>
            <w:r w:rsidR="00D639EC" w:rsidRPr="00720606">
              <w:rPr>
                <w:rFonts w:ascii="Angsana New" w:hAnsi="Angsana New"/>
                <w:sz w:val="26"/>
                <w:szCs w:val="26"/>
              </w:rPr>
              <w:t>1,517</w:t>
            </w:r>
            <w:r w:rsidRPr="007206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69B97D85" w14:textId="77777777" w:rsidR="00D639EC" w:rsidRPr="00720606" w:rsidRDefault="00D639EC" w:rsidP="00BD131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114072" w14:textId="394BB570" w:rsidR="00D639EC" w:rsidRPr="00720606" w:rsidRDefault="00BD1311" w:rsidP="00BD13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</w:t>
            </w:r>
            <w:r w:rsidR="00D639EC" w:rsidRPr="00720606">
              <w:rPr>
                <w:rFonts w:ascii="Angsana New" w:hAnsi="Angsana New"/>
                <w:sz w:val="26"/>
                <w:szCs w:val="26"/>
              </w:rPr>
              <w:t>5,41</w:t>
            </w:r>
            <w:r w:rsidR="00C16A58" w:rsidRPr="00720606">
              <w:rPr>
                <w:rFonts w:ascii="Angsana New" w:hAnsi="Angsana New"/>
                <w:sz w:val="26"/>
                <w:szCs w:val="26"/>
              </w:rPr>
              <w:t>4</w:t>
            </w:r>
            <w:r w:rsidRPr="007206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0CE202D3" w14:textId="77777777" w:rsidR="00D639EC" w:rsidRPr="00720606" w:rsidRDefault="00D639EC" w:rsidP="00BD131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930EF9" w14:textId="478CFD82" w:rsidR="00D639EC" w:rsidRPr="00720606" w:rsidRDefault="00BD1311" w:rsidP="00BD13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</w:rPr>
              <w:t>(</w:t>
            </w:r>
            <w:r w:rsidR="00D639EC" w:rsidRPr="00720606">
              <w:rPr>
                <w:rFonts w:ascii="Angsana New" w:hAnsi="Angsana New"/>
                <w:sz w:val="26"/>
                <w:szCs w:val="26"/>
              </w:rPr>
              <w:t>801</w:t>
            </w:r>
            <w:r w:rsidRPr="0072060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20606" w:rsidRPr="00720606" w14:paraId="6C0D27F3" w14:textId="77777777" w:rsidTr="000C4770">
        <w:trPr>
          <w:cantSplit/>
          <w:trHeight w:val="20"/>
        </w:trPr>
        <w:tc>
          <w:tcPr>
            <w:tcW w:w="8422" w:type="dxa"/>
            <w:gridSpan w:val="9"/>
            <w:vAlign w:val="bottom"/>
          </w:tcPr>
          <w:p w14:paraId="265027A2" w14:textId="77777777" w:rsidR="00D639EC" w:rsidRPr="00720606" w:rsidRDefault="00D639EC" w:rsidP="00D639EC">
            <w:pPr>
              <w:tabs>
                <w:tab w:val="left" w:pos="123"/>
                <w:tab w:val="left" w:pos="567"/>
              </w:tabs>
              <w:spacing w:line="300" w:lineRule="exact"/>
              <w:ind w:left="91" w:hanging="147"/>
              <w:rPr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ภาษีเงินได้ที่เกี่ยวข้องกับส่วนประกอบของกำไรขาดทุนเบ็ดเสร็จ :</w:t>
            </w:r>
          </w:p>
        </w:tc>
      </w:tr>
      <w:tr w:rsidR="00720606" w:rsidRPr="00720606" w14:paraId="3E6C1054" w14:textId="77777777" w:rsidTr="000C4770">
        <w:trPr>
          <w:cantSplit/>
          <w:trHeight w:val="20"/>
        </w:trPr>
        <w:tc>
          <w:tcPr>
            <w:tcW w:w="3533" w:type="dxa"/>
          </w:tcPr>
          <w:p w14:paraId="4FC274A9" w14:textId="77777777" w:rsidR="00C62E51" w:rsidRPr="00720606" w:rsidRDefault="00C62E51" w:rsidP="00C6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</w:t>
            </w:r>
            <w:r w:rsidRPr="0072060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20606">
              <w:rPr>
                <w:rFonts w:ascii="Angsana New" w:hAnsi="Angsana New" w:hint="cs"/>
                <w:sz w:val="26"/>
                <w:szCs w:val="26"/>
                <w:cs/>
              </w:rPr>
              <w:t>พนักงานที่กำหนดไว้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72025A13" w14:textId="405250F0" w:rsidR="00C62E51" w:rsidRPr="00720606" w:rsidRDefault="00C62E51" w:rsidP="00C6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F466D35" w14:textId="77777777" w:rsidR="00C62E51" w:rsidRPr="00720606" w:rsidRDefault="00C62E51" w:rsidP="00C62E5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2BD87015" w14:textId="6A670FD9" w:rsidR="00C62E51" w:rsidRPr="00720606" w:rsidRDefault="00BF5044" w:rsidP="00BF50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62E51" w:rsidRPr="00720606">
              <w:rPr>
                <w:rFonts w:ascii="Angsana New" w:hAnsi="Angsana New" w:hint="cs"/>
                <w:sz w:val="26"/>
                <w:szCs w:val="26"/>
              </w:rPr>
              <w:t>185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2950A9B3" w14:textId="77777777" w:rsidR="00C62E51" w:rsidRPr="00720606" w:rsidRDefault="00C62E51" w:rsidP="00C62E5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68B0A3A" w14:textId="04B03EAE" w:rsidR="00C62E51" w:rsidRPr="00720606" w:rsidRDefault="00C62E51" w:rsidP="00C6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F141082" w14:textId="77777777" w:rsidR="00C62E51" w:rsidRPr="00720606" w:rsidRDefault="00C62E51" w:rsidP="00C62E5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6FCA4954" w14:textId="6DA86F38" w:rsidR="00C62E51" w:rsidRPr="00720606" w:rsidRDefault="00BF5044" w:rsidP="00BF50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62E51" w:rsidRPr="0072060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2E51" w:rsidRPr="00720606" w14:paraId="6927B554" w14:textId="77777777" w:rsidTr="000C4770">
        <w:trPr>
          <w:cantSplit/>
          <w:trHeight w:val="20"/>
        </w:trPr>
        <w:tc>
          <w:tcPr>
            <w:tcW w:w="3533" w:type="dxa"/>
          </w:tcPr>
          <w:p w14:paraId="52BB473F" w14:textId="77777777" w:rsidR="00C62E51" w:rsidRPr="00720606" w:rsidRDefault="00C62E51" w:rsidP="00C62E51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060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928D4" w14:textId="468669DB" w:rsidR="00C62E51" w:rsidRPr="00720606" w:rsidRDefault="00C62E51" w:rsidP="00C6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5905143" w14:textId="77777777" w:rsidR="00C62E51" w:rsidRPr="00720606" w:rsidRDefault="00C62E51" w:rsidP="00C62E5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8A681C" w14:textId="0E8420BF" w:rsidR="00C62E51" w:rsidRPr="00720606" w:rsidRDefault="00BF5044" w:rsidP="00BF50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62E51" w:rsidRPr="00720606">
              <w:rPr>
                <w:rFonts w:ascii="Angsana New" w:hAnsi="Angsana New" w:hint="cs"/>
                <w:sz w:val="26"/>
                <w:szCs w:val="26"/>
              </w:rPr>
              <w:t>185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24C8BBE3" w14:textId="77777777" w:rsidR="00C62E51" w:rsidRPr="00720606" w:rsidRDefault="00C62E51" w:rsidP="00C62E5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CB268" w14:textId="4854A746" w:rsidR="00C62E51" w:rsidRPr="00720606" w:rsidRDefault="00C62E51" w:rsidP="00C6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4B50971" w14:textId="77777777" w:rsidR="00C62E51" w:rsidRPr="00720606" w:rsidRDefault="00C62E51" w:rsidP="00C62E5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37D65F" w14:textId="635E82B1" w:rsidR="00C62E51" w:rsidRPr="00720606" w:rsidRDefault="00BF5044" w:rsidP="00BF50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62E51" w:rsidRPr="0072060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8FDB0C4" w14:textId="77777777" w:rsidR="00160BA3" w:rsidRPr="00720606" w:rsidRDefault="00160BA3" w:rsidP="00660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7EAFE01" w14:textId="14593315" w:rsidR="00160BA3" w:rsidRPr="00720606" w:rsidRDefault="00160BA3" w:rsidP="0071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>22.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7179DF"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6D1F4E4B" w14:textId="378636D8" w:rsidR="00160BA3" w:rsidRPr="00720606" w:rsidRDefault="007179DF" w:rsidP="0071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กำไร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(ขาดทุน)</w:t>
      </w:r>
      <w:r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60BA3" w:rsidRPr="00720606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720606">
        <w:rPr>
          <w:rFonts w:asciiTheme="majorBidi" w:hAnsiTheme="majorBidi" w:cstheme="majorBidi"/>
          <w:sz w:val="32"/>
          <w:szCs w:val="32"/>
          <w:cs/>
        </w:rPr>
        <w:t>กำไร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(ขาดทุน)</w:t>
      </w:r>
      <w:r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60BA3" w:rsidRPr="0072060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60BA3" w:rsidRPr="00720606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(ไม่รวมกำไรขาดทุนเบ็ดเสร็จอื่น) </w:t>
      </w:r>
      <w:r w:rsidR="00160BA3" w:rsidRPr="00720606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07"/>
        <w:gridCol w:w="136"/>
        <w:gridCol w:w="1191"/>
        <w:gridCol w:w="136"/>
        <w:gridCol w:w="1191"/>
        <w:gridCol w:w="136"/>
        <w:gridCol w:w="1197"/>
      </w:tblGrid>
      <w:tr w:rsidR="00720606" w:rsidRPr="00720606" w14:paraId="65841256" w14:textId="77777777" w:rsidTr="003350DE">
        <w:trPr>
          <w:cantSplit/>
        </w:trPr>
        <w:tc>
          <w:tcPr>
            <w:tcW w:w="3827" w:type="dxa"/>
          </w:tcPr>
          <w:p w14:paraId="106B6C24" w14:textId="77777777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04204858" w14:textId="77777777" w:rsidR="00353BEB" w:rsidRPr="00720606" w:rsidRDefault="00353BEB" w:rsidP="009C5E80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20606" w:rsidRPr="00720606" w14:paraId="5035DA93" w14:textId="77777777" w:rsidTr="003350DE">
        <w:trPr>
          <w:cantSplit/>
        </w:trPr>
        <w:tc>
          <w:tcPr>
            <w:tcW w:w="3827" w:type="dxa"/>
          </w:tcPr>
          <w:p w14:paraId="16C05A31" w14:textId="77777777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6C50C152" w14:textId="77777777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115577B" w14:textId="6277636A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</w:p>
        </w:tc>
        <w:tc>
          <w:tcPr>
            <w:tcW w:w="136" w:type="dxa"/>
          </w:tcPr>
          <w:p w14:paraId="5AC9EAB7" w14:textId="77777777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0F3E5104" w14:textId="555D0595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สำหรับงวด</w:t>
            </w:r>
            <w:r w:rsidR="004D6316"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เก้า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64B6B475" w14:textId="1F524D08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</w:p>
        </w:tc>
      </w:tr>
      <w:tr w:rsidR="00720606" w:rsidRPr="00720606" w14:paraId="01AB3D95" w14:textId="77777777" w:rsidTr="003350DE">
        <w:trPr>
          <w:cantSplit/>
          <w:trHeight w:val="212"/>
        </w:trPr>
        <w:tc>
          <w:tcPr>
            <w:tcW w:w="3827" w:type="dxa"/>
          </w:tcPr>
          <w:p w14:paraId="3D0F0CB9" w14:textId="77777777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0567EE73" w14:textId="77777777" w:rsidR="00353BEB" w:rsidRPr="00720606" w:rsidRDefault="00353BEB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F337210" w14:textId="77777777" w:rsidR="00353BEB" w:rsidRPr="00720606" w:rsidRDefault="00353BEB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3ABCA2B" w14:textId="77777777" w:rsidR="00353BEB" w:rsidRPr="00720606" w:rsidRDefault="00353BEB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2077C54A" w14:textId="77777777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DD8707D" w14:textId="77777777" w:rsidR="00353BEB" w:rsidRPr="00720606" w:rsidRDefault="00353BEB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6360459F" w14:textId="77777777" w:rsidR="00353BEB" w:rsidRPr="00720606" w:rsidRDefault="00353BEB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F5BD946" w14:textId="77777777" w:rsidR="00353BEB" w:rsidRPr="00720606" w:rsidRDefault="00353BEB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20606" w:rsidRPr="00720606" w14:paraId="3EA4A734" w14:textId="77777777" w:rsidTr="007179DF">
        <w:trPr>
          <w:cantSplit/>
        </w:trPr>
        <w:tc>
          <w:tcPr>
            <w:tcW w:w="3827" w:type="dxa"/>
          </w:tcPr>
          <w:p w14:paraId="21662704" w14:textId="47663397" w:rsidR="00353BEB" w:rsidRPr="00720606" w:rsidRDefault="007179DF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165" w:hanging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  <w:r w:rsidR="00353BEB"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353BEB"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บริษัทใหญ่ (พันบาท)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66F38C89" w14:textId="61F8793D" w:rsidR="00353BEB" w:rsidRPr="00720606" w:rsidRDefault="001D062A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815</w:t>
            </w:r>
          </w:p>
        </w:tc>
        <w:tc>
          <w:tcPr>
            <w:tcW w:w="136" w:type="dxa"/>
            <w:vAlign w:val="bottom"/>
          </w:tcPr>
          <w:p w14:paraId="28634A93" w14:textId="77777777" w:rsidR="00353BEB" w:rsidRPr="00720606" w:rsidRDefault="00353BEB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0430A4F9" w14:textId="4D9FC041" w:rsidR="00353BEB" w:rsidRPr="00720606" w:rsidRDefault="00660002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(5,667)</w:t>
            </w:r>
          </w:p>
        </w:tc>
        <w:tc>
          <w:tcPr>
            <w:tcW w:w="136" w:type="dxa"/>
            <w:vAlign w:val="bottom"/>
          </w:tcPr>
          <w:p w14:paraId="5935A771" w14:textId="77777777" w:rsidR="00353BEB" w:rsidRPr="00720606" w:rsidRDefault="00353BEB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7A6582B9" w14:textId="048724DA" w:rsidR="00353BEB" w:rsidRPr="00720606" w:rsidRDefault="001D062A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47,017</w:t>
            </w:r>
          </w:p>
        </w:tc>
        <w:tc>
          <w:tcPr>
            <w:tcW w:w="136" w:type="dxa"/>
            <w:vAlign w:val="bottom"/>
          </w:tcPr>
          <w:p w14:paraId="2354E9E5" w14:textId="77777777" w:rsidR="00353BEB" w:rsidRPr="00720606" w:rsidRDefault="00353BEB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0B9DC53F" w14:textId="3C5D2980" w:rsidR="00353BEB" w:rsidRPr="00720606" w:rsidRDefault="00660002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(3,355)</w:t>
            </w:r>
          </w:p>
        </w:tc>
      </w:tr>
      <w:tr w:rsidR="00720606" w:rsidRPr="00720606" w14:paraId="1CB32563" w14:textId="77777777" w:rsidTr="003350DE">
        <w:trPr>
          <w:cantSplit/>
        </w:trPr>
        <w:tc>
          <w:tcPr>
            <w:tcW w:w="3827" w:type="dxa"/>
          </w:tcPr>
          <w:p w14:paraId="4DAF3AE6" w14:textId="77777777" w:rsidR="00353BEB" w:rsidRPr="00720606" w:rsidRDefault="00353BEB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107" w:type="dxa"/>
          </w:tcPr>
          <w:p w14:paraId="56736E8F" w14:textId="6242768F" w:rsidR="00353BEB" w:rsidRPr="00720606" w:rsidRDefault="002F48F3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25653818" w14:textId="77777777" w:rsidR="00353BEB" w:rsidRPr="00720606" w:rsidRDefault="00353BEB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3725C9E2" w14:textId="77777777" w:rsidR="00353BEB" w:rsidRPr="00720606" w:rsidRDefault="00353BEB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3FBEC2C9" w14:textId="77777777" w:rsidR="00353BEB" w:rsidRPr="00720606" w:rsidRDefault="00353BEB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14437123" w14:textId="50F85785" w:rsidR="00353BEB" w:rsidRPr="00720606" w:rsidRDefault="002F48F3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7A581691" w14:textId="77777777" w:rsidR="00353BEB" w:rsidRPr="00720606" w:rsidRDefault="00353BEB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2066A420" w14:textId="77777777" w:rsidR="00353BEB" w:rsidRPr="00720606" w:rsidRDefault="00353BEB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353BEB" w:rsidRPr="00720606" w14:paraId="2202FC60" w14:textId="77777777" w:rsidTr="003350DE">
        <w:trPr>
          <w:cantSplit/>
          <w:trHeight w:val="63"/>
        </w:trPr>
        <w:tc>
          <w:tcPr>
            <w:tcW w:w="3827" w:type="dxa"/>
          </w:tcPr>
          <w:p w14:paraId="1FADFE90" w14:textId="66B59A57" w:rsidR="00353BEB" w:rsidRPr="00720606" w:rsidRDefault="00C85C13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  <w:r w:rsidR="00353BEB"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107" w:type="dxa"/>
            <w:shd w:val="clear" w:color="auto" w:fill="auto"/>
          </w:tcPr>
          <w:p w14:paraId="710BAB9B" w14:textId="239C914C" w:rsidR="00353BEB" w:rsidRPr="00720606" w:rsidRDefault="001D062A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0.0019</w:t>
            </w:r>
          </w:p>
        </w:tc>
        <w:tc>
          <w:tcPr>
            <w:tcW w:w="136" w:type="dxa"/>
          </w:tcPr>
          <w:p w14:paraId="67C35C95" w14:textId="77777777" w:rsidR="00353BEB" w:rsidRPr="00720606" w:rsidRDefault="00353BEB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4CC3A2F5" w14:textId="2C539039" w:rsidR="00353BEB" w:rsidRPr="00720606" w:rsidRDefault="00660002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(0.0134)</w:t>
            </w:r>
          </w:p>
        </w:tc>
        <w:tc>
          <w:tcPr>
            <w:tcW w:w="136" w:type="dxa"/>
          </w:tcPr>
          <w:p w14:paraId="084F8140" w14:textId="77777777" w:rsidR="00353BEB" w:rsidRPr="00720606" w:rsidRDefault="00353BEB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D1E2B78" w14:textId="656C34B1" w:rsidR="00353BEB" w:rsidRPr="00720606" w:rsidRDefault="001D062A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0.1114</w:t>
            </w:r>
          </w:p>
        </w:tc>
        <w:tc>
          <w:tcPr>
            <w:tcW w:w="136" w:type="dxa"/>
          </w:tcPr>
          <w:p w14:paraId="397695C7" w14:textId="77777777" w:rsidR="00353BEB" w:rsidRPr="00720606" w:rsidRDefault="00353BEB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155CBE73" w14:textId="6193C2BF" w:rsidR="00353BEB" w:rsidRPr="00720606" w:rsidRDefault="00660002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(0.0080)</w:t>
            </w:r>
          </w:p>
        </w:tc>
      </w:tr>
    </w:tbl>
    <w:p w14:paraId="63E50A7C" w14:textId="77777777" w:rsidR="0098227E" w:rsidRPr="00720606" w:rsidRDefault="0098227E" w:rsidP="009C5E80">
      <w:pPr>
        <w:spacing w:line="320" w:lineRule="atLeast"/>
      </w:pP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07"/>
        <w:gridCol w:w="136"/>
        <w:gridCol w:w="1191"/>
        <w:gridCol w:w="136"/>
        <w:gridCol w:w="1191"/>
        <w:gridCol w:w="136"/>
        <w:gridCol w:w="1197"/>
      </w:tblGrid>
      <w:tr w:rsidR="00720606" w:rsidRPr="00720606" w14:paraId="48DA1A57" w14:textId="77777777" w:rsidTr="003350DE">
        <w:trPr>
          <w:cantSplit/>
        </w:trPr>
        <w:tc>
          <w:tcPr>
            <w:tcW w:w="3827" w:type="dxa"/>
          </w:tcPr>
          <w:p w14:paraId="6BBB9BD1" w14:textId="77777777" w:rsidR="00353BEB" w:rsidRPr="00720606" w:rsidRDefault="00353BEB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1755924C" w14:textId="77777777" w:rsidR="00353BEB" w:rsidRPr="00720606" w:rsidRDefault="00353BEB" w:rsidP="009C5E80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20606" w:rsidRPr="00720606" w14:paraId="5B750AB4" w14:textId="77777777" w:rsidTr="003350DE">
        <w:trPr>
          <w:cantSplit/>
        </w:trPr>
        <w:tc>
          <w:tcPr>
            <w:tcW w:w="3827" w:type="dxa"/>
          </w:tcPr>
          <w:p w14:paraId="7231664D" w14:textId="77777777" w:rsidR="004D6316" w:rsidRPr="00720606" w:rsidRDefault="004D6316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357D3ABA" w14:textId="77777777" w:rsidR="004D6316" w:rsidRPr="00720606" w:rsidRDefault="004D6316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5096DEDB" w14:textId="2042CD0F" w:rsidR="004D6316" w:rsidRPr="00720606" w:rsidRDefault="004D6316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36" w:type="dxa"/>
          </w:tcPr>
          <w:p w14:paraId="46F05465" w14:textId="77777777" w:rsidR="004D6316" w:rsidRPr="00720606" w:rsidRDefault="004D6316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3B308C23" w14:textId="77777777" w:rsidR="004D6316" w:rsidRPr="00720606" w:rsidRDefault="004D6316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สำหรับงวดเก้าเดือนสิ้นสุด</w:t>
            </w:r>
          </w:p>
          <w:p w14:paraId="68B74F96" w14:textId="507CDD2D" w:rsidR="004D6316" w:rsidRPr="00720606" w:rsidRDefault="004D6316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กันยายน </w:t>
            </w:r>
          </w:p>
        </w:tc>
      </w:tr>
      <w:tr w:rsidR="00720606" w:rsidRPr="00720606" w14:paraId="5DA75292" w14:textId="77777777" w:rsidTr="003350DE">
        <w:trPr>
          <w:cantSplit/>
        </w:trPr>
        <w:tc>
          <w:tcPr>
            <w:tcW w:w="3827" w:type="dxa"/>
          </w:tcPr>
          <w:p w14:paraId="342873BB" w14:textId="77777777" w:rsidR="004D6316" w:rsidRPr="00720606" w:rsidRDefault="004D6316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0EECACB2" w14:textId="77777777" w:rsidR="004D6316" w:rsidRPr="00720606" w:rsidRDefault="004D6316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8A9E163" w14:textId="77777777" w:rsidR="004D6316" w:rsidRPr="00720606" w:rsidRDefault="004D6316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83859B3" w14:textId="77777777" w:rsidR="004D6316" w:rsidRPr="00720606" w:rsidRDefault="004D6316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44D5ED7C" w14:textId="77777777" w:rsidR="004D6316" w:rsidRPr="00720606" w:rsidRDefault="004D6316" w:rsidP="009C5E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E04967F" w14:textId="77777777" w:rsidR="004D6316" w:rsidRPr="00720606" w:rsidRDefault="004D6316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710E67EA" w14:textId="77777777" w:rsidR="004D6316" w:rsidRPr="00720606" w:rsidRDefault="004D6316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0B57DC8" w14:textId="77777777" w:rsidR="004D6316" w:rsidRPr="00720606" w:rsidRDefault="004D6316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720606" w:rsidRPr="00720606" w14:paraId="4BA1DC79" w14:textId="77777777" w:rsidTr="00D3358A">
        <w:trPr>
          <w:cantSplit/>
        </w:trPr>
        <w:tc>
          <w:tcPr>
            <w:tcW w:w="3827" w:type="dxa"/>
          </w:tcPr>
          <w:p w14:paraId="7717A0F9" w14:textId="403265C4" w:rsidR="004D6316" w:rsidRPr="00720606" w:rsidRDefault="00C85C13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 w:hanging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/>
                <w:sz w:val="24"/>
                <w:szCs w:val="24"/>
                <w:cs/>
              </w:rPr>
              <w:t xml:space="preserve">กำไร (ขาดทุน) </w:t>
            </w:r>
            <w:r w:rsidR="004D6316" w:rsidRPr="00720606">
              <w:rPr>
                <w:rFonts w:asciiTheme="majorBidi" w:hAnsiTheme="majorBidi" w:hint="cs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4D6316" w:rsidRPr="00720606">
              <w:rPr>
                <w:rFonts w:asciiTheme="majorBidi" w:hAnsiTheme="majorBidi" w:hint="cs"/>
                <w:sz w:val="24"/>
                <w:szCs w:val="24"/>
                <w:cs/>
              </w:rPr>
              <w:t>บริษัทใหญ่ (พันบาท)</w:t>
            </w:r>
            <w:r w:rsidR="004D6316" w:rsidRPr="0072060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60876CE9" w14:textId="0D9E188D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(81)</w:t>
            </w:r>
          </w:p>
        </w:tc>
        <w:tc>
          <w:tcPr>
            <w:tcW w:w="136" w:type="dxa"/>
            <w:vAlign w:val="bottom"/>
          </w:tcPr>
          <w:p w14:paraId="466A1B9C" w14:textId="77777777" w:rsidR="004D6316" w:rsidRPr="00720606" w:rsidRDefault="004D6316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FB1F7E6" w14:textId="7B5F5242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(1,480)</w:t>
            </w:r>
          </w:p>
        </w:tc>
        <w:tc>
          <w:tcPr>
            <w:tcW w:w="136" w:type="dxa"/>
            <w:vAlign w:val="bottom"/>
          </w:tcPr>
          <w:p w14:paraId="198036A8" w14:textId="77777777" w:rsidR="004D6316" w:rsidRPr="00720606" w:rsidRDefault="004D6316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6BD877F" w14:textId="292AF5BE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21,138</w:t>
            </w:r>
          </w:p>
        </w:tc>
        <w:tc>
          <w:tcPr>
            <w:tcW w:w="136" w:type="dxa"/>
            <w:vAlign w:val="bottom"/>
          </w:tcPr>
          <w:p w14:paraId="10040362" w14:textId="77777777" w:rsidR="004D6316" w:rsidRPr="00720606" w:rsidRDefault="004D6316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05027DD4" w14:textId="32237E27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2,719</w:t>
            </w:r>
          </w:p>
        </w:tc>
      </w:tr>
      <w:tr w:rsidR="00720606" w:rsidRPr="00720606" w14:paraId="34729B38" w14:textId="77777777" w:rsidTr="00D3358A">
        <w:trPr>
          <w:cantSplit/>
        </w:trPr>
        <w:tc>
          <w:tcPr>
            <w:tcW w:w="3827" w:type="dxa"/>
          </w:tcPr>
          <w:p w14:paraId="1B93D91D" w14:textId="77777777" w:rsidR="004D6316" w:rsidRPr="00720606" w:rsidRDefault="004D6316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72060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vAlign w:val="bottom"/>
          </w:tcPr>
          <w:p w14:paraId="11FCE822" w14:textId="52DA7AA4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  <w:vAlign w:val="bottom"/>
          </w:tcPr>
          <w:p w14:paraId="2E62157A" w14:textId="77777777" w:rsidR="004D6316" w:rsidRPr="00720606" w:rsidRDefault="004D6316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03DEBAD9" w14:textId="77777777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  <w:vAlign w:val="bottom"/>
          </w:tcPr>
          <w:p w14:paraId="12B2BBED" w14:textId="77777777" w:rsidR="004D6316" w:rsidRPr="00720606" w:rsidRDefault="004D6316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DE02333" w14:textId="1EA59F3C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  <w:vAlign w:val="bottom"/>
          </w:tcPr>
          <w:p w14:paraId="4AB34CE5" w14:textId="77777777" w:rsidR="004D6316" w:rsidRPr="00720606" w:rsidRDefault="004D6316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5B99C049" w14:textId="77777777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4D6316" w:rsidRPr="00720606" w14:paraId="06A18AC6" w14:textId="77777777" w:rsidTr="00D3358A">
        <w:trPr>
          <w:cantSplit/>
          <w:trHeight w:val="63"/>
        </w:trPr>
        <w:tc>
          <w:tcPr>
            <w:tcW w:w="3827" w:type="dxa"/>
          </w:tcPr>
          <w:p w14:paraId="2BB97FFF" w14:textId="5C730254" w:rsidR="004D6316" w:rsidRPr="00720606" w:rsidRDefault="00C85C13" w:rsidP="009C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/>
                <w:sz w:val="24"/>
                <w:szCs w:val="24"/>
                <w:cs/>
              </w:rPr>
              <w:t xml:space="preserve">กำไร (ขาดทุน) </w:t>
            </w:r>
            <w:r w:rsidR="004D6316" w:rsidRPr="00720606">
              <w:rPr>
                <w:rFonts w:asciiTheme="majorBidi" w:hAnsiTheme="majorBidi"/>
                <w:sz w:val="24"/>
                <w:szCs w:val="24"/>
                <w:cs/>
              </w:rPr>
              <w:t>ต่อหุ้นขั้นพื้นฐาน (</w:t>
            </w:r>
            <w:r w:rsidR="004D6316" w:rsidRPr="00720606">
              <w:rPr>
                <w:rFonts w:asciiTheme="majorBidi" w:hAnsiTheme="majorBidi" w:hint="cs"/>
                <w:sz w:val="24"/>
                <w:szCs w:val="24"/>
                <w:cs/>
              </w:rPr>
              <w:t>บ</w:t>
            </w:r>
            <w:r w:rsidR="004D6316" w:rsidRPr="00720606">
              <w:rPr>
                <w:rFonts w:asciiTheme="majorBidi" w:hAnsiTheme="majorBidi"/>
                <w:sz w:val="24"/>
                <w:szCs w:val="24"/>
                <w:cs/>
              </w:rPr>
              <w:t>าท</w:t>
            </w:r>
            <w:r w:rsidR="004D6316" w:rsidRPr="00720606">
              <w:rPr>
                <w:rFonts w:asciiTheme="majorBidi" w:hAnsiTheme="majorBidi" w:hint="cs"/>
                <w:sz w:val="24"/>
                <w:szCs w:val="24"/>
                <w:cs/>
              </w:rPr>
              <w:t>ต่อหุ้น</w:t>
            </w:r>
            <w:r w:rsidR="004D6316" w:rsidRPr="00720606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6702C83" w14:textId="1CDCD98B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(0.0002)</w:t>
            </w:r>
          </w:p>
        </w:tc>
        <w:tc>
          <w:tcPr>
            <w:tcW w:w="136" w:type="dxa"/>
            <w:vAlign w:val="bottom"/>
          </w:tcPr>
          <w:p w14:paraId="18684D06" w14:textId="77777777" w:rsidR="004D6316" w:rsidRPr="00720606" w:rsidRDefault="004D6316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45F91D4" w14:textId="0F4E2EB9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(0.0035)</w:t>
            </w:r>
          </w:p>
        </w:tc>
        <w:tc>
          <w:tcPr>
            <w:tcW w:w="136" w:type="dxa"/>
            <w:vAlign w:val="bottom"/>
          </w:tcPr>
          <w:p w14:paraId="116A6A21" w14:textId="77777777" w:rsidR="004D6316" w:rsidRPr="00720606" w:rsidRDefault="004D6316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A762E0F" w14:textId="0953D137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0.0501</w:t>
            </w:r>
          </w:p>
        </w:tc>
        <w:tc>
          <w:tcPr>
            <w:tcW w:w="136" w:type="dxa"/>
            <w:vAlign w:val="bottom"/>
          </w:tcPr>
          <w:p w14:paraId="62D1C685" w14:textId="77777777" w:rsidR="004D6316" w:rsidRPr="00720606" w:rsidRDefault="004D6316" w:rsidP="009C5E8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4B9CAB0" w14:textId="3E86FF29" w:rsidR="004D6316" w:rsidRPr="00720606" w:rsidRDefault="004D6316" w:rsidP="009C5E80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</w:t>
            </w:r>
            <w:r w:rsidR="00D3358A"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0064</w:t>
            </w:r>
          </w:p>
        </w:tc>
      </w:tr>
    </w:tbl>
    <w:p w14:paraId="705517DE" w14:textId="77777777" w:rsidR="0098227E" w:rsidRPr="00720606" w:rsidRDefault="0098227E" w:rsidP="00846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86BFF65" w14:textId="04045630" w:rsidR="0092021A" w:rsidRPr="00720606" w:rsidRDefault="0092021A" w:rsidP="00846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A79FC" w:rsidRPr="007206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20606">
        <w:rPr>
          <w:rFonts w:asciiTheme="majorBidi" w:hAnsiTheme="majorBidi"/>
          <w:b/>
          <w:bCs/>
          <w:sz w:val="32"/>
          <w:szCs w:val="32"/>
        </w:rPr>
        <w:t>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1B7F08EF" w14:textId="77777777" w:rsidR="00353BEB" w:rsidRPr="00720606" w:rsidRDefault="0092021A" w:rsidP="00846DED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u w:val="single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3BEB" w:rsidRPr="00720606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="00353BEB" w:rsidRPr="00720606">
        <w:rPr>
          <w:rFonts w:asciiTheme="majorBidi" w:hAnsiTheme="majorBidi" w:cstheme="majorBidi"/>
          <w:sz w:val="32"/>
          <w:szCs w:val="32"/>
          <w:u w:val="single"/>
        </w:rPr>
        <w:t>2564</w:t>
      </w:r>
    </w:p>
    <w:p w14:paraId="73868B3E" w14:textId="77777777" w:rsidR="00353BEB" w:rsidRPr="00720606" w:rsidRDefault="00353BEB" w:rsidP="00846DED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20606">
        <w:rPr>
          <w:rFonts w:asciiTheme="majorBidi" w:hAnsiTheme="majorBidi"/>
          <w:spacing w:val="4"/>
          <w:sz w:val="32"/>
          <w:szCs w:val="32"/>
          <w:cs/>
        </w:rPr>
        <w:t xml:space="preserve">ในการประชุมสามัญผู้ถือหุ้นประจำปี </w:t>
      </w:r>
      <w:r w:rsidRPr="00720606">
        <w:rPr>
          <w:rFonts w:asciiTheme="majorBidi" w:hAnsiTheme="majorBidi"/>
          <w:spacing w:val="4"/>
          <w:sz w:val="32"/>
          <w:szCs w:val="32"/>
        </w:rPr>
        <w:t>2564</w:t>
      </w:r>
      <w:r w:rsidRPr="00720606">
        <w:rPr>
          <w:rFonts w:asciiTheme="majorBidi" w:hAnsiTheme="majorBidi" w:hint="cs"/>
          <w:spacing w:val="4"/>
          <w:sz w:val="32"/>
          <w:szCs w:val="32"/>
          <w:cs/>
        </w:rPr>
        <w:t xml:space="preserve"> เมื่อวันที่</w:t>
      </w:r>
      <w:r w:rsidRPr="00720606">
        <w:rPr>
          <w:rFonts w:asciiTheme="majorBidi" w:hAnsiTheme="majorBidi"/>
          <w:spacing w:val="4"/>
          <w:sz w:val="32"/>
          <w:szCs w:val="32"/>
        </w:rPr>
        <w:t xml:space="preserve"> 29</w:t>
      </w:r>
      <w:r w:rsidRPr="00720606">
        <w:rPr>
          <w:rFonts w:asciiTheme="majorBidi" w:hAnsiTheme="majorBidi" w:hint="cs"/>
          <w:spacing w:val="4"/>
          <w:sz w:val="32"/>
          <w:szCs w:val="32"/>
          <w:cs/>
        </w:rPr>
        <w:t xml:space="preserve"> เมษายน </w:t>
      </w:r>
      <w:r w:rsidRPr="00720606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720606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720606">
        <w:rPr>
          <w:rFonts w:asciiTheme="majorBidi" w:hAnsiTheme="majorBidi" w:hint="cs"/>
          <w:sz w:val="32"/>
          <w:szCs w:val="32"/>
          <w:cs/>
        </w:rPr>
        <w:t>ผู้ถือหุ้นมีมติอนุมัติจัดสรร</w:t>
      </w:r>
      <w:r w:rsidRPr="00720606">
        <w:rPr>
          <w:rFonts w:asciiTheme="majorBidi" w:hAnsiTheme="majorBidi" w:hint="cs"/>
          <w:spacing w:val="-6"/>
          <w:sz w:val="32"/>
          <w:szCs w:val="32"/>
          <w:cs/>
        </w:rPr>
        <w:t xml:space="preserve">กำไรสุทธิสำหรับปี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spacing w:val="4"/>
          <w:sz w:val="32"/>
          <w:szCs w:val="32"/>
        </w:rPr>
        <w:t>0.0</w:t>
      </w:r>
      <w:r w:rsidRPr="00720606">
        <w:rPr>
          <w:rFonts w:asciiTheme="majorBidi" w:hAnsiTheme="majorBidi" w:cstheme="majorBidi" w:hint="cs"/>
          <w:spacing w:val="4"/>
          <w:sz w:val="32"/>
          <w:szCs w:val="32"/>
        </w:rPr>
        <w:t>1</w:t>
      </w:r>
      <w:r w:rsidRPr="00720606">
        <w:rPr>
          <w:rFonts w:asciiTheme="majorBidi" w:hAnsiTheme="majorBidi" w:cstheme="majorBidi"/>
          <w:spacing w:val="4"/>
          <w:sz w:val="32"/>
          <w:szCs w:val="32"/>
        </w:rPr>
        <w:t xml:space="preserve">5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Pr="00720606">
        <w:rPr>
          <w:rFonts w:asciiTheme="majorBidi" w:hAnsiTheme="majorBidi" w:cstheme="majorBidi"/>
          <w:spacing w:val="4"/>
          <w:sz w:val="32"/>
          <w:szCs w:val="32"/>
        </w:rPr>
        <w:t xml:space="preserve">6.33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Pr="00720606">
        <w:rPr>
          <w:rFonts w:asciiTheme="majorBidi" w:hAnsiTheme="majorBidi" w:hint="cs"/>
          <w:spacing w:val="-6"/>
          <w:sz w:val="32"/>
          <w:szCs w:val="32"/>
        </w:rPr>
        <w:t>11</w:t>
      </w:r>
      <w:r w:rsidRPr="00720606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>พฤษภาคม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720606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720606">
        <w:rPr>
          <w:rFonts w:asciiTheme="majorBidi" w:hAnsiTheme="majorBidi"/>
          <w:spacing w:val="-6"/>
          <w:sz w:val="32"/>
          <w:szCs w:val="32"/>
        </w:rPr>
        <w:t>(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>Record Date</w:t>
      </w:r>
      <w:r w:rsidRPr="00720606">
        <w:rPr>
          <w:rFonts w:asciiTheme="majorBidi" w:hAnsiTheme="majorBidi"/>
          <w:spacing w:val="-6"/>
          <w:sz w:val="32"/>
          <w:szCs w:val="32"/>
        </w:rPr>
        <w:t xml:space="preserve">) </w:t>
      </w:r>
      <w:r w:rsidRPr="00720606">
        <w:rPr>
          <w:rFonts w:asciiTheme="majorBidi" w:hAnsiTheme="majorBidi" w:hint="cs"/>
          <w:spacing w:val="-6"/>
          <w:sz w:val="32"/>
          <w:szCs w:val="32"/>
          <w:cs/>
        </w:rPr>
        <w:t>และได้จ่ายเงินปันผล</w:t>
      </w:r>
      <w:r w:rsidRPr="00720606">
        <w:rPr>
          <w:rFonts w:asciiTheme="majorBidi" w:hAnsiTheme="majorBidi" w:hint="cs"/>
          <w:spacing w:val="-4"/>
          <w:sz w:val="32"/>
          <w:szCs w:val="32"/>
          <w:cs/>
        </w:rPr>
        <w:t xml:space="preserve">แล้วในวันที่ </w:t>
      </w:r>
      <w:r w:rsidRPr="00720606">
        <w:rPr>
          <w:rFonts w:asciiTheme="majorBidi" w:hAnsiTheme="majorBidi" w:cstheme="majorBidi"/>
          <w:spacing w:val="4"/>
          <w:sz w:val="32"/>
          <w:szCs w:val="32"/>
        </w:rPr>
        <w:t>28</w:t>
      </w:r>
      <w:r w:rsidRPr="00720606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พฤษภาคม </w:t>
      </w:r>
      <w:r w:rsidRPr="00720606">
        <w:rPr>
          <w:rFonts w:asciiTheme="majorBidi" w:hAnsiTheme="majorBidi" w:cstheme="majorBidi"/>
          <w:spacing w:val="4"/>
          <w:sz w:val="32"/>
          <w:szCs w:val="32"/>
        </w:rPr>
        <w:t>2564</w:t>
      </w:r>
    </w:p>
    <w:p w14:paraId="41BAF9BD" w14:textId="0B98C23D" w:rsidR="007A79FC" w:rsidRPr="00720606" w:rsidRDefault="007A79FC" w:rsidP="00846DED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spacing w:val="-4"/>
          <w:sz w:val="32"/>
          <w:szCs w:val="32"/>
        </w:rPr>
      </w:pPr>
    </w:p>
    <w:p w14:paraId="73466C99" w14:textId="77549130" w:rsidR="0092021A" w:rsidRPr="00720606" w:rsidRDefault="007A79FC" w:rsidP="00846DED">
      <w:pPr>
        <w:tabs>
          <w:tab w:val="clear" w:pos="227"/>
          <w:tab w:val="left" w:pos="284"/>
          <w:tab w:val="left" w:pos="540"/>
        </w:tabs>
        <w:spacing w:line="360" w:lineRule="exact"/>
        <w:ind w:right="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2021A" w:rsidRPr="00720606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="0092021A" w:rsidRPr="00720606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6FC10C69" w14:textId="736EBBB9" w:rsidR="0092021A" w:rsidRPr="00720606" w:rsidRDefault="007A79FC" w:rsidP="00846DED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ในการ</w:t>
      </w:r>
      <w:r w:rsidR="0092021A" w:rsidRPr="00720606">
        <w:rPr>
          <w:rFonts w:asciiTheme="majorBidi" w:hAnsiTheme="majorBidi" w:cstheme="majorBidi"/>
          <w:sz w:val="32"/>
          <w:szCs w:val="32"/>
          <w:cs/>
        </w:rPr>
        <w:t>ในการประชุม</w:t>
      </w:r>
      <w:r w:rsidR="0092021A" w:rsidRPr="00720606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คณะกรรมการของบริษัทครั้งที่ </w:t>
      </w:r>
      <w:r w:rsidR="0092021A" w:rsidRPr="00720606">
        <w:rPr>
          <w:rFonts w:asciiTheme="majorBidi" w:hAnsiTheme="majorBidi" w:cstheme="majorBidi"/>
          <w:sz w:val="32"/>
          <w:szCs w:val="32"/>
        </w:rPr>
        <w:t>2</w:t>
      </w:r>
      <w:r w:rsidR="0092021A" w:rsidRPr="00720606">
        <w:rPr>
          <w:rFonts w:asciiTheme="majorBidi" w:hAnsiTheme="majorBidi"/>
          <w:sz w:val="32"/>
          <w:szCs w:val="32"/>
        </w:rPr>
        <w:t>/</w:t>
      </w:r>
      <w:r w:rsidR="0092021A" w:rsidRPr="00720606">
        <w:rPr>
          <w:rFonts w:asciiTheme="majorBidi" w:hAnsiTheme="majorBidi" w:cstheme="majorBidi"/>
          <w:sz w:val="32"/>
          <w:szCs w:val="32"/>
        </w:rPr>
        <w:t>2563</w:t>
      </w:r>
      <w:r w:rsidR="0092021A" w:rsidRPr="00720606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720606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92021A" w:rsidRPr="00720606">
        <w:rPr>
          <w:rFonts w:asciiTheme="majorBidi" w:hAnsiTheme="majorBidi" w:cstheme="majorBidi"/>
          <w:sz w:val="32"/>
          <w:szCs w:val="32"/>
        </w:rPr>
        <w:t>10</w:t>
      </w:r>
      <w:r w:rsidR="0092021A" w:rsidRPr="00720606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720606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92021A" w:rsidRPr="00720606">
        <w:rPr>
          <w:rFonts w:asciiTheme="majorBidi" w:hAnsiTheme="majorBidi" w:cstheme="majorBidi"/>
          <w:sz w:val="32"/>
          <w:szCs w:val="32"/>
        </w:rPr>
        <w:t>2563</w:t>
      </w:r>
      <w:r w:rsidR="0092021A" w:rsidRPr="00720606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720606">
        <w:rPr>
          <w:rFonts w:asciiTheme="majorBidi" w:hAnsiTheme="majorBidi" w:hint="cs"/>
          <w:sz w:val="32"/>
          <w:szCs w:val="32"/>
          <w:cs/>
        </w:rPr>
        <w:t>ได้มีมติอนุมัติให้จ่ายเงินปันผลระหว่างกาลให้แก่ผู้ถือหุ้น</w:t>
      </w:r>
      <w:r w:rsidR="0092021A" w:rsidRPr="00720606">
        <w:rPr>
          <w:rFonts w:asciiTheme="majorBidi" w:hAnsiTheme="majorBidi" w:hint="cs"/>
          <w:spacing w:val="-6"/>
          <w:sz w:val="32"/>
          <w:szCs w:val="32"/>
          <w:cs/>
        </w:rPr>
        <w:t xml:space="preserve">สามัญจำนวน </w:t>
      </w:r>
      <w:r w:rsidR="0092021A" w:rsidRPr="00720606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="0092021A"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 w:rsidR="0092021A" w:rsidRPr="00720606">
        <w:rPr>
          <w:rFonts w:asciiTheme="majorBidi" w:hAnsiTheme="majorBidi" w:cstheme="majorBidi"/>
          <w:sz w:val="32"/>
          <w:szCs w:val="32"/>
        </w:rPr>
        <w:t xml:space="preserve"> 0</w:t>
      </w:r>
      <w:r w:rsidR="0092021A" w:rsidRPr="00720606">
        <w:rPr>
          <w:rFonts w:asciiTheme="majorBidi" w:hAnsiTheme="majorBidi"/>
          <w:sz w:val="32"/>
          <w:szCs w:val="32"/>
        </w:rPr>
        <w:t>.</w:t>
      </w:r>
      <w:r w:rsidR="0092021A" w:rsidRPr="00720606">
        <w:rPr>
          <w:rFonts w:asciiTheme="majorBidi" w:hAnsiTheme="majorBidi" w:cstheme="majorBidi"/>
          <w:sz w:val="32"/>
          <w:szCs w:val="32"/>
        </w:rPr>
        <w:t>018</w:t>
      </w:r>
      <w:r w:rsidR="0092021A" w:rsidRPr="00720606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720606">
        <w:rPr>
          <w:rFonts w:asciiTheme="majorBidi" w:hAnsi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="0092021A" w:rsidRPr="00720606">
        <w:rPr>
          <w:rFonts w:asciiTheme="majorBidi" w:hAnsiTheme="majorBidi" w:cstheme="majorBidi"/>
          <w:sz w:val="32"/>
          <w:szCs w:val="32"/>
        </w:rPr>
        <w:t>7</w:t>
      </w:r>
      <w:r w:rsidR="0092021A" w:rsidRPr="00720606">
        <w:rPr>
          <w:rFonts w:asciiTheme="majorBidi" w:hAnsiTheme="majorBidi"/>
          <w:sz w:val="32"/>
          <w:szCs w:val="32"/>
        </w:rPr>
        <w:t>.</w:t>
      </w:r>
      <w:r w:rsidR="0092021A" w:rsidRPr="00720606">
        <w:rPr>
          <w:rFonts w:asciiTheme="majorBidi" w:hAnsiTheme="majorBidi" w:cstheme="majorBidi"/>
          <w:sz w:val="32"/>
          <w:szCs w:val="32"/>
        </w:rPr>
        <w:t>60</w:t>
      </w:r>
      <w:r w:rsidR="0092021A" w:rsidRPr="00720606">
        <w:rPr>
          <w:rFonts w:asciiTheme="majorBidi" w:hAnsiTheme="majorBidi"/>
          <w:sz w:val="32"/>
          <w:szCs w:val="32"/>
          <w:cs/>
        </w:rPr>
        <w:t xml:space="preserve"> </w:t>
      </w:r>
      <w:r w:rsidR="0092021A" w:rsidRPr="00720606">
        <w:rPr>
          <w:rFonts w:asciiTheme="majorBidi" w:hAnsi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="0092021A" w:rsidRPr="00720606">
        <w:rPr>
          <w:rFonts w:asciiTheme="majorBidi" w:hAnsi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="0092021A" w:rsidRPr="00720606">
        <w:rPr>
          <w:rFonts w:asciiTheme="majorBidi" w:hAnsiTheme="majorBidi" w:cstheme="majorBidi"/>
          <w:sz w:val="32"/>
          <w:szCs w:val="32"/>
        </w:rPr>
        <w:t xml:space="preserve">24 </w:t>
      </w:r>
      <w:r w:rsidR="0092021A" w:rsidRPr="00720606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92021A" w:rsidRPr="00720606">
        <w:rPr>
          <w:rFonts w:asciiTheme="majorBidi" w:hAnsiTheme="majorBidi" w:cstheme="majorBidi"/>
          <w:sz w:val="32"/>
          <w:szCs w:val="32"/>
        </w:rPr>
        <w:t xml:space="preserve">2563 </w:t>
      </w:r>
      <w:r w:rsidR="0092021A" w:rsidRPr="00720606">
        <w:rPr>
          <w:rFonts w:asciiTheme="majorBidi" w:hAnsiTheme="majorBidi"/>
          <w:spacing w:val="-4"/>
          <w:sz w:val="32"/>
          <w:szCs w:val="32"/>
        </w:rPr>
        <w:t>(</w:t>
      </w:r>
      <w:r w:rsidR="0092021A" w:rsidRPr="00720606">
        <w:rPr>
          <w:rFonts w:asciiTheme="majorBidi" w:hAnsiTheme="majorBidi" w:cstheme="majorBidi"/>
          <w:spacing w:val="-4"/>
          <w:sz w:val="32"/>
          <w:szCs w:val="32"/>
        </w:rPr>
        <w:t>Record Date</w:t>
      </w:r>
      <w:r w:rsidR="0092021A" w:rsidRPr="00720606">
        <w:rPr>
          <w:rFonts w:asciiTheme="majorBidi" w:hAnsiTheme="majorBidi"/>
          <w:spacing w:val="-4"/>
          <w:sz w:val="32"/>
          <w:szCs w:val="32"/>
        </w:rPr>
        <w:t xml:space="preserve">) </w:t>
      </w:r>
      <w:r w:rsidR="0092021A" w:rsidRPr="00720606">
        <w:rPr>
          <w:rFonts w:asciiTheme="majorBidi" w:hAnsi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 w:rsidR="0092021A" w:rsidRPr="0072060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92021A" w:rsidRPr="00720606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92021A" w:rsidRPr="007206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="0092021A" w:rsidRPr="00720606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52559618" w14:textId="77777777" w:rsidR="0092021A" w:rsidRPr="00720606" w:rsidRDefault="0092021A" w:rsidP="00846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DE613A" w14:textId="77777777" w:rsidR="00353BEB" w:rsidRPr="00720606" w:rsidRDefault="00353BEB" w:rsidP="00846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20606">
        <w:rPr>
          <w:rFonts w:asciiTheme="majorBidi" w:hAnsiTheme="majorBidi"/>
          <w:b/>
          <w:bCs/>
          <w:sz w:val="32"/>
          <w:szCs w:val="32"/>
        </w:rPr>
        <w:t>4.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74499D5" w14:textId="77777777" w:rsidR="00353BEB" w:rsidRPr="00720606" w:rsidRDefault="00353BEB" w:rsidP="00846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0DCE36DB" w14:textId="77777777" w:rsidR="00353BEB" w:rsidRPr="00720606" w:rsidRDefault="00353BEB" w:rsidP="00846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3B1B250F" w14:textId="77777777" w:rsidR="00353BEB" w:rsidRPr="00720606" w:rsidRDefault="00353BEB" w:rsidP="00846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720606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720606">
        <w:rPr>
          <w:rFonts w:asciiTheme="majorBidi" w:hAnsiTheme="majorBidi"/>
          <w:spacing w:val="-2"/>
          <w:sz w:val="32"/>
          <w:szCs w:val="32"/>
        </w:rPr>
        <w:tab/>
      </w:r>
      <w:r w:rsidRPr="00720606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</w:t>
      </w:r>
      <w:r w:rsidRPr="00720606">
        <w:rPr>
          <w:rFonts w:asciiTheme="majorBidi" w:hAnsiTheme="majorBidi" w:hint="cs"/>
          <w:sz w:val="32"/>
          <w:szCs w:val="32"/>
          <w:cs/>
        </w:rPr>
        <w:t>และผลิตและจำหน่ายแผงโซลาร์เซลล์</w:t>
      </w:r>
    </w:p>
    <w:p w14:paraId="1B697E74" w14:textId="77777777" w:rsidR="00353BEB" w:rsidRPr="00720606" w:rsidRDefault="00353BEB" w:rsidP="00846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720606">
        <w:rPr>
          <w:rFonts w:asciiTheme="majorBidi" w:hAnsiTheme="majorBidi"/>
          <w:spacing w:val="-2"/>
          <w:sz w:val="32"/>
          <w:szCs w:val="32"/>
        </w:rPr>
        <w:tab/>
      </w:r>
      <w:r w:rsidRPr="00720606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>จำหน่ายกลุ่ม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>ผลิต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3924DEFD" w14:textId="16CDD14B" w:rsidR="00353BEB" w:rsidRPr="00720606" w:rsidRDefault="00353BEB" w:rsidP="00846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3 </w:t>
      </w:r>
      <w:r w:rsidRPr="00720606">
        <w:rPr>
          <w:rFonts w:asciiTheme="majorBidi" w:hAnsiTheme="majorBidi"/>
          <w:spacing w:val="-2"/>
          <w:sz w:val="32"/>
          <w:szCs w:val="32"/>
        </w:rPr>
        <w:tab/>
      </w:r>
      <w:r w:rsidRPr="00720606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>กลุ่ม</w:t>
      </w:r>
      <w:r w:rsidRPr="00720606">
        <w:rPr>
          <w:rFonts w:asciiTheme="majorBidi" w:hAnsiTheme="majorBidi" w:hint="cs"/>
          <w:sz w:val="32"/>
          <w:szCs w:val="32"/>
          <w:cs/>
        </w:rPr>
        <w:t>ผลิตภัณฑ์โซลาร์เซลล์โดย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>ให้บริการออกแบบจัดหาและติดตั้งอุปกรณ์ผลิตกระแสไฟฟ้าโดย</w:t>
      </w:r>
      <w:r w:rsidRPr="00720606">
        <w:rPr>
          <w:rFonts w:asciiTheme="majorBidi" w:hAnsiTheme="majorBidi"/>
          <w:sz w:val="32"/>
          <w:szCs w:val="32"/>
          <w:cs/>
        </w:rPr>
        <w:t>ใช้พลังงาน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แสงอาทิตย์ </w:t>
      </w:r>
    </w:p>
    <w:p w14:paraId="568B6840" w14:textId="77777777" w:rsidR="00353BEB" w:rsidRPr="00720606" w:rsidRDefault="00353BEB" w:rsidP="00353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4AB84357" w14:textId="77777777" w:rsidR="00852954" w:rsidRPr="00720606" w:rsidRDefault="00353BEB" w:rsidP="0085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720606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7C525978" w14:textId="77777777" w:rsidR="00852954" w:rsidRPr="00720606" w:rsidRDefault="0085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2"/>
          <w:szCs w:val="32"/>
          <w:cs/>
        </w:rPr>
      </w:pPr>
      <w:r w:rsidRPr="00720606">
        <w:rPr>
          <w:rFonts w:asciiTheme="majorBidi" w:hAnsiTheme="majorBidi"/>
          <w:spacing w:val="-2"/>
          <w:sz w:val="32"/>
          <w:szCs w:val="32"/>
        </w:rPr>
        <w:br w:type="page"/>
      </w:r>
    </w:p>
    <w:p w14:paraId="3F1D0ED0" w14:textId="19FC3A39" w:rsidR="00353BEB" w:rsidRPr="00720606" w:rsidRDefault="00353BEB" w:rsidP="0085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20606">
        <w:rPr>
          <w:rFonts w:asciiTheme="majorBidi" w:hAnsiTheme="majorBidi"/>
          <w:spacing w:val="-2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>เก้า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>เดือนสิ้นสุดวันที่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 30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606">
        <w:rPr>
          <w:rFonts w:asciiTheme="majorBidi" w:hAnsiTheme="majorBidi" w:hint="cs"/>
          <w:spacing w:val="-2"/>
          <w:sz w:val="32"/>
          <w:szCs w:val="32"/>
          <w:cs/>
        </w:rPr>
        <w:t>กันย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>ายน</w:t>
      </w:r>
      <w:r w:rsidRPr="00720606">
        <w:rPr>
          <w:rFonts w:asciiTheme="majorBidi" w:hAnsiTheme="majorBidi"/>
          <w:spacing w:val="-2"/>
          <w:sz w:val="32"/>
          <w:szCs w:val="32"/>
        </w:rPr>
        <w:t xml:space="preserve"> 2564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Pr="00720606">
        <w:rPr>
          <w:rFonts w:asciiTheme="majorBidi" w:hAnsiTheme="majorBidi"/>
          <w:spacing w:val="-2"/>
          <w:sz w:val="32"/>
          <w:szCs w:val="32"/>
        </w:rPr>
        <w:t>2563</w:t>
      </w:r>
      <w:r w:rsidRPr="00720606">
        <w:rPr>
          <w:rFonts w:asciiTheme="majorBidi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99"/>
        <w:gridCol w:w="595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720606" w:rsidRPr="00720606" w14:paraId="43AD6E01" w14:textId="77777777" w:rsidTr="000C4770">
        <w:tc>
          <w:tcPr>
            <w:tcW w:w="1644" w:type="dxa"/>
          </w:tcPr>
          <w:p w14:paraId="743C762B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4E8E49AE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720606" w:rsidRPr="00720606" w14:paraId="1448B2FC" w14:textId="77777777" w:rsidTr="000C4770">
        <w:tc>
          <w:tcPr>
            <w:tcW w:w="1644" w:type="dxa"/>
          </w:tcPr>
          <w:p w14:paraId="6F61F560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1C0F5BFD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720606" w:rsidRPr="00720606" w14:paraId="0300DA95" w14:textId="77777777" w:rsidTr="000C4770">
        <w:tc>
          <w:tcPr>
            <w:tcW w:w="1644" w:type="dxa"/>
          </w:tcPr>
          <w:p w14:paraId="44071842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3A63FB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5E1A8360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2EE8FF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AD406D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758D5B81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FC4FC2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8CB4E5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0492DA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8290FC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20606" w:rsidRPr="00720606" w14:paraId="5811699D" w14:textId="77777777" w:rsidTr="000C4770">
        <w:tc>
          <w:tcPr>
            <w:tcW w:w="1644" w:type="dxa"/>
          </w:tcPr>
          <w:p w14:paraId="52CE4119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A4340D" w14:textId="67DC66B8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6DAAA5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1D384034" w14:textId="0FFD7212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1203D094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7656E65" w14:textId="21B9C671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4948EE1C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DE384B6" w14:textId="32CD13D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6C66FA1B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595BC4B" w14:textId="38236F65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1C656509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8E1D14C" w14:textId="7CC250EE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0A27584F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2738061" w14:textId="290BAAFF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9" w:type="dxa"/>
          </w:tcPr>
          <w:p w14:paraId="4410CD20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39A0DD4" w14:textId="046713CE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</w:tr>
      <w:tr w:rsidR="00720606" w:rsidRPr="00720606" w14:paraId="19BD06C9" w14:textId="77777777" w:rsidTr="000C4770">
        <w:tc>
          <w:tcPr>
            <w:tcW w:w="1644" w:type="dxa"/>
            <w:vAlign w:val="bottom"/>
          </w:tcPr>
          <w:p w14:paraId="2F0D7F95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E43EE9" w14:textId="4C350496" w:rsidR="00012B75" w:rsidRPr="00720606" w:rsidRDefault="00A46238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929,591</w:t>
            </w:r>
          </w:p>
        </w:tc>
        <w:tc>
          <w:tcPr>
            <w:tcW w:w="134" w:type="dxa"/>
          </w:tcPr>
          <w:p w14:paraId="564E4AEF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9D87F2" w14:textId="72E37042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751,551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750F93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E3713C" w14:textId="20C1C3E1" w:rsidR="00012B75" w:rsidRPr="00720606" w:rsidRDefault="00252079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306,601</w:t>
            </w:r>
          </w:p>
        </w:tc>
        <w:tc>
          <w:tcPr>
            <w:tcW w:w="142" w:type="dxa"/>
          </w:tcPr>
          <w:p w14:paraId="6B7C0E4B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3D4B0F" w14:textId="1E4750F3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294,744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754301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8988548" w14:textId="2E8E2AA6" w:rsidR="00012B75" w:rsidRPr="00720606" w:rsidRDefault="00252079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254,062</w:t>
            </w:r>
          </w:p>
        </w:tc>
        <w:tc>
          <w:tcPr>
            <w:tcW w:w="142" w:type="dxa"/>
          </w:tcPr>
          <w:p w14:paraId="3E3E082D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CCC8B33" w14:textId="4F4656C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18,276</w:t>
            </w:r>
          </w:p>
        </w:tc>
        <w:tc>
          <w:tcPr>
            <w:tcW w:w="142" w:type="dxa"/>
            <w:vAlign w:val="bottom"/>
          </w:tcPr>
          <w:p w14:paraId="7E051018" w14:textId="77777777" w:rsidR="00012B75" w:rsidRPr="00720606" w:rsidRDefault="00012B75" w:rsidP="002655A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23477091" w14:textId="7E03DF72" w:rsidR="00012B75" w:rsidRPr="00720606" w:rsidRDefault="00A46238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1,490,254</w:t>
            </w:r>
          </w:p>
        </w:tc>
        <w:tc>
          <w:tcPr>
            <w:tcW w:w="139" w:type="dxa"/>
          </w:tcPr>
          <w:p w14:paraId="06B62A4B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5813AE4" w14:textId="2D8218BE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>,064,571</w:t>
            </w:r>
          </w:p>
        </w:tc>
      </w:tr>
      <w:tr w:rsidR="00720606" w:rsidRPr="00720606" w14:paraId="30674E9E" w14:textId="77777777" w:rsidTr="000C4770">
        <w:tc>
          <w:tcPr>
            <w:tcW w:w="1644" w:type="dxa"/>
            <w:vAlign w:val="bottom"/>
          </w:tcPr>
          <w:p w14:paraId="03BA0B37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34CE751" w14:textId="36948FF3" w:rsidR="00012B75" w:rsidRPr="00720606" w:rsidRDefault="00A46238" w:rsidP="002655A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(863,912)</w:t>
            </w:r>
          </w:p>
        </w:tc>
        <w:tc>
          <w:tcPr>
            <w:tcW w:w="134" w:type="dxa"/>
          </w:tcPr>
          <w:p w14:paraId="0852D9F5" w14:textId="77777777" w:rsidR="00012B75" w:rsidRPr="00720606" w:rsidRDefault="00012B75" w:rsidP="002655A2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804313" w14:textId="064BBCCA" w:rsidR="00012B75" w:rsidRPr="00720606" w:rsidRDefault="00012B75" w:rsidP="002655A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(698,362)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9A1D25" w14:textId="77777777" w:rsidR="00012B75" w:rsidRPr="00720606" w:rsidRDefault="00012B75" w:rsidP="002655A2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F5D0E59" w14:textId="5BEDADD7" w:rsidR="00012B75" w:rsidRPr="00720606" w:rsidRDefault="00252079" w:rsidP="002655A2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(219,291)</w:t>
            </w:r>
          </w:p>
        </w:tc>
        <w:tc>
          <w:tcPr>
            <w:tcW w:w="142" w:type="dxa"/>
          </w:tcPr>
          <w:p w14:paraId="5FFC5A8D" w14:textId="77777777" w:rsidR="00012B75" w:rsidRPr="00720606" w:rsidRDefault="00012B75" w:rsidP="002655A2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F2AB48D" w14:textId="65CCBAB6" w:rsidR="00012B75" w:rsidRPr="00720606" w:rsidRDefault="00012B75" w:rsidP="002655A2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(220,123)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5D838D" w14:textId="77777777" w:rsidR="00012B75" w:rsidRPr="00720606" w:rsidRDefault="00012B75" w:rsidP="002655A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228C9BA8" w14:textId="59F6EBFF" w:rsidR="00012B75" w:rsidRPr="00720606" w:rsidRDefault="00252079" w:rsidP="002655A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(191,946)</w:t>
            </w:r>
          </w:p>
        </w:tc>
        <w:tc>
          <w:tcPr>
            <w:tcW w:w="142" w:type="dxa"/>
          </w:tcPr>
          <w:p w14:paraId="073C30EF" w14:textId="77777777" w:rsidR="00012B75" w:rsidRPr="00720606" w:rsidRDefault="00012B75" w:rsidP="002655A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2B2DFD71" w14:textId="282D655B" w:rsidR="00012B75" w:rsidRPr="00720606" w:rsidRDefault="00012B75" w:rsidP="002655A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(16,223)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E60AFDE" w14:textId="77777777" w:rsidR="00012B75" w:rsidRPr="00720606" w:rsidRDefault="00012B75" w:rsidP="002655A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E47ACFD" w14:textId="79C3763B" w:rsidR="00012B75" w:rsidRPr="00720606" w:rsidRDefault="00A46238" w:rsidP="002655A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(1,275,149)</w:t>
            </w:r>
          </w:p>
        </w:tc>
        <w:tc>
          <w:tcPr>
            <w:tcW w:w="139" w:type="dxa"/>
          </w:tcPr>
          <w:p w14:paraId="1EC461D8" w14:textId="77777777" w:rsidR="00012B75" w:rsidRPr="00720606" w:rsidRDefault="00012B75" w:rsidP="002655A2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6EEA5FBA" w14:textId="4967C6E6" w:rsidR="00012B75" w:rsidRPr="00720606" w:rsidRDefault="00012B75" w:rsidP="002655A2">
            <w:pPr>
              <w:tabs>
                <w:tab w:val="clear" w:pos="680"/>
                <w:tab w:val="clear" w:pos="907"/>
                <w:tab w:val="left" w:pos="196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(934,708)</w:t>
            </w:r>
          </w:p>
        </w:tc>
      </w:tr>
      <w:tr w:rsidR="00720606" w:rsidRPr="00720606" w14:paraId="2C7BAA76" w14:textId="77777777" w:rsidTr="000C4770">
        <w:tc>
          <w:tcPr>
            <w:tcW w:w="1644" w:type="dxa"/>
            <w:vAlign w:val="bottom"/>
          </w:tcPr>
          <w:p w14:paraId="063FDA8B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AAFC37D" w14:textId="41D96E90" w:rsidR="00012B75" w:rsidRPr="00720606" w:rsidRDefault="00A46238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65,679</w:t>
            </w:r>
          </w:p>
        </w:tc>
        <w:tc>
          <w:tcPr>
            <w:tcW w:w="134" w:type="dxa"/>
          </w:tcPr>
          <w:p w14:paraId="23EB66B5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8CFEE7F" w14:textId="7A74D6BC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53,189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FD2F36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0929D9" w14:textId="338DBBA1" w:rsidR="00012B75" w:rsidRPr="00720606" w:rsidRDefault="00252079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87,310</w:t>
            </w:r>
          </w:p>
        </w:tc>
        <w:tc>
          <w:tcPr>
            <w:tcW w:w="142" w:type="dxa"/>
          </w:tcPr>
          <w:p w14:paraId="69972DCA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7C494EB" w14:textId="494D44AC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74,621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91E2D8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B872C1" w14:textId="66A8E516" w:rsidR="00012B75" w:rsidRPr="00720606" w:rsidRDefault="00905CCD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62,116</w:t>
            </w:r>
          </w:p>
        </w:tc>
        <w:tc>
          <w:tcPr>
            <w:tcW w:w="142" w:type="dxa"/>
          </w:tcPr>
          <w:p w14:paraId="0D171A60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5B9A8F" w14:textId="4BAB0AE4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2,053</w:t>
            </w:r>
          </w:p>
        </w:tc>
        <w:tc>
          <w:tcPr>
            <w:tcW w:w="142" w:type="dxa"/>
            <w:vAlign w:val="bottom"/>
          </w:tcPr>
          <w:p w14:paraId="374536F1" w14:textId="77777777" w:rsidR="00012B75" w:rsidRPr="00720606" w:rsidRDefault="00012B75" w:rsidP="002655A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5990F7" w14:textId="57F9CC8A" w:rsidR="00012B75" w:rsidRPr="00720606" w:rsidRDefault="00A46238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215,105</w:t>
            </w:r>
          </w:p>
        </w:tc>
        <w:tc>
          <w:tcPr>
            <w:tcW w:w="139" w:type="dxa"/>
          </w:tcPr>
          <w:p w14:paraId="081B56A2" w14:textId="77777777" w:rsidR="00012B75" w:rsidRPr="00720606" w:rsidRDefault="00012B75" w:rsidP="002655A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D744EB" w14:textId="7C370922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129,863</w:t>
            </w:r>
          </w:p>
        </w:tc>
      </w:tr>
      <w:tr w:rsidR="00720606" w:rsidRPr="00720606" w14:paraId="51335E7A" w14:textId="77777777" w:rsidTr="000C4770">
        <w:tc>
          <w:tcPr>
            <w:tcW w:w="1644" w:type="dxa"/>
          </w:tcPr>
          <w:p w14:paraId="1F474876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CB3974F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0C06D44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12CB30D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DDE266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433360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616DF4A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680E5A2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F66A31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D54BAD6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6905FD7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B96224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1F6F145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992B703" w14:textId="722FB86F" w:rsidR="00012B75" w:rsidRPr="00720606" w:rsidRDefault="00D32570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27,687</w:t>
            </w:r>
          </w:p>
        </w:tc>
        <w:tc>
          <w:tcPr>
            <w:tcW w:w="139" w:type="dxa"/>
          </w:tcPr>
          <w:p w14:paraId="4C83CADA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709E216" w14:textId="011CD6F5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17,052</w:t>
            </w:r>
          </w:p>
        </w:tc>
      </w:tr>
      <w:tr w:rsidR="00720606" w:rsidRPr="00720606" w14:paraId="4BDA4FDC" w14:textId="77777777" w:rsidTr="000C4770">
        <w:tc>
          <w:tcPr>
            <w:tcW w:w="1644" w:type="dxa"/>
          </w:tcPr>
          <w:p w14:paraId="3ABC4B28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49C1964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38705B1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7DF23482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D55DEE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781534B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7654A4C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E02E96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A67F654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61B315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C1FF9CE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1BF311F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CC5193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F6229AD" w14:textId="526FE4BB" w:rsidR="00012B75" w:rsidRPr="00720606" w:rsidRDefault="00D32570" w:rsidP="002655A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(34,174)</w:t>
            </w:r>
          </w:p>
        </w:tc>
        <w:tc>
          <w:tcPr>
            <w:tcW w:w="139" w:type="dxa"/>
          </w:tcPr>
          <w:p w14:paraId="03E5B14F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DCFE6EA" w14:textId="23CFFB1C" w:rsidR="00012B75" w:rsidRPr="00720606" w:rsidRDefault="00012B75" w:rsidP="002655A2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(33,485)</w:t>
            </w:r>
          </w:p>
        </w:tc>
      </w:tr>
      <w:tr w:rsidR="00720606" w:rsidRPr="00720606" w14:paraId="05D18BB5" w14:textId="77777777" w:rsidTr="000C4770">
        <w:tc>
          <w:tcPr>
            <w:tcW w:w="1644" w:type="dxa"/>
          </w:tcPr>
          <w:p w14:paraId="11369540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608620F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A6C0ED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A441818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5D1BF3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05FAD7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74E179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FAB0DB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5F897D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22A68A2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FFD0217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8461449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384E587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C661794" w14:textId="3D5C4B5D" w:rsidR="00012B75" w:rsidRPr="00720606" w:rsidRDefault="00D32570" w:rsidP="002655A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(132,272)</w:t>
            </w:r>
          </w:p>
        </w:tc>
        <w:tc>
          <w:tcPr>
            <w:tcW w:w="139" w:type="dxa"/>
          </w:tcPr>
          <w:p w14:paraId="13A350B3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B5BA4E3" w14:textId="66D87CD0" w:rsidR="00012B75" w:rsidRPr="00720606" w:rsidRDefault="00012B75" w:rsidP="002655A2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(113,590)</w:t>
            </w:r>
          </w:p>
        </w:tc>
      </w:tr>
      <w:tr w:rsidR="00720606" w:rsidRPr="00720606" w14:paraId="60EAE835" w14:textId="77777777" w:rsidTr="002026BC">
        <w:tc>
          <w:tcPr>
            <w:tcW w:w="1644" w:type="dxa"/>
          </w:tcPr>
          <w:p w14:paraId="52E96051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E20DACA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766FA5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3A5D4E0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E4573C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1F38C0A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7501D31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77CDE88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71F061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A1FA56F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1A7840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8422CB" w14:textId="77777777" w:rsidR="00D32570" w:rsidRPr="00720606" w:rsidRDefault="00D32570" w:rsidP="00D3257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5377CAB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B68B6F" w14:textId="03E469C1" w:rsidR="00D32570" w:rsidRPr="00720606" w:rsidRDefault="00D32570" w:rsidP="00D3257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 xml:space="preserve"> 1,686 </w:t>
            </w:r>
          </w:p>
        </w:tc>
        <w:tc>
          <w:tcPr>
            <w:tcW w:w="139" w:type="dxa"/>
          </w:tcPr>
          <w:p w14:paraId="220FD69A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4A88B0A" w14:textId="1D48CC78" w:rsidR="00D32570" w:rsidRPr="00720606" w:rsidRDefault="00D32570" w:rsidP="00D3257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</w:tr>
      <w:tr w:rsidR="00720606" w:rsidRPr="00720606" w14:paraId="33C9B395" w14:textId="77777777" w:rsidTr="002026BC">
        <w:tc>
          <w:tcPr>
            <w:tcW w:w="1644" w:type="dxa"/>
          </w:tcPr>
          <w:p w14:paraId="2EDB1079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2513B5EB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36C88C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50B863F9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E01B61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872AE2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885075A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277ED13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CEC299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00C5979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D15464" w14:textId="77777777" w:rsidR="00D32570" w:rsidRPr="00720606" w:rsidRDefault="00D32570" w:rsidP="00D3257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9F6D93" w14:textId="77777777" w:rsidR="00D32570" w:rsidRPr="00720606" w:rsidRDefault="00D32570" w:rsidP="00D3257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83B73CB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BD63952" w14:textId="6CB9C616" w:rsidR="00D32570" w:rsidRPr="00720606" w:rsidRDefault="00D32570" w:rsidP="00D32570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 xml:space="preserve"> (8,732)</w:t>
            </w:r>
          </w:p>
        </w:tc>
        <w:tc>
          <w:tcPr>
            <w:tcW w:w="139" w:type="dxa"/>
          </w:tcPr>
          <w:p w14:paraId="0461BAF6" w14:textId="77777777" w:rsidR="00D32570" w:rsidRPr="00720606" w:rsidRDefault="00D32570" w:rsidP="00D3257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44E1D60" w14:textId="74497F54" w:rsidR="00D32570" w:rsidRPr="00720606" w:rsidRDefault="00D32570" w:rsidP="00D32570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(11,921)</w:t>
            </w:r>
          </w:p>
        </w:tc>
      </w:tr>
      <w:tr w:rsidR="00720606" w:rsidRPr="00720606" w14:paraId="5CAEE6E0" w14:textId="77777777" w:rsidTr="000C4770">
        <w:tc>
          <w:tcPr>
            <w:tcW w:w="1843" w:type="dxa"/>
            <w:gridSpan w:val="2"/>
          </w:tcPr>
          <w:p w14:paraId="5BFB2E73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รายได้ (ค่าใช้จ่าย) </w:t>
            </w: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95" w:type="dxa"/>
            <w:shd w:val="clear" w:color="auto" w:fill="auto"/>
            <w:vAlign w:val="bottom"/>
          </w:tcPr>
          <w:p w14:paraId="4E31CB04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7463F1A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0CEFC2CF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112410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A161BD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32F6708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904971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65E3BFB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82FF469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C02D05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18C0097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2FF90BA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15FEA51" w14:textId="12C8BDA8" w:rsidR="00012B75" w:rsidRPr="00720606" w:rsidRDefault="00D32570" w:rsidP="00D32570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(4,237)</w:t>
            </w:r>
          </w:p>
        </w:tc>
        <w:tc>
          <w:tcPr>
            <w:tcW w:w="139" w:type="dxa"/>
          </w:tcPr>
          <w:p w14:paraId="77ACE87C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F5FE3B2" w14:textId="0FD6A91D" w:rsidR="00012B75" w:rsidRPr="00720606" w:rsidRDefault="00012B75" w:rsidP="002655A2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(1,517)</w:t>
            </w:r>
          </w:p>
        </w:tc>
      </w:tr>
      <w:tr w:rsidR="00720606" w:rsidRPr="00720606" w14:paraId="556B8280" w14:textId="77777777" w:rsidTr="000C4770">
        <w:tc>
          <w:tcPr>
            <w:tcW w:w="1843" w:type="dxa"/>
            <w:gridSpan w:val="2"/>
          </w:tcPr>
          <w:p w14:paraId="3CDBF698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595" w:type="dxa"/>
            <w:shd w:val="clear" w:color="auto" w:fill="auto"/>
            <w:vAlign w:val="bottom"/>
          </w:tcPr>
          <w:p w14:paraId="5D8FE92D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4F159E2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6A121A93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9273C2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6FCB12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FCE331A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48B43CF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B55475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075FACC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234C57" w14:textId="77777777" w:rsidR="00012B75" w:rsidRPr="00720606" w:rsidRDefault="00012B75" w:rsidP="002655A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A344C1F" w14:textId="77777777" w:rsidR="00012B75" w:rsidRPr="00720606" w:rsidRDefault="00012B75" w:rsidP="002655A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35902AD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C87046" w14:textId="79EDD4C1" w:rsidR="00012B75" w:rsidRPr="00720606" w:rsidRDefault="00D32570" w:rsidP="002655A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65,063</w:t>
            </w:r>
          </w:p>
        </w:tc>
        <w:tc>
          <w:tcPr>
            <w:tcW w:w="139" w:type="dxa"/>
          </w:tcPr>
          <w:p w14:paraId="3C882DEF" w14:textId="77777777" w:rsidR="00012B75" w:rsidRPr="00720606" w:rsidRDefault="00012B75" w:rsidP="002655A2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56F115" w14:textId="79AF6DC0" w:rsidR="00012B75" w:rsidRPr="00720606" w:rsidRDefault="00012B75" w:rsidP="002655A2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(13,453)</w:t>
            </w:r>
          </w:p>
        </w:tc>
      </w:tr>
    </w:tbl>
    <w:p w14:paraId="21EEEEC1" w14:textId="43381B22" w:rsidR="00B80026" w:rsidRPr="00720606" w:rsidRDefault="00B80026" w:rsidP="0026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10019EB3" w14:textId="77777777" w:rsidR="00353BEB" w:rsidRPr="00720606" w:rsidRDefault="00353BEB" w:rsidP="002655A2">
      <w:pPr>
        <w:tabs>
          <w:tab w:val="left" w:pos="284"/>
        </w:tabs>
        <w:spacing w:line="36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 w:hint="cs"/>
          <w:b/>
          <w:bCs/>
          <w:sz w:val="32"/>
          <w:szCs w:val="32"/>
        </w:rPr>
        <w:t>25.</w:t>
      </w:r>
      <w:r w:rsidRPr="00720606">
        <w:rPr>
          <w:rFonts w:ascii="Angsana New" w:hAnsi="Angsana New"/>
          <w:b/>
          <w:bCs/>
          <w:sz w:val="32"/>
          <w:szCs w:val="32"/>
        </w:rPr>
        <w:tab/>
      </w:r>
      <w:r w:rsidRPr="00720606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931EF47" w14:textId="77777777" w:rsidR="00353BEB" w:rsidRPr="00720606" w:rsidRDefault="00353BEB" w:rsidP="002655A2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บริษัท</w:t>
      </w:r>
      <w:r w:rsidRPr="0072060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20606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BB53DBF" w14:textId="77777777" w:rsidR="00353BEB" w:rsidRPr="00720606" w:rsidRDefault="00353BEB" w:rsidP="002655A2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606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730EC91C" w14:textId="77777777" w:rsidR="00353BEB" w:rsidRPr="00720606" w:rsidRDefault="00353BEB" w:rsidP="002655A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720606">
        <w:rPr>
          <w:rFonts w:ascii="Angsana New" w:hAnsi="Angsana New"/>
          <w:sz w:val="32"/>
          <w:szCs w:val="32"/>
        </w:rPr>
        <w:t>13</w:t>
      </w:r>
      <w:r w:rsidRPr="00720606">
        <w:rPr>
          <w:rFonts w:ascii="Angsana New" w:hAnsi="Angsana New" w:hint="cs"/>
          <w:sz w:val="32"/>
          <w:szCs w:val="32"/>
        </w:rPr>
        <w:t xml:space="preserve"> </w:t>
      </w:r>
      <w:r w:rsidRPr="00720606">
        <w:rPr>
          <w:rFonts w:ascii="Angsana New" w:hAnsi="Angsana New" w:hint="cs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194639C6" w14:textId="77777777" w:rsidR="00353BEB" w:rsidRPr="00720606" w:rsidRDefault="00353BEB" w:rsidP="002655A2">
      <w:pPr>
        <w:spacing w:line="36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ระดับ</w:t>
      </w:r>
      <w:r w:rsidRPr="00720606">
        <w:rPr>
          <w:rFonts w:ascii="Angsana New" w:hAnsi="Angsana New" w:hint="cs"/>
          <w:sz w:val="32"/>
          <w:szCs w:val="32"/>
          <w:cs/>
        </w:rPr>
        <w:t>ที่</w:t>
      </w:r>
      <w:r w:rsidRPr="00720606">
        <w:rPr>
          <w:rFonts w:ascii="Angsana New" w:hAnsi="Angsana New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z w:val="32"/>
          <w:szCs w:val="32"/>
        </w:rPr>
        <w:t>1</w:t>
      </w:r>
      <w:r w:rsidRPr="00720606">
        <w:rPr>
          <w:rFonts w:ascii="Angsana New" w:hAnsi="Angsana New" w:hint="cs"/>
          <w:sz w:val="32"/>
          <w:szCs w:val="32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6232B7C" w14:textId="77777777" w:rsidR="00353BEB" w:rsidRPr="00720606" w:rsidRDefault="00353BEB" w:rsidP="002655A2">
      <w:pPr>
        <w:spacing w:line="360" w:lineRule="exact"/>
        <w:ind w:left="1560" w:hanging="709"/>
        <w:rPr>
          <w:rFonts w:ascii="Angsana New" w:hAnsi="Angsana New"/>
          <w:spacing w:val="-8"/>
          <w:sz w:val="32"/>
          <w:szCs w:val="32"/>
          <w:cs/>
        </w:rPr>
      </w:pPr>
      <w:r w:rsidRPr="00720606">
        <w:rPr>
          <w:rFonts w:ascii="Angsana New" w:hAnsi="Angsana New"/>
          <w:spacing w:val="-8"/>
          <w:sz w:val="32"/>
          <w:szCs w:val="32"/>
          <w:cs/>
        </w:rPr>
        <w:t>ระดับ</w:t>
      </w:r>
      <w:r w:rsidRPr="00720606">
        <w:rPr>
          <w:rFonts w:ascii="Angsana New" w:hAnsi="Angsana New" w:hint="cs"/>
          <w:spacing w:val="-8"/>
          <w:sz w:val="32"/>
          <w:szCs w:val="32"/>
          <w:cs/>
        </w:rPr>
        <w:t xml:space="preserve">ที่ </w:t>
      </w:r>
      <w:r w:rsidRPr="00720606">
        <w:rPr>
          <w:rFonts w:ascii="Angsana New" w:hAnsi="Angsana New"/>
          <w:spacing w:val="-8"/>
          <w:sz w:val="32"/>
          <w:szCs w:val="32"/>
        </w:rPr>
        <w:t xml:space="preserve">2 </w:t>
      </w:r>
      <w:r w:rsidRPr="00720606">
        <w:rPr>
          <w:rFonts w:ascii="Angsana New" w:hAnsi="Angsana New" w:hint="cs"/>
          <w:spacing w:val="-1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E48039E" w14:textId="376A1D8D" w:rsidR="00353BEB" w:rsidRPr="00720606" w:rsidRDefault="00353BEB" w:rsidP="002655A2">
      <w:pPr>
        <w:spacing w:line="360" w:lineRule="exact"/>
        <w:ind w:left="360" w:firstLine="491"/>
        <w:jc w:val="thaiDistribute"/>
        <w:rPr>
          <w:rFonts w:ascii="Angsana New" w:hAnsi="Angsana New"/>
          <w:spacing w:val="-4"/>
          <w:sz w:val="32"/>
          <w:szCs w:val="32"/>
        </w:rPr>
      </w:pPr>
      <w:r w:rsidRPr="00720606">
        <w:rPr>
          <w:rFonts w:ascii="Angsana New" w:hAnsi="Angsana New"/>
          <w:spacing w:val="-4"/>
          <w:sz w:val="32"/>
          <w:szCs w:val="32"/>
          <w:cs/>
        </w:rPr>
        <w:t>ระดับ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72060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pacing w:val="-4"/>
          <w:sz w:val="32"/>
          <w:szCs w:val="32"/>
        </w:rPr>
        <w:t xml:space="preserve">3 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Pr="00720606">
        <w:rPr>
          <w:rFonts w:ascii="Angsana New" w:hAnsi="Angsana New" w:hint="cs"/>
          <w:spacing w:val="-6"/>
          <w:sz w:val="32"/>
          <w:szCs w:val="32"/>
          <w:cs/>
        </w:rPr>
        <w:t>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BBFC0DB" w14:textId="0C855511" w:rsidR="00353BEB" w:rsidRPr="00720606" w:rsidRDefault="00353BEB" w:rsidP="002655A2">
      <w:pPr>
        <w:spacing w:line="36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 xml:space="preserve">ณ </w:t>
      </w:r>
      <w:r w:rsidRPr="00720606">
        <w:rPr>
          <w:rFonts w:ascii="Angsana New" w:hAnsi="Angsana New" w:hint="cs"/>
          <w:sz w:val="32"/>
          <w:szCs w:val="32"/>
          <w:cs/>
        </w:rPr>
        <w:t>วันที่</w:t>
      </w:r>
      <w:r w:rsidRPr="00720606">
        <w:rPr>
          <w:rFonts w:ascii="Angsana New" w:hAnsi="Angsana New" w:hint="cs"/>
          <w:sz w:val="32"/>
          <w:szCs w:val="32"/>
        </w:rPr>
        <w:t xml:space="preserve"> </w:t>
      </w:r>
      <w:r w:rsidRPr="00720606">
        <w:rPr>
          <w:rFonts w:ascii="Angsana New" w:hAnsi="Angsana New"/>
          <w:sz w:val="32"/>
          <w:szCs w:val="32"/>
        </w:rPr>
        <w:t>30</w:t>
      </w:r>
      <w:r w:rsidRPr="00720606">
        <w:rPr>
          <w:rFonts w:ascii="Angsana New" w:hAnsi="Angsana New"/>
          <w:sz w:val="32"/>
          <w:szCs w:val="32"/>
          <w:cs/>
        </w:rPr>
        <w:t xml:space="preserve"> </w:t>
      </w:r>
      <w:r w:rsidRPr="00720606">
        <w:rPr>
          <w:rFonts w:ascii="Angsana New" w:hAnsi="Angsana New" w:hint="cs"/>
          <w:sz w:val="32"/>
          <w:szCs w:val="32"/>
          <w:cs/>
        </w:rPr>
        <w:t>กันยายน</w:t>
      </w:r>
      <w:r w:rsidRPr="00720606">
        <w:rPr>
          <w:rFonts w:ascii="Angsana New" w:hAnsi="Angsana New"/>
          <w:sz w:val="32"/>
          <w:szCs w:val="32"/>
        </w:rPr>
        <w:t xml:space="preserve"> 2564 </w:t>
      </w:r>
      <w:r w:rsidRPr="00720606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บริษัทและบริษัทย่อยมีสินทรัพย์บางรายการที่วัดมูลค่าด้วยมูลค่ายุติธรรม แยกแสดงระดับของข้อมูลที่ใช้ในการวัดมูลค่ายุติธรรมได้ดังนี้</w:t>
      </w:r>
    </w:p>
    <w:tbl>
      <w:tblPr>
        <w:tblW w:w="834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52"/>
        <w:gridCol w:w="482"/>
        <w:gridCol w:w="134"/>
        <w:gridCol w:w="1134"/>
        <w:gridCol w:w="134"/>
        <w:gridCol w:w="1134"/>
        <w:gridCol w:w="134"/>
        <w:gridCol w:w="1134"/>
      </w:tblGrid>
      <w:tr w:rsidR="00720606" w:rsidRPr="00720606" w14:paraId="0ED1225D" w14:textId="77777777" w:rsidTr="003350DE">
        <w:trPr>
          <w:cantSplit/>
        </w:trPr>
        <w:tc>
          <w:tcPr>
            <w:tcW w:w="3402" w:type="dxa"/>
            <w:vAlign w:val="bottom"/>
          </w:tcPr>
          <w:p w14:paraId="76566028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6AB3CD20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720606" w:rsidRPr="00720606" w14:paraId="5BA51678" w14:textId="77777777" w:rsidTr="003350DE">
        <w:trPr>
          <w:cantSplit/>
        </w:trPr>
        <w:tc>
          <w:tcPr>
            <w:tcW w:w="3402" w:type="dxa"/>
            <w:vAlign w:val="bottom"/>
          </w:tcPr>
          <w:p w14:paraId="0820062E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99D59F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  <w:r w:rsidRPr="00720606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/</w:t>
            </w: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606" w:rsidRPr="00720606" w14:paraId="01A6C3CB" w14:textId="77777777" w:rsidTr="003350DE">
        <w:trPr>
          <w:cantSplit/>
        </w:trPr>
        <w:tc>
          <w:tcPr>
            <w:tcW w:w="3402" w:type="dxa"/>
            <w:vAlign w:val="bottom"/>
          </w:tcPr>
          <w:p w14:paraId="675BCE09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FC244F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720606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09B9E6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2D862C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720606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8102C1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536582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720606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69D2F8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CF240D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720606" w:rsidRPr="00720606" w14:paraId="6FFD1C5E" w14:textId="77777777" w:rsidTr="00BF5044">
        <w:trPr>
          <w:cantSplit/>
        </w:trPr>
        <w:tc>
          <w:tcPr>
            <w:tcW w:w="4054" w:type="dxa"/>
            <w:gridSpan w:val="2"/>
            <w:vAlign w:val="bottom"/>
            <w:hideMark/>
          </w:tcPr>
          <w:p w14:paraId="75B1F7A4" w14:textId="56AE3696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  <w:r w:rsidR="00BF5044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482" w:type="dxa"/>
            <w:tcBorders>
              <w:top w:val="single" w:sz="6" w:space="0" w:color="auto"/>
            </w:tcBorders>
            <w:shd w:val="clear" w:color="auto" w:fill="auto"/>
          </w:tcPr>
          <w:p w14:paraId="477657EC" w14:textId="77777777" w:rsidR="00353BEB" w:rsidRPr="00720606" w:rsidRDefault="00353BEB" w:rsidP="003350DE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2217DC2B" w14:textId="77777777" w:rsidR="00353BEB" w:rsidRPr="00720606" w:rsidRDefault="00353BEB" w:rsidP="003350DE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8661286" w14:textId="77777777" w:rsidR="00353BEB" w:rsidRPr="00720606" w:rsidRDefault="00353BEB" w:rsidP="003350DE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E15B4C" w14:textId="77777777" w:rsidR="00353BEB" w:rsidRPr="00720606" w:rsidRDefault="00353BEB" w:rsidP="003350DE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784A6D" w14:textId="77777777" w:rsidR="00353BEB" w:rsidRPr="00720606" w:rsidRDefault="00353BEB" w:rsidP="003350DE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3FCC0CF1" w14:textId="77777777" w:rsidR="00353BEB" w:rsidRPr="00720606" w:rsidRDefault="00353BEB" w:rsidP="003350DE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194F1F" w14:textId="77777777" w:rsidR="00353BEB" w:rsidRPr="00720606" w:rsidRDefault="00353BEB" w:rsidP="003350DE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353BEB" w:rsidRPr="00720606" w14:paraId="181F9981" w14:textId="77777777" w:rsidTr="003350DE">
        <w:trPr>
          <w:cantSplit/>
        </w:trPr>
        <w:tc>
          <w:tcPr>
            <w:tcW w:w="3402" w:type="dxa"/>
            <w:vAlign w:val="bottom"/>
            <w:hideMark/>
          </w:tcPr>
          <w:p w14:paraId="5C36469F" w14:textId="7777777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Pr="00720606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ขาย</w:t>
            </w:r>
            <w:r w:rsidRPr="00720606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94020FF" w14:textId="77777777" w:rsidR="00353BEB" w:rsidRPr="00720606" w:rsidRDefault="00353BEB" w:rsidP="003350D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3EAB4F" w14:textId="77777777" w:rsidR="00353BEB" w:rsidRPr="00720606" w:rsidRDefault="00353BEB" w:rsidP="003350D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3EB2EB" w14:textId="66CCAE8A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kern w:val="28"/>
                <w:sz w:val="24"/>
                <w:szCs w:val="24"/>
              </w:rPr>
              <w:t>79</w:t>
            </w:r>
            <w:r w:rsidR="002F48F3" w:rsidRPr="00720606">
              <w:rPr>
                <w:rFonts w:ascii="Angsana New" w:hAnsi="Angsana New"/>
                <w:kern w:val="28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1F62A436" w14:textId="77777777" w:rsidR="00353BEB" w:rsidRPr="00720606" w:rsidRDefault="00353BEB" w:rsidP="003350D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425FFE" w14:textId="77777777" w:rsidR="00353BEB" w:rsidRPr="00720606" w:rsidRDefault="00353BEB" w:rsidP="003350D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20606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696BD6" w14:textId="77777777" w:rsidR="00353BEB" w:rsidRPr="00720606" w:rsidRDefault="00353BEB" w:rsidP="003350D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5AE567" w14:textId="189CE837" w:rsidR="00353BEB" w:rsidRPr="00720606" w:rsidRDefault="00353BEB" w:rsidP="003350D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20606">
              <w:rPr>
                <w:rFonts w:ascii="Angsana New" w:hAnsi="Angsana New"/>
                <w:kern w:val="28"/>
                <w:sz w:val="24"/>
                <w:szCs w:val="24"/>
              </w:rPr>
              <w:t>79</w:t>
            </w:r>
            <w:r w:rsidR="002F48F3" w:rsidRPr="00720606">
              <w:rPr>
                <w:rFonts w:ascii="Angsana New" w:hAnsi="Angsana New"/>
                <w:kern w:val="28"/>
                <w:sz w:val="24"/>
                <w:szCs w:val="24"/>
              </w:rPr>
              <w:t>0</w:t>
            </w:r>
          </w:p>
        </w:tc>
      </w:tr>
    </w:tbl>
    <w:p w14:paraId="0F50B1B9" w14:textId="77777777" w:rsidR="00353BEB" w:rsidRPr="00720606" w:rsidRDefault="00353BEB" w:rsidP="00353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5BEC11A" w14:textId="77777777" w:rsidR="00353BEB" w:rsidRPr="00720606" w:rsidRDefault="00353BEB" w:rsidP="00353BE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ในระหว่าง</w:t>
      </w:r>
      <w:r w:rsidRPr="00720606">
        <w:rPr>
          <w:rFonts w:ascii="Angsana New" w:hAnsi="Angsana New" w:hint="cs"/>
          <w:sz w:val="32"/>
          <w:szCs w:val="32"/>
          <w:cs/>
        </w:rPr>
        <w:t>งวด</w:t>
      </w:r>
      <w:r w:rsidRPr="00720606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6809F19" w14:textId="0BA56466" w:rsidR="00056722" w:rsidRPr="00720606" w:rsidRDefault="00056722" w:rsidP="00EB7163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0606">
        <w:rPr>
          <w:rFonts w:asciiTheme="majorBidi" w:hAnsiTheme="majorBidi" w:hint="cs"/>
          <w:b/>
          <w:bCs/>
          <w:sz w:val="32"/>
          <w:szCs w:val="32"/>
        </w:rPr>
        <w:lastRenderedPageBreak/>
        <w:t>2</w:t>
      </w:r>
      <w:r w:rsidR="002B4E2E" w:rsidRPr="00720606">
        <w:rPr>
          <w:rFonts w:asciiTheme="majorBidi" w:hAnsiTheme="majorBidi"/>
          <w:b/>
          <w:bCs/>
          <w:sz w:val="32"/>
          <w:szCs w:val="32"/>
        </w:rPr>
        <w:t>6</w:t>
      </w:r>
      <w:r w:rsidRPr="00720606">
        <w:rPr>
          <w:rFonts w:asciiTheme="majorBidi" w:hAnsiTheme="majorBidi"/>
          <w:b/>
          <w:bCs/>
          <w:sz w:val="32"/>
          <w:szCs w:val="32"/>
        </w:rPr>
        <w:t>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2E0A57F4" w:rsidR="00056722" w:rsidRPr="00720606" w:rsidRDefault="00056722" w:rsidP="00EB7163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61BE" w:rsidRPr="00720606">
        <w:rPr>
          <w:rFonts w:asciiTheme="majorBidi" w:hAnsiTheme="majorBidi" w:cstheme="majorBidi"/>
          <w:sz w:val="32"/>
          <w:szCs w:val="32"/>
        </w:rPr>
        <w:t>30</w:t>
      </w:r>
      <w:r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="00012B75" w:rsidRPr="0072060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6C61BE" w:rsidRPr="00720606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>2564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77BF3EF0" w:rsidR="00056722" w:rsidRPr="00720606" w:rsidRDefault="00056722" w:rsidP="00EB7163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 w:rsidR="002B4E2E" w:rsidRPr="00720606">
        <w:rPr>
          <w:rFonts w:asciiTheme="majorBidi" w:hAnsiTheme="majorBidi" w:cstheme="majorBidi"/>
          <w:sz w:val="32"/>
          <w:szCs w:val="32"/>
        </w:rPr>
        <w:t>6</w:t>
      </w:r>
      <w:r w:rsidRPr="00720606">
        <w:rPr>
          <w:rFonts w:asciiTheme="majorBidi" w:hAnsiTheme="majorBidi"/>
          <w:sz w:val="32"/>
          <w:szCs w:val="32"/>
        </w:rPr>
        <w:t>.</w:t>
      </w:r>
      <w:r w:rsidRPr="00720606">
        <w:rPr>
          <w:rFonts w:asciiTheme="majorBidi" w:hAnsiTheme="majorBidi" w:cstheme="majorBidi"/>
          <w:sz w:val="32"/>
          <w:szCs w:val="32"/>
        </w:rPr>
        <w:t>1</w:t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="0034100E"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Pr="00720606">
        <w:rPr>
          <w:rFonts w:asciiTheme="majorBidi" w:hAnsiTheme="majorBidi" w:hint="cs"/>
          <w:sz w:val="32"/>
          <w:szCs w:val="32"/>
          <w:cs/>
        </w:rPr>
        <w:t>ภาระ</w:t>
      </w:r>
      <w:r w:rsidRPr="00720606">
        <w:rPr>
          <w:rFonts w:asciiTheme="majorBidi" w:hAnsiTheme="majorBidi"/>
          <w:sz w:val="32"/>
          <w:szCs w:val="32"/>
          <w:cs/>
        </w:rPr>
        <w:t>ผูกพัน</w:t>
      </w:r>
      <w:r w:rsidRPr="00720606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Pr="00720606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Pr="00720606">
        <w:rPr>
          <w:rFonts w:asciiTheme="majorBidi" w:hAnsiTheme="majorBidi" w:hint="cs"/>
          <w:sz w:val="32"/>
          <w:szCs w:val="32"/>
          <w:cs/>
        </w:rPr>
        <w:t>บริการ</w:t>
      </w:r>
      <w:r w:rsidRPr="00720606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tbl>
      <w:tblPr>
        <w:tblW w:w="8463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06"/>
        <w:gridCol w:w="166"/>
        <w:gridCol w:w="1891"/>
      </w:tblGrid>
      <w:tr w:rsidR="00720606" w:rsidRPr="00720606" w14:paraId="2B16B0A1" w14:textId="77777777" w:rsidTr="0034100E">
        <w:trPr>
          <w:cantSplit/>
          <w:jc w:val="right"/>
        </w:trPr>
        <w:tc>
          <w:tcPr>
            <w:tcW w:w="6406" w:type="dxa"/>
          </w:tcPr>
          <w:p w14:paraId="6C37FC95" w14:textId="77777777" w:rsidR="00F560FD" w:rsidRPr="00720606" w:rsidRDefault="00F560FD" w:rsidP="00EB7163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720606" w:rsidRDefault="00F560FD" w:rsidP="00EB7163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720606" w:rsidRDefault="00F560FD" w:rsidP="00EB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72060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720606" w:rsidRPr="00720606" w14:paraId="197BE9AF" w14:textId="77777777" w:rsidTr="0034100E">
        <w:trPr>
          <w:cantSplit/>
          <w:jc w:val="right"/>
        </w:trPr>
        <w:tc>
          <w:tcPr>
            <w:tcW w:w="6406" w:type="dxa"/>
          </w:tcPr>
          <w:p w14:paraId="2D7A16A0" w14:textId="77777777" w:rsidR="00F560FD" w:rsidRPr="00720606" w:rsidRDefault="00F560FD" w:rsidP="00EB7163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720606" w:rsidRDefault="00F560FD" w:rsidP="00EB7163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720606" w:rsidRDefault="00F560FD" w:rsidP="00EB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720606"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 w:rsidRPr="00720606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720606" w:rsidRPr="00720606" w14:paraId="02B97E44" w14:textId="77777777" w:rsidTr="0034100E">
        <w:trPr>
          <w:cantSplit/>
          <w:jc w:val="right"/>
        </w:trPr>
        <w:tc>
          <w:tcPr>
            <w:tcW w:w="6406" w:type="dxa"/>
          </w:tcPr>
          <w:p w14:paraId="41C0A6F5" w14:textId="77777777" w:rsidR="00F560FD" w:rsidRPr="00720606" w:rsidRDefault="00F560FD" w:rsidP="00EB7163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720606" w:rsidRDefault="00F560FD" w:rsidP="00EB7163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594836C3" w:rsidR="00F560FD" w:rsidRPr="00720606" w:rsidRDefault="00F6697C" w:rsidP="00EB7163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11,577</w:t>
            </w:r>
          </w:p>
        </w:tc>
      </w:tr>
      <w:tr w:rsidR="00720606" w:rsidRPr="00720606" w14:paraId="282EF1D7" w14:textId="77777777" w:rsidTr="0034100E">
        <w:trPr>
          <w:cantSplit/>
          <w:jc w:val="right"/>
        </w:trPr>
        <w:tc>
          <w:tcPr>
            <w:tcW w:w="6406" w:type="dxa"/>
          </w:tcPr>
          <w:p w14:paraId="212DA1F0" w14:textId="77777777" w:rsidR="00F560FD" w:rsidRPr="00720606" w:rsidRDefault="00F560FD" w:rsidP="00EB7163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720606" w:rsidRDefault="00F560FD" w:rsidP="00EB7163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4C7E36BF" w:rsidR="00F560FD" w:rsidRPr="00720606" w:rsidRDefault="00F6697C" w:rsidP="00EB7163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1,773</w:t>
            </w:r>
          </w:p>
        </w:tc>
      </w:tr>
      <w:tr w:rsidR="00F560FD" w:rsidRPr="00720606" w14:paraId="4073C08B" w14:textId="77777777" w:rsidTr="0034100E">
        <w:trPr>
          <w:cantSplit/>
          <w:jc w:val="right"/>
        </w:trPr>
        <w:tc>
          <w:tcPr>
            <w:tcW w:w="6406" w:type="dxa"/>
          </w:tcPr>
          <w:p w14:paraId="2C008BEA" w14:textId="77777777" w:rsidR="00F560FD" w:rsidRPr="00720606" w:rsidRDefault="00F560FD" w:rsidP="00EB7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206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720606" w:rsidRDefault="00F560FD" w:rsidP="00EB7163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12365963" w:rsidR="00F560FD" w:rsidRPr="00720606" w:rsidRDefault="00F6697C" w:rsidP="00EB7163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cstheme="majorBidi"/>
                <w:sz w:val="32"/>
                <w:szCs w:val="32"/>
              </w:rPr>
              <w:t>13,350</w:t>
            </w:r>
          </w:p>
        </w:tc>
      </w:tr>
    </w:tbl>
    <w:p w14:paraId="687C52C9" w14:textId="77777777" w:rsidR="00056722" w:rsidRPr="00720606" w:rsidRDefault="00056722" w:rsidP="00EB716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0480E9FA" w14:textId="22211BB7" w:rsidR="00056722" w:rsidRPr="00720606" w:rsidRDefault="00056722" w:rsidP="00EB716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 w:rsidR="002B4E2E" w:rsidRPr="00720606">
        <w:rPr>
          <w:rFonts w:asciiTheme="majorBidi" w:hAnsiTheme="majorBidi" w:cstheme="majorBidi"/>
          <w:sz w:val="32"/>
          <w:szCs w:val="32"/>
        </w:rPr>
        <w:t>6</w:t>
      </w:r>
      <w:r w:rsidRPr="00720606">
        <w:rPr>
          <w:rFonts w:asciiTheme="majorBidi" w:hAnsiTheme="majorBidi"/>
          <w:spacing w:val="-4"/>
          <w:sz w:val="32"/>
          <w:szCs w:val="32"/>
        </w:rPr>
        <w:t>.</w:t>
      </w:r>
      <w:r w:rsidRPr="00720606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20606">
        <w:rPr>
          <w:rFonts w:asciiTheme="majorBidi" w:hAnsiTheme="majorBidi" w:cstheme="majorBidi"/>
          <w:spacing w:val="-4"/>
          <w:sz w:val="32"/>
          <w:szCs w:val="32"/>
        </w:rPr>
        <w:tab/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Pr="00720606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6697C" w:rsidRPr="00720606">
        <w:rPr>
          <w:rFonts w:asciiTheme="majorBidi" w:hAnsiTheme="majorBidi" w:cstheme="majorBidi"/>
          <w:spacing w:val="-6"/>
          <w:sz w:val="32"/>
          <w:szCs w:val="32"/>
        </w:rPr>
        <w:t>1.14</w:t>
      </w:r>
      <w:r w:rsidRPr="007206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20606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7206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Pr="00720606">
        <w:rPr>
          <w:rFonts w:asciiTheme="majorBidi" w:hAnsiTheme="majorBidi" w:cstheme="majorBidi"/>
          <w:sz w:val="32"/>
          <w:szCs w:val="32"/>
          <w:cs/>
        </w:rPr>
        <w:t>และ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บริษัทย่อยมีภาระผูกพันคงเหลือจากสัญญาก่อสร้าง จำนวนเงิน </w:t>
      </w:r>
      <w:r w:rsidR="00124070" w:rsidRPr="00720606">
        <w:rPr>
          <w:rFonts w:asciiTheme="majorBidi" w:hAnsiTheme="majorBidi" w:cstheme="majorBidi"/>
          <w:sz w:val="32"/>
          <w:szCs w:val="32"/>
        </w:rPr>
        <w:t>0.74</w:t>
      </w:r>
      <w:r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และสัญญาติดตั้งโปรแกรมคอมพิวเตอร์ใหม่ 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124070" w:rsidRPr="00720606">
        <w:rPr>
          <w:rFonts w:asciiTheme="majorBidi" w:hAnsiTheme="majorBidi" w:cstheme="majorBidi"/>
          <w:sz w:val="32"/>
          <w:szCs w:val="32"/>
        </w:rPr>
        <w:t xml:space="preserve">0.11 </w:t>
      </w:r>
      <w:r w:rsidRPr="00720606">
        <w:rPr>
          <w:rFonts w:asciiTheme="majorBidi" w:hAnsiTheme="majorBidi"/>
          <w:sz w:val="32"/>
          <w:szCs w:val="32"/>
          <w:cs/>
        </w:rPr>
        <w:t>ล้าน</w:t>
      </w:r>
      <w:r w:rsidRPr="00720606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Pr="00720606">
        <w:rPr>
          <w:rFonts w:asciiTheme="majorBidi" w:hAnsi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124070" w:rsidRPr="00720606">
        <w:rPr>
          <w:rFonts w:asciiTheme="majorBidi" w:hAnsiTheme="majorBidi"/>
          <w:sz w:val="32"/>
          <w:szCs w:val="32"/>
        </w:rPr>
        <w:t>1.99</w:t>
      </w:r>
      <w:r w:rsidRPr="00720606">
        <w:rPr>
          <w:rFonts w:asciiTheme="majorBidi" w:hAnsi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  <w:r w:rsidRPr="00720606">
        <w:rPr>
          <w:rFonts w:asciiTheme="majorBidi" w:hAnsiTheme="majorBidi" w:cstheme="majorBidi"/>
          <w:sz w:val="32"/>
          <w:szCs w:val="32"/>
        </w:rPr>
        <w:t xml:space="preserve"> </w:t>
      </w:r>
    </w:p>
    <w:p w14:paraId="609CC015" w14:textId="77777777" w:rsidR="00056722" w:rsidRPr="00720606" w:rsidRDefault="00056722" w:rsidP="00EB716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81E288" w14:textId="48DC9B88" w:rsidR="00056722" w:rsidRPr="00720606" w:rsidRDefault="00056722" w:rsidP="00EB716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/>
          <w:sz w:val="32"/>
          <w:szCs w:val="32"/>
        </w:rPr>
        <w:t>2</w:t>
      </w:r>
      <w:r w:rsidR="002B4E2E" w:rsidRPr="00720606">
        <w:rPr>
          <w:rFonts w:asciiTheme="majorBidi" w:hAnsiTheme="majorBidi"/>
          <w:sz w:val="32"/>
          <w:szCs w:val="32"/>
        </w:rPr>
        <w:t>6</w:t>
      </w:r>
      <w:r w:rsidRPr="00720606">
        <w:rPr>
          <w:rFonts w:asciiTheme="majorBidi" w:hAnsiTheme="majorBidi"/>
          <w:sz w:val="32"/>
          <w:szCs w:val="32"/>
        </w:rPr>
        <w:t>.</w:t>
      </w:r>
      <w:r w:rsidRPr="00720606">
        <w:rPr>
          <w:rFonts w:asciiTheme="majorBidi" w:hAnsiTheme="majorBidi" w:cstheme="majorBidi"/>
          <w:sz w:val="32"/>
          <w:szCs w:val="32"/>
        </w:rPr>
        <w:t xml:space="preserve">3 </w:t>
      </w:r>
      <w:r w:rsidRPr="00720606">
        <w:rPr>
          <w:rFonts w:asciiTheme="majorBidi" w:hAnsiTheme="majorBidi" w:cstheme="majorBidi"/>
          <w:sz w:val="32"/>
          <w:szCs w:val="32"/>
        </w:rPr>
        <w:tab/>
      </w:r>
      <w:r w:rsidRPr="00720606">
        <w:rPr>
          <w:rFonts w:asciiTheme="majorBidi" w:hAnsiTheme="majorBidi" w:cstheme="majorBidi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บริษัทมีเลตเตอร์ออฟเครดิตสำหรับซื้อสินค้าที่ยังไม่ได้ใช้จำนวนเงินรวม</w:t>
      </w:r>
      <w:r w:rsidR="00F6697C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2CAE" w:rsidRPr="00720606">
        <w:rPr>
          <w:rFonts w:asciiTheme="majorBidi" w:hAnsiTheme="majorBidi" w:cstheme="majorBidi"/>
          <w:sz w:val="32"/>
          <w:szCs w:val="32"/>
        </w:rPr>
        <w:t>3.37</w:t>
      </w:r>
      <w:r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  <w:cs/>
        </w:rPr>
        <w:t>ล้าน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14:paraId="29DC73BE" w14:textId="77777777" w:rsidR="00056722" w:rsidRPr="00720606" w:rsidRDefault="00056722" w:rsidP="00EB716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10F14" w14:textId="517085AC" w:rsidR="00056722" w:rsidRPr="00720606" w:rsidRDefault="00056722" w:rsidP="00EB716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/>
          <w:b/>
          <w:bCs/>
          <w:sz w:val="32"/>
          <w:szCs w:val="32"/>
        </w:rPr>
        <w:t>2</w:t>
      </w:r>
      <w:r w:rsidR="002B4E2E" w:rsidRPr="00720606">
        <w:rPr>
          <w:rFonts w:asciiTheme="majorBidi" w:hAnsiTheme="majorBidi"/>
          <w:b/>
          <w:bCs/>
          <w:sz w:val="32"/>
          <w:szCs w:val="32"/>
        </w:rPr>
        <w:t>7</w:t>
      </w:r>
      <w:r w:rsidRPr="00720606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Pr="00720606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001F96B6" w:rsidR="00056722" w:rsidRPr="00720606" w:rsidRDefault="00056722" w:rsidP="00EB716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61BE" w:rsidRPr="00720606">
        <w:rPr>
          <w:rFonts w:asciiTheme="majorBidi" w:hAnsiTheme="majorBidi" w:cstheme="majorBidi"/>
          <w:sz w:val="32"/>
          <w:szCs w:val="32"/>
        </w:rPr>
        <w:t>30</w:t>
      </w:r>
      <w:r w:rsidR="00012B75"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="00012B75" w:rsidRPr="0072060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6C61BE" w:rsidRPr="00720606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6C61BE" w:rsidRPr="007206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61BE" w:rsidRPr="00720606">
        <w:rPr>
          <w:rFonts w:asciiTheme="majorBidi" w:hAnsiTheme="majorBidi" w:cstheme="majorBidi"/>
          <w:sz w:val="32"/>
          <w:szCs w:val="32"/>
        </w:rPr>
        <w:t>2564</w:t>
      </w:r>
      <w:r w:rsidR="006C61BE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720606">
        <w:rPr>
          <w:rFonts w:asciiTheme="majorBidi" w:hAnsiTheme="majorBidi" w:cstheme="majorBidi"/>
          <w:sz w:val="32"/>
          <w:szCs w:val="32"/>
          <w:cs/>
        </w:rPr>
        <w:t>มี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BE17424" w14:textId="2A7FD962" w:rsidR="00056722" w:rsidRPr="00720606" w:rsidRDefault="00056722" w:rsidP="00EB716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 w:rsidR="002B4E2E" w:rsidRPr="00720606">
        <w:rPr>
          <w:rFonts w:asciiTheme="majorBidi" w:hAnsiTheme="majorBidi" w:cstheme="majorBidi"/>
          <w:sz w:val="32"/>
          <w:szCs w:val="32"/>
        </w:rPr>
        <w:t>7</w:t>
      </w:r>
      <w:r w:rsidRPr="00720606">
        <w:rPr>
          <w:rFonts w:asciiTheme="majorBidi" w:hAnsiTheme="majorBidi" w:cstheme="majorBidi"/>
          <w:sz w:val="32"/>
          <w:szCs w:val="32"/>
        </w:rPr>
        <w:t>.1</w:t>
      </w:r>
      <w:r w:rsidRPr="00720606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Pr="00720606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="002655A2" w:rsidRPr="00720606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720606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ออกหนังสือค้ำประกันบริษัทและบริษัทย่อย</w:t>
      </w:r>
      <w:r w:rsidR="00B243F4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55A2" w:rsidRPr="00720606">
        <w:rPr>
          <w:rFonts w:asciiTheme="majorBidi" w:hAnsiTheme="majorBidi" w:cstheme="majorBidi" w:hint="cs"/>
          <w:sz w:val="32"/>
          <w:szCs w:val="32"/>
          <w:cs/>
        </w:rPr>
        <w:t>เพื่อค้ำประกันการใช้ไฟฟ้า</w:t>
      </w:r>
      <w:r w:rsidRPr="00720606">
        <w:rPr>
          <w:rFonts w:asciiTheme="majorBidi" w:hAnsiTheme="majorBidi" w:cstheme="majorBidi"/>
          <w:sz w:val="32"/>
          <w:szCs w:val="32"/>
          <w:cs/>
        </w:rPr>
        <w:t>เป็นจำนวนเงินรวม</w:t>
      </w:r>
      <w:r w:rsidR="00280D3F" w:rsidRPr="00720606">
        <w:rPr>
          <w:rFonts w:asciiTheme="majorBidi" w:hAnsiTheme="majorBidi" w:cstheme="majorBidi"/>
          <w:sz w:val="32"/>
          <w:szCs w:val="32"/>
        </w:rPr>
        <w:t xml:space="preserve"> 4.01 </w:t>
      </w:r>
      <w:r w:rsidRPr="0072060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F9B8749" w14:textId="77777777" w:rsidR="005F34D4" w:rsidRPr="00720606" w:rsidRDefault="005F34D4" w:rsidP="00EB716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3147B8" w14:textId="05C3414C" w:rsidR="00056722" w:rsidRPr="00720606" w:rsidRDefault="005F34D4" w:rsidP="00EB7163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606">
        <w:rPr>
          <w:rFonts w:asciiTheme="majorBidi" w:hAnsiTheme="majorBidi" w:cstheme="majorBidi"/>
          <w:sz w:val="32"/>
          <w:szCs w:val="32"/>
        </w:rPr>
        <w:t>27.2</w:t>
      </w:r>
      <w:r w:rsidRPr="00720606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720606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720606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720606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</w:t>
      </w:r>
      <w:r w:rsidR="00B243F4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เพื่อประโยชน์ทางการค้า</w:t>
      </w:r>
      <w:r w:rsidR="005F3C3D" w:rsidRPr="0072060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จำนวนรวม </w:t>
      </w:r>
      <w:r w:rsidRPr="00720606">
        <w:rPr>
          <w:rFonts w:asciiTheme="majorBidi" w:hAnsiTheme="majorBidi" w:cstheme="majorBidi"/>
          <w:sz w:val="32"/>
          <w:szCs w:val="32"/>
        </w:rPr>
        <w:t xml:space="preserve">0.20 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23C104A" w14:textId="77777777" w:rsidR="005F34D4" w:rsidRPr="00720606" w:rsidRDefault="005F34D4" w:rsidP="00EB716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049931FE" w14:textId="4659DAB5" w:rsidR="00056722" w:rsidRPr="00720606" w:rsidRDefault="00056722" w:rsidP="00EB716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>2</w:t>
      </w:r>
      <w:r w:rsidR="002B4E2E" w:rsidRPr="00720606">
        <w:rPr>
          <w:rFonts w:asciiTheme="majorBidi" w:hAnsiTheme="majorBidi" w:cstheme="majorBidi"/>
          <w:sz w:val="32"/>
          <w:szCs w:val="32"/>
        </w:rPr>
        <w:t>7</w:t>
      </w:r>
      <w:r w:rsidRPr="00720606">
        <w:rPr>
          <w:rFonts w:asciiTheme="majorBidi" w:hAnsiTheme="majorBidi" w:cstheme="majorBidi"/>
          <w:sz w:val="32"/>
          <w:szCs w:val="32"/>
        </w:rPr>
        <w:t>.</w:t>
      </w:r>
      <w:r w:rsidR="005F34D4" w:rsidRPr="00720606">
        <w:rPr>
          <w:rFonts w:asciiTheme="majorBidi" w:hAnsiTheme="majorBidi" w:cstheme="majorBidi"/>
          <w:sz w:val="32"/>
          <w:szCs w:val="32"/>
        </w:rPr>
        <w:t>3</w:t>
      </w:r>
      <w:r w:rsidRPr="00720606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720606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Pr="00720606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Pr="00720606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Pr="00720606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F9777E" w:rsidRPr="00720606">
        <w:rPr>
          <w:rFonts w:asciiTheme="majorBidi" w:hAnsiTheme="majorBidi"/>
          <w:sz w:val="32"/>
          <w:szCs w:val="32"/>
        </w:rPr>
        <w:t>13.27</w:t>
      </w:r>
      <w:r w:rsidRPr="00720606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111BE996" w14:textId="5CCE0F94" w:rsidR="00EB7163" w:rsidRPr="00720606" w:rsidRDefault="00EB7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2"/>
          <w:szCs w:val="32"/>
        </w:rPr>
      </w:pPr>
      <w:r w:rsidRPr="00720606">
        <w:rPr>
          <w:rFonts w:asciiTheme="majorBidi" w:hAnsiTheme="majorBidi"/>
          <w:b/>
          <w:bCs/>
          <w:sz w:val="32"/>
          <w:szCs w:val="32"/>
        </w:rPr>
        <w:br w:type="page"/>
      </w:r>
    </w:p>
    <w:p w14:paraId="49E70896" w14:textId="53B4A504" w:rsidR="00056722" w:rsidRPr="00720606" w:rsidRDefault="00056722" w:rsidP="0002520D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/>
          <w:b/>
          <w:bCs/>
          <w:sz w:val="32"/>
          <w:szCs w:val="32"/>
        </w:rPr>
        <w:lastRenderedPageBreak/>
        <w:t>2</w:t>
      </w:r>
      <w:r w:rsidR="002B4E2E" w:rsidRPr="00720606">
        <w:rPr>
          <w:rFonts w:asciiTheme="majorBidi" w:hAnsiTheme="majorBidi"/>
          <w:b/>
          <w:bCs/>
          <w:sz w:val="32"/>
          <w:szCs w:val="32"/>
        </w:rPr>
        <w:t>8</w:t>
      </w:r>
      <w:r w:rsidRPr="00720606">
        <w:rPr>
          <w:rFonts w:asciiTheme="majorBidi" w:hAnsiTheme="majorBidi"/>
          <w:b/>
          <w:bCs/>
          <w:sz w:val="32"/>
          <w:szCs w:val="32"/>
        </w:rPr>
        <w:t>.</w:t>
      </w:r>
      <w:r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14:paraId="5B015D6E" w14:textId="5DEB83DD" w:rsidR="00353BEB" w:rsidRPr="00720606" w:rsidRDefault="00F9777E" w:rsidP="0002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</w:rPr>
        <w:t xml:space="preserve">28.1 </w:t>
      </w:r>
      <w:r w:rsidRPr="00720606">
        <w:rPr>
          <w:rFonts w:ascii="Angsana New" w:hAnsi="Angsana New"/>
          <w:sz w:val="32"/>
          <w:szCs w:val="32"/>
        </w:rPr>
        <w:tab/>
      </w:r>
      <w:r w:rsidR="00353BEB" w:rsidRPr="00720606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353BEB" w:rsidRPr="00720606">
        <w:rPr>
          <w:rFonts w:ascii="Angsana New" w:hAnsi="Angsana New"/>
          <w:sz w:val="32"/>
          <w:szCs w:val="32"/>
        </w:rPr>
        <w:t xml:space="preserve">2556 </w:t>
      </w:r>
      <w:r w:rsidR="00353BEB" w:rsidRPr="00720606">
        <w:rPr>
          <w:rFonts w:ascii="Angsana New" w:hAnsi="Angsana New" w:hint="cs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="00353BEB" w:rsidRPr="00720606">
        <w:rPr>
          <w:rFonts w:ascii="Angsana New" w:hAnsi="Angsana New"/>
          <w:sz w:val="32"/>
          <w:szCs w:val="32"/>
        </w:rPr>
        <w:t>3</w:t>
      </w:r>
      <w:r w:rsidR="00353BEB" w:rsidRPr="00720606">
        <w:rPr>
          <w:rFonts w:ascii="Angsana New" w:hAnsi="Angsana New" w:hint="cs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="00353BEB" w:rsidRPr="00720606">
        <w:rPr>
          <w:rFonts w:ascii="Angsana New" w:hAnsi="Angsana New"/>
          <w:sz w:val="32"/>
          <w:szCs w:val="32"/>
        </w:rPr>
        <w:t>14.60</w:t>
      </w:r>
      <w:r w:rsidR="00353BEB" w:rsidRPr="0072060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53BEB" w:rsidRPr="00720606">
        <w:rPr>
          <w:rFonts w:ascii="Angsana New" w:hAnsi="Angsana New" w:hint="cs"/>
          <w:spacing w:val="-6"/>
          <w:sz w:val="32"/>
          <w:szCs w:val="32"/>
          <w:cs/>
        </w:rPr>
        <w:t xml:space="preserve">โดยมีหลักฐานครบถ้วน เมื่อวันที่ </w:t>
      </w:r>
      <w:r w:rsidR="00353BEB" w:rsidRPr="00720606">
        <w:rPr>
          <w:rFonts w:ascii="Angsana New" w:hAnsi="Angsana New"/>
          <w:spacing w:val="-6"/>
          <w:sz w:val="32"/>
          <w:szCs w:val="32"/>
        </w:rPr>
        <w:t>25</w:t>
      </w:r>
      <w:r w:rsidR="00353BEB" w:rsidRPr="00720606">
        <w:rPr>
          <w:rFonts w:ascii="Angsana New" w:hAnsi="Angsana New" w:hint="cs"/>
          <w:spacing w:val="-6"/>
          <w:sz w:val="32"/>
          <w:szCs w:val="32"/>
          <w:cs/>
        </w:rPr>
        <w:t xml:space="preserve"> พฤษภาคม </w:t>
      </w:r>
      <w:r w:rsidR="00353BEB" w:rsidRPr="00720606">
        <w:rPr>
          <w:rFonts w:ascii="Angsana New" w:hAnsi="Angsana New"/>
          <w:spacing w:val="-6"/>
          <w:sz w:val="32"/>
          <w:szCs w:val="32"/>
        </w:rPr>
        <w:t>2560</w:t>
      </w:r>
      <w:r w:rsidR="00353BEB" w:rsidRPr="00720606">
        <w:rPr>
          <w:rFonts w:ascii="Angsana New" w:hAnsi="Angsana New" w:hint="cs"/>
          <w:spacing w:val="-6"/>
          <w:sz w:val="32"/>
          <w:szCs w:val="32"/>
          <w:cs/>
        </w:rPr>
        <w:t xml:space="preserve"> อดีตกรรมการของ บริษัท มติมิตร คอร์ปอเรชั่น จำกัด ท่านหนึ่งกับพวกรวม </w:t>
      </w:r>
      <w:r w:rsidR="00353BEB" w:rsidRPr="00720606">
        <w:rPr>
          <w:rFonts w:ascii="Angsana New" w:hAnsi="Angsana New"/>
          <w:spacing w:val="-6"/>
          <w:sz w:val="32"/>
          <w:szCs w:val="32"/>
        </w:rPr>
        <w:t>17</w:t>
      </w:r>
      <w:r w:rsidR="00353BEB" w:rsidRPr="00720606">
        <w:rPr>
          <w:rFonts w:ascii="Angsana New" w:hAnsi="Angsana New" w:hint="cs"/>
          <w:spacing w:val="-6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="00353BEB" w:rsidRPr="00720606">
        <w:rPr>
          <w:rFonts w:ascii="Angsana New" w:hAnsi="Angsana New" w:hint="cs"/>
          <w:sz w:val="32"/>
          <w:szCs w:val="32"/>
          <w:cs/>
        </w:rPr>
        <w:t xml:space="preserve">คอร์ปอเรชั่น จำกัด) (“โจทก์”) ได้ฟ้องบริษัทและบริษัทย่อยกับพวกรวม </w:t>
      </w:r>
      <w:r w:rsidR="00353BEB" w:rsidRPr="00720606">
        <w:rPr>
          <w:rFonts w:ascii="Angsana New" w:hAnsi="Angsana New"/>
          <w:sz w:val="32"/>
          <w:szCs w:val="32"/>
        </w:rPr>
        <w:t xml:space="preserve">8 </w:t>
      </w:r>
      <w:r w:rsidR="00353BEB" w:rsidRPr="00720606">
        <w:rPr>
          <w:rFonts w:ascii="Angsana New" w:hAnsi="Angsana New" w:hint="cs"/>
          <w:sz w:val="32"/>
          <w:szCs w:val="32"/>
          <w:cs/>
        </w:rPr>
        <w:t xml:space="preserve">คน (รวมผู้ถือหุ้นรายใหม่ของบริษัท มติมิตร คอร์ปอเรชั่น จำกัด) (“จำเลย”) ว่าโจทก์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="00353BEB" w:rsidRPr="00720606">
        <w:rPr>
          <w:rFonts w:ascii="Angsana New" w:hAnsi="Angsana New"/>
          <w:spacing w:val="-4"/>
          <w:sz w:val="32"/>
          <w:szCs w:val="32"/>
        </w:rPr>
        <w:t xml:space="preserve">173,249 </w:t>
      </w:r>
      <w:r w:rsidR="00353BEB"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หุ้นของบริษัท มติมิตร คอร์ปอเรชั่น จำกัด หรือให้ใช้ราคาเป็นเงิน </w:t>
      </w:r>
      <w:r w:rsidR="00353BEB" w:rsidRPr="00720606">
        <w:rPr>
          <w:rFonts w:ascii="Angsana New" w:hAnsi="Angsana New"/>
          <w:spacing w:val="-4"/>
          <w:sz w:val="32"/>
          <w:szCs w:val="32"/>
        </w:rPr>
        <w:t>19.10</w:t>
      </w:r>
      <w:r w:rsidR="00353BEB"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="00353BEB" w:rsidRPr="00720606">
        <w:rPr>
          <w:rFonts w:ascii="Angsana New" w:hAnsi="Angsana New"/>
          <w:spacing w:val="-4"/>
          <w:sz w:val="32"/>
          <w:szCs w:val="32"/>
        </w:rPr>
        <w:t>1.73</w:t>
      </w:r>
      <w:r w:rsidR="00353BEB"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353BEB" w:rsidRPr="00720606">
        <w:rPr>
          <w:rFonts w:ascii="Angsana New" w:hAnsi="Angsana New" w:hint="cs"/>
          <w:sz w:val="32"/>
          <w:szCs w:val="32"/>
          <w:cs/>
        </w:rPr>
        <w:t xml:space="preserve"> ตามลำดับให้โจทก์ </w:t>
      </w:r>
    </w:p>
    <w:p w14:paraId="5E6A3474" w14:textId="250A8728" w:rsidR="00353BEB" w:rsidRPr="00720606" w:rsidRDefault="00353BEB" w:rsidP="0002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720606">
        <w:rPr>
          <w:rFonts w:ascii="Angsana New" w:hAnsi="Angsana New"/>
          <w:spacing w:val="-4"/>
          <w:sz w:val="32"/>
          <w:szCs w:val="32"/>
        </w:rPr>
        <w:t>26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720606">
        <w:rPr>
          <w:rFonts w:ascii="Angsana New" w:hAnsi="Angsana New"/>
          <w:spacing w:val="-4"/>
          <w:sz w:val="32"/>
          <w:szCs w:val="32"/>
        </w:rPr>
        <w:t>2561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 ศาลชั้นต้นได้พิพากษาให้จำเลยทั้ง </w:t>
      </w:r>
      <w:r w:rsidRPr="00720606">
        <w:rPr>
          <w:rFonts w:ascii="Angsana New" w:hAnsi="Angsana New"/>
          <w:spacing w:val="-4"/>
          <w:sz w:val="32"/>
          <w:szCs w:val="32"/>
        </w:rPr>
        <w:t>8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 ร่วมกันชำระเงิน </w:t>
      </w:r>
      <w:r w:rsidRPr="00720606">
        <w:rPr>
          <w:rFonts w:ascii="Angsana New" w:hAnsi="Angsana New"/>
          <w:spacing w:val="-4"/>
          <w:sz w:val="32"/>
          <w:szCs w:val="32"/>
        </w:rPr>
        <w:t>24.19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พร้อมดอกเบี้ยร้อยละ </w:t>
      </w:r>
      <w:r w:rsidRPr="00720606">
        <w:rPr>
          <w:rFonts w:ascii="Angsana New" w:hAnsi="Angsana New"/>
          <w:spacing w:val="-2"/>
          <w:sz w:val="32"/>
          <w:szCs w:val="32"/>
        </w:rPr>
        <w:t>7.5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ต่อปี ของเงินต้นนับแต่วันถัดจากวันฟ้อง (ฟ้องวันที่ </w:t>
      </w:r>
      <w:r w:rsidRPr="00720606">
        <w:rPr>
          <w:rFonts w:ascii="Angsana New" w:hAnsi="Angsana New"/>
          <w:spacing w:val="-2"/>
          <w:sz w:val="32"/>
          <w:szCs w:val="32"/>
        </w:rPr>
        <w:t>25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720606">
        <w:rPr>
          <w:rFonts w:ascii="Angsana New" w:hAnsi="Angsana New" w:hint="cs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z w:val="32"/>
          <w:szCs w:val="32"/>
        </w:rPr>
        <w:t xml:space="preserve">2560) </w:t>
      </w:r>
      <w:r w:rsidRPr="00720606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720606">
        <w:rPr>
          <w:rFonts w:ascii="Angsana New" w:hAnsi="Angsana New"/>
          <w:sz w:val="32"/>
          <w:szCs w:val="32"/>
        </w:rPr>
        <w:t xml:space="preserve">17 </w:t>
      </w:r>
      <w:r w:rsidRPr="00720606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720606">
        <w:rPr>
          <w:rFonts w:ascii="Angsana New" w:hAnsi="Angsana New"/>
          <w:sz w:val="32"/>
          <w:szCs w:val="32"/>
        </w:rPr>
        <w:t>8</w:t>
      </w:r>
      <w:r w:rsidRPr="00720606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แทนโจทก์ โดยกำหนดค่าทนายความ จำนวนเงิน </w:t>
      </w:r>
      <w:r w:rsidRPr="00720606">
        <w:rPr>
          <w:rFonts w:ascii="Angsana New" w:hAnsi="Angsana New"/>
          <w:spacing w:val="-2"/>
          <w:sz w:val="32"/>
          <w:szCs w:val="32"/>
        </w:rPr>
        <w:t>50,000.00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720606">
        <w:rPr>
          <w:rFonts w:ascii="Angsana New" w:hAnsi="Angsana New"/>
          <w:spacing w:val="-2"/>
          <w:sz w:val="32"/>
          <w:szCs w:val="32"/>
        </w:rPr>
        <w:t>9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2561 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และวางเงินประกันต่อศาล จำนวนเงิน 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0.45 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เมื่อวันที่ 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29 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720606">
        <w:rPr>
          <w:rFonts w:ascii="Angsana New" w:hAnsi="Angsana New"/>
          <w:spacing w:val="-2"/>
          <w:sz w:val="32"/>
          <w:szCs w:val="32"/>
        </w:rPr>
        <w:t>2562</w:t>
      </w:r>
      <w:r w:rsidRPr="00720606">
        <w:rPr>
          <w:rFonts w:ascii="Angsana New" w:hAnsi="Angsana New" w:hint="cs"/>
          <w:sz w:val="32"/>
          <w:szCs w:val="32"/>
          <w:cs/>
        </w:rPr>
        <w:t xml:space="preserve"> ศาลอุทธรณ์มีพิพากษายกฟ้อง ค่าฤชาธรรมเนียมทั้งสองศาลให้เป็นพับ </w:t>
      </w:r>
    </w:p>
    <w:p w14:paraId="2B6B2AC5" w14:textId="6838EC7B" w:rsidR="00353BEB" w:rsidRPr="00720606" w:rsidRDefault="00353BEB" w:rsidP="0002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0606">
        <w:rPr>
          <w:rFonts w:ascii="Angsana New" w:hAnsi="Angsana New"/>
          <w:sz w:val="32"/>
          <w:szCs w:val="32"/>
        </w:rPr>
        <w:t xml:space="preserve">22 </w:t>
      </w:r>
      <w:r w:rsidRPr="0072060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20606">
        <w:rPr>
          <w:rFonts w:ascii="Angsana New" w:hAnsi="Angsana New"/>
          <w:sz w:val="32"/>
          <w:szCs w:val="32"/>
        </w:rPr>
        <w:t xml:space="preserve">2562 </w:t>
      </w:r>
      <w:r w:rsidRPr="00720606">
        <w:rPr>
          <w:rFonts w:ascii="Angsana New" w:hAnsi="Angsana New" w:hint="cs"/>
          <w:sz w:val="32"/>
          <w:szCs w:val="32"/>
          <w:cs/>
        </w:rPr>
        <w:t xml:space="preserve">ศาลแพ่งส่งคำขอฎีกาของโจทก์ทั้ง </w:t>
      </w:r>
      <w:r w:rsidRPr="00720606">
        <w:rPr>
          <w:rFonts w:ascii="Angsana New" w:hAnsi="Angsana New"/>
          <w:sz w:val="32"/>
          <w:szCs w:val="32"/>
        </w:rPr>
        <w:t xml:space="preserve">17 </w:t>
      </w:r>
      <w:r w:rsidRPr="00720606"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 w:rsidRPr="00720606">
        <w:rPr>
          <w:rFonts w:ascii="Angsana New" w:hAnsi="Angsana New"/>
          <w:sz w:val="32"/>
          <w:szCs w:val="32"/>
        </w:rPr>
        <w:t xml:space="preserve">8 </w:t>
      </w:r>
      <w:r w:rsidRPr="00720606">
        <w:rPr>
          <w:rFonts w:ascii="Angsana New" w:hAnsi="Angsana New" w:hint="cs"/>
          <w:sz w:val="32"/>
          <w:szCs w:val="32"/>
          <w:cs/>
        </w:rPr>
        <w:t xml:space="preserve">ไปยังศาลฎีกา โดยเมื่อวันที่ </w:t>
      </w:r>
      <w:r w:rsidRPr="00720606">
        <w:rPr>
          <w:rFonts w:ascii="Angsana New" w:hAnsi="Angsana New"/>
          <w:sz w:val="32"/>
          <w:szCs w:val="32"/>
        </w:rPr>
        <w:t xml:space="preserve">19 </w:t>
      </w:r>
      <w:r w:rsidRPr="0072060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20606">
        <w:rPr>
          <w:rFonts w:ascii="Angsana New" w:hAnsi="Angsana New"/>
          <w:sz w:val="32"/>
          <w:szCs w:val="32"/>
        </w:rPr>
        <w:t xml:space="preserve">2563 </w:t>
      </w:r>
      <w:r w:rsidRPr="00720606">
        <w:rPr>
          <w:rFonts w:ascii="Angsana New" w:hAnsi="Angsana New" w:hint="cs"/>
          <w:sz w:val="32"/>
          <w:szCs w:val="32"/>
          <w:cs/>
        </w:rPr>
        <w:t xml:space="preserve">ศาลฎีกาอนุญาตให้โจทก์ทั้ง </w:t>
      </w:r>
      <w:r w:rsidRPr="00720606">
        <w:rPr>
          <w:rFonts w:ascii="Angsana New" w:hAnsi="Angsana New"/>
          <w:sz w:val="32"/>
          <w:szCs w:val="32"/>
        </w:rPr>
        <w:t xml:space="preserve">17 </w:t>
      </w:r>
      <w:r w:rsidRPr="00720606">
        <w:rPr>
          <w:rFonts w:ascii="Angsana New" w:hAnsi="Angsana New" w:hint="cs"/>
          <w:sz w:val="32"/>
          <w:szCs w:val="32"/>
          <w:cs/>
        </w:rPr>
        <w:t xml:space="preserve">ยื่นฎีกา และมีคำสั่งให้จำเลยทั้ง </w:t>
      </w:r>
      <w:r w:rsidRPr="00720606">
        <w:rPr>
          <w:rFonts w:ascii="Angsana New" w:hAnsi="Angsana New"/>
          <w:sz w:val="32"/>
          <w:szCs w:val="32"/>
        </w:rPr>
        <w:t xml:space="preserve">8 </w:t>
      </w:r>
      <w:r w:rsidRPr="00720606">
        <w:rPr>
          <w:rFonts w:ascii="Angsana New" w:hAnsi="Angsana New" w:hint="cs"/>
          <w:sz w:val="32"/>
          <w:szCs w:val="32"/>
          <w:cs/>
        </w:rPr>
        <w:t xml:space="preserve">ยื่นคำแก้ฎีกา และเมื่อวันที่ </w:t>
      </w:r>
      <w:r w:rsidRPr="00720606">
        <w:rPr>
          <w:rFonts w:ascii="Angsana New" w:hAnsi="Angsana New"/>
          <w:sz w:val="32"/>
          <w:szCs w:val="32"/>
        </w:rPr>
        <w:t>2</w:t>
      </w:r>
      <w:r w:rsidRPr="0072060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20606">
        <w:rPr>
          <w:rFonts w:ascii="Angsana New" w:hAnsi="Angsana New"/>
          <w:sz w:val="32"/>
          <w:szCs w:val="32"/>
        </w:rPr>
        <w:t>2563</w:t>
      </w:r>
      <w:r w:rsidRPr="00720606">
        <w:rPr>
          <w:rFonts w:ascii="Angsana New" w:hAnsi="Angsana New" w:hint="cs"/>
          <w:sz w:val="32"/>
          <w:szCs w:val="32"/>
          <w:cs/>
        </w:rPr>
        <w:t xml:space="preserve"> บริษัทได้ยื่นคำแก้ฎีกาซึ่งบริษัทศึกษารายละเอียดกับที่ปรึกษาทางกฎหมายและเชื่อมั่นว่า บริษัทและบริษัทย่อยและพวกได้ซื้อเครื่องจักรและหุ้นสามัญโดยถูกต้องและชำระเงินเรียบร้อยแล้ว </w:t>
      </w:r>
    </w:p>
    <w:p w14:paraId="3DCFAD25" w14:textId="06BDCA76" w:rsidR="008C7631" w:rsidRPr="00720606" w:rsidRDefault="00F72F1D" w:rsidP="0002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720606">
        <w:rPr>
          <w:rFonts w:ascii="Angsana New" w:hAnsi="Angsana New"/>
          <w:sz w:val="32"/>
          <w:szCs w:val="32"/>
          <w:cs/>
        </w:rPr>
        <w:t xml:space="preserve">วันที่ </w:t>
      </w:r>
      <w:r w:rsidRPr="00720606">
        <w:rPr>
          <w:rFonts w:ascii="Angsana New" w:hAnsi="Angsana New"/>
          <w:sz w:val="32"/>
          <w:szCs w:val="32"/>
        </w:rPr>
        <w:t xml:space="preserve">15 </w:t>
      </w:r>
      <w:r w:rsidRPr="0072060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720606">
        <w:rPr>
          <w:rFonts w:ascii="Angsana New" w:hAnsi="Angsana New"/>
          <w:sz w:val="32"/>
          <w:szCs w:val="32"/>
        </w:rPr>
        <w:t xml:space="preserve">2564 </w:t>
      </w:r>
      <w:r w:rsidR="008C7631" w:rsidRPr="00720606">
        <w:rPr>
          <w:rFonts w:ascii="Angsana New" w:hAnsi="Angsana New"/>
          <w:sz w:val="32"/>
          <w:szCs w:val="32"/>
          <w:cs/>
        </w:rPr>
        <w:t>ศาลฎีกา</w:t>
      </w:r>
      <w:r w:rsidR="008C7631" w:rsidRPr="00720606">
        <w:rPr>
          <w:rFonts w:ascii="Angsana New" w:hAnsi="Angsana New" w:hint="cs"/>
          <w:sz w:val="32"/>
          <w:szCs w:val="32"/>
          <w:cs/>
        </w:rPr>
        <w:t>ได้</w:t>
      </w:r>
      <w:r w:rsidR="008C7631" w:rsidRPr="00720606">
        <w:rPr>
          <w:rFonts w:ascii="Angsana New" w:hAnsi="Angsana New"/>
          <w:sz w:val="32"/>
          <w:szCs w:val="32"/>
          <w:cs/>
        </w:rPr>
        <w:t>อ่านคำพิพากษา โดยพิพากษายืนตามคำพิพากษาศาลอุทธรณ์</w:t>
      </w:r>
      <w:r w:rsidR="00F9777E" w:rsidRPr="00720606">
        <w:rPr>
          <w:rFonts w:ascii="Angsana New" w:hAnsi="Angsana New" w:hint="cs"/>
          <w:sz w:val="32"/>
          <w:szCs w:val="32"/>
          <w:cs/>
        </w:rPr>
        <w:t xml:space="preserve"> </w:t>
      </w:r>
      <w:r w:rsidR="008C7631" w:rsidRPr="00720606">
        <w:rPr>
          <w:rFonts w:ascii="Angsana New" w:hAnsi="Angsana New"/>
          <w:sz w:val="32"/>
          <w:szCs w:val="32"/>
          <w:cs/>
        </w:rPr>
        <w:t>(ยกฟ้องโจทก์) คดีถึงที่สุดแล้ว</w:t>
      </w:r>
    </w:p>
    <w:p w14:paraId="4AC33F9D" w14:textId="0028259A" w:rsidR="007460E5" w:rsidRPr="00720606" w:rsidRDefault="007460E5" w:rsidP="0002520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F1E5421" w14:textId="32326D42" w:rsidR="00331337" w:rsidRPr="00720606" w:rsidRDefault="00F9777E" w:rsidP="00331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</w:rPr>
        <w:t xml:space="preserve">28.2 </w:t>
      </w:r>
      <w:r w:rsidR="002601D0" w:rsidRPr="00720606">
        <w:rPr>
          <w:rFonts w:asciiTheme="majorBidi" w:hAnsiTheme="majorBidi" w:cstheme="majorBidi"/>
          <w:sz w:val="32"/>
          <w:szCs w:val="32"/>
        </w:rPr>
        <w:tab/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2564 </w:t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14 </w:t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 xml:space="preserve">คน ย้ายไปปฎิบัติหน้าที่ ณ สำนักงานสาขาที่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2 </w:t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14 </w:t>
      </w:r>
      <w:r w:rsidR="00331337" w:rsidRPr="00720606">
        <w:rPr>
          <w:rFonts w:asciiTheme="majorBidi" w:hAnsiTheme="majorBidi" w:cstheme="majorBidi"/>
          <w:sz w:val="32"/>
          <w:szCs w:val="32"/>
        </w:rPr>
        <w:br/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 xml:space="preserve">ไม่ยินยอมไปปฎิบัติหน้าที่ตามคำสั่ง ลูกจ้างทั้ง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14 </w:t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 xml:space="preserve">จึงร้องเรียนสำนักงานสวัสดิการและคุ้มครองแรงงานจังหวัดชลบุรี ให้บริษัทย่อยจ่ายค่าจ้างแทนการบอกกล่าวล่วงหน้า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14 </w:t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12 </w:t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 xml:space="preserve">คน (โจทก์) ยื่นฟ้องขอให้ศาลแรงงานภาค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2 </w:t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>มีคำสั่งเพิกถอนคำสั่งของเจ้าพนักงานตรวจแรงงาน (จำเลยที่</w:t>
      </w:r>
      <w:r w:rsidR="00703DEE" w:rsidRPr="00720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1) </w:t>
      </w:r>
      <w:r w:rsidR="00331337" w:rsidRPr="00720606">
        <w:rPr>
          <w:rFonts w:asciiTheme="majorBidi" w:hAnsiTheme="majorBidi" w:cstheme="majorBidi"/>
          <w:sz w:val="32"/>
          <w:szCs w:val="32"/>
          <w:cs/>
        </w:rPr>
        <w:br/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>และให้บริษัทย่อย (จำเลยที่</w:t>
      </w:r>
      <w:r w:rsidR="00703DEE"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>2)</w:t>
      </w:r>
      <w:r w:rsidR="00331337"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>จ่ายค่าจ้างแทนการบอกกล่าวล่วงหน้า และค่าชดเชย ทุนทรัพย์</w:t>
      </w:r>
      <w:r w:rsidR="00331337" w:rsidRPr="00720606">
        <w:rPr>
          <w:rFonts w:asciiTheme="majorBidi" w:hAnsiTheme="majorBidi" w:cstheme="majorBidi"/>
          <w:sz w:val="32"/>
          <w:szCs w:val="32"/>
          <w:cs/>
        </w:rPr>
        <w:br/>
      </w:r>
      <w:r w:rsidR="00331337" w:rsidRPr="00720606">
        <w:rPr>
          <w:rFonts w:asciiTheme="majorBidi" w:hAnsiTheme="majorBidi" w:cstheme="majorBidi" w:hint="cs"/>
          <w:sz w:val="32"/>
          <w:szCs w:val="32"/>
          <w:cs/>
        </w:rPr>
        <w:t xml:space="preserve">ตามฟ้อง </w:t>
      </w:r>
      <w:r w:rsidR="00331337" w:rsidRPr="00720606">
        <w:rPr>
          <w:rFonts w:asciiTheme="majorBidi" w:hAnsiTheme="majorBidi" w:cstheme="majorBidi" w:hint="cs"/>
          <w:spacing w:val="-4"/>
          <w:sz w:val="32"/>
          <w:szCs w:val="32"/>
        </w:rPr>
        <w:t xml:space="preserve">0.67 </w:t>
      </w:r>
      <w:r w:rsidR="00331337" w:rsidRPr="007206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คดีดังกล่าว ศาลแรงงานภาค </w:t>
      </w:r>
      <w:r w:rsidR="00331337" w:rsidRPr="00720606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331337" w:rsidRPr="007206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นัดพร้อมเพื่อกำหนดวันนัดสืบพยานวันที่ </w:t>
      </w:r>
      <w:r w:rsidR="00331337" w:rsidRPr="0072060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331337" w:rsidRPr="00720606">
        <w:rPr>
          <w:rFonts w:asciiTheme="majorBidi" w:hAnsiTheme="majorBidi" w:cstheme="majorBidi" w:hint="cs"/>
          <w:spacing w:val="-4"/>
          <w:sz w:val="32"/>
          <w:szCs w:val="32"/>
        </w:rPr>
        <w:t xml:space="preserve">7 </w:t>
      </w:r>
      <w:r w:rsidR="00331337" w:rsidRPr="007206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331337" w:rsidRPr="00720606">
        <w:rPr>
          <w:rFonts w:asciiTheme="majorBidi" w:hAnsiTheme="majorBidi" w:cstheme="majorBidi" w:hint="cs"/>
          <w:spacing w:val="-4"/>
          <w:sz w:val="32"/>
          <w:szCs w:val="32"/>
        </w:rPr>
        <w:t>2564</w:t>
      </w:r>
      <w:r w:rsidR="00331337" w:rsidRPr="00720606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3BF3087A" w14:textId="1FEFD9DB" w:rsidR="00F9777E" w:rsidRPr="00720606" w:rsidRDefault="00F9777E" w:rsidP="005C4F6E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15F1B6E" w14:textId="711842B0" w:rsidR="00E850EB" w:rsidRPr="00720606" w:rsidRDefault="00573568" w:rsidP="005C4F6E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B4E2E" w:rsidRPr="0072060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850EB" w:rsidRPr="00720606">
        <w:rPr>
          <w:rFonts w:asciiTheme="majorBidi" w:hAnsiTheme="majorBidi"/>
          <w:b/>
          <w:bCs/>
          <w:sz w:val="32"/>
          <w:szCs w:val="32"/>
        </w:rPr>
        <w:t>.</w:t>
      </w:r>
      <w:r w:rsidR="00E850EB"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458"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50EB"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58AC0B40" w14:textId="1D6EB454" w:rsidR="005C4F6E" w:rsidRPr="00720606" w:rsidRDefault="00E850EB" w:rsidP="005C4F6E">
      <w:pPr>
        <w:tabs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20606">
        <w:rPr>
          <w:rFonts w:asciiTheme="majorBidi" w:hAnsiTheme="majorBidi" w:cstheme="majorBidi"/>
          <w:sz w:val="32"/>
          <w:szCs w:val="32"/>
          <w:cs/>
        </w:rPr>
        <w:t>ได้จัดประเภทรายการใหม่ของรายการในงบการเงิน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20606">
        <w:rPr>
          <w:rFonts w:asciiTheme="majorBidi" w:hAnsiTheme="majorBidi"/>
          <w:sz w:val="32"/>
          <w:szCs w:val="32"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</w:rPr>
        <w:t>2563</w:t>
      </w:r>
      <w:r w:rsidRPr="00720606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720606">
        <w:rPr>
          <w:rFonts w:asciiTheme="majorBidi" w:hAnsiTheme="majorBidi" w:cstheme="majorBidi"/>
          <w:sz w:val="32"/>
          <w:szCs w:val="32"/>
          <w:cs/>
        </w:rPr>
        <w:br/>
      </w:r>
      <w:r w:rsidRPr="00720606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จัดประเภทรายการบัญชีในปีปัจจุบัน โดยไม่มีผลกระทบต่อกำไร (ขาดทุน) หรือส่วนของผู้ถือหุ้นตามที่ได้รายงานไว้</w:t>
      </w:r>
      <w:r w:rsidRPr="00720606">
        <w:rPr>
          <w:rFonts w:asciiTheme="majorBidi" w:hAnsiTheme="majorBidi"/>
          <w:sz w:val="32"/>
          <w:szCs w:val="32"/>
          <w:cs/>
        </w:rPr>
        <w:t xml:space="preserve"> </w:t>
      </w:r>
      <w:r w:rsidRPr="0072060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32"/>
        <w:gridCol w:w="1247"/>
        <w:gridCol w:w="134"/>
        <w:gridCol w:w="1247"/>
        <w:gridCol w:w="134"/>
        <w:gridCol w:w="1247"/>
      </w:tblGrid>
      <w:tr w:rsidR="00720606" w:rsidRPr="00720606" w14:paraId="2B22E73B" w14:textId="77777777" w:rsidTr="005C4F6E">
        <w:tc>
          <w:tcPr>
            <w:tcW w:w="4932" w:type="dxa"/>
          </w:tcPr>
          <w:p w14:paraId="65E7B309" w14:textId="77777777" w:rsidR="005C4F6E" w:rsidRPr="00720606" w:rsidRDefault="005C4F6E" w:rsidP="005454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9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04CC4294" w14:textId="73D73A37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20606" w:rsidRPr="00720606" w14:paraId="2D81A76A" w14:textId="77777777" w:rsidTr="005C4F6E">
        <w:tc>
          <w:tcPr>
            <w:tcW w:w="4932" w:type="dxa"/>
          </w:tcPr>
          <w:p w14:paraId="1C6EEA66" w14:textId="77777777" w:rsidR="005C4F6E" w:rsidRPr="00720606" w:rsidRDefault="005C4F6E" w:rsidP="005454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5C49A2" w14:textId="23EE4A16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20606" w:rsidRPr="00720606" w14:paraId="24F1C921" w14:textId="78C02860" w:rsidTr="005C4F6E">
        <w:tc>
          <w:tcPr>
            <w:tcW w:w="4932" w:type="dxa"/>
          </w:tcPr>
          <w:p w14:paraId="7F091E71" w14:textId="77777777" w:rsidR="005C4F6E" w:rsidRPr="00720606" w:rsidRDefault="005C4F6E" w:rsidP="005454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DFAF67" w14:textId="77777777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560C0C71" w14:textId="1058DD89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966AE76" w14:textId="79308931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377F73" w14:textId="77777777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  <w:p w14:paraId="4BF31B7C" w14:textId="38213ED6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59731D0" w14:textId="77777777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746C55" w14:textId="77777777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</w:p>
          <w:p w14:paraId="7ED9EFCB" w14:textId="036CFBDC" w:rsidR="005C4F6E" w:rsidRPr="00720606" w:rsidRDefault="005C4F6E" w:rsidP="005454A4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720606" w:rsidRPr="00720606" w14:paraId="02FF5E7D" w14:textId="09D147F2" w:rsidTr="005C4F6E">
        <w:tc>
          <w:tcPr>
            <w:tcW w:w="4932" w:type="dxa"/>
            <w:hideMark/>
          </w:tcPr>
          <w:p w14:paraId="6ABDAAC3" w14:textId="77777777" w:rsidR="005C4F6E" w:rsidRPr="00720606" w:rsidRDefault="005C4F6E" w:rsidP="005454A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720606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247" w:type="dxa"/>
          </w:tcPr>
          <w:p w14:paraId="4CBC6590" w14:textId="6FEEBD1D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9935BD8" w14:textId="27463DC5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BFB37F" w14:textId="133F9712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5E29DC4" w14:textId="77777777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CC1B281" w14:textId="245EDA1F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0606" w:rsidRPr="00720606" w14:paraId="1BD10AB5" w14:textId="6DE9E36A" w:rsidTr="005C4F6E">
        <w:tc>
          <w:tcPr>
            <w:tcW w:w="4932" w:type="dxa"/>
            <w:hideMark/>
          </w:tcPr>
          <w:p w14:paraId="19D895DD" w14:textId="77777777" w:rsidR="005C4F6E" w:rsidRPr="00720606" w:rsidRDefault="005C4F6E" w:rsidP="005454A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206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206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7" w:type="dxa"/>
          </w:tcPr>
          <w:p w14:paraId="4642175F" w14:textId="2ABDDE9E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DE6A1DF" w14:textId="72912B96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FAEFB48" w14:textId="753719D3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01147F" w14:textId="77777777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0C65092" w14:textId="41CB657C" w:rsidR="005C4F6E" w:rsidRPr="00720606" w:rsidRDefault="005C4F6E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0606" w:rsidRPr="00720606" w14:paraId="354E2B3D" w14:textId="130DBCA5" w:rsidTr="005C4F6E">
        <w:tc>
          <w:tcPr>
            <w:tcW w:w="4932" w:type="dxa"/>
          </w:tcPr>
          <w:p w14:paraId="3D94754E" w14:textId="77777777" w:rsidR="005454A4" w:rsidRPr="00720606" w:rsidRDefault="005454A4" w:rsidP="005454A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17FA5106" w14:textId="550E4BC3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312,261</w:t>
            </w:r>
          </w:p>
        </w:tc>
        <w:tc>
          <w:tcPr>
            <w:tcW w:w="134" w:type="dxa"/>
          </w:tcPr>
          <w:p w14:paraId="78250CEE" w14:textId="70877758" w:rsidR="005454A4" w:rsidRPr="00720606" w:rsidRDefault="005454A4" w:rsidP="005454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BD5397A" w14:textId="73B9197E" w:rsidR="005454A4" w:rsidRPr="00720606" w:rsidRDefault="005454A4" w:rsidP="005454A4">
            <w:pPr>
              <w:pStyle w:val="acctfourfigures"/>
              <w:tabs>
                <w:tab w:val="clear" w:pos="765"/>
              </w:tabs>
              <w:spacing w:line="300" w:lineRule="exact"/>
              <w:ind w:left="-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(8,</w:t>
            </w:r>
            <w:r w:rsidRPr="007206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785</w:t>
            </w:r>
            <w:r w:rsidRPr="007206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5CF4DB8" w14:textId="77777777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10AC3FC" w14:textId="04701081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303,476</w:t>
            </w:r>
          </w:p>
        </w:tc>
      </w:tr>
      <w:tr w:rsidR="00720606" w:rsidRPr="00720606" w14:paraId="3BC93C17" w14:textId="650D5D4E" w:rsidTr="005C4F6E">
        <w:tc>
          <w:tcPr>
            <w:tcW w:w="4932" w:type="dxa"/>
            <w:vAlign w:val="bottom"/>
          </w:tcPr>
          <w:p w14:paraId="12DD8D0B" w14:textId="77777777" w:rsidR="005454A4" w:rsidRPr="00720606" w:rsidRDefault="005454A4" w:rsidP="005454A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47" w:type="dxa"/>
          </w:tcPr>
          <w:p w14:paraId="066D9253" w14:textId="207D4D09" w:rsidR="005454A4" w:rsidRPr="00720606" w:rsidRDefault="005454A4" w:rsidP="00AA3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97268F3" w14:textId="790315F0" w:rsidR="005454A4" w:rsidRPr="00720606" w:rsidRDefault="005454A4" w:rsidP="005454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303B996" w14:textId="1F13E96B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8,785</w:t>
            </w:r>
          </w:p>
        </w:tc>
        <w:tc>
          <w:tcPr>
            <w:tcW w:w="134" w:type="dxa"/>
          </w:tcPr>
          <w:p w14:paraId="7E73CBEE" w14:textId="77777777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CC17378" w14:textId="5A35CAED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8,785</w:t>
            </w:r>
          </w:p>
        </w:tc>
      </w:tr>
      <w:tr w:rsidR="00720606" w:rsidRPr="00720606" w14:paraId="4AD8567B" w14:textId="34779F48" w:rsidTr="005C4F6E">
        <w:tc>
          <w:tcPr>
            <w:tcW w:w="4932" w:type="dxa"/>
          </w:tcPr>
          <w:p w14:paraId="32130191" w14:textId="77777777" w:rsidR="005454A4" w:rsidRPr="00720606" w:rsidRDefault="005454A4" w:rsidP="005454A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47" w:type="dxa"/>
          </w:tcPr>
          <w:p w14:paraId="0DBD45FE" w14:textId="020119E8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410,152</w:t>
            </w:r>
          </w:p>
        </w:tc>
        <w:tc>
          <w:tcPr>
            <w:tcW w:w="134" w:type="dxa"/>
          </w:tcPr>
          <w:p w14:paraId="1814B0C5" w14:textId="349330A0" w:rsidR="005454A4" w:rsidRPr="00720606" w:rsidRDefault="005454A4" w:rsidP="005454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FF2702" w14:textId="59EE5E0C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26,804</w:t>
            </w:r>
          </w:p>
        </w:tc>
        <w:tc>
          <w:tcPr>
            <w:tcW w:w="134" w:type="dxa"/>
          </w:tcPr>
          <w:p w14:paraId="71747E15" w14:textId="77777777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265B14" w14:textId="5CB6CA6D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436,956</w:t>
            </w:r>
          </w:p>
        </w:tc>
      </w:tr>
      <w:tr w:rsidR="005454A4" w:rsidRPr="00720606" w14:paraId="687C3104" w14:textId="16810AE0" w:rsidTr="005C4F6E">
        <w:tc>
          <w:tcPr>
            <w:tcW w:w="4932" w:type="dxa"/>
          </w:tcPr>
          <w:p w14:paraId="687A98CE" w14:textId="77777777" w:rsidR="005454A4" w:rsidRPr="00720606" w:rsidRDefault="005454A4" w:rsidP="005454A4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3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47" w:type="dxa"/>
          </w:tcPr>
          <w:p w14:paraId="04526FDC" w14:textId="7F4B7F44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447,517</w:t>
            </w:r>
          </w:p>
        </w:tc>
        <w:tc>
          <w:tcPr>
            <w:tcW w:w="134" w:type="dxa"/>
          </w:tcPr>
          <w:p w14:paraId="3B6B43C8" w14:textId="3132C8E9" w:rsidR="005454A4" w:rsidRPr="00720606" w:rsidRDefault="005454A4" w:rsidP="005454A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B32C16F" w14:textId="289AEAB2" w:rsidR="005454A4" w:rsidRPr="00720606" w:rsidRDefault="005454A4" w:rsidP="005454A4">
            <w:pPr>
              <w:pStyle w:val="acctfourfigures"/>
              <w:tabs>
                <w:tab w:val="clear" w:pos="765"/>
              </w:tabs>
              <w:spacing w:line="300" w:lineRule="exact"/>
              <w:ind w:left="-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(26,804)</w:t>
            </w:r>
          </w:p>
        </w:tc>
        <w:tc>
          <w:tcPr>
            <w:tcW w:w="134" w:type="dxa"/>
          </w:tcPr>
          <w:p w14:paraId="6CF6BCD8" w14:textId="77777777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F8AE98C" w14:textId="6B8099C0" w:rsidR="005454A4" w:rsidRPr="00720606" w:rsidRDefault="005454A4" w:rsidP="005454A4">
            <w:pPr>
              <w:tabs>
                <w:tab w:val="clear" w:pos="1644"/>
                <w:tab w:val="clear" w:pos="187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420,713</w:t>
            </w:r>
          </w:p>
        </w:tc>
      </w:tr>
    </w:tbl>
    <w:p w14:paraId="61DD61A1" w14:textId="77777777" w:rsidR="0002520D" w:rsidRPr="00720606" w:rsidRDefault="0002520D" w:rsidP="005C3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6928C3E" w14:textId="50F854E3" w:rsidR="00A10C20" w:rsidRPr="00720606" w:rsidRDefault="002B4E2E" w:rsidP="005C3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720606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A10C20" w:rsidRPr="0072060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72060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72060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720606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720606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F1AF01A" w14:textId="319D00EC" w:rsidR="00A10C20" w:rsidRPr="00720606" w:rsidRDefault="00A10C20" w:rsidP="005C38EC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606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720606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720606">
        <w:rPr>
          <w:rFonts w:asciiTheme="majorBidi" w:hAnsiTheme="majorBidi" w:cstheme="majorBidi"/>
          <w:sz w:val="32"/>
          <w:szCs w:val="32"/>
        </w:rPr>
        <w:br/>
      </w:r>
      <w:r w:rsidR="00353BEB" w:rsidRPr="00720606">
        <w:rPr>
          <w:rFonts w:asciiTheme="majorBidi" w:hAnsiTheme="majorBidi" w:cstheme="majorBidi"/>
          <w:sz w:val="32"/>
          <w:szCs w:val="32"/>
        </w:rPr>
        <w:t>12</w:t>
      </w:r>
      <w:r w:rsidR="00353BEB" w:rsidRPr="00720606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353BEB" w:rsidRPr="00720606">
        <w:rPr>
          <w:rFonts w:asciiTheme="majorBidi" w:hAnsiTheme="majorBidi" w:cstheme="majorBidi"/>
          <w:sz w:val="32"/>
          <w:szCs w:val="32"/>
        </w:rPr>
        <w:t>2564</w:t>
      </w:r>
    </w:p>
    <w:sectPr w:rsidR="00A10C20" w:rsidRPr="00720606" w:rsidSect="00064EB0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B5507" w14:textId="77777777" w:rsidR="00EC011C" w:rsidRDefault="00EC011C">
      <w:r>
        <w:separator/>
      </w:r>
    </w:p>
  </w:endnote>
  <w:endnote w:type="continuationSeparator" w:id="0">
    <w:p w14:paraId="72BDF6A2" w14:textId="77777777" w:rsidR="00EC011C" w:rsidRDefault="00EC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AF9DF" w14:textId="77777777" w:rsidR="002026BC" w:rsidRPr="006342B8" w:rsidRDefault="002026BC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2026BC" w:rsidRDefault="002026BC"/>
  <w:p w14:paraId="19E0E193" w14:textId="77777777" w:rsidR="002026BC" w:rsidRDefault="002026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2B10D" w14:textId="77777777" w:rsidR="002026BC" w:rsidRDefault="002026BC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6EDE5" w14:textId="77777777" w:rsidR="002026BC" w:rsidRPr="006342B8" w:rsidRDefault="002026BC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5F41380A" w14:textId="77777777" w:rsidR="002026BC" w:rsidRDefault="002026BC"/>
  <w:p w14:paraId="640FCD45" w14:textId="77777777" w:rsidR="002026BC" w:rsidRDefault="002026B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BE8AD" w14:textId="77777777" w:rsidR="002026BC" w:rsidRDefault="002026BC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23B7F" w14:textId="77777777" w:rsidR="00EC011C" w:rsidRDefault="00EC011C">
      <w:r>
        <w:separator/>
      </w:r>
    </w:p>
  </w:footnote>
  <w:footnote w:type="continuationSeparator" w:id="0">
    <w:p w14:paraId="78B57FFB" w14:textId="77777777" w:rsidR="00EC011C" w:rsidRDefault="00EC0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2026BC" w:rsidRDefault="002026BC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2026BC" w:rsidRPr="0020624A" w:rsidRDefault="002026BC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2026BC" w:rsidRDefault="002026BC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2026BC" w:rsidRPr="00126CCB" w:rsidRDefault="004B0BE3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2026BC" w:rsidRDefault="002026BC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2026BC" w:rsidRPr="0020624A" w:rsidRDefault="002026BC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FAEE1FF" w14:textId="04F87D64" w:rsidR="002026BC" w:rsidRPr="00005122" w:rsidRDefault="002026BC" w:rsidP="00B72C76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681331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55A77E5" w14:textId="77777777" w:rsidR="002026BC" w:rsidRDefault="002026BC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AB64CB4" w14:textId="77777777" w:rsidR="002026BC" w:rsidRPr="0020624A" w:rsidRDefault="002026BC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EA97E4A" w14:textId="77777777" w:rsidR="002026BC" w:rsidRDefault="002026BC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75EC21D" w14:textId="77777777" w:rsidR="002026BC" w:rsidRPr="00126CCB" w:rsidRDefault="004B0BE3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419554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1C4BB9B" w14:textId="77777777" w:rsidR="002026BC" w:rsidRDefault="002026BC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635DEF71" w14:textId="77777777" w:rsidR="002026BC" w:rsidRPr="0020624A" w:rsidRDefault="002026BC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27FAF51" w14:textId="77777777" w:rsidR="002026BC" w:rsidRDefault="002026BC" w:rsidP="00B72C76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5B79C7E" w14:textId="4D42B0A6" w:rsidR="002026BC" w:rsidRPr="00005122" w:rsidRDefault="004B0BE3" w:rsidP="00B72C76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1"/>
  </w:num>
  <w:num w:numId="14">
    <w:abstractNumId w:val="22"/>
  </w:num>
  <w:num w:numId="15">
    <w:abstractNumId w:val="25"/>
  </w:num>
  <w:num w:numId="16">
    <w:abstractNumId w:val="29"/>
  </w:num>
  <w:num w:numId="17">
    <w:abstractNumId w:val="26"/>
  </w:num>
  <w:num w:numId="18">
    <w:abstractNumId w:val="21"/>
  </w:num>
  <w:num w:numId="19">
    <w:abstractNumId w:val="10"/>
  </w:num>
  <w:num w:numId="20">
    <w:abstractNumId w:val="33"/>
  </w:num>
  <w:num w:numId="21">
    <w:abstractNumId w:val="18"/>
  </w:num>
  <w:num w:numId="22">
    <w:abstractNumId w:val="27"/>
  </w:num>
  <w:num w:numId="23">
    <w:abstractNumId w:val="11"/>
  </w:num>
  <w:num w:numId="24">
    <w:abstractNumId w:val="13"/>
  </w:num>
  <w:num w:numId="25">
    <w:abstractNumId w:val="35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8"/>
  </w:num>
  <w:num w:numId="29">
    <w:abstractNumId w:val="15"/>
  </w:num>
  <w:num w:numId="30">
    <w:abstractNumId w:val="16"/>
  </w:num>
  <w:num w:numId="31">
    <w:abstractNumId w:val="14"/>
  </w:num>
  <w:num w:numId="32">
    <w:abstractNumId w:val="34"/>
  </w:num>
  <w:num w:numId="33">
    <w:abstractNumId w:val="20"/>
  </w:num>
  <w:num w:numId="34">
    <w:abstractNumId w:val="17"/>
  </w:num>
  <w:num w:numId="35">
    <w:abstractNumId w:val="32"/>
  </w:num>
  <w:num w:numId="3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1F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049"/>
    <w:rsid w:val="00012373"/>
    <w:rsid w:val="00012B75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20D"/>
    <w:rsid w:val="00025D92"/>
    <w:rsid w:val="00025F21"/>
    <w:rsid w:val="00026022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9E9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4EB0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5D2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6011"/>
    <w:rsid w:val="00086397"/>
    <w:rsid w:val="0008685F"/>
    <w:rsid w:val="00086F8F"/>
    <w:rsid w:val="00087429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ACC"/>
    <w:rsid w:val="000A0BE2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A7AA8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770"/>
    <w:rsid w:val="000C4804"/>
    <w:rsid w:val="000C4A2B"/>
    <w:rsid w:val="000C5A1B"/>
    <w:rsid w:val="000C601B"/>
    <w:rsid w:val="000C6342"/>
    <w:rsid w:val="000C6523"/>
    <w:rsid w:val="000C674F"/>
    <w:rsid w:val="000C7189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471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BB6"/>
    <w:rsid w:val="000F7E74"/>
    <w:rsid w:val="00101993"/>
    <w:rsid w:val="00101C49"/>
    <w:rsid w:val="00102EC4"/>
    <w:rsid w:val="00103B7A"/>
    <w:rsid w:val="001048A1"/>
    <w:rsid w:val="00104DF0"/>
    <w:rsid w:val="00104E81"/>
    <w:rsid w:val="0010509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070"/>
    <w:rsid w:val="00124115"/>
    <w:rsid w:val="0012486F"/>
    <w:rsid w:val="00124BB6"/>
    <w:rsid w:val="00124EBA"/>
    <w:rsid w:val="001253B1"/>
    <w:rsid w:val="00125BF6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855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77F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571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1D5"/>
    <w:rsid w:val="0016069B"/>
    <w:rsid w:val="00160BA3"/>
    <w:rsid w:val="00160D78"/>
    <w:rsid w:val="00160EAD"/>
    <w:rsid w:val="001616C8"/>
    <w:rsid w:val="00162902"/>
    <w:rsid w:val="00163398"/>
    <w:rsid w:val="00164312"/>
    <w:rsid w:val="00164E36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C8C"/>
    <w:rsid w:val="00185446"/>
    <w:rsid w:val="001857A1"/>
    <w:rsid w:val="00185801"/>
    <w:rsid w:val="00185D4A"/>
    <w:rsid w:val="001864E4"/>
    <w:rsid w:val="001874C4"/>
    <w:rsid w:val="00187555"/>
    <w:rsid w:val="00187D91"/>
    <w:rsid w:val="00190364"/>
    <w:rsid w:val="0019104F"/>
    <w:rsid w:val="0019143D"/>
    <w:rsid w:val="00191BF7"/>
    <w:rsid w:val="00191CE0"/>
    <w:rsid w:val="0019297B"/>
    <w:rsid w:val="00192C0C"/>
    <w:rsid w:val="00192EE9"/>
    <w:rsid w:val="001932FD"/>
    <w:rsid w:val="00194EC8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2F8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60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2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02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0FE1"/>
    <w:rsid w:val="002014BE"/>
    <w:rsid w:val="00201F43"/>
    <w:rsid w:val="0020240D"/>
    <w:rsid w:val="0020251F"/>
    <w:rsid w:val="002026BC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292"/>
    <w:rsid w:val="0023040B"/>
    <w:rsid w:val="00230AA6"/>
    <w:rsid w:val="00230CAA"/>
    <w:rsid w:val="002324E9"/>
    <w:rsid w:val="00233437"/>
    <w:rsid w:val="0023413D"/>
    <w:rsid w:val="002343E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079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01D0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5A2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2A04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0D3F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66A2"/>
    <w:rsid w:val="0028728C"/>
    <w:rsid w:val="002872C8"/>
    <w:rsid w:val="0028779D"/>
    <w:rsid w:val="00287A59"/>
    <w:rsid w:val="00287ADD"/>
    <w:rsid w:val="00287FFC"/>
    <w:rsid w:val="0029027D"/>
    <w:rsid w:val="00290BF0"/>
    <w:rsid w:val="00291109"/>
    <w:rsid w:val="002911B9"/>
    <w:rsid w:val="00291A99"/>
    <w:rsid w:val="00291F32"/>
    <w:rsid w:val="00292061"/>
    <w:rsid w:val="00295354"/>
    <w:rsid w:val="00295621"/>
    <w:rsid w:val="00295657"/>
    <w:rsid w:val="00296665"/>
    <w:rsid w:val="00296EAE"/>
    <w:rsid w:val="00297124"/>
    <w:rsid w:val="0029731C"/>
    <w:rsid w:val="00297CCD"/>
    <w:rsid w:val="002A0448"/>
    <w:rsid w:val="002A074F"/>
    <w:rsid w:val="002A1897"/>
    <w:rsid w:val="002A1A06"/>
    <w:rsid w:val="002A2AE5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6FD"/>
    <w:rsid w:val="002B0757"/>
    <w:rsid w:val="002B0A04"/>
    <w:rsid w:val="002B0B31"/>
    <w:rsid w:val="002B10A0"/>
    <w:rsid w:val="002B1303"/>
    <w:rsid w:val="002B1CE3"/>
    <w:rsid w:val="002B20C6"/>
    <w:rsid w:val="002B2206"/>
    <w:rsid w:val="002B24A2"/>
    <w:rsid w:val="002B26F2"/>
    <w:rsid w:val="002B2835"/>
    <w:rsid w:val="002B2FEF"/>
    <w:rsid w:val="002B3467"/>
    <w:rsid w:val="002B371E"/>
    <w:rsid w:val="002B42BE"/>
    <w:rsid w:val="002B4564"/>
    <w:rsid w:val="002B4751"/>
    <w:rsid w:val="002B4E2E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5D"/>
    <w:rsid w:val="002C4779"/>
    <w:rsid w:val="002C52CB"/>
    <w:rsid w:val="002C55ED"/>
    <w:rsid w:val="002C5990"/>
    <w:rsid w:val="002C59BC"/>
    <w:rsid w:val="002C63BC"/>
    <w:rsid w:val="002C6C62"/>
    <w:rsid w:val="002C7231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E0AD3"/>
    <w:rsid w:val="002E11F6"/>
    <w:rsid w:val="002E1D23"/>
    <w:rsid w:val="002E21F2"/>
    <w:rsid w:val="002E2763"/>
    <w:rsid w:val="002E28A2"/>
    <w:rsid w:val="002E28EA"/>
    <w:rsid w:val="002E2AE0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1BDE"/>
    <w:rsid w:val="002F21F2"/>
    <w:rsid w:val="002F22B3"/>
    <w:rsid w:val="002F2E4B"/>
    <w:rsid w:val="002F3183"/>
    <w:rsid w:val="002F35E2"/>
    <w:rsid w:val="002F402E"/>
    <w:rsid w:val="002F4536"/>
    <w:rsid w:val="002F45C4"/>
    <w:rsid w:val="002F472B"/>
    <w:rsid w:val="002F48F3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0C50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4D36"/>
    <w:rsid w:val="003052F9"/>
    <w:rsid w:val="00305A21"/>
    <w:rsid w:val="00305F27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0C5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EA"/>
    <w:rsid w:val="00322C89"/>
    <w:rsid w:val="00322C8D"/>
    <w:rsid w:val="00323D53"/>
    <w:rsid w:val="00323F69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337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0DE"/>
    <w:rsid w:val="003354C6"/>
    <w:rsid w:val="0033568C"/>
    <w:rsid w:val="003359F3"/>
    <w:rsid w:val="00335F14"/>
    <w:rsid w:val="00335F23"/>
    <w:rsid w:val="0033606D"/>
    <w:rsid w:val="003367B6"/>
    <w:rsid w:val="00336835"/>
    <w:rsid w:val="0033684B"/>
    <w:rsid w:val="00336FAC"/>
    <w:rsid w:val="003373B2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BEB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29C"/>
    <w:rsid w:val="00363D04"/>
    <w:rsid w:val="003644E6"/>
    <w:rsid w:val="003661B5"/>
    <w:rsid w:val="0036651A"/>
    <w:rsid w:val="00366574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161"/>
    <w:rsid w:val="00393562"/>
    <w:rsid w:val="00394467"/>
    <w:rsid w:val="003945AE"/>
    <w:rsid w:val="0039481B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1EFE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5DE7"/>
    <w:rsid w:val="003D606C"/>
    <w:rsid w:val="003D68F0"/>
    <w:rsid w:val="003D69BF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999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1416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5F28"/>
    <w:rsid w:val="0042605F"/>
    <w:rsid w:val="00426BD1"/>
    <w:rsid w:val="00426C74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632"/>
    <w:rsid w:val="00446FF1"/>
    <w:rsid w:val="0044705F"/>
    <w:rsid w:val="00447B88"/>
    <w:rsid w:val="00447BFB"/>
    <w:rsid w:val="00447EF8"/>
    <w:rsid w:val="00447F48"/>
    <w:rsid w:val="00447FFC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485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D13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390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38D"/>
    <w:rsid w:val="004A1D7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BE3"/>
    <w:rsid w:val="004B0F49"/>
    <w:rsid w:val="004B168D"/>
    <w:rsid w:val="004B17F8"/>
    <w:rsid w:val="004B200B"/>
    <w:rsid w:val="004B2055"/>
    <w:rsid w:val="004B2366"/>
    <w:rsid w:val="004B23BF"/>
    <w:rsid w:val="004B2AEC"/>
    <w:rsid w:val="004B3263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4F0F"/>
    <w:rsid w:val="004D4F54"/>
    <w:rsid w:val="004D5AE5"/>
    <w:rsid w:val="004D61D5"/>
    <w:rsid w:val="004D6316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0F7D"/>
    <w:rsid w:val="004F14CD"/>
    <w:rsid w:val="004F1827"/>
    <w:rsid w:val="004F1DE4"/>
    <w:rsid w:val="004F1FA2"/>
    <w:rsid w:val="004F4B44"/>
    <w:rsid w:val="004F5057"/>
    <w:rsid w:val="004F538E"/>
    <w:rsid w:val="004F54E5"/>
    <w:rsid w:val="004F554C"/>
    <w:rsid w:val="004F5FE4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229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C44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290C"/>
    <w:rsid w:val="00533738"/>
    <w:rsid w:val="005348FC"/>
    <w:rsid w:val="00535028"/>
    <w:rsid w:val="00535330"/>
    <w:rsid w:val="005365D9"/>
    <w:rsid w:val="005369E5"/>
    <w:rsid w:val="00537510"/>
    <w:rsid w:val="00541410"/>
    <w:rsid w:val="00541698"/>
    <w:rsid w:val="00541C4B"/>
    <w:rsid w:val="00541CBE"/>
    <w:rsid w:val="005423BC"/>
    <w:rsid w:val="00542FDD"/>
    <w:rsid w:val="00543264"/>
    <w:rsid w:val="00543CB5"/>
    <w:rsid w:val="005448AD"/>
    <w:rsid w:val="005452C8"/>
    <w:rsid w:val="0054530C"/>
    <w:rsid w:val="005454A4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579A3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EAA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624"/>
    <w:rsid w:val="00576D2B"/>
    <w:rsid w:val="00577075"/>
    <w:rsid w:val="0057716A"/>
    <w:rsid w:val="00577C38"/>
    <w:rsid w:val="00577E06"/>
    <w:rsid w:val="005803FD"/>
    <w:rsid w:val="0058042D"/>
    <w:rsid w:val="00580530"/>
    <w:rsid w:val="00581E67"/>
    <w:rsid w:val="0058268A"/>
    <w:rsid w:val="00582DC8"/>
    <w:rsid w:val="0058314A"/>
    <w:rsid w:val="00583612"/>
    <w:rsid w:val="00584634"/>
    <w:rsid w:val="00584B35"/>
    <w:rsid w:val="005855AC"/>
    <w:rsid w:val="00585604"/>
    <w:rsid w:val="00585770"/>
    <w:rsid w:val="005858C7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4AB"/>
    <w:rsid w:val="00594E00"/>
    <w:rsid w:val="00594F8B"/>
    <w:rsid w:val="0059563B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47BA"/>
    <w:rsid w:val="005B5081"/>
    <w:rsid w:val="005B531E"/>
    <w:rsid w:val="005B566E"/>
    <w:rsid w:val="005B5B03"/>
    <w:rsid w:val="005B5B1D"/>
    <w:rsid w:val="005B65FE"/>
    <w:rsid w:val="005B6818"/>
    <w:rsid w:val="005B6A15"/>
    <w:rsid w:val="005B6D72"/>
    <w:rsid w:val="005B7301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4F6E"/>
    <w:rsid w:val="005C5567"/>
    <w:rsid w:val="005C5E1B"/>
    <w:rsid w:val="005C6367"/>
    <w:rsid w:val="005C66C5"/>
    <w:rsid w:val="005C713C"/>
    <w:rsid w:val="005C77C8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3C3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82E"/>
    <w:rsid w:val="005E4C30"/>
    <w:rsid w:val="005E5732"/>
    <w:rsid w:val="005E5911"/>
    <w:rsid w:val="005E5C71"/>
    <w:rsid w:val="005E75A5"/>
    <w:rsid w:val="005E77B8"/>
    <w:rsid w:val="005F08F1"/>
    <w:rsid w:val="005F09CC"/>
    <w:rsid w:val="005F0A72"/>
    <w:rsid w:val="005F0C60"/>
    <w:rsid w:val="005F142B"/>
    <w:rsid w:val="005F1BFC"/>
    <w:rsid w:val="005F20FC"/>
    <w:rsid w:val="005F250D"/>
    <w:rsid w:val="005F3454"/>
    <w:rsid w:val="005F34D4"/>
    <w:rsid w:val="005F39F5"/>
    <w:rsid w:val="005F3A54"/>
    <w:rsid w:val="005F3C3D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5AF0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3A5"/>
    <w:rsid w:val="00632AED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A80"/>
    <w:rsid w:val="00643BDD"/>
    <w:rsid w:val="00643FB7"/>
    <w:rsid w:val="00644614"/>
    <w:rsid w:val="00644975"/>
    <w:rsid w:val="00645921"/>
    <w:rsid w:val="0064598F"/>
    <w:rsid w:val="00646DD3"/>
    <w:rsid w:val="00646F85"/>
    <w:rsid w:val="006477F2"/>
    <w:rsid w:val="006478AF"/>
    <w:rsid w:val="00647ABF"/>
    <w:rsid w:val="00650B5F"/>
    <w:rsid w:val="00651390"/>
    <w:rsid w:val="006516D1"/>
    <w:rsid w:val="0065195F"/>
    <w:rsid w:val="00651D3C"/>
    <w:rsid w:val="00652939"/>
    <w:rsid w:val="00653006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02"/>
    <w:rsid w:val="0066009C"/>
    <w:rsid w:val="006606BD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339"/>
    <w:rsid w:val="0068145D"/>
    <w:rsid w:val="00681F1E"/>
    <w:rsid w:val="00682919"/>
    <w:rsid w:val="00683142"/>
    <w:rsid w:val="006840A6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A87"/>
    <w:rsid w:val="00693F75"/>
    <w:rsid w:val="00694066"/>
    <w:rsid w:val="006940F4"/>
    <w:rsid w:val="00694164"/>
    <w:rsid w:val="0069474C"/>
    <w:rsid w:val="00695611"/>
    <w:rsid w:val="00695761"/>
    <w:rsid w:val="00695B82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33"/>
    <w:rsid w:val="006A2BC6"/>
    <w:rsid w:val="006A3554"/>
    <w:rsid w:val="006A3EE1"/>
    <w:rsid w:val="006A4496"/>
    <w:rsid w:val="006A491E"/>
    <w:rsid w:val="006A4FE7"/>
    <w:rsid w:val="006A5726"/>
    <w:rsid w:val="006A6617"/>
    <w:rsid w:val="006A6BA0"/>
    <w:rsid w:val="006A78C1"/>
    <w:rsid w:val="006B0694"/>
    <w:rsid w:val="006B0827"/>
    <w:rsid w:val="006B0945"/>
    <w:rsid w:val="006B1425"/>
    <w:rsid w:val="006B1E2A"/>
    <w:rsid w:val="006B235B"/>
    <w:rsid w:val="006B2603"/>
    <w:rsid w:val="006B284E"/>
    <w:rsid w:val="006B2C07"/>
    <w:rsid w:val="006B2CD9"/>
    <w:rsid w:val="006B2ED4"/>
    <w:rsid w:val="006B307A"/>
    <w:rsid w:val="006B346E"/>
    <w:rsid w:val="006B3520"/>
    <w:rsid w:val="006B366D"/>
    <w:rsid w:val="006B3EE3"/>
    <w:rsid w:val="006B3FA4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1BE"/>
    <w:rsid w:val="006C6206"/>
    <w:rsid w:val="006C637C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441"/>
    <w:rsid w:val="00703DEE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758"/>
    <w:rsid w:val="00714C48"/>
    <w:rsid w:val="0071646F"/>
    <w:rsid w:val="0071653F"/>
    <w:rsid w:val="00716FF2"/>
    <w:rsid w:val="007170F2"/>
    <w:rsid w:val="007176A1"/>
    <w:rsid w:val="007179DF"/>
    <w:rsid w:val="00717A5C"/>
    <w:rsid w:val="00717EF2"/>
    <w:rsid w:val="00720450"/>
    <w:rsid w:val="00720606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3A2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AD7"/>
    <w:rsid w:val="00746096"/>
    <w:rsid w:val="007460DF"/>
    <w:rsid w:val="007460E5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BC6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4E0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9FC"/>
    <w:rsid w:val="007A7A5D"/>
    <w:rsid w:val="007A7A83"/>
    <w:rsid w:val="007A7CA0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6E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254"/>
    <w:rsid w:val="007E7903"/>
    <w:rsid w:val="007F0CD2"/>
    <w:rsid w:val="007F0D12"/>
    <w:rsid w:val="007F1DF3"/>
    <w:rsid w:val="007F2019"/>
    <w:rsid w:val="007F2FB3"/>
    <w:rsid w:val="007F3A4F"/>
    <w:rsid w:val="007F425F"/>
    <w:rsid w:val="007F4479"/>
    <w:rsid w:val="007F4BB5"/>
    <w:rsid w:val="007F4DC0"/>
    <w:rsid w:val="007F58F0"/>
    <w:rsid w:val="007F59DF"/>
    <w:rsid w:val="007F5C63"/>
    <w:rsid w:val="007F5FDE"/>
    <w:rsid w:val="007F637B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CFA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584"/>
    <w:rsid w:val="00816809"/>
    <w:rsid w:val="00816BDA"/>
    <w:rsid w:val="00817B2C"/>
    <w:rsid w:val="00817FD7"/>
    <w:rsid w:val="00820754"/>
    <w:rsid w:val="008208E9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74CB"/>
    <w:rsid w:val="0083012C"/>
    <w:rsid w:val="00830615"/>
    <w:rsid w:val="00830E40"/>
    <w:rsid w:val="00831A98"/>
    <w:rsid w:val="00831E21"/>
    <w:rsid w:val="00831EF2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43"/>
    <w:rsid w:val="00837468"/>
    <w:rsid w:val="008377B1"/>
    <w:rsid w:val="00837996"/>
    <w:rsid w:val="008402B8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6DED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954"/>
    <w:rsid w:val="00852A98"/>
    <w:rsid w:val="00852B58"/>
    <w:rsid w:val="00853243"/>
    <w:rsid w:val="008537B5"/>
    <w:rsid w:val="0085409D"/>
    <w:rsid w:val="0085469E"/>
    <w:rsid w:val="00854856"/>
    <w:rsid w:val="00854A94"/>
    <w:rsid w:val="00854ADD"/>
    <w:rsid w:val="00855696"/>
    <w:rsid w:val="00855AFB"/>
    <w:rsid w:val="00855D84"/>
    <w:rsid w:val="00856BD2"/>
    <w:rsid w:val="00856DB9"/>
    <w:rsid w:val="00857233"/>
    <w:rsid w:val="008604E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469"/>
    <w:rsid w:val="008A1624"/>
    <w:rsid w:val="008A2158"/>
    <w:rsid w:val="008A215A"/>
    <w:rsid w:val="008A2541"/>
    <w:rsid w:val="008A2C08"/>
    <w:rsid w:val="008A3BD1"/>
    <w:rsid w:val="008A3CAF"/>
    <w:rsid w:val="008A3D16"/>
    <w:rsid w:val="008A3F08"/>
    <w:rsid w:val="008A3F3F"/>
    <w:rsid w:val="008A3F47"/>
    <w:rsid w:val="008A4486"/>
    <w:rsid w:val="008A527D"/>
    <w:rsid w:val="008A5ACB"/>
    <w:rsid w:val="008A64DA"/>
    <w:rsid w:val="008A6D25"/>
    <w:rsid w:val="008B04C1"/>
    <w:rsid w:val="008B09AE"/>
    <w:rsid w:val="008B0F7F"/>
    <w:rsid w:val="008B1664"/>
    <w:rsid w:val="008B16D1"/>
    <w:rsid w:val="008B182C"/>
    <w:rsid w:val="008B1C61"/>
    <w:rsid w:val="008B36F5"/>
    <w:rsid w:val="008B3F49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631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2433"/>
    <w:rsid w:val="008E253D"/>
    <w:rsid w:val="008E36A8"/>
    <w:rsid w:val="008E3B7C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780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5CC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815"/>
    <w:rsid w:val="00913AB6"/>
    <w:rsid w:val="0091413C"/>
    <w:rsid w:val="0091454D"/>
    <w:rsid w:val="00914F4E"/>
    <w:rsid w:val="00915B6D"/>
    <w:rsid w:val="0091620E"/>
    <w:rsid w:val="00916423"/>
    <w:rsid w:val="00916AC3"/>
    <w:rsid w:val="00916D58"/>
    <w:rsid w:val="0091790D"/>
    <w:rsid w:val="00917EE5"/>
    <w:rsid w:val="00917FFE"/>
    <w:rsid w:val="00920002"/>
    <w:rsid w:val="0092021A"/>
    <w:rsid w:val="009205C5"/>
    <w:rsid w:val="009221C8"/>
    <w:rsid w:val="00922831"/>
    <w:rsid w:val="00922954"/>
    <w:rsid w:val="009248E4"/>
    <w:rsid w:val="0092499C"/>
    <w:rsid w:val="009250C3"/>
    <w:rsid w:val="00925CAE"/>
    <w:rsid w:val="00925D10"/>
    <w:rsid w:val="00925D86"/>
    <w:rsid w:val="009265B3"/>
    <w:rsid w:val="0093043D"/>
    <w:rsid w:val="009306B8"/>
    <w:rsid w:val="00930E95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66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47B45"/>
    <w:rsid w:val="009504AC"/>
    <w:rsid w:val="009516C8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676"/>
    <w:rsid w:val="00960DF9"/>
    <w:rsid w:val="00960F84"/>
    <w:rsid w:val="00961154"/>
    <w:rsid w:val="00961709"/>
    <w:rsid w:val="009619FF"/>
    <w:rsid w:val="00961A89"/>
    <w:rsid w:val="009630DD"/>
    <w:rsid w:val="00963287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326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7E"/>
    <w:rsid w:val="00982A6F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03"/>
    <w:rsid w:val="009A18CC"/>
    <w:rsid w:val="009A1BAA"/>
    <w:rsid w:val="009A23C8"/>
    <w:rsid w:val="009A2511"/>
    <w:rsid w:val="009A2BFF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5FE"/>
    <w:rsid w:val="009B7AA3"/>
    <w:rsid w:val="009C02AD"/>
    <w:rsid w:val="009C09BB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E80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1BB"/>
    <w:rsid w:val="009E04A6"/>
    <w:rsid w:val="009E0A1A"/>
    <w:rsid w:val="009E0A38"/>
    <w:rsid w:val="009E2294"/>
    <w:rsid w:val="009E3327"/>
    <w:rsid w:val="009E421A"/>
    <w:rsid w:val="009E4387"/>
    <w:rsid w:val="009E480D"/>
    <w:rsid w:val="009E5096"/>
    <w:rsid w:val="009E5CA0"/>
    <w:rsid w:val="009E5F6B"/>
    <w:rsid w:val="009E6E67"/>
    <w:rsid w:val="009E73B5"/>
    <w:rsid w:val="009E74C9"/>
    <w:rsid w:val="009F010C"/>
    <w:rsid w:val="009F0339"/>
    <w:rsid w:val="009F060E"/>
    <w:rsid w:val="009F10C3"/>
    <w:rsid w:val="009F1201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D2F"/>
    <w:rsid w:val="00A059AE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1397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88D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2CAE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238"/>
    <w:rsid w:val="00A46452"/>
    <w:rsid w:val="00A47174"/>
    <w:rsid w:val="00A471AA"/>
    <w:rsid w:val="00A475D4"/>
    <w:rsid w:val="00A50B7F"/>
    <w:rsid w:val="00A5185A"/>
    <w:rsid w:val="00A519BC"/>
    <w:rsid w:val="00A51A85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095"/>
    <w:rsid w:val="00A5413F"/>
    <w:rsid w:val="00A55668"/>
    <w:rsid w:val="00A55BB8"/>
    <w:rsid w:val="00A5678F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795"/>
    <w:rsid w:val="00A73E78"/>
    <w:rsid w:val="00A740E9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74F"/>
    <w:rsid w:val="00A87958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97D09"/>
    <w:rsid w:val="00AA0FD9"/>
    <w:rsid w:val="00AA1087"/>
    <w:rsid w:val="00AA1634"/>
    <w:rsid w:val="00AA1F00"/>
    <w:rsid w:val="00AA2608"/>
    <w:rsid w:val="00AA263A"/>
    <w:rsid w:val="00AA2928"/>
    <w:rsid w:val="00AA3219"/>
    <w:rsid w:val="00AA361B"/>
    <w:rsid w:val="00AA3E92"/>
    <w:rsid w:val="00AA43A0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A4D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3E8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D89"/>
    <w:rsid w:val="00AD0EC7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CED"/>
    <w:rsid w:val="00AD71B9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64B"/>
    <w:rsid w:val="00B02B96"/>
    <w:rsid w:val="00B02CEF"/>
    <w:rsid w:val="00B03834"/>
    <w:rsid w:val="00B03D9E"/>
    <w:rsid w:val="00B03F09"/>
    <w:rsid w:val="00B049B9"/>
    <w:rsid w:val="00B05205"/>
    <w:rsid w:val="00B05A67"/>
    <w:rsid w:val="00B06439"/>
    <w:rsid w:val="00B06C08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3DE7"/>
    <w:rsid w:val="00B24242"/>
    <w:rsid w:val="00B24274"/>
    <w:rsid w:val="00B243F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F6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9E4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96B"/>
    <w:rsid w:val="00B50164"/>
    <w:rsid w:val="00B5065E"/>
    <w:rsid w:val="00B50C1F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57997"/>
    <w:rsid w:val="00B60500"/>
    <w:rsid w:val="00B60F5D"/>
    <w:rsid w:val="00B616C6"/>
    <w:rsid w:val="00B6212F"/>
    <w:rsid w:val="00B62AA3"/>
    <w:rsid w:val="00B63141"/>
    <w:rsid w:val="00B639F3"/>
    <w:rsid w:val="00B63A96"/>
    <w:rsid w:val="00B63CA3"/>
    <w:rsid w:val="00B63CDF"/>
    <w:rsid w:val="00B6461A"/>
    <w:rsid w:val="00B64E7A"/>
    <w:rsid w:val="00B64F1D"/>
    <w:rsid w:val="00B65126"/>
    <w:rsid w:val="00B6512A"/>
    <w:rsid w:val="00B6581B"/>
    <w:rsid w:val="00B65BE0"/>
    <w:rsid w:val="00B65EB0"/>
    <w:rsid w:val="00B65F7C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2C76"/>
    <w:rsid w:val="00B72EBE"/>
    <w:rsid w:val="00B73467"/>
    <w:rsid w:val="00B73829"/>
    <w:rsid w:val="00B7387B"/>
    <w:rsid w:val="00B73E9D"/>
    <w:rsid w:val="00B75CCA"/>
    <w:rsid w:val="00B76055"/>
    <w:rsid w:val="00B7629C"/>
    <w:rsid w:val="00B769B3"/>
    <w:rsid w:val="00B76E0F"/>
    <w:rsid w:val="00B779E6"/>
    <w:rsid w:val="00B80026"/>
    <w:rsid w:val="00B801EF"/>
    <w:rsid w:val="00B8062F"/>
    <w:rsid w:val="00B80D07"/>
    <w:rsid w:val="00B81550"/>
    <w:rsid w:val="00B81A76"/>
    <w:rsid w:val="00B81FEA"/>
    <w:rsid w:val="00B82896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97E68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311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6E32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53CD"/>
    <w:rsid w:val="00BE602A"/>
    <w:rsid w:val="00BE616E"/>
    <w:rsid w:val="00BE74D4"/>
    <w:rsid w:val="00BE7FAA"/>
    <w:rsid w:val="00BF06EF"/>
    <w:rsid w:val="00BF13A4"/>
    <w:rsid w:val="00BF2CD8"/>
    <w:rsid w:val="00BF2DA4"/>
    <w:rsid w:val="00BF353B"/>
    <w:rsid w:val="00BF4786"/>
    <w:rsid w:val="00BF4A55"/>
    <w:rsid w:val="00BF5044"/>
    <w:rsid w:val="00BF55D0"/>
    <w:rsid w:val="00BF7130"/>
    <w:rsid w:val="00BF793B"/>
    <w:rsid w:val="00BF799E"/>
    <w:rsid w:val="00C00D96"/>
    <w:rsid w:val="00C00E7E"/>
    <w:rsid w:val="00C012EB"/>
    <w:rsid w:val="00C01B58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6D4B"/>
    <w:rsid w:val="00C077C2"/>
    <w:rsid w:val="00C07ADC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B4A"/>
    <w:rsid w:val="00C161D6"/>
    <w:rsid w:val="00C164D4"/>
    <w:rsid w:val="00C16523"/>
    <w:rsid w:val="00C1685F"/>
    <w:rsid w:val="00C16A58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184"/>
    <w:rsid w:val="00C36410"/>
    <w:rsid w:val="00C36C57"/>
    <w:rsid w:val="00C37155"/>
    <w:rsid w:val="00C371E5"/>
    <w:rsid w:val="00C40860"/>
    <w:rsid w:val="00C40CCC"/>
    <w:rsid w:val="00C41253"/>
    <w:rsid w:val="00C4168E"/>
    <w:rsid w:val="00C426D8"/>
    <w:rsid w:val="00C43C7F"/>
    <w:rsid w:val="00C440A9"/>
    <w:rsid w:val="00C44279"/>
    <w:rsid w:val="00C4440D"/>
    <w:rsid w:val="00C44508"/>
    <w:rsid w:val="00C454B4"/>
    <w:rsid w:val="00C45523"/>
    <w:rsid w:val="00C4552E"/>
    <w:rsid w:val="00C4576A"/>
    <w:rsid w:val="00C4599A"/>
    <w:rsid w:val="00C46613"/>
    <w:rsid w:val="00C46A7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E51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158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A3E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13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253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4A0"/>
    <w:rsid w:val="00CD2C00"/>
    <w:rsid w:val="00CD2E05"/>
    <w:rsid w:val="00CD31C1"/>
    <w:rsid w:val="00CD32C7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5F2"/>
    <w:rsid w:val="00D144E8"/>
    <w:rsid w:val="00D145D9"/>
    <w:rsid w:val="00D1478C"/>
    <w:rsid w:val="00D14937"/>
    <w:rsid w:val="00D153FF"/>
    <w:rsid w:val="00D159C5"/>
    <w:rsid w:val="00D15B6E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0E2E"/>
    <w:rsid w:val="00D313D3"/>
    <w:rsid w:val="00D316A4"/>
    <w:rsid w:val="00D3178E"/>
    <w:rsid w:val="00D31F0B"/>
    <w:rsid w:val="00D31F70"/>
    <w:rsid w:val="00D32570"/>
    <w:rsid w:val="00D32693"/>
    <w:rsid w:val="00D32D40"/>
    <w:rsid w:val="00D3358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8E"/>
    <w:rsid w:val="00D558EB"/>
    <w:rsid w:val="00D563E6"/>
    <w:rsid w:val="00D566B9"/>
    <w:rsid w:val="00D5699B"/>
    <w:rsid w:val="00D56A3F"/>
    <w:rsid w:val="00D575D6"/>
    <w:rsid w:val="00D600B5"/>
    <w:rsid w:val="00D617B1"/>
    <w:rsid w:val="00D61FFC"/>
    <w:rsid w:val="00D62E88"/>
    <w:rsid w:val="00D639EC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A65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77D4A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241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3E9"/>
    <w:rsid w:val="00D95882"/>
    <w:rsid w:val="00D95E7F"/>
    <w:rsid w:val="00D96E0F"/>
    <w:rsid w:val="00DA0068"/>
    <w:rsid w:val="00DA081E"/>
    <w:rsid w:val="00DA0A56"/>
    <w:rsid w:val="00DA0E43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3DCE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121F"/>
    <w:rsid w:val="00DB1F7C"/>
    <w:rsid w:val="00DB24DE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4BB4"/>
    <w:rsid w:val="00DC5210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4A9E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26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40C"/>
    <w:rsid w:val="00E34E5E"/>
    <w:rsid w:val="00E35AAE"/>
    <w:rsid w:val="00E35DCA"/>
    <w:rsid w:val="00E361BB"/>
    <w:rsid w:val="00E36843"/>
    <w:rsid w:val="00E370E8"/>
    <w:rsid w:val="00E371C7"/>
    <w:rsid w:val="00E37755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6B89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5784D"/>
    <w:rsid w:val="00E60426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D7"/>
    <w:rsid w:val="00EA2341"/>
    <w:rsid w:val="00EA24D1"/>
    <w:rsid w:val="00EA38FE"/>
    <w:rsid w:val="00EA3F6C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35C"/>
    <w:rsid w:val="00EB19EF"/>
    <w:rsid w:val="00EB1BD0"/>
    <w:rsid w:val="00EB243C"/>
    <w:rsid w:val="00EB258C"/>
    <w:rsid w:val="00EB272B"/>
    <w:rsid w:val="00EB281F"/>
    <w:rsid w:val="00EB2FB1"/>
    <w:rsid w:val="00EB355B"/>
    <w:rsid w:val="00EB358F"/>
    <w:rsid w:val="00EB35DB"/>
    <w:rsid w:val="00EB3888"/>
    <w:rsid w:val="00EB448E"/>
    <w:rsid w:val="00EB4A37"/>
    <w:rsid w:val="00EB4BDC"/>
    <w:rsid w:val="00EB4C39"/>
    <w:rsid w:val="00EB4F6F"/>
    <w:rsid w:val="00EB574D"/>
    <w:rsid w:val="00EB58CE"/>
    <w:rsid w:val="00EB6049"/>
    <w:rsid w:val="00EB6474"/>
    <w:rsid w:val="00EB7163"/>
    <w:rsid w:val="00EB7A75"/>
    <w:rsid w:val="00EC011C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3D0"/>
    <w:rsid w:val="00ED6C64"/>
    <w:rsid w:val="00ED7312"/>
    <w:rsid w:val="00ED77E9"/>
    <w:rsid w:val="00ED7D78"/>
    <w:rsid w:val="00EE0408"/>
    <w:rsid w:val="00EE095E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AA7"/>
    <w:rsid w:val="00EE6F89"/>
    <w:rsid w:val="00EF0244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AAF"/>
    <w:rsid w:val="00EF7D89"/>
    <w:rsid w:val="00F0021A"/>
    <w:rsid w:val="00F004E8"/>
    <w:rsid w:val="00F01572"/>
    <w:rsid w:val="00F027E7"/>
    <w:rsid w:val="00F02BCD"/>
    <w:rsid w:val="00F03A7F"/>
    <w:rsid w:val="00F04931"/>
    <w:rsid w:val="00F04F87"/>
    <w:rsid w:val="00F055D0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2E5"/>
    <w:rsid w:val="00F118C4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BD9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2908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46F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2D53"/>
    <w:rsid w:val="00F63477"/>
    <w:rsid w:val="00F63759"/>
    <w:rsid w:val="00F63DC5"/>
    <w:rsid w:val="00F64645"/>
    <w:rsid w:val="00F64E9E"/>
    <w:rsid w:val="00F65A04"/>
    <w:rsid w:val="00F65C3E"/>
    <w:rsid w:val="00F6697C"/>
    <w:rsid w:val="00F6735C"/>
    <w:rsid w:val="00F674ED"/>
    <w:rsid w:val="00F70BEC"/>
    <w:rsid w:val="00F7116B"/>
    <w:rsid w:val="00F71393"/>
    <w:rsid w:val="00F71856"/>
    <w:rsid w:val="00F72B20"/>
    <w:rsid w:val="00F72BB8"/>
    <w:rsid w:val="00F72BEE"/>
    <w:rsid w:val="00F72F1D"/>
    <w:rsid w:val="00F730FD"/>
    <w:rsid w:val="00F731F4"/>
    <w:rsid w:val="00F73E8D"/>
    <w:rsid w:val="00F740B1"/>
    <w:rsid w:val="00F74276"/>
    <w:rsid w:val="00F74D22"/>
    <w:rsid w:val="00F76020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5A50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1A8"/>
    <w:rsid w:val="00F9777E"/>
    <w:rsid w:val="00F97C3C"/>
    <w:rsid w:val="00F97C8E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5CCC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6B5"/>
    <w:rsid w:val="00FF1A03"/>
    <w:rsid w:val="00FF2287"/>
    <w:rsid w:val="00FF26B5"/>
    <w:rsid w:val="00FF2C07"/>
    <w:rsid w:val="00FF2C25"/>
    <w:rsid w:val="00FF2FB3"/>
    <w:rsid w:val="00FF3AB0"/>
    <w:rsid w:val="00FF3ACF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21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D62CC-1755-4914-AFDD-24EEB50F6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593</TotalTime>
  <Pages>24</Pages>
  <Words>7776</Words>
  <Characters>32070</Characters>
  <Application>Microsoft Office Word</Application>
  <DocSecurity>0</DocSecurity>
  <Lines>267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83</cp:revision>
  <cp:lastPrinted>2021-11-12T04:45:00Z</cp:lastPrinted>
  <dcterms:created xsi:type="dcterms:W3CDTF">2021-11-09T08:18:00Z</dcterms:created>
  <dcterms:modified xsi:type="dcterms:W3CDTF">2021-11-13T03:23:00Z</dcterms:modified>
</cp:coreProperties>
</file>