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83"/>
        <w:gridCol w:w="7231"/>
      </w:tblGrid>
      <w:tr w:rsidR="00914A51" w:rsidRPr="0064137D" w14:paraId="464061F6" w14:textId="77777777" w:rsidTr="00B82056">
        <w:tc>
          <w:tcPr>
            <w:tcW w:w="959" w:type="dxa"/>
          </w:tcPr>
          <w:p w14:paraId="0B5FCB57" w14:textId="77777777" w:rsidR="00914A51" w:rsidRPr="0064137D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cs/>
                <w:lang w:val="en-GB"/>
              </w:rPr>
            </w:pPr>
            <w:r w:rsidRPr="0064137D">
              <w:rPr>
                <w:rFonts w:cs="Angsana New"/>
                <w:cs/>
                <w:lang w:val="en-GB"/>
              </w:rPr>
              <w:t>หมายเหตุ</w:t>
            </w:r>
          </w:p>
        </w:tc>
        <w:tc>
          <w:tcPr>
            <w:tcW w:w="283" w:type="dxa"/>
          </w:tcPr>
          <w:p w14:paraId="750888BE" w14:textId="77777777" w:rsidR="00914A51" w:rsidRPr="0064137D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</w:rPr>
            </w:pPr>
          </w:p>
        </w:tc>
        <w:tc>
          <w:tcPr>
            <w:tcW w:w="7231" w:type="dxa"/>
          </w:tcPr>
          <w:p w14:paraId="6372CD71" w14:textId="77777777" w:rsidR="00914A51" w:rsidRPr="0064137D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cs/>
                <w:lang w:val="en-GB"/>
              </w:rPr>
            </w:pPr>
            <w:r w:rsidRPr="0064137D">
              <w:rPr>
                <w:rFonts w:cs="Angsana New"/>
                <w:cs/>
                <w:lang w:val="en-GB"/>
              </w:rPr>
              <w:t>สารบัญ</w:t>
            </w:r>
          </w:p>
        </w:tc>
      </w:tr>
      <w:tr w:rsidR="00C91C9E" w:rsidRPr="0064137D" w14:paraId="78B4E7C4" w14:textId="77777777" w:rsidTr="00B82056">
        <w:tc>
          <w:tcPr>
            <w:tcW w:w="959" w:type="dxa"/>
          </w:tcPr>
          <w:p w14:paraId="2EFAE226" w14:textId="77777777" w:rsidR="00C91C9E" w:rsidRPr="0064137D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3" w:type="dxa"/>
          </w:tcPr>
          <w:p w14:paraId="69C2A617" w14:textId="77777777" w:rsidR="00C91C9E" w:rsidRPr="0064137D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31" w:type="dxa"/>
          </w:tcPr>
          <w:p w14:paraId="6B6ABBD6" w14:textId="77777777" w:rsidR="00C91C9E" w:rsidRPr="0064137D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  <w:cs/>
                <w:lang w:val="en-GB"/>
              </w:rPr>
            </w:pPr>
          </w:p>
        </w:tc>
      </w:tr>
      <w:tr w:rsidR="00914A51" w:rsidRPr="0064137D" w14:paraId="0C470C5E" w14:textId="77777777" w:rsidTr="00B82056">
        <w:tc>
          <w:tcPr>
            <w:tcW w:w="959" w:type="dxa"/>
          </w:tcPr>
          <w:p w14:paraId="23D6A3CB" w14:textId="696688DB" w:rsidR="00914A51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83" w:type="dxa"/>
          </w:tcPr>
          <w:p w14:paraId="7C567A09" w14:textId="77777777" w:rsidR="00914A51" w:rsidRPr="0064137D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1C949C90" w14:textId="77777777" w:rsidR="00914A51" w:rsidRPr="0064137D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เกณฑ์การจัดทำงบการเงิน</w:t>
            </w:r>
            <w:r w:rsidR="004A2971" w:rsidRPr="0064137D">
              <w:rPr>
                <w:rFonts w:cs="Angsana New"/>
                <w:b w:val="0"/>
                <w:bCs w:val="0"/>
                <w:cs/>
                <w:lang w:val="en-GB"/>
              </w:rPr>
              <w:t>ระหว่างกาล</w:t>
            </w:r>
          </w:p>
        </w:tc>
      </w:tr>
      <w:tr w:rsidR="00591CD9" w:rsidRPr="0064137D" w14:paraId="7EAB8DA4" w14:textId="77777777" w:rsidTr="00B82056">
        <w:tc>
          <w:tcPr>
            <w:tcW w:w="959" w:type="dxa"/>
          </w:tcPr>
          <w:p w14:paraId="1CB233A3" w14:textId="323F70B7" w:rsidR="00591CD9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83" w:type="dxa"/>
          </w:tcPr>
          <w:p w14:paraId="7B73C49C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34A910E" w14:textId="77777777" w:rsidR="00591CD9" w:rsidRPr="0064137D" w:rsidRDefault="00591CD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91CD9" w:rsidRPr="0064137D" w14:paraId="4F29C7EF" w14:textId="77777777" w:rsidTr="007D21B3">
        <w:trPr>
          <w:trHeight w:val="218"/>
        </w:trPr>
        <w:tc>
          <w:tcPr>
            <w:tcW w:w="959" w:type="dxa"/>
          </w:tcPr>
          <w:p w14:paraId="1665B854" w14:textId="48730971" w:rsidR="00DC7679" w:rsidRPr="0064137D" w:rsidRDefault="00304B64" w:rsidP="00DC76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83" w:type="dxa"/>
          </w:tcPr>
          <w:p w14:paraId="575D29C8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C18D17F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ลูกหนี้การค้า</w:t>
            </w:r>
          </w:p>
        </w:tc>
      </w:tr>
      <w:tr w:rsidR="00A719B9" w:rsidRPr="0064137D" w14:paraId="70EDCA1C" w14:textId="77777777" w:rsidTr="00B82056">
        <w:tc>
          <w:tcPr>
            <w:tcW w:w="959" w:type="dxa"/>
          </w:tcPr>
          <w:p w14:paraId="10E7EAA7" w14:textId="66BEDFF9" w:rsidR="00A719B9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83" w:type="dxa"/>
          </w:tcPr>
          <w:p w14:paraId="2C21BF71" w14:textId="77777777" w:rsidR="00A719B9" w:rsidRPr="0064137D" w:rsidRDefault="00A719B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5BA236D" w14:textId="77777777" w:rsidR="00A719B9" w:rsidRPr="0064137D" w:rsidRDefault="00A719B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591CD9" w:rsidRPr="0064137D" w14:paraId="46C95E9A" w14:textId="77777777" w:rsidTr="00B82056">
        <w:tc>
          <w:tcPr>
            <w:tcW w:w="959" w:type="dxa"/>
          </w:tcPr>
          <w:p w14:paraId="6D6F993E" w14:textId="6A044F03" w:rsidR="00591CD9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83" w:type="dxa"/>
          </w:tcPr>
          <w:p w14:paraId="6D56D023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67BCF38" w14:textId="77777777" w:rsidR="00591CD9" w:rsidRPr="0064137D" w:rsidRDefault="00591CD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91CD9" w:rsidRPr="0064137D" w14:paraId="30E2FB8F" w14:textId="77777777" w:rsidTr="00B82056">
        <w:tc>
          <w:tcPr>
            <w:tcW w:w="959" w:type="dxa"/>
          </w:tcPr>
          <w:p w14:paraId="363F09D2" w14:textId="4A6E80AB" w:rsidR="00591CD9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83" w:type="dxa"/>
          </w:tcPr>
          <w:p w14:paraId="2B6888E5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458773B" w14:textId="77777777" w:rsidR="00591CD9" w:rsidRPr="0064137D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ที่ดิน อาคารและอุปกรณ์</w:t>
            </w:r>
          </w:p>
        </w:tc>
      </w:tr>
      <w:tr w:rsidR="005627D4" w:rsidRPr="0064137D" w14:paraId="5A92FD1F" w14:textId="77777777" w:rsidTr="00B82056">
        <w:tc>
          <w:tcPr>
            <w:tcW w:w="959" w:type="dxa"/>
          </w:tcPr>
          <w:p w14:paraId="0ED970B9" w14:textId="33FC7D30" w:rsidR="005627D4" w:rsidRPr="0064137D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83" w:type="dxa"/>
          </w:tcPr>
          <w:p w14:paraId="46C61F88" w14:textId="77777777" w:rsidR="005627D4" w:rsidRPr="0064137D" w:rsidRDefault="005627D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9B47255" w14:textId="77777777" w:rsidR="005627D4" w:rsidRPr="0064137D" w:rsidRDefault="005627D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หนี้สินที่มีภาระดอกเบี้ย</w:t>
            </w:r>
          </w:p>
        </w:tc>
      </w:tr>
      <w:tr w:rsidR="00282F10" w:rsidRPr="0064137D" w14:paraId="477EF4AB" w14:textId="77777777" w:rsidTr="00B82056">
        <w:tc>
          <w:tcPr>
            <w:tcW w:w="959" w:type="dxa"/>
          </w:tcPr>
          <w:p w14:paraId="42E161DB" w14:textId="3DAAB966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83" w:type="dxa"/>
          </w:tcPr>
          <w:p w14:paraId="5B73F390" w14:textId="77777777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0A53AF76" w14:textId="05E3DF7A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ทุนเรือนหุ้น</w:t>
            </w:r>
          </w:p>
        </w:tc>
      </w:tr>
      <w:tr w:rsidR="00282F10" w:rsidRPr="0064137D" w14:paraId="2C798B35" w14:textId="77777777" w:rsidTr="00B82056">
        <w:tc>
          <w:tcPr>
            <w:tcW w:w="959" w:type="dxa"/>
          </w:tcPr>
          <w:p w14:paraId="54056AB9" w14:textId="1EC8D5B8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83" w:type="dxa"/>
          </w:tcPr>
          <w:p w14:paraId="6EDC1A97" w14:textId="77777777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0CF4F577" w14:textId="7BB541A0" w:rsidR="00282F10" w:rsidRPr="0064137D" w:rsidRDefault="00282F10" w:rsidP="00282F1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282F10" w:rsidRPr="0064137D" w14:paraId="24DA16B7" w14:textId="77777777" w:rsidTr="00B82056">
        <w:tc>
          <w:tcPr>
            <w:tcW w:w="959" w:type="dxa"/>
          </w:tcPr>
          <w:p w14:paraId="010497B4" w14:textId="505397D9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10</w:t>
            </w:r>
          </w:p>
        </w:tc>
        <w:tc>
          <w:tcPr>
            <w:tcW w:w="283" w:type="dxa"/>
          </w:tcPr>
          <w:p w14:paraId="283C8E03" w14:textId="77777777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620D6B8" w14:textId="77777777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ภาษีเงินได้</w:t>
            </w:r>
          </w:p>
        </w:tc>
      </w:tr>
      <w:tr w:rsidR="00282F10" w:rsidRPr="0064137D" w14:paraId="719BD0DC" w14:textId="77777777" w:rsidTr="00B82056">
        <w:tc>
          <w:tcPr>
            <w:tcW w:w="959" w:type="dxa"/>
          </w:tcPr>
          <w:p w14:paraId="237C736F" w14:textId="26D4F71E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11</w:t>
            </w:r>
          </w:p>
        </w:tc>
        <w:tc>
          <w:tcPr>
            <w:tcW w:w="283" w:type="dxa"/>
          </w:tcPr>
          <w:p w14:paraId="78651F92" w14:textId="77777777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5A79115C" w14:textId="397A154F" w:rsidR="00282F10" w:rsidRPr="0064137D" w:rsidRDefault="00282F10" w:rsidP="00282F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 w:hint="cs"/>
                <w:b w:val="0"/>
                <w:bCs w:val="0"/>
                <w:cs/>
                <w:lang w:val="en-GB"/>
              </w:rPr>
              <w:t>เงินปันผล</w:t>
            </w:r>
          </w:p>
        </w:tc>
      </w:tr>
      <w:tr w:rsidR="00780E68" w:rsidRPr="0064137D" w14:paraId="66C91D8A" w14:textId="77777777" w:rsidTr="00B82056">
        <w:tc>
          <w:tcPr>
            <w:tcW w:w="959" w:type="dxa"/>
          </w:tcPr>
          <w:p w14:paraId="6904B9B7" w14:textId="5858E10C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12</w:t>
            </w:r>
          </w:p>
        </w:tc>
        <w:tc>
          <w:tcPr>
            <w:tcW w:w="283" w:type="dxa"/>
          </w:tcPr>
          <w:p w14:paraId="75558F19" w14:textId="7777777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E5FA851" w14:textId="683D143C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กำไรต่อหุ้นขั้นพื้นฐาน</w:t>
            </w:r>
          </w:p>
        </w:tc>
      </w:tr>
      <w:tr w:rsidR="00780E68" w:rsidRPr="0064137D" w14:paraId="1C79B59B" w14:textId="77777777" w:rsidTr="00B82056">
        <w:tc>
          <w:tcPr>
            <w:tcW w:w="959" w:type="dxa"/>
          </w:tcPr>
          <w:p w14:paraId="497BC222" w14:textId="76217682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13</w:t>
            </w:r>
          </w:p>
        </w:tc>
        <w:tc>
          <w:tcPr>
            <w:tcW w:w="283" w:type="dxa"/>
          </w:tcPr>
          <w:p w14:paraId="2BD37BC7" w14:textId="7777777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B404A92" w14:textId="7777777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  <w:cs/>
                <w:lang w:val="en-GB"/>
              </w:rPr>
              <w:t>คดีความ</w:t>
            </w:r>
          </w:p>
        </w:tc>
      </w:tr>
      <w:tr w:rsidR="00780E68" w:rsidRPr="0064137D" w14:paraId="00FDD95D" w14:textId="77777777" w:rsidTr="00B82056">
        <w:tc>
          <w:tcPr>
            <w:tcW w:w="959" w:type="dxa"/>
          </w:tcPr>
          <w:p w14:paraId="0438CAD0" w14:textId="44F77512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  <w:cs/>
                <w:lang w:val="en-GB"/>
              </w:rPr>
            </w:pPr>
            <w:r w:rsidRPr="0064137D">
              <w:rPr>
                <w:rFonts w:cs="Angsana New"/>
                <w:b w:val="0"/>
                <w:bCs w:val="0"/>
              </w:rPr>
              <w:t>14</w:t>
            </w:r>
          </w:p>
        </w:tc>
        <w:tc>
          <w:tcPr>
            <w:tcW w:w="283" w:type="dxa"/>
          </w:tcPr>
          <w:p w14:paraId="11C93654" w14:textId="7777777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F35E0CC" w14:textId="77777777" w:rsidR="00780E68" w:rsidRPr="0064137D" w:rsidRDefault="00780E68" w:rsidP="00780E6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80E68" w:rsidRPr="0064137D" w14:paraId="7DDFD371" w14:textId="77777777" w:rsidTr="00B82056">
        <w:tc>
          <w:tcPr>
            <w:tcW w:w="959" w:type="dxa"/>
          </w:tcPr>
          <w:p w14:paraId="580E8360" w14:textId="63A7B7B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64137D">
              <w:rPr>
                <w:rFonts w:cs="Angsana New"/>
                <w:b w:val="0"/>
                <w:bCs w:val="0"/>
              </w:rPr>
              <w:t>15</w:t>
            </w:r>
          </w:p>
        </w:tc>
        <w:tc>
          <w:tcPr>
            <w:tcW w:w="283" w:type="dxa"/>
          </w:tcPr>
          <w:p w14:paraId="3FD2CEFE" w14:textId="77777777" w:rsidR="00780E68" w:rsidRPr="0064137D" w:rsidRDefault="00780E68" w:rsidP="00780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155BCD4E" w14:textId="22AD7E14" w:rsidR="00780E68" w:rsidRPr="0064137D" w:rsidRDefault="00780E68" w:rsidP="00780E6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</w:tbl>
    <w:p w14:paraId="403EB205" w14:textId="77777777" w:rsidR="00267C21" w:rsidRPr="0064137D" w:rsidRDefault="00267C21" w:rsidP="00FB097F">
      <w:pPr>
        <w:rPr>
          <w:cs/>
          <w:lang w:val="en-GB"/>
        </w:rPr>
      </w:pPr>
    </w:p>
    <w:p w14:paraId="40403FE9" w14:textId="77777777" w:rsidR="00267C21" w:rsidRPr="0064137D" w:rsidRDefault="00267C21" w:rsidP="00FB097F">
      <w:pPr>
        <w:rPr>
          <w:cs/>
          <w:lang w:val="en-GB"/>
        </w:rPr>
      </w:pPr>
    </w:p>
    <w:p w14:paraId="7BE09C2B" w14:textId="77777777" w:rsidR="00267C21" w:rsidRPr="0064137D" w:rsidRDefault="00267C21" w:rsidP="00FB097F"/>
    <w:p w14:paraId="72D4053F" w14:textId="77777777" w:rsidR="00267C21" w:rsidRPr="0064137D" w:rsidRDefault="00267C21" w:rsidP="00FB097F">
      <w:pPr>
        <w:rPr>
          <w:cs/>
          <w:lang w:val="en-GB"/>
        </w:rPr>
      </w:pPr>
    </w:p>
    <w:p w14:paraId="4ADA23D1" w14:textId="77777777" w:rsidR="00267C21" w:rsidRPr="0064137D" w:rsidRDefault="00267C21" w:rsidP="00FB097F">
      <w:pPr>
        <w:rPr>
          <w:cs/>
          <w:lang w:val="en-GB"/>
        </w:rPr>
      </w:pPr>
    </w:p>
    <w:p w14:paraId="2D9CF25A" w14:textId="77777777" w:rsidR="00267C21" w:rsidRPr="0064137D" w:rsidRDefault="00267C21" w:rsidP="00FB097F">
      <w:pPr>
        <w:rPr>
          <w:cs/>
          <w:lang w:val="en-GB"/>
        </w:rPr>
      </w:pPr>
    </w:p>
    <w:p w14:paraId="790A2FF9" w14:textId="77777777" w:rsidR="00267C21" w:rsidRPr="0064137D" w:rsidRDefault="00267C21" w:rsidP="00FB097F">
      <w:pPr>
        <w:rPr>
          <w:cs/>
          <w:lang w:val="en-GB"/>
        </w:rPr>
      </w:pPr>
    </w:p>
    <w:p w14:paraId="16DF5606" w14:textId="77777777" w:rsidR="00267C21" w:rsidRPr="0064137D" w:rsidRDefault="00267C2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10F3F3AF" w14:textId="77777777" w:rsidR="00267C21" w:rsidRPr="0064137D" w:rsidRDefault="00267C2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jc w:val="center"/>
        <w:rPr>
          <w:cs/>
          <w:lang w:val="en-GB"/>
        </w:rPr>
      </w:pPr>
    </w:p>
    <w:p w14:paraId="79D82955" w14:textId="77777777" w:rsidR="006A205B" w:rsidRPr="0064137D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74B69AE3" w14:textId="77777777" w:rsidR="006A205B" w:rsidRPr="0064137D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1C60DDCB" w14:textId="77777777" w:rsidR="006A205B" w:rsidRPr="0064137D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  <w:tab w:val="left" w:pos="5610"/>
        </w:tabs>
        <w:spacing w:line="240" w:lineRule="auto"/>
        <w:ind w:left="540"/>
        <w:rPr>
          <w:cs/>
          <w:lang w:val="en-GB"/>
        </w:rPr>
      </w:pPr>
      <w:r w:rsidRPr="0064137D">
        <w:tab/>
      </w:r>
    </w:p>
    <w:p w14:paraId="4B297ACE" w14:textId="7CA4674B" w:rsidR="00711AFB" w:rsidRPr="0064137D" w:rsidRDefault="00D0685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340" w:lineRule="exact"/>
        <w:ind w:left="540"/>
      </w:pPr>
      <w:r w:rsidRPr="0064137D">
        <w:rPr>
          <w:cs/>
          <w:lang w:val="en-GB"/>
        </w:rPr>
        <w:br w:type="page"/>
      </w:r>
      <w:r w:rsidR="00711AFB" w:rsidRPr="0064137D">
        <w:rPr>
          <w:cs/>
          <w:lang w:val="en-GB"/>
        </w:rPr>
        <w:lastRenderedPageBreak/>
        <w:t>หมายเหตุประกอบงบการเงิน</w:t>
      </w:r>
      <w:r w:rsidR="00071E67" w:rsidRPr="0064137D">
        <w:rPr>
          <w:cs/>
          <w:lang w:val="en-GB"/>
        </w:rPr>
        <w:t>แบบย่อ</w:t>
      </w:r>
      <w:r w:rsidR="00711AFB" w:rsidRPr="0064137D">
        <w:rPr>
          <w:cs/>
          <w:lang w:val="en-GB"/>
        </w:rPr>
        <w:t>เป็นส่วนหนึ่งของงบการเงิน</w:t>
      </w:r>
      <w:r w:rsidR="00BE0654" w:rsidRPr="0064137D">
        <w:rPr>
          <w:cs/>
          <w:lang w:val="en-GB"/>
        </w:rPr>
        <w:t>ระหว่างกาล</w:t>
      </w:r>
      <w:r w:rsidR="00711AFB" w:rsidRPr="0064137D">
        <w:rPr>
          <w:cs/>
          <w:lang w:val="en-GB"/>
        </w:rPr>
        <w:t>นี้</w:t>
      </w:r>
    </w:p>
    <w:p w14:paraId="1159044F" w14:textId="77777777" w:rsidR="00787AB2" w:rsidRPr="0064137D" w:rsidRDefault="00787AB2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340" w:lineRule="exact"/>
        <w:ind w:left="540"/>
      </w:pPr>
    </w:p>
    <w:p w14:paraId="1F070B84" w14:textId="46539FAE" w:rsidR="006C510F" w:rsidRPr="0064137D" w:rsidRDefault="006C2EF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both"/>
      </w:pPr>
      <w:r w:rsidRPr="0064137D">
        <w:rPr>
          <w:cs/>
          <w:lang w:val="en-GB"/>
        </w:rPr>
        <w:t>งบการเงินระหว่างกาลนี้ได้รับอนุมัติ</w:t>
      </w:r>
      <w:r w:rsidR="003730B0" w:rsidRPr="0064137D">
        <w:rPr>
          <w:cs/>
          <w:lang w:val="en-GB"/>
        </w:rPr>
        <w:t>ให้ออกงบการเงิน</w:t>
      </w:r>
      <w:r w:rsidRPr="0064137D">
        <w:rPr>
          <w:cs/>
          <w:lang w:val="en-GB"/>
        </w:rPr>
        <w:t>จากคณะกรรมการเ</w:t>
      </w:r>
      <w:r w:rsidR="003730B0" w:rsidRPr="0064137D">
        <w:rPr>
          <w:cs/>
          <w:lang w:val="en-GB"/>
        </w:rPr>
        <w:t>มื่อวันที่</w:t>
      </w:r>
      <w:r w:rsidR="00D61378" w:rsidRPr="0064137D">
        <w:t xml:space="preserve"> </w:t>
      </w:r>
      <w:r w:rsidR="00304B64" w:rsidRPr="0064137D">
        <w:t>1</w:t>
      </w:r>
      <w:r w:rsidR="00B91646" w:rsidRPr="0064137D">
        <w:t xml:space="preserve">0 </w:t>
      </w:r>
      <w:r w:rsidR="00B91646" w:rsidRPr="0064137D">
        <w:rPr>
          <w:rFonts w:hint="cs"/>
          <w:cs/>
        </w:rPr>
        <w:t xml:space="preserve">พฤศจิกายน </w:t>
      </w:r>
      <w:r w:rsidR="00F37350" w:rsidRPr="0064137D">
        <w:t>256</w:t>
      </w:r>
      <w:r w:rsidR="008C68CB" w:rsidRPr="0064137D">
        <w:t>4</w:t>
      </w:r>
    </w:p>
    <w:p w14:paraId="6C517EFF" w14:textId="77777777" w:rsidR="00F575B6" w:rsidRPr="0064137D" w:rsidRDefault="00F575B6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29" w:firstLine="540"/>
        <w:jc w:val="both"/>
        <w:rPr>
          <w:b/>
          <w:bCs/>
        </w:rPr>
      </w:pPr>
    </w:p>
    <w:p w14:paraId="4A7ADB48" w14:textId="6F52BB9A" w:rsidR="003C7489" w:rsidRPr="0064137D" w:rsidRDefault="00304B6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  <w:cs/>
          <w:lang w:val="en-GB"/>
        </w:rPr>
      </w:pPr>
      <w:r w:rsidRPr="0064137D">
        <w:rPr>
          <w:b/>
          <w:bCs/>
        </w:rPr>
        <w:t>1</w:t>
      </w:r>
      <w:r w:rsidR="00DA1A61" w:rsidRPr="0064137D">
        <w:rPr>
          <w:b/>
          <w:bCs/>
        </w:rPr>
        <w:tab/>
      </w:r>
      <w:r w:rsidR="003C7489" w:rsidRPr="0064137D">
        <w:rPr>
          <w:b/>
          <w:bCs/>
          <w:cs/>
          <w:lang w:val="en-GB"/>
        </w:rPr>
        <w:t>เกณฑ์การจัดทำงบการเงิน</w:t>
      </w:r>
      <w:r w:rsidR="00C82BCE" w:rsidRPr="0064137D">
        <w:rPr>
          <w:b/>
          <w:bCs/>
          <w:cs/>
          <w:lang w:val="en-GB"/>
        </w:rPr>
        <w:t>ระหว่างกาล</w:t>
      </w:r>
    </w:p>
    <w:p w14:paraId="663B30BF" w14:textId="77777777" w:rsidR="00787AB2" w:rsidRPr="0064137D" w:rsidRDefault="00787AB2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6DE6428E" w14:textId="63BC5AB6" w:rsidR="00304B64" w:rsidRPr="0064137D" w:rsidRDefault="00304B64" w:rsidP="00304B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bookmarkStart w:id="0" w:name="_Hlk66464858"/>
      <w:r w:rsidRPr="0064137D">
        <w:rPr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4137D">
        <w:rPr>
          <w:lang w:val="en-GB"/>
        </w:rPr>
        <w:t xml:space="preserve">34 </w:t>
      </w:r>
      <w:r w:rsidRPr="0064137D">
        <w:rPr>
          <w:cs/>
          <w:lang w:val="en-GB"/>
        </w:rPr>
        <w:t xml:space="preserve">เรื่อง </w:t>
      </w:r>
      <w:r w:rsidRPr="0064137D">
        <w:rPr>
          <w:i/>
          <w:iCs/>
          <w:cs/>
          <w:lang w:val="en-GB"/>
        </w:rPr>
        <w:t>การรายงานทางการเงินระหว่างกาล</w:t>
      </w:r>
      <w:r w:rsidRPr="0064137D">
        <w:rPr>
          <w:cs/>
          <w:lang w:val="en-GB"/>
        </w:rPr>
        <w:t xml:space="preserve"> </w:t>
      </w:r>
      <w:bookmarkEnd w:id="0"/>
      <w:r w:rsidRPr="0064137D">
        <w:rPr>
          <w:cs/>
          <w:lang w:val="en-GB"/>
        </w:rPr>
        <w:t>รวมถึงแนวปฏิบัติทางการบัญชีที่ประกาศใช้โดยสภาวิชาชีพบัญชีฯ</w:t>
      </w:r>
      <w:r w:rsidR="00C74351" w:rsidRPr="0064137D">
        <w:rPr>
          <w:rFonts w:hint="cs"/>
          <w:cs/>
          <w:lang w:val="en-GB"/>
        </w:rPr>
        <w:t xml:space="preserve"> </w:t>
      </w:r>
      <w:r w:rsidR="00C74351" w:rsidRPr="0064137D">
        <w:rPr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74351" w:rsidRPr="006413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137D">
        <w:rPr>
          <w:rFonts w:hint="cs"/>
          <w:cs/>
          <w:lang w:val="en-GB"/>
        </w:rPr>
        <w:t>โดย</w:t>
      </w:r>
      <w:r w:rsidRPr="0064137D">
        <w:rPr>
          <w:cs/>
          <w:lang w:val="en-GB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4137D">
        <w:rPr>
          <w:rFonts w:hint="cs"/>
          <w:cs/>
          <w:lang w:val="en-GB"/>
        </w:rPr>
        <w:t xml:space="preserve"> </w:t>
      </w:r>
      <w:r w:rsidRPr="0064137D">
        <w:rPr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4137D">
        <w:rPr>
          <w:lang w:val="en-GB"/>
        </w:rPr>
        <w:t xml:space="preserve"> 31 </w:t>
      </w:r>
      <w:r w:rsidRPr="0064137D">
        <w:rPr>
          <w:cs/>
          <w:lang w:val="en-GB"/>
        </w:rPr>
        <w:t>ธันวาคม</w:t>
      </w:r>
      <w:r w:rsidRPr="0064137D">
        <w:rPr>
          <w:lang w:val="en-GB"/>
        </w:rPr>
        <w:t xml:space="preserve"> 2563</w:t>
      </w:r>
    </w:p>
    <w:p w14:paraId="35942504" w14:textId="77777777" w:rsidR="00304B64" w:rsidRPr="0064137D" w:rsidRDefault="00304B64" w:rsidP="0030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cs/>
          <w:lang w:val="en-GB"/>
        </w:rPr>
      </w:pPr>
    </w:p>
    <w:p w14:paraId="7D3C0147" w14:textId="79943B76" w:rsidR="005D0E06" w:rsidRPr="0064137D" w:rsidRDefault="00304B64" w:rsidP="00304B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r w:rsidRPr="0064137D">
        <w:rPr>
          <w:cs/>
          <w:lang w:val="en-GB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4137D">
        <w:rPr>
          <w:lang w:val="en-GB"/>
        </w:rPr>
        <w:t xml:space="preserve"> </w:t>
      </w:r>
      <w:r w:rsidRPr="0064137D">
        <w:rPr>
          <w:cs/>
          <w:lang w:val="en-GB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4137D">
        <w:rPr>
          <w:rFonts w:hint="cs"/>
          <w:cs/>
          <w:lang w:val="en-GB"/>
        </w:rPr>
        <w:t>ที่</w:t>
      </w:r>
      <w:r w:rsidRPr="0064137D">
        <w:rPr>
          <w:cs/>
          <w:lang w:val="en-GB"/>
        </w:rPr>
        <w:t>อาจมีความไม่แน่นอนนั้นไม่แตกต่างจากที่ได้อธิบาย</w:t>
      </w:r>
      <w:r w:rsidRPr="0064137D">
        <w:rPr>
          <w:rFonts w:hint="cs"/>
          <w:cs/>
          <w:lang w:val="en-GB"/>
        </w:rPr>
        <w:t>ไว้</w:t>
      </w:r>
      <w:r w:rsidRPr="0064137D">
        <w:rPr>
          <w:cs/>
          <w:lang w:val="en-GB"/>
        </w:rPr>
        <w:t xml:space="preserve">ในงบการเงินสำหรับปีสิ้นสุดวันที่ </w:t>
      </w:r>
      <w:r w:rsidRPr="0064137D">
        <w:rPr>
          <w:lang w:val="en-GB"/>
        </w:rPr>
        <w:t xml:space="preserve">31 </w:t>
      </w:r>
      <w:r w:rsidRPr="0064137D">
        <w:rPr>
          <w:cs/>
          <w:lang w:val="en-GB"/>
        </w:rPr>
        <w:t xml:space="preserve">ธันวาคม </w:t>
      </w:r>
      <w:r w:rsidRPr="0064137D">
        <w:rPr>
          <w:lang w:val="en-GB"/>
        </w:rPr>
        <w:t>2563</w:t>
      </w:r>
    </w:p>
    <w:p w14:paraId="3A2B1D34" w14:textId="230C1814" w:rsidR="005067D9" w:rsidRPr="0064137D" w:rsidRDefault="005067D9" w:rsidP="00C80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b/>
          <w:strike/>
        </w:rPr>
      </w:pPr>
    </w:p>
    <w:p w14:paraId="451EADA7" w14:textId="68729244" w:rsidR="005067D9" w:rsidRPr="0064137D" w:rsidRDefault="00304B64" w:rsidP="0050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</w:rPr>
      </w:pPr>
      <w:r w:rsidRPr="0064137D">
        <w:rPr>
          <w:b/>
          <w:bCs/>
        </w:rPr>
        <w:t>2</w:t>
      </w:r>
      <w:r w:rsidR="005067D9" w:rsidRPr="0064137D">
        <w:rPr>
          <w:b/>
          <w:bCs/>
        </w:rPr>
        <w:tab/>
      </w:r>
      <w:r w:rsidR="005067D9" w:rsidRPr="0064137D">
        <w:rPr>
          <w:b/>
          <w:bCs/>
          <w:cs/>
          <w:lang w:val="en-GB"/>
        </w:rPr>
        <w:t>บุคคลหรือกิจการที่เกี่ยวข้องกัน</w:t>
      </w:r>
    </w:p>
    <w:p w14:paraId="63EAA467" w14:textId="77777777" w:rsidR="005067D9" w:rsidRPr="0064137D" w:rsidRDefault="005067D9" w:rsidP="0050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b/>
          <w:strike/>
        </w:rPr>
      </w:pPr>
    </w:p>
    <w:p w14:paraId="19272A1A" w14:textId="41F5A164" w:rsidR="008732BE" w:rsidRPr="0064137D" w:rsidRDefault="008732BE" w:rsidP="00FB097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</w:pPr>
      <w:r w:rsidRPr="0064137D">
        <w:rPr>
          <w:cs/>
          <w:lang w:val="en-GB"/>
        </w:rPr>
        <w:t>รายการที่สำคัญกับบุคคลหรือกิจการที่เกี่ยวข้องกันสำหรับแต่ละงวด</w:t>
      </w:r>
      <w:r w:rsidR="007B4EE0" w:rsidRPr="0064137D">
        <w:rPr>
          <w:rFonts w:hint="cs"/>
          <w:cs/>
          <w:lang w:val="en-GB"/>
        </w:rPr>
        <w:t>เก้า</w:t>
      </w:r>
      <w:r w:rsidR="002351C3" w:rsidRPr="0064137D">
        <w:rPr>
          <w:cs/>
          <w:lang w:val="en-GB"/>
        </w:rPr>
        <w:t>เดือน</w:t>
      </w:r>
      <w:r w:rsidRPr="0064137D">
        <w:rPr>
          <w:cs/>
          <w:lang w:val="en-GB"/>
        </w:rPr>
        <w:t xml:space="preserve">สิ้นสุดวันที่ </w:t>
      </w:r>
      <w:r w:rsidR="00F37350" w:rsidRPr="0064137D">
        <w:t>30</w:t>
      </w:r>
      <w:r w:rsidR="007B4EE0" w:rsidRPr="0064137D">
        <w:rPr>
          <w:rFonts w:hint="cs"/>
          <w:cs/>
          <w:lang w:val="en-GB"/>
        </w:rPr>
        <w:t xml:space="preserve"> กันยายน</w:t>
      </w:r>
      <w:r w:rsidRPr="0064137D">
        <w:rPr>
          <w:cs/>
          <w:lang w:val="en-GB"/>
        </w:rPr>
        <w:t xml:space="preserve"> สรุปได้ดังนี้  </w:t>
      </w:r>
    </w:p>
    <w:p w14:paraId="0E86DB13" w14:textId="4DBE0E1D" w:rsidR="00D72356" w:rsidRPr="0064137D" w:rsidRDefault="00D72356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0F303AE4" w14:textId="484FF3D3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3E49CBEE" w14:textId="302140FA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06C696A8" w14:textId="0B8E6AB9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1A0FDD1" w14:textId="4836271F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6087B530" w14:textId="513EE5FA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509851A" w14:textId="09443C1F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19C3268A" w14:textId="708261D6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54F042A8" w14:textId="77777777" w:rsidR="00997AD9" w:rsidRPr="0064137D" w:rsidRDefault="00997AD9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12C8DBA6" w14:textId="3E9F203C" w:rsidR="00FB609A" w:rsidRPr="0064137D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4A06FE50" w14:textId="77777777" w:rsidR="0067389F" w:rsidRPr="0064137D" w:rsidRDefault="0067389F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360"/>
        <w:gridCol w:w="1080"/>
        <w:gridCol w:w="270"/>
        <w:gridCol w:w="1260"/>
        <w:gridCol w:w="270"/>
        <w:gridCol w:w="1170"/>
      </w:tblGrid>
      <w:tr w:rsidR="002351C3" w:rsidRPr="0064137D" w14:paraId="6580CB9E" w14:textId="77777777" w:rsidTr="0068631D">
        <w:trPr>
          <w:cantSplit/>
        </w:trPr>
        <w:tc>
          <w:tcPr>
            <w:tcW w:w="3780" w:type="dxa"/>
          </w:tcPr>
          <w:p w14:paraId="2C074EEF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F6BEDB5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A8B0C26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35DEE04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351C3" w:rsidRPr="0064137D" w14:paraId="08A61A72" w14:textId="77777777" w:rsidTr="0068631D">
        <w:trPr>
          <w:cantSplit/>
        </w:trPr>
        <w:tc>
          <w:tcPr>
            <w:tcW w:w="3780" w:type="dxa"/>
          </w:tcPr>
          <w:p w14:paraId="19106722" w14:textId="365EA3B6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>สำหรับงวด</w:t>
            </w:r>
            <w:r w:rsidR="007B4EE0" w:rsidRPr="0064137D">
              <w:rPr>
                <w:rFonts w:hint="cs"/>
                <w:b/>
                <w:bCs/>
                <w:i/>
                <w:iCs/>
                <w:cs/>
                <w:lang w:val="en-GB"/>
              </w:rPr>
              <w:t>เก้า</w:t>
            </w:r>
            <w:r w:rsidRPr="0064137D">
              <w:rPr>
                <w:b/>
                <w:bCs/>
                <w:i/>
                <w:iCs/>
                <w:cs/>
                <w:lang w:val="en-GB"/>
              </w:rPr>
              <w:t xml:space="preserve">เดือนสิ้นสุดวันที่ </w:t>
            </w:r>
            <w:r w:rsidR="00F37350" w:rsidRPr="0064137D">
              <w:rPr>
                <w:b/>
                <w:bCs/>
                <w:i/>
                <w:iCs/>
              </w:rPr>
              <w:t>30</w:t>
            </w:r>
            <w:r w:rsidRPr="0064137D">
              <w:rPr>
                <w:b/>
                <w:bCs/>
                <w:i/>
                <w:iCs/>
              </w:rPr>
              <w:t xml:space="preserve"> </w:t>
            </w:r>
            <w:r w:rsidR="007B4EE0" w:rsidRPr="0064137D">
              <w:rPr>
                <w:rFonts w:hint="cs"/>
                <w:b/>
                <w:bCs/>
                <w:i/>
                <w:iCs/>
                <w:cs/>
                <w:lang w:val="en-GB"/>
              </w:rPr>
              <w:t>กันยายน</w:t>
            </w:r>
          </w:p>
        </w:tc>
        <w:tc>
          <w:tcPr>
            <w:tcW w:w="1260" w:type="dxa"/>
          </w:tcPr>
          <w:p w14:paraId="25514B0F" w14:textId="307C1329" w:rsidR="002351C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8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7B4EE0" w:rsidRPr="0064137D">
              <w:t>4</w:t>
            </w:r>
          </w:p>
        </w:tc>
        <w:tc>
          <w:tcPr>
            <w:tcW w:w="360" w:type="dxa"/>
          </w:tcPr>
          <w:p w14:paraId="3AB951C5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7282CBCE" w14:textId="29D8A101" w:rsidR="002351C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EC3DC7" w:rsidRPr="0064137D">
              <w:t>3</w:t>
            </w:r>
          </w:p>
        </w:tc>
        <w:tc>
          <w:tcPr>
            <w:tcW w:w="270" w:type="dxa"/>
          </w:tcPr>
          <w:p w14:paraId="1ED1847D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</w:tcPr>
          <w:p w14:paraId="66D4838D" w14:textId="45370BC5" w:rsidR="002351C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EC3DC7" w:rsidRPr="0064137D">
              <w:t>4</w:t>
            </w:r>
          </w:p>
        </w:tc>
        <w:tc>
          <w:tcPr>
            <w:tcW w:w="270" w:type="dxa"/>
          </w:tcPr>
          <w:p w14:paraId="01C7B7C1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65E1206E" w14:textId="74CC039F" w:rsidR="002351C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EC3DC7" w:rsidRPr="0064137D">
              <w:t>3</w:t>
            </w:r>
          </w:p>
        </w:tc>
      </w:tr>
      <w:tr w:rsidR="002351C3" w:rsidRPr="0064137D" w14:paraId="68A06030" w14:textId="77777777" w:rsidTr="0068631D">
        <w:trPr>
          <w:cantSplit/>
        </w:trPr>
        <w:tc>
          <w:tcPr>
            <w:tcW w:w="3780" w:type="dxa"/>
          </w:tcPr>
          <w:p w14:paraId="675142E8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5670" w:type="dxa"/>
            <w:gridSpan w:val="7"/>
          </w:tcPr>
          <w:p w14:paraId="3380A0AA" w14:textId="77777777" w:rsidR="002351C3" w:rsidRPr="0064137D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C07F78" w:rsidRPr="0064137D" w14:paraId="76828FC3" w14:textId="77777777" w:rsidTr="0068631D">
        <w:trPr>
          <w:cantSplit/>
        </w:trPr>
        <w:tc>
          <w:tcPr>
            <w:tcW w:w="3780" w:type="dxa"/>
          </w:tcPr>
          <w:p w14:paraId="6B9707BF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</w:tcPr>
          <w:p w14:paraId="1C112353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360" w:type="dxa"/>
          </w:tcPr>
          <w:p w14:paraId="5884E138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</w:tcPr>
          <w:p w14:paraId="7CC118C7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270" w:type="dxa"/>
          </w:tcPr>
          <w:p w14:paraId="16E078AA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3C81DAAA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270" w:type="dxa"/>
          </w:tcPr>
          <w:p w14:paraId="5CAE7B7B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2CC401B7" w14:textId="77777777" w:rsidR="00C07F78" w:rsidRPr="0064137D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</w:tr>
      <w:tr w:rsidR="004A5269" w:rsidRPr="0064137D" w14:paraId="1CDEF8A2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09D21438" w14:textId="77777777" w:rsidR="004A5269" w:rsidRPr="0064137D" w:rsidRDefault="004A5269" w:rsidP="004A5269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รายได้จากการขายมันสด</w:t>
            </w:r>
          </w:p>
        </w:tc>
        <w:tc>
          <w:tcPr>
            <w:tcW w:w="1260" w:type="dxa"/>
            <w:vAlign w:val="center"/>
          </w:tcPr>
          <w:p w14:paraId="5B5E5CDE" w14:textId="010AAA89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4E1D9726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03C793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0B03798B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1F5A8A50" w14:textId="70557719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6F78D71B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09E121EB" w14:textId="1C93542C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506,026</w:t>
            </w:r>
          </w:p>
        </w:tc>
      </w:tr>
      <w:tr w:rsidR="004A5269" w:rsidRPr="0064137D" w14:paraId="319CEC88" w14:textId="77777777" w:rsidTr="009547DB">
        <w:trPr>
          <w:cantSplit/>
        </w:trPr>
        <w:tc>
          <w:tcPr>
            <w:tcW w:w="3780" w:type="dxa"/>
            <w:shd w:val="clear" w:color="auto" w:fill="auto"/>
          </w:tcPr>
          <w:p w14:paraId="30F52489" w14:textId="77777777" w:rsidR="004A5269" w:rsidRPr="0064137D" w:rsidRDefault="004A5269" w:rsidP="004A5269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รายได้จากการขายไบโอก๊าซ</w:t>
            </w:r>
          </w:p>
        </w:tc>
        <w:tc>
          <w:tcPr>
            <w:tcW w:w="1260" w:type="dxa"/>
            <w:vAlign w:val="center"/>
          </w:tcPr>
          <w:p w14:paraId="478772C3" w14:textId="113D0976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324A7842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DF45883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51F47FF1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BDD1F30" w14:textId="7BD1EA4B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</w:pPr>
            <w:r w:rsidRPr="0064137D">
              <w:t>1,016</w:t>
            </w:r>
          </w:p>
        </w:tc>
        <w:tc>
          <w:tcPr>
            <w:tcW w:w="270" w:type="dxa"/>
          </w:tcPr>
          <w:p w14:paraId="5D0237B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  <w:vAlign w:val="center"/>
          </w:tcPr>
          <w:p w14:paraId="39209265" w14:textId="3072025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3,618</w:t>
            </w:r>
          </w:p>
        </w:tc>
      </w:tr>
      <w:tr w:rsidR="004A5269" w:rsidRPr="0064137D" w14:paraId="74BE9C6C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6C2AEDF4" w14:textId="77777777" w:rsidR="004A5269" w:rsidRPr="0064137D" w:rsidRDefault="004A5269" w:rsidP="004A5269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รายได้จากการบริหารและจัดการ</w:t>
            </w:r>
          </w:p>
        </w:tc>
        <w:tc>
          <w:tcPr>
            <w:tcW w:w="1260" w:type="dxa"/>
            <w:vAlign w:val="center"/>
          </w:tcPr>
          <w:p w14:paraId="45F78D98" w14:textId="6DA0B67A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44FFE60C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28292E6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4EE70428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0F975657" w14:textId="3F164BBD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3BD7F8FC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6777A9EB" w14:textId="7C7D23DF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32,402</w:t>
            </w:r>
          </w:p>
        </w:tc>
      </w:tr>
      <w:tr w:rsidR="004A5269" w:rsidRPr="0064137D" w14:paraId="7EA52ED0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4F83C555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ดอกเบี้ยรับ</w:t>
            </w:r>
          </w:p>
        </w:tc>
        <w:tc>
          <w:tcPr>
            <w:tcW w:w="1260" w:type="dxa"/>
            <w:vAlign w:val="center"/>
          </w:tcPr>
          <w:p w14:paraId="0D362F84" w14:textId="49855E05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72C98210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378F98F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1AEC575C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77E02229" w14:textId="55645B50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6C8B7282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3CB4C98E" w14:textId="199B6FCE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30,645</w:t>
            </w:r>
          </w:p>
        </w:tc>
      </w:tr>
      <w:tr w:rsidR="004A5269" w:rsidRPr="0064137D" w14:paraId="17505EBC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2201E6CA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 xml:space="preserve">รายได้อื่น </w:t>
            </w:r>
          </w:p>
        </w:tc>
        <w:tc>
          <w:tcPr>
            <w:tcW w:w="1260" w:type="dxa"/>
            <w:vAlign w:val="center"/>
          </w:tcPr>
          <w:p w14:paraId="3DFF855C" w14:textId="1C74B312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0EABFA2F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76A995CB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62E479D7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722318ED" w14:textId="2E047B98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32,058</w:t>
            </w:r>
          </w:p>
        </w:tc>
        <w:tc>
          <w:tcPr>
            <w:tcW w:w="270" w:type="dxa"/>
          </w:tcPr>
          <w:p w14:paraId="4780248C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1A06F0CB" w14:textId="227B72DC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6,090</w:t>
            </w:r>
          </w:p>
        </w:tc>
      </w:tr>
      <w:tr w:rsidR="004A5269" w:rsidRPr="0064137D" w14:paraId="3D0902F1" w14:textId="77777777" w:rsidTr="0068631D">
        <w:trPr>
          <w:cantSplit/>
        </w:trPr>
        <w:tc>
          <w:tcPr>
            <w:tcW w:w="3780" w:type="dxa"/>
          </w:tcPr>
          <w:p w14:paraId="328D9411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ซื้อเชื้อเพลิง</w:t>
            </w:r>
          </w:p>
        </w:tc>
        <w:tc>
          <w:tcPr>
            <w:tcW w:w="1260" w:type="dxa"/>
            <w:vAlign w:val="center"/>
          </w:tcPr>
          <w:p w14:paraId="7C761542" w14:textId="4406776E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591A70F2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66BEA60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550B4562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C7198A5" w14:textId="2965DFB2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65,320</w:t>
            </w:r>
          </w:p>
        </w:tc>
        <w:tc>
          <w:tcPr>
            <w:tcW w:w="270" w:type="dxa"/>
          </w:tcPr>
          <w:p w14:paraId="1CF9B5D4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32C14F39" w14:textId="0A47CC66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52,601</w:t>
            </w:r>
          </w:p>
        </w:tc>
      </w:tr>
      <w:tr w:rsidR="004A5269" w:rsidRPr="0064137D" w14:paraId="34714D4C" w14:textId="77777777" w:rsidTr="0068631D">
        <w:trPr>
          <w:cantSplit/>
        </w:trPr>
        <w:tc>
          <w:tcPr>
            <w:tcW w:w="3780" w:type="dxa"/>
          </w:tcPr>
          <w:p w14:paraId="1DC2AB19" w14:textId="77777777" w:rsidR="004A5269" w:rsidRPr="0064137D" w:rsidRDefault="004A5269" w:rsidP="004A5269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ค่าใช้จ่ายอื่น</w:t>
            </w:r>
          </w:p>
        </w:tc>
        <w:tc>
          <w:tcPr>
            <w:tcW w:w="1260" w:type="dxa"/>
            <w:vAlign w:val="center"/>
          </w:tcPr>
          <w:p w14:paraId="502AA5DD" w14:textId="47209226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0F29E994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55F28185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535FB258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1949AA72" w14:textId="7050BB68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3,441</w:t>
            </w:r>
          </w:p>
        </w:tc>
        <w:tc>
          <w:tcPr>
            <w:tcW w:w="270" w:type="dxa"/>
          </w:tcPr>
          <w:p w14:paraId="3A1C8E0A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7481D911" w14:textId="61CC00CE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1,484</w:t>
            </w:r>
          </w:p>
        </w:tc>
      </w:tr>
      <w:tr w:rsidR="00EC3DC7" w:rsidRPr="0064137D" w14:paraId="75EFAEC4" w14:textId="77777777" w:rsidTr="0068631D">
        <w:trPr>
          <w:cantSplit/>
        </w:trPr>
        <w:tc>
          <w:tcPr>
            <w:tcW w:w="3780" w:type="dxa"/>
          </w:tcPr>
          <w:p w14:paraId="64D72402" w14:textId="4442712A" w:rsidR="00EC3DC7" w:rsidRPr="0064137D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rFonts w:hint="cs"/>
                <w:cs/>
                <w:lang w:val="en-GB"/>
              </w:rPr>
              <w:t>รายได้เงินปันผล</w:t>
            </w:r>
          </w:p>
        </w:tc>
        <w:tc>
          <w:tcPr>
            <w:tcW w:w="1260" w:type="dxa"/>
            <w:vAlign w:val="center"/>
          </w:tcPr>
          <w:p w14:paraId="2C8D5684" w14:textId="479397D1" w:rsidR="00EC3DC7" w:rsidRPr="0064137D" w:rsidRDefault="00AE114E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453CCE1C" w14:textId="77777777" w:rsidR="00EC3DC7" w:rsidRPr="0064137D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48BBDEF0" w14:textId="31D95F5C" w:rsidR="00EC3DC7" w:rsidRPr="0064137D" w:rsidRDefault="007B4EE0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6A648410" w14:textId="77777777" w:rsidR="00EC3DC7" w:rsidRPr="0064137D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D2B42B7" w14:textId="6432844F" w:rsidR="00EC3DC7" w:rsidRPr="0064137D" w:rsidRDefault="00AE114E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6FAB2558" w14:textId="77777777" w:rsidR="00EC3DC7" w:rsidRPr="0064137D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13C48A05" w14:textId="04AA9585" w:rsidR="00EC3DC7" w:rsidRPr="0064137D" w:rsidRDefault="00B91646" w:rsidP="00B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64137D">
              <w:t>25,999</w:t>
            </w:r>
          </w:p>
        </w:tc>
      </w:tr>
    </w:tbl>
    <w:p w14:paraId="50718D5D" w14:textId="2C58D9C9" w:rsidR="00444C38" w:rsidRPr="0064137D" w:rsidRDefault="00444C38">
      <w:pPr>
        <w:rPr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360"/>
        <w:gridCol w:w="1080"/>
        <w:gridCol w:w="270"/>
        <w:gridCol w:w="1260"/>
        <w:gridCol w:w="270"/>
        <w:gridCol w:w="1170"/>
      </w:tblGrid>
      <w:tr w:rsidR="00797449" w:rsidRPr="0064137D" w14:paraId="43B9FF40" w14:textId="77777777" w:rsidTr="0068631D">
        <w:trPr>
          <w:cantSplit/>
        </w:trPr>
        <w:tc>
          <w:tcPr>
            <w:tcW w:w="3780" w:type="dxa"/>
          </w:tcPr>
          <w:p w14:paraId="3AD7279F" w14:textId="51820FE4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B17CF88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i/>
                <w:iCs/>
                <w:cs/>
                <w:lang w:val="en-GB"/>
              </w:rPr>
            </w:pPr>
          </w:p>
        </w:tc>
        <w:tc>
          <w:tcPr>
            <w:tcW w:w="360" w:type="dxa"/>
          </w:tcPr>
          <w:p w14:paraId="0B818D45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4154319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</w:tcPr>
          <w:p w14:paraId="3EBBBDF2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372B8AB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</w:tcPr>
          <w:p w14:paraId="2323441A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1AF853F8" w14:textId="77777777" w:rsidR="00797449" w:rsidRPr="0064137D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</w:tr>
      <w:tr w:rsidR="004A5269" w:rsidRPr="0064137D" w14:paraId="06799F66" w14:textId="77777777" w:rsidTr="0068631D">
        <w:trPr>
          <w:cantSplit/>
        </w:trPr>
        <w:tc>
          <w:tcPr>
            <w:tcW w:w="3780" w:type="dxa"/>
          </w:tcPr>
          <w:p w14:paraId="4C0A21C1" w14:textId="14936FC0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รายได้จากการขาย</w:t>
            </w:r>
          </w:p>
        </w:tc>
        <w:tc>
          <w:tcPr>
            <w:tcW w:w="1260" w:type="dxa"/>
          </w:tcPr>
          <w:p w14:paraId="3BBDD250" w14:textId="70859AB8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1,669,5</w:t>
            </w:r>
            <w:r w:rsidR="00ED3651" w:rsidRPr="0064137D">
              <w:t>43</w:t>
            </w:r>
          </w:p>
        </w:tc>
        <w:tc>
          <w:tcPr>
            <w:tcW w:w="360" w:type="dxa"/>
          </w:tcPr>
          <w:p w14:paraId="7C3A21CC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5D2F8E09" w14:textId="1A8896DE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1,6</w:t>
            </w:r>
            <w:r w:rsidR="00B91646" w:rsidRPr="0064137D">
              <w:t>31</w:t>
            </w:r>
            <w:r w:rsidRPr="0064137D">
              <w:t>,</w:t>
            </w:r>
            <w:r w:rsidR="00B91646" w:rsidRPr="0064137D">
              <w:t>210</w:t>
            </w:r>
          </w:p>
        </w:tc>
        <w:tc>
          <w:tcPr>
            <w:tcW w:w="270" w:type="dxa"/>
          </w:tcPr>
          <w:p w14:paraId="0468E416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702DA49" w14:textId="44D4053D" w:rsidR="00AE114E" w:rsidRPr="0064137D" w:rsidRDefault="00AE114E" w:rsidP="00A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1,668,32</w:t>
            </w:r>
            <w:r w:rsidR="00136E50">
              <w:t>5</w:t>
            </w:r>
          </w:p>
        </w:tc>
        <w:tc>
          <w:tcPr>
            <w:tcW w:w="270" w:type="dxa"/>
          </w:tcPr>
          <w:p w14:paraId="537D087F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EBBD224" w14:textId="55F49019" w:rsidR="004A5269" w:rsidRPr="0064137D" w:rsidRDefault="00B91646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1,631,210</w:t>
            </w:r>
          </w:p>
        </w:tc>
      </w:tr>
      <w:tr w:rsidR="004A5269" w:rsidRPr="0064137D" w14:paraId="3AB41780" w14:textId="77777777" w:rsidTr="0068631D">
        <w:trPr>
          <w:cantSplit/>
        </w:trPr>
        <w:tc>
          <w:tcPr>
            <w:tcW w:w="3780" w:type="dxa"/>
          </w:tcPr>
          <w:p w14:paraId="65D6F0DA" w14:textId="1C2EDD16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</w:tcPr>
          <w:p w14:paraId="01E2DB54" w14:textId="6E21C75D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8,53</w:t>
            </w:r>
            <w:r w:rsidR="007B671E" w:rsidRPr="0064137D">
              <w:t>6</w:t>
            </w:r>
          </w:p>
        </w:tc>
        <w:tc>
          <w:tcPr>
            <w:tcW w:w="360" w:type="dxa"/>
          </w:tcPr>
          <w:p w14:paraId="7704C9DA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DC0B413" w14:textId="6D8E6403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17,995</w:t>
            </w:r>
          </w:p>
        </w:tc>
        <w:tc>
          <w:tcPr>
            <w:tcW w:w="270" w:type="dxa"/>
          </w:tcPr>
          <w:p w14:paraId="34C8FB78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th-TH"/>
              </w:rPr>
            </w:pPr>
          </w:p>
        </w:tc>
        <w:tc>
          <w:tcPr>
            <w:tcW w:w="1260" w:type="dxa"/>
          </w:tcPr>
          <w:p w14:paraId="1D63F7C6" w14:textId="67CE322C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8,530</w:t>
            </w:r>
          </w:p>
        </w:tc>
        <w:tc>
          <w:tcPr>
            <w:tcW w:w="270" w:type="dxa"/>
          </w:tcPr>
          <w:p w14:paraId="1F251DDB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6DF71380" w14:textId="4AA8FA2D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17,822</w:t>
            </w:r>
          </w:p>
        </w:tc>
      </w:tr>
      <w:tr w:rsidR="004A5269" w:rsidRPr="0064137D" w14:paraId="4DCAD65D" w14:textId="77777777" w:rsidTr="0068631D">
        <w:trPr>
          <w:cantSplit/>
        </w:trPr>
        <w:tc>
          <w:tcPr>
            <w:tcW w:w="3780" w:type="dxa"/>
          </w:tcPr>
          <w:p w14:paraId="5AD1BBC2" w14:textId="5609475F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64137D">
              <w:rPr>
                <w:cs/>
                <w:lang w:val="en-GB"/>
              </w:rPr>
              <w:t>ซื้อน้ำมันเชื้อเพลิง</w:t>
            </w:r>
          </w:p>
        </w:tc>
        <w:tc>
          <w:tcPr>
            <w:tcW w:w="1260" w:type="dxa"/>
          </w:tcPr>
          <w:p w14:paraId="3B1CE6B5" w14:textId="52DE755A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8,</w:t>
            </w:r>
            <w:r w:rsidR="007B671E" w:rsidRPr="0064137D">
              <w:t>521</w:t>
            </w:r>
          </w:p>
        </w:tc>
        <w:tc>
          <w:tcPr>
            <w:tcW w:w="360" w:type="dxa"/>
          </w:tcPr>
          <w:p w14:paraId="5ECB7070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3DA56BDA" w14:textId="2D2C2B53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7,771</w:t>
            </w:r>
          </w:p>
        </w:tc>
        <w:tc>
          <w:tcPr>
            <w:tcW w:w="270" w:type="dxa"/>
          </w:tcPr>
          <w:p w14:paraId="0E276B02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1940D2EB" w14:textId="76295D4A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8,278</w:t>
            </w:r>
          </w:p>
        </w:tc>
        <w:tc>
          <w:tcPr>
            <w:tcW w:w="270" w:type="dxa"/>
          </w:tcPr>
          <w:p w14:paraId="66E834C5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53D5AA1" w14:textId="3D45D90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6,057</w:t>
            </w:r>
          </w:p>
        </w:tc>
      </w:tr>
      <w:tr w:rsidR="004A5269" w:rsidRPr="0064137D" w14:paraId="227C2CD2" w14:textId="77777777" w:rsidTr="00DF5237">
        <w:trPr>
          <w:cantSplit/>
        </w:trPr>
        <w:tc>
          <w:tcPr>
            <w:tcW w:w="3780" w:type="dxa"/>
          </w:tcPr>
          <w:p w14:paraId="1144DD18" w14:textId="77777777" w:rsidR="004A5269" w:rsidRPr="0064137D" w:rsidRDefault="004A5269" w:rsidP="004A52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ดอกเบี้ยจ่ายเช่าซื้อ</w:t>
            </w:r>
          </w:p>
        </w:tc>
        <w:tc>
          <w:tcPr>
            <w:tcW w:w="1260" w:type="dxa"/>
            <w:shd w:val="clear" w:color="auto" w:fill="auto"/>
          </w:tcPr>
          <w:p w14:paraId="19E29DAA" w14:textId="7749C67C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103</w:t>
            </w:r>
          </w:p>
        </w:tc>
        <w:tc>
          <w:tcPr>
            <w:tcW w:w="360" w:type="dxa"/>
          </w:tcPr>
          <w:p w14:paraId="25C7423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84458C6" w14:textId="5A2426C9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368</w:t>
            </w:r>
          </w:p>
        </w:tc>
        <w:tc>
          <w:tcPr>
            <w:tcW w:w="270" w:type="dxa"/>
          </w:tcPr>
          <w:p w14:paraId="210E9C7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8964B37" w14:textId="3D235DE9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103</w:t>
            </w:r>
          </w:p>
        </w:tc>
        <w:tc>
          <w:tcPr>
            <w:tcW w:w="270" w:type="dxa"/>
          </w:tcPr>
          <w:p w14:paraId="48D054B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B4F0B94" w14:textId="10A68F51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368</w:t>
            </w:r>
          </w:p>
        </w:tc>
      </w:tr>
      <w:tr w:rsidR="004A5269" w:rsidRPr="0064137D" w14:paraId="70C0D69D" w14:textId="77777777" w:rsidTr="009547DB">
        <w:trPr>
          <w:cantSplit/>
        </w:trPr>
        <w:tc>
          <w:tcPr>
            <w:tcW w:w="3780" w:type="dxa"/>
          </w:tcPr>
          <w:p w14:paraId="10D0381A" w14:textId="77777777" w:rsidR="004A5269" w:rsidRPr="0064137D" w:rsidRDefault="004A5269" w:rsidP="004A52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1F04FFAF" w14:textId="645068CC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right"/>
            </w:pPr>
            <w:r w:rsidRPr="0064137D">
              <w:t>-</w:t>
            </w:r>
          </w:p>
        </w:tc>
        <w:tc>
          <w:tcPr>
            <w:tcW w:w="360" w:type="dxa"/>
          </w:tcPr>
          <w:p w14:paraId="1DD1A5E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ED76EA2" w14:textId="2AB65B59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78</w:t>
            </w:r>
          </w:p>
        </w:tc>
        <w:tc>
          <w:tcPr>
            <w:tcW w:w="270" w:type="dxa"/>
          </w:tcPr>
          <w:p w14:paraId="79BC0827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3D91AF10" w14:textId="10D68DA3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jc w:val="right"/>
            </w:pPr>
            <w:r w:rsidRPr="0064137D">
              <w:t>-</w:t>
            </w:r>
          </w:p>
        </w:tc>
        <w:tc>
          <w:tcPr>
            <w:tcW w:w="270" w:type="dxa"/>
          </w:tcPr>
          <w:p w14:paraId="18F5CC0F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1170" w:type="dxa"/>
            <w:vAlign w:val="center"/>
          </w:tcPr>
          <w:p w14:paraId="28A22DB9" w14:textId="5CFF43D9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20</w:t>
            </w:r>
          </w:p>
        </w:tc>
      </w:tr>
      <w:tr w:rsidR="004A5269" w:rsidRPr="0064137D" w14:paraId="233ACC62" w14:textId="77777777" w:rsidTr="00AC7758">
        <w:trPr>
          <w:cantSplit/>
        </w:trPr>
        <w:tc>
          <w:tcPr>
            <w:tcW w:w="3780" w:type="dxa"/>
          </w:tcPr>
          <w:p w14:paraId="30F63F05" w14:textId="77777777" w:rsidR="004A5269" w:rsidRPr="0064137D" w:rsidRDefault="004A5269" w:rsidP="004A52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ค่าใช้จ่ายอื่น</w:t>
            </w:r>
          </w:p>
        </w:tc>
        <w:tc>
          <w:tcPr>
            <w:tcW w:w="1260" w:type="dxa"/>
          </w:tcPr>
          <w:p w14:paraId="71DC7190" w14:textId="725C0930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45,721</w:t>
            </w:r>
          </w:p>
        </w:tc>
        <w:tc>
          <w:tcPr>
            <w:tcW w:w="360" w:type="dxa"/>
          </w:tcPr>
          <w:p w14:paraId="30FD9DD8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C9D3D1E" w14:textId="60EBE804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58,233</w:t>
            </w:r>
          </w:p>
        </w:tc>
        <w:tc>
          <w:tcPr>
            <w:tcW w:w="270" w:type="dxa"/>
          </w:tcPr>
          <w:p w14:paraId="073E4C9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7C0DFD05" w14:textId="6B5119A9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42,554</w:t>
            </w:r>
          </w:p>
        </w:tc>
        <w:tc>
          <w:tcPr>
            <w:tcW w:w="270" w:type="dxa"/>
          </w:tcPr>
          <w:p w14:paraId="3FB0AECA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1170" w:type="dxa"/>
          </w:tcPr>
          <w:p w14:paraId="782E4C87" w14:textId="3049AD30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55,619</w:t>
            </w:r>
          </w:p>
        </w:tc>
      </w:tr>
      <w:tr w:rsidR="004A5269" w:rsidRPr="0064137D" w14:paraId="68D6D119" w14:textId="77777777" w:rsidTr="00AC7758">
        <w:trPr>
          <w:cantSplit/>
        </w:trPr>
        <w:tc>
          <w:tcPr>
            <w:tcW w:w="3780" w:type="dxa"/>
          </w:tcPr>
          <w:p w14:paraId="21BF9076" w14:textId="77777777" w:rsidR="004A5269" w:rsidRPr="0064137D" w:rsidRDefault="004A5269" w:rsidP="004A52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ค่าขนส่ง</w:t>
            </w:r>
          </w:p>
        </w:tc>
        <w:tc>
          <w:tcPr>
            <w:tcW w:w="1260" w:type="dxa"/>
            <w:shd w:val="clear" w:color="auto" w:fill="auto"/>
          </w:tcPr>
          <w:p w14:paraId="4D15D5EF" w14:textId="615FC3CD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48,999</w:t>
            </w:r>
          </w:p>
        </w:tc>
        <w:tc>
          <w:tcPr>
            <w:tcW w:w="360" w:type="dxa"/>
            <w:shd w:val="clear" w:color="auto" w:fill="auto"/>
          </w:tcPr>
          <w:p w14:paraId="59BD0E36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D70608" w14:textId="4B400A64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41,290</w:t>
            </w:r>
          </w:p>
        </w:tc>
        <w:tc>
          <w:tcPr>
            <w:tcW w:w="270" w:type="dxa"/>
            <w:shd w:val="clear" w:color="auto" w:fill="auto"/>
          </w:tcPr>
          <w:p w14:paraId="080F47A3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3BECD0" w14:textId="62AE14E1" w:rsidR="004A5269" w:rsidRPr="0064137D" w:rsidRDefault="00AE114E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33,329</w:t>
            </w:r>
          </w:p>
        </w:tc>
        <w:tc>
          <w:tcPr>
            <w:tcW w:w="270" w:type="dxa"/>
            <w:shd w:val="clear" w:color="auto" w:fill="auto"/>
          </w:tcPr>
          <w:p w14:paraId="0EF8D509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B117C34" w14:textId="497FACE6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64137D">
              <w:t>32,735</w:t>
            </w:r>
          </w:p>
        </w:tc>
      </w:tr>
      <w:tr w:rsidR="004A5269" w:rsidRPr="0064137D" w14:paraId="447A2FE5" w14:textId="77777777" w:rsidTr="00AC7758">
        <w:trPr>
          <w:cantSplit/>
        </w:trPr>
        <w:tc>
          <w:tcPr>
            <w:tcW w:w="3780" w:type="dxa"/>
          </w:tcPr>
          <w:p w14:paraId="7792F7FC" w14:textId="77777777" w:rsidR="004A5269" w:rsidRPr="0064137D" w:rsidRDefault="004A5269" w:rsidP="004A52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407E73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360" w:type="dxa"/>
            <w:shd w:val="clear" w:color="auto" w:fill="auto"/>
          </w:tcPr>
          <w:p w14:paraId="313FDE04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A3509E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FCADE6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C3FC41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DB0F85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3935152D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</w:tr>
      <w:tr w:rsidR="004A5269" w:rsidRPr="0064137D" w14:paraId="6EA0CBB6" w14:textId="77777777" w:rsidTr="00AC7758">
        <w:trPr>
          <w:cantSplit/>
        </w:trPr>
        <w:tc>
          <w:tcPr>
            <w:tcW w:w="3780" w:type="dxa"/>
            <w:vAlign w:val="bottom"/>
          </w:tcPr>
          <w:p w14:paraId="0CFD47AB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BB32F4E" w14:textId="6076D222" w:rsidR="004A5269" w:rsidRPr="0064137D" w:rsidRDefault="00ED3651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39,049</w:t>
            </w:r>
          </w:p>
        </w:tc>
        <w:tc>
          <w:tcPr>
            <w:tcW w:w="360" w:type="dxa"/>
            <w:shd w:val="clear" w:color="auto" w:fill="auto"/>
          </w:tcPr>
          <w:p w14:paraId="542AA86A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38BC5B3" w14:textId="6747CAAE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30,236</w:t>
            </w:r>
          </w:p>
        </w:tc>
        <w:tc>
          <w:tcPr>
            <w:tcW w:w="270" w:type="dxa"/>
            <w:shd w:val="clear" w:color="auto" w:fill="auto"/>
          </w:tcPr>
          <w:p w14:paraId="242C19AE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AE1DDC9" w14:textId="5A56434B" w:rsidR="004A5269" w:rsidRPr="0064137D" w:rsidRDefault="00ED3651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25,320</w:t>
            </w:r>
          </w:p>
        </w:tc>
        <w:tc>
          <w:tcPr>
            <w:tcW w:w="270" w:type="dxa"/>
            <w:shd w:val="clear" w:color="auto" w:fill="auto"/>
          </w:tcPr>
          <w:p w14:paraId="56063CFD" w14:textId="77777777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485E8F00" w14:textId="6E7EB2AB" w:rsidR="004A5269" w:rsidRPr="0064137D" w:rsidRDefault="004A5269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64137D">
              <w:t>29,106</w:t>
            </w:r>
          </w:p>
        </w:tc>
      </w:tr>
    </w:tbl>
    <w:p w14:paraId="62F91D65" w14:textId="09E99C9D" w:rsidR="003A329A" w:rsidRPr="0064137D" w:rsidRDefault="003A329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</w:pPr>
    </w:p>
    <w:p w14:paraId="7BA59089" w14:textId="77777777" w:rsidR="00FB609A" w:rsidRPr="0064137D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2F200F92" w14:textId="77777777" w:rsidR="00FB609A" w:rsidRPr="0064137D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7756E88F" w14:textId="77777777" w:rsidR="00FB609A" w:rsidRPr="0064137D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05955D21" w14:textId="77777777" w:rsidR="00FB609A" w:rsidRPr="0064137D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18BB4B00" w14:textId="23136397" w:rsidR="00FB609A" w:rsidRPr="0064137D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39E064A8" w14:textId="1C6CBBE7" w:rsidR="00997AD9" w:rsidRPr="0064137D" w:rsidRDefault="00997AD9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12714AE3" w14:textId="77777777" w:rsidR="00CA5589" w:rsidRPr="0064137D" w:rsidRDefault="00CA5589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27C5557C" w14:textId="77777777" w:rsidR="00CA5589" w:rsidRPr="0064137D" w:rsidRDefault="00CA5589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021F6AA8" w14:textId="33CF037B" w:rsidR="00444C38" w:rsidRPr="0064137D" w:rsidRDefault="00444C38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cs/>
          <w:lang w:val="en-GB"/>
        </w:rPr>
      </w:pPr>
      <w:r w:rsidRPr="0064137D">
        <w:rPr>
          <w:cs/>
          <w:lang w:val="en-GB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F37350" w:rsidRPr="0064137D">
        <w:t>30</w:t>
      </w:r>
      <w:r w:rsidRPr="0064137D">
        <w:t xml:space="preserve"> </w:t>
      </w:r>
      <w:r w:rsidR="004A5269" w:rsidRPr="0064137D">
        <w:rPr>
          <w:rFonts w:hint="cs"/>
          <w:cs/>
          <w:lang w:val="en-GB"/>
        </w:rPr>
        <w:t xml:space="preserve">กันยายน </w:t>
      </w:r>
      <w:r w:rsidR="00F37350" w:rsidRPr="0064137D">
        <w:t>256</w:t>
      </w:r>
      <w:r w:rsidR="00D3084E" w:rsidRPr="0064137D">
        <w:t>4</w:t>
      </w:r>
      <w:r w:rsidR="00B406FE" w:rsidRPr="0064137D">
        <w:rPr>
          <w:cs/>
          <w:lang w:val="en-GB"/>
        </w:rPr>
        <w:t xml:space="preserve"> </w:t>
      </w:r>
      <w:r w:rsidRPr="0064137D">
        <w:rPr>
          <w:cs/>
          <w:lang w:val="en-GB"/>
        </w:rPr>
        <w:t xml:space="preserve">และวันที่ </w:t>
      </w:r>
      <w:r w:rsidR="00F37350" w:rsidRPr="0064137D">
        <w:t>31</w:t>
      </w:r>
      <w:r w:rsidRPr="0064137D">
        <w:t xml:space="preserve"> </w:t>
      </w:r>
      <w:r w:rsidRPr="0064137D">
        <w:rPr>
          <w:cs/>
          <w:lang w:val="en-GB"/>
        </w:rPr>
        <w:t xml:space="preserve">ธันวาคม </w:t>
      </w:r>
      <w:r w:rsidR="00F37350" w:rsidRPr="0064137D">
        <w:t>256</w:t>
      </w:r>
      <w:r w:rsidR="00D3084E" w:rsidRPr="0064137D">
        <w:t>3</w:t>
      </w:r>
      <w:r w:rsidRPr="0064137D">
        <w:rPr>
          <w:cs/>
          <w:lang w:val="en-GB"/>
        </w:rPr>
        <w:t xml:space="preserve"> </w:t>
      </w:r>
      <w:r w:rsidR="00C25B1F" w:rsidRPr="0064137D">
        <w:rPr>
          <w:cs/>
          <w:lang w:val="en-GB"/>
        </w:rPr>
        <w:t>มีดังนี้</w:t>
      </w:r>
    </w:p>
    <w:p w14:paraId="0199BE1F" w14:textId="77777777" w:rsidR="00444C38" w:rsidRPr="0064137D" w:rsidRDefault="00444C3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sz w:val="24"/>
          <w:szCs w:val="24"/>
        </w:rPr>
      </w:pPr>
    </w:p>
    <w:p w14:paraId="5D3FD6BB" w14:textId="517DA25B" w:rsidR="00096183" w:rsidRPr="0064137D" w:rsidRDefault="00096183" w:rsidP="00A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  <w:lang w:val="en-GB"/>
        </w:rPr>
        <w:t>ลูกหนี้การค้า</w:t>
      </w:r>
      <w:r w:rsidR="001B4FBC" w:rsidRPr="0064137D">
        <w:rPr>
          <w:b/>
          <w:bCs/>
          <w:i/>
          <w:iCs/>
          <w:cs/>
          <w:lang w:val="en-GB"/>
        </w:rPr>
        <w:t xml:space="preserve"> </w:t>
      </w:r>
      <w:r w:rsidR="00054AFA" w:rsidRPr="0064137D">
        <w:rPr>
          <w:b/>
          <w:bCs/>
          <w:i/>
          <w:iCs/>
        </w:rPr>
        <w:t>-</w:t>
      </w:r>
      <w:r w:rsidR="001B4FBC" w:rsidRPr="0064137D">
        <w:rPr>
          <w:b/>
          <w:bCs/>
          <w:i/>
          <w:iCs/>
        </w:rPr>
        <w:t xml:space="preserve"> </w:t>
      </w:r>
      <w:r w:rsidRPr="0064137D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751DA064" w14:textId="77777777" w:rsidR="00096183" w:rsidRPr="0064137D" w:rsidRDefault="00096183" w:rsidP="00A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sz w:val="24"/>
          <w:szCs w:val="24"/>
        </w:rPr>
      </w:pPr>
    </w:p>
    <w:tbl>
      <w:tblPr>
        <w:tblW w:w="93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207E62" w:rsidRPr="0064137D" w14:paraId="757FE33C" w14:textId="77777777" w:rsidTr="00AC7758">
        <w:trPr>
          <w:cantSplit/>
          <w:tblHeader/>
        </w:trPr>
        <w:tc>
          <w:tcPr>
            <w:tcW w:w="3780" w:type="dxa"/>
          </w:tcPr>
          <w:p w14:paraId="0C9F221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FEB1595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8A7D770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2A00A327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07E62" w:rsidRPr="0064137D" w14:paraId="3875770B" w14:textId="77777777" w:rsidTr="00AC7758">
        <w:trPr>
          <w:cantSplit/>
          <w:tblHeader/>
        </w:trPr>
        <w:tc>
          <w:tcPr>
            <w:tcW w:w="3780" w:type="dxa"/>
          </w:tcPr>
          <w:p w14:paraId="463D6D5B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D991FF0" w14:textId="36637035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D72356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366B18E6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45A6F9CF" w14:textId="6954982A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07E62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31CA544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A0F74EB" w14:textId="6F4940C1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D72356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7E052865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</w:tcPr>
          <w:p w14:paraId="26EBA068" w14:textId="2CCF04FB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07E62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207E62" w:rsidRPr="0064137D" w14:paraId="6542E160" w14:textId="77777777" w:rsidTr="00AC7758">
        <w:trPr>
          <w:cantSplit/>
          <w:tblHeader/>
        </w:trPr>
        <w:tc>
          <w:tcPr>
            <w:tcW w:w="3780" w:type="dxa"/>
          </w:tcPr>
          <w:p w14:paraId="0D64C2DB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D940793" w14:textId="0B8CA954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D3084E" w:rsidRPr="0064137D">
              <w:t>4</w:t>
            </w:r>
          </w:p>
        </w:tc>
        <w:tc>
          <w:tcPr>
            <w:tcW w:w="270" w:type="dxa"/>
          </w:tcPr>
          <w:p w14:paraId="62F37F32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263977A" w14:textId="33A50C82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D3084E" w:rsidRPr="0064137D">
              <w:t>3</w:t>
            </w:r>
          </w:p>
        </w:tc>
        <w:tc>
          <w:tcPr>
            <w:tcW w:w="270" w:type="dxa"/>
          </w:tcPr>
          <w:p w14:paraId="31B6F5E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53040C1C" w14:textId="1D434653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D3084E" w:rsidRPr="0064137D">
              <w:t>4</w:t>
            </w:r>
          </w:p>
        </w:tc>
        <w:tc>
          <w:tcPr>
            <w:tcW w:w="270" w:type="dxa"/>
          </w:tcPr>
          <w:p w14:paraId="5D5177AB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</w:tcPr>
          <w:p w14:paraId="1968D1BC" w14:textId="0E48F008" w:rsidR="00207E62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D3084E" w:rsidRPr="0064137D">
              <w:t>3</w:t>
            </w:r>
          </w:p>
        </w:tc>
      </w:tr>
      <w:tr w:rsidR="00207E62" w:rsidRPr="0064137D" w14:paraId="1AA2133B" w14:textId="77777777" w:rsidTr="00AC7758">
        <w:trPr>
          <w:cantSplit/>
          <w:tblHeader/>
        </w:trPr>
        <w:tc>
          <w:tcPr>
            <w:tcW w:w="3780" w:type="dxa"/>
          </w:tcPr>
          <w:p w14:paraId="51CD1609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5535" w:type="dxa"/>
            <w:gridSpan w:val="7"/>
          </w:tcPr>
          <w:p w14:paraId="43D3424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89359B" w:rsidRPr="0064137D" w14:paraId="4101E32E" w14:textId="77777777" w:rsidTr="00AC7758">
        <w:trPr>
          <w:cantSplit/>
        </w:trPr>
        <w:tc>
          <w:tcPr>
            <w:tcW w:w="3780" w:type="dxa"/>
          </w:tcPr>
          <w:p w14:paraId="1EDB2D27" w14:textId="5652D211" w:rsidR="0089359B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595FF5F3" w14:textId="29CE5F95" w:rsidR="0089359B" w:rsidRPr="0064137D" w:rsidRDefault="00291DDE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64137D">
              <w:t>-</w:t>
            </w:r>
          </w:p>
        </w:tc>
        <w:tc>
          <w:tcPr>
            <w:tcW w:w="270" w:type="dxa"/>
          </w:tcPr>
          <w:p w14:paraId="516B61BD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1F91702C" w14:textId="788BC213" w:rsidR="0089359B" w:rsidRPr="0064137D" w:rsidRDefault="0089359B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64137D">
              <w:t>-</w:t>
            </w:r>
          </w:p>
        </w:tc>
        <w:tc>
          <w:tcPr>
            <w:tcW w:w="270" w:type="dxa"/>
          </w:tcPr>
          <w:p w14:paraId="2988F9AA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06DEB2A6" w14:textId="70524569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64137D">
              <w:t>44</w:t>
            </w:r>
          </w:p>
        </w:tc>
        <w:tc>
          <w:tcPr>
            <w:tcW w:w="270" w:type="dxa"/>
          </w:tcPr>
          <w:p w14:paraId="28782D26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215" w:type="dxa"/>
          </w:tcPr>
          <w:p w14:paraId="2568D00A" w14:textId="437A0F0D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81"/>
              <w:jc w:val="center"/>
            </w:pPr>
            <w:r w:rsidRPr="0064137D">
              <w:t>814</w:t>
            </w:r>
          </w:p>
        </w:tc>
      </w:tr>
      <w:tr w:rsidR="0089359B" w:rsidRPr="0064137D" w14:paraId="446C393E" w14:textId="77777777" w:rsidTr="0047692C">
        <w:trPr>
          <w:cantSplit/>
        </w:trPr>
        <w:tc>
          <w:tcPr>
            <w:tcW w:w="3780" w:type="dxa"/>
          </w:tcPr>
          <w:p w14:paraId="72545A73" w14:textId="7B59688E" w:rsidR="0089359B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91ED568" w14:textId="19F4AC03" w:rsidR="0089359B" w:rsidRPr="0064137D" w:rsidRDefault="00291DDE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64137D">
              <w:t>155,304</w:t>
            </w:r>
          </w:p>
        </w:tc>
        <w:tc>
          <w:tcPr>
            <w:tcW w:w="270" w:type="dxa"/>
          </w:tcPr>
          <w:p w14:paraId="1EEDB25A" w14:textId="77777777" w:rsidR="0089359B" w:rsidRPr="0064137D" w:rsidRDefault="0089359B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09"/>
              </w:tabs>
              <w:spacing w:line="240" w:lineRule="auto"/>
              <w:ind w:left="-18" w:right="61"/>
              <w:jc w:val="center"/>
            </w:pPr>
          </w:p>
        </w:tc>
        <w:tc>
          <w:tcPr>
            <w:tcW w:w="1170" w:type="dxa"/>
          </w:tcPr>
          <w:p w14:paraId="1FDFE9AF" w14:textId="2D474C6F" w:rsidR="0089359B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64137D">
              <w:t>224,836</w:t>
            </w:r>
          </w:p>
        </w:tc>
        <w:tc>
          <w:tcPr>
            <w:tcW w:w="270" w:type="dxa"/>
          </w:tcPr>
          <w:p w14:paraId="6C14A0E2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6E6CF4C9" w14:textId="4A0EDE38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174"/>
              <w:jc w:val="center"/>
            </w:pPr>
            <w:r w:rsidRPr="0064137D">
              <w:t>155,304</w:t>
            </w:r>
          </w:p>
        </w:tc>
        <w:tc>
          <w:tcPr>
            <w:tcW w:w="270" w:type="dxa"/>
          </w:tcPr>
          <w:p w14:paraId="64F7B86E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-108"/>
            </w:pPr>
          </w:p>
        </w:tc>
        <w:tc>
          <w:tcPr>
            <w:tcW w:w="1215" w:type="dxa"/>
          </w:tcPr>
          <w:p w14:paraId="0E6B4614" w14:textId="12AF7F82" w:rsidR="0089359B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  <w:r w:rsidRPr="0064137D">
              <w:t>224,836</w:t>
            </w:r>
          </w:p>
        </w:tc>
      </w:tr>
      <w:tr w:rsidR="0089359B" w:rsidRPr="0064137D" w14:paraId="5CC750E9" w14:textId="77777777" w:rsidTr="0047692C">
        <w:trPr>
          <w:cantSplit/>
        </w:trPr>
        <w:tc>
          <w:tcPr>
            <w:tcW w:w="3780" w:type="dxa"/>
          </w:tcPr>
          <w:p w14:paraId="06DCE069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99CA4C" w14:textId="23E4D145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155,304</w:t>
            </w:r>
          </w:p>
        </w:tc>
        <w:tc>
          <w:tcPr>
            <w:tcW w:w="270" w:type="dxa"/>
            <w:shd w:val="clear" w:color="auto" w:fill="auto"/>
          </w:tcPr>
          <w:p w14:paraId="40F2C19E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FA957A" w14:textId="3BD8D113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224,836</w:t>
            </w:r>
          </w:p>
        </w:tc>
        <w:tc>
          <w:tcPr>
            <w:tcW w:w="270" w:type="dxa"/>
            <w:shd w:val="clear" w:color="auto" w:fill="auto"/>
          </w:tcPr>
          <w:p w14:paraId="17454350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340D4E" w14:textId="3F897E92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155,348</w:t>
            </w:r>
          </w:p>
        </w:tc>
        <w:tc>
          <w:tcPr>
            <w:tcW w:w="270" w:type="dxa"/>
            <w:shd w:val="clear" w:color="auto" w:fill="auto"/>
          </w:tcPr>
          <w:p w14:paraId="02EF60DA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46333CF" w14:textId="5F4C8DD4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225,650</w:t>
            </w:r>
          </w:p>
        </w:tc>
      </w:tr>
      <w:tr w:rsidR="0047692C" w:rsidRPr="0064137D" w14:paraId="1BD96642" w14:textId="77777777" w:rsidTr="0047692C">
        <w:trPr>
          <w:cantSplit/>
        </w:trPr>
        <w:tc>
          <w:tcPr>
            <w:tcW w:w="3780" w:type="dxa"/>
          </w:tcPr>
          <w:p w14:paraId="1CD5579B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  <w:r w:rsidRPr="0064137D">
              <w:rPr>
                <w:rFonts w:hint="cs"/>
                <w:i/>
                <w:iCs/>
                <w:cs/>
                <w:lang w:val="en-GB"/>
              </w:rPr>
              <w:t>หัก</w:t>
            </w:r>
            <w:r w:rsidRPr="0064137D">
              <w:rPr>
                <w:rFonts w:hint="cs"/>
                <w:cs/>
                <w:lang w:val="en-GB"/>
              </w:rPr>
              <w:t xml:space="preserve"> ค่าเผื่อผลขาดทุนด้านเครดิตที่คาดว่าจะ</w:t>
            </w:r>
          </w:p>
          <w:p w14:paraId="13257B97" w14:textId="53F5B2F8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64137D">
              <w:rPr>
                <w:rFonts w:hint="cs"/>
                <w:cs/>
                <w:lang w:val="en-GB"/>
              </w:rPr>
              <w:t xml:space="preserve">      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77CD0C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</w:p>
          <w:p w14:paraId="200315D7" w14:textId="050239F4" w:rsidR="00291DDE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64137D">
              <w:t>-</w:t>
            </w:r>
          </w:p>
        </w:tc>
        <w:tc>
          <w:tcPr>
            <w:tcW w:w="270" w:type="dxa"/>
            <w:shd w:val="clear" w:color="auto" w:fill="auto"/>
          </w:tcPr>
          <w:p w14:paraId="3169A59C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7FEE56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</w:p>
          <w:p w14:paraId="3D03169B" w14:textId="4949D43C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64137D">
              <w:t>-</w:t>
            </w:r>
          </w:p>
        </w:tc>
        <w:tc>
          <w:tcPr>
            <w:tcW w:w="270" w:type="dxa"/>
            <w:shd w:val="clear" w:color="auto" w:fill="auto"/>
          </w:tcPr>
          <w:p w14:paraId="3A871658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28E305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</w:pPr>
          </w:p>
          <w:p w14:paraId="6B71063B" w14:textId="5299F42F" w:rsidR="00291DDE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</w:pPr>
            <w:r w:rsidRPr="0064137D">
              <w:t>-</w:t>
            </w:r>
          </w:p>
        </w:tc>
        <w:tc>
          <w:tcPr>
            <w:tcW w:w="270" w:type="dxa"/>
            <w:shd w:val="clear" w:color="auto" w:fill="auto"/>
          </w:tcPr>
          <w:p w14:paraId="6A090496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41F26F9" w14:textId="77777777" w:rsidR="0047692C" w:rsidRPr="0064137D" w:rsidRDefault="0047692C" w:rsidP="0047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</w:p>
          <w:p w14:paraId="7701D1C5" w14:textId="6B25EF1B" w:rsidR="0047692C" w:rsidRPr="0064137D" w:rsidRDefault="0047692C" w:rsidP="0047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  <w:r w:rsidRPr="0064137D">
              <w:t>-</w:t>
            </w:r>
          </w:p>
        </w:tc>
      </w:tr>
      <w:tr w:rsidR="0047692C" w:rsidRPr="0064137D" w14:paraId="7CC6E40E" w14:textId="77777777" w:rsidTr="0047692C">
        <w:trPr>
          <w:cantSplit/>
        </w:trPr>
        <w:tc>
          <w:tcPr>
            <w:tcW w:w="3780" w:type="dxa"/>
          </w:tcPr>
          <w:p w14:paraId="3E3CF64D" w14:textId="3F40805E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64137D">
              <w:rPr>
                <w:rFonts w:hint="cs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1CCAD" w14:textId="5C199F23" w:rsidR="0047692C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155,304</w:t>
            </w:r>
          </w:p>
        </w:tc>
        <w:tc>
          <w:tcPr>
            <w:tcW w:w="270" w:type="dxa"/>
            <w:shd w:val="clear" w:color="auto" w:fill="auto"/>
          </w:tcPr>
          <w:p w14:paraId="7CD5E77B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E4355" w14:textId="48CF18EF" w:rsidR="0047692C" w:rsidRPr="0064137D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224,836</w:t>
            </w:r>
          </w:p>
        </w:tc>
        <w:tc>
          <w:tcPr>
            <w:tcW w:w="270" w:type="dxa"/>
            <w:shd w:val="clear" w:color="auto" w:fill="auto"/>
          </w:tcPr>
          <w:p w14:paraId="6509F236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F5C1" w14:textId="526140F6" w:rsidR="0047692C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155,348</w:t>
            </w:r>
          </w:p>
        </w:tc>
        <w:tc>
          <w:tcPr>
            <w:tcW w:w="270" w:type="dxa"/>
            <w:shd w:val="clear" w:color="auto" w:fill="auto"/>
          </w:tcPr>
          <w:p w14:paraId="4BE9DBC8" w14:textId="77777777" w:rsidR="0047692C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6C5C" w14:textId="4540E0E7" w:rsidR="0047692C" w:rsidRPr="0064137D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225,650</w:t>
            </w:r>
          </w:p>
        </w:tc>
      </w:tr>
    </w:tbl>
    <w:p w14:paraId="152925F5" w14:textId="77777777" w:rsidR="003A329A" w:rsidRPr="0064137D" w:rsidRDefault="003A329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b/>
          <w:bCs/>
          <w:i/>
          <w:iCs/>
          <w:sz w:val="24"/>
          <w:szCs w:val="24"/>
        </w:rPr>
      </w:pPr>
    </w:p>
    <w:p w14:paraId="4210DFDB" w14:textId="34BEC21A" w:rsidR="00826A0C" w:rsidRPr="0064137D" w:rsidRDefault="00096183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b/>
          <w:bCs/>
          <w:i/>
          <w:iCs/>
        </w:rPr>
      </w:pPr>
      <w:r w:rsidRPr="0064137D">
        <w:rPr>
          <w:b/>
          <w:bCs/>
          <w:i/>
          <w:iCs/>
          <w:cs/>
          <w:lang w:val="en-GB"/>
        </w:rPr>
        <w:t xml:space="preserve">ลูกหนี้อื่น </w:t>
      </w:r>
      <w:r w:rsidR="009A1020" w:rsidRPr="0064137D">
        <w:rPr>
          <w:b/>
          <w:bCs/>
          <w:i/>
          <w:iCs/>
        </w:rPr>
        <w:t xml:space="preserve">- </w:t>
      </w:r>
      <w:r w:rsidR="009A1020" w:rsidRPr="0064137D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1C68AD0D" w14:textId="77777777" w:rsidR="001A1285" w:rsidRPr="0064137D" w:rsidRDefault="001A128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sz w:val="20"/>
          <w:szCs w:val="20"/>
        </w:rPr>
      </w:pPr>
    </w:p>
    <w:tbl>
      <w:tblPr>
        <w:tblW w:w="9189" w:type="dxa"/>
        <w:tblInd w:w="450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1179"/>
        <w:gridCol w:w="270"/>
        <w:gridCol w:w="1170"/>
        <w:gridCol w:w="270"/>
        <w:gridCol w:w="1260"/>
        <w:gridCol w:w="270"/>
        <w:gridCol w:w="1350"/>
      </w:tblGrid>
      <w:tr w:rsidR="00207E62" w:rsidRPr="0064137D" w14:paraId="50C20729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76C3930D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619" w:type="dxa"/>
            <w:gridSpan w:val="3"/>
            <w:shd w:val="clear" w:color="auto" w:fill="auto"/>
            <w:noWrap/>
          </w:tcPr>
          <w:p w14:paraId="47ED56ED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noWrap/>
          </w:tcPr>
          <w:p w14:paraId="772CB00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880" w:type="dxa"/>
            <w:gridSpan w:val="3"/>
            <w:shd w:val="clear" w:color="auto" w:fill="auto"/>
            <w:noWrap/>
          </w:tcPr>
          <w:p w14:paraId="08697534" w14:textId="77777777" w:rsidR="00207E62" w:rsidRPr="0064137D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D713E5" w:rsidRPr="0064137D" w14:paraId="399350E9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3E997D5F" w14:textId="77777777" w:rsidR="00D713E5" w:rsidRPr="0064137D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216B784F" w14:textId="66CA8D52" w:rsidR="00D713E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D713E5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32F33D86" w14:textId="77777777" w:rsidR="00D713E5" w:rsidRPr="0064137D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 w14:paraId="388C1AD1" w14:textId="4CD2BB84" w:rsidR="00D713E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D713E5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noWrap/>
          </w:tcPr>
          <w:p w14:paraId="71ED954C" w14:textId="77777777" w:rsidR="00D713E5" w:rsidRPr="0064137D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  <w:shd w:val="clear" w:color="auto" w:fill="auto"/>
            <w:noWrap/>
          </w:tcPr>
          <w:p w14:paraId="4285687D" w14:textId="65B00526" w:rsidR="00D713E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D713E5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13066233" w14:textId="77777777" w:rsidR="00D713E5" w:rsidRPr="0064137D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  <w:shd w:val="clear" w:color="auto" w:fill="auto"/>
            <w:noWrap/>
          </w:tcPr>
          <w:p w14:paraId="76F1E962" w14:textId="401719CC" w:rsidR="00D713E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D713E5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64137D" w14:paraId="327D4A36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6393BB4E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3585962C" w14:textId="080F850C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89359B" w:rsidRPr="0064137D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60DEF2F8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 w14:paraId="641BFDE4" w14:textId="1C661F80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89359B" w:rsidRPr="0064137D">
              <w:t>3</w:t>
            </w:r>
          </w:p>
        </w:tc>
        <w:tc>
          <w:tcPr>
            <w:tcW w:w="270" w:type="dxa"/>
            <w:shd w:val="clear" w:color="auto" w:fill="auto"/>
            <w:noWrap/>
          </w:tcPr>
          <w:p w14:paraId="20E7FFF4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  <w:shd w:val="clear" w:color="auto" w:fill="auto"/>
            <w:noWrap/>
          </w:tcPr>
          <w:p w14:paraId="7F52EB3C" w14:textId="05CDBF02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89359B" w:rsidRPr="0064137D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2B175475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  <w:shd w:val="clear" w:color="auto" w:fill="auto"/>
            <w:noWrap/>
          </w:tcPr>
          <w:p w14:paraId="390FE97E" w14:textId="5535B2B6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89359B" w:rsidRPr="0064137D">
              <w:t>3</w:t>
            </w:r>
          </w:p>
        </w:tc>
      </w:tr>
      <w:tr w:rsidR="004F6EA0" w:rsidRPr="0064137D" w14:paraId="69601A0A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0B94BF61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769" w:type="dxa"/>
            <w:gridSpan w:val="7"/>
            <w:shd w:val="clear" w:color="auto" w:fill="auto"/>
            <w:noWrap/>
          </w:tcPr>
          <w:p w14:paraId="647EA3D5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89359B" w:rsidRPr="0064137D" w14:paraId="3667BD24" w14:textId="77777777" w:rsidTr="00DF5237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64945A2A" w14:textId="7A2B6AE0" w:rsidR="0089359B" w:rsidRPr="0064137D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53E855" w14:textId="7806098F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</w:pPr>
            <w:r w:rsidRPr="0064137D"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04CE02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60075C" w14:textId="553A0168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</w:pPr>
            <w:r w:rsidRPr="0064137D"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0705CD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7657D9" w14:textId="23FADE16" w:rsidR="0089359B" w:rsidRPr="0064137D" w:rsidRDefault="00291DDE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</w:pPr>
            <w:r w:rsidRPr="0064137D">
              <w:t>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14F986" w14:textId="77777777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-108"/>
              <w:rPr>
                <w:cs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0B54D6B" w14:textId="7E033490" w:rsidR="0089359B" w:rsidRPr="0064137D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</w:pPr>
            <w:r w:rsidRPr="0064137D">
              <w:t>11,1</w:t>
            </w:r>
            <w:r w:rsidR="0047692C" w:rsidRPr="0064137D">
              <w:t>4</w:t>
            </w:r>
            <w:r w:rsidRPr="0064137D">
              <w:t>2</w:t>
            </w:r>
          </w:p>
        </w:tc>
      </w:tr>
      <w:tr w:rsidR="00B777BE" w:rsidRPr="0064137D" w14:paraId="564A8033" w14:textId="77777777" w:rsidTr="0059178B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2DF55B33" w14:textId="3500A321" w:rsidR="00B777BE" w:rsidRPr="0064137D" w:rsidRDefault="0047692C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noWrap/>
          </w:tcPr>
          <w:p w14:paraId="38B8789D" w14:textId="4636313A" w:rsidR="00B777BE" w:rsidRPr="0064137D" w:rsidRDefault="00291DD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</w:pPr>
            <w:r w:rsidRPr="0064137D">
              <w:t>7,077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17F7E4A5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jc w:val="center"/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1C0B5DF8" w14:textId="053F7354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</w:pPr>
            <w:r w:rsidRPr="0064137D">
              <w:t>5,077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7B20A644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</w:tcPr>
          <w:p w14:paraId="2E97813B" w14:textId="37F1BFD8" w:rsidR="00B777BE" w:rsidRPr="0064137D" w:rsidRDefault="00291DD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" w:right="-108"/>
            </w:pPr>
            <w:r w:rsidRPr="0064137D">
              <w:t>7,077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05457819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61"/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551D0B62" w14:textId="48F2614C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8" w:right="-108"/>
            </w:pPr>
            <w:r w:rsidRPr="0064137D">
              <w:t>5,07</w:t>
            </w:r>
            <w:r w:rsidR="0047692C" w:rsidRPr="0064137D">
              <w:t>6</w:t>
            </w:r>
          </w:p>
        </w:tc>
      </w:tr>
      <w:tr w:rsidR="00B777BE" w:rsidRPr="0064137D" w14:paraId="6BD04DCA" w14:textId="77777777" w:rsidTr="0059178B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27097949" w14:textId="1D61CA3B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17EA62F" w14:textId="7A3E548B" w:rsidR="00B777BE" w:rsidRPr="0064137D" w:rsidRDefault="00291DD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7,077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2BA298C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AD8BCD9" w14:textId="7801F12B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5,077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D19445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E31E0D4" w14:textId="37373C6F" w:rsidR="00B777BE" w:rsidRPr="0064137D" w:rsidRDefault="00291DD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81"/>
              <w:rPr>
                <w:b/>
                <w:bCs/>
              </w:rPr>
            </w:pPr>
            <w:r w:rsidRPr="0064137D">
              <w:rPr>
                <w:b/>
                <w:bCs/>
              </w:rPr>
              <w:t>7,134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8ADC9D" w14:textId="77777777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3E4455" w14:textId="5326E23B" w:rsidR="00B777BE" w:rsidRPr="0064137D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b/>
                <w:bCs/>
              </w:rPr>
            </w:pPr>
            <w:r w:rsidRPr="0064137D">
              <w:rPr>
                <w:b/>
                <w:bCs/>
              </w:rPr>
              <w:t>16,218</w:t>
            </w:r>
          </w:p>
        </w:tc>
      </w:tr>
    </w:tbl>
    <w:p w14:paraId="482521A2" w14:textId="16562D73" w:rsidR="00BC6770" w:rsidRPr="0064137D" w:rsidRDefault="00BC6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031A5F7C" w14:textId="25CDCF32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63927F04" w14:textId="061FA2BC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06B2B774" w14:textId="1134969D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2982C4BA" w14:textId="18C1D62F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5F428EE8" w14:textId="1F52A243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402795DE" w14:textId="77777777" w:rsidR="00CA5589" w:rsidRPr="0064137D" w:rsidRDefault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6E92C7CA" w14:textId="77777777" w:rsidR="00FB609A" w:rsidRPr="0064137D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</w:p>
    <w:p w14:paraId="7B236176" w14:textId="53881094" w:rsidR="004F6EA0" w:rsidRPr="0064137D" w:rsidRDefault="00096183" w:rsidP="00FB097F">
      <w:pPr>
        <w:pStyle w:val="NoSpacing"/>
        <w:tabs>
          <w:tab w:val="clear" w:pos="680"/>
          <w:tab w:val="left" w:pos="540"/>
        </w:tabs>
        <w:ind w:left="540"/>
        <w:rPr>
          <w:i/>
          <w:iCs/>
        </w:rPr>
      </w:pPr>
      <w:r w:rsidRPr="0064137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เจ้าหนี้การค้า</w:t>
      </w:r>
      <w:r w:rsidR="007D6E3A" w:rsidRPr="0064137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054AFA" w:rsidRPr="0064137D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64137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64137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กิจการที่เกี่ยวข้องกัน</w:t>
      </w:r>
      <w:r w:rsidR="00567696" w:rsidRPr="0064137D">
        <w:rPr>
          <w:i/>
          <w:iCs/>
          <w:cs/>
          <w:lang w:val="en-GB"/>
        </w:rPr>
        <w:tab/>
      </w:r>
    </w:p>
    <w:p w14:paraId="25F0D79B" w14:textId="77777777" w:rsidR="00BC6770" w:rsidRPr="0064137D" w:rsidRDefault="00BC6770" w:rsidP="00FB097F">
      <w:pPr>
        <w:pStyle w:val="NoSpacing"/>
        <w:tabs>
          <w:tab w:val="clear" w:pos="680"/>
          <w:tab w:val="left" w:pos="540"/>
        </w:tabs>
        <w:ind w:left="540"/>
        <w:rPr>
          <w:rFonts w:ascii="Angsana New" w:hAnsi="Angsana New"/>
          <w:i/>
          <w:iCs/>
          <w:spacing w:val="-6"/>
          <w:sz w:val="30"/>
          <w:szCs w:val="30"/>
        </w:rPr>
      </w:pPr>
    </w:p>
    <w:tbl>
      <w:tblPr>
        <w:tblW w:w="9200" w:type="dxa"/>
        <w:tblInd w:w="450" w:type="dxa"/>
        <w:tblLook w:val="0000" w:firstRow="0" w:lastRow="0" w:firstColumn="0" w:lastColumn="0" w:noHBand="0" w:noVBand="0"/>
      </w:tblPr>
      <w:tblGrid>
        <w:gridCol w:w="3780"/>
        <w:gridCol w:w="1139"/>
        <w:gridCol w:w="236"/>
        <w:gridCol w:w="1163"/>
        <w:gridCol w:w="252"/>
        <w:gridCol w:w="1189"/>
        <w:gridCol w:w="252"/>
        <w:gridCol w:w="1189"/>
      </w:tblGrid>
      <w:tr w:rsidR="004F6EA0" w:rsidRPr="0064137D" w14:paraId="69E17275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EE148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552E9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809F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534A4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F6EA0" w:rsidRPr="0064137D" w14:paraId="51F6DB94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EE84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AE2AC" w14:textId="7F986CE6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A66DB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6941C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CD5C9" w14:textId="48556BFA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4F6EA0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22ACE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0EFD0" w14:textId="441D42EE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A66DB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CC346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C1D8F" w14:textId="06D5365E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4F6EA0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64137D" w14:paraId="3A0D58D2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9470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52DBC" w14:textId="26B2CDF8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AA07AF" w:rsidRPr="0064137D"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83CBF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F2EC0" w14:textId="131B04C4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AA07AF" w:rsidRPr="0064137D"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13A8A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FA237" w14:textId="598C06F8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AA07AF" w:rsidRPr="0064137D"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EF485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7524D" w14:textId="7E1A6854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AA07AF" w:rsidRPr="0064137D">
              <w:t>3</w:t>
            </w:r>
          </w:p>
        </w:tc>
      </w:tr>
      <w:tr w:rsidR="004F6EA0" w:rsidRPr="0064137D" w14:paraId="1A0BDEF2" w14:textId="77777777" w:rsidTr="00625210">
        <w:trPr>
          <w:trHeight w:val="57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4C14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4624D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4C0788" w:rsidRPr="0064137D" w14:paraId="11A1E393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969F" w14:textId="67F2AD56" w:rsidR="004C0788" w:rsidRPr="0064137D" w:rsidRDefault="0047692C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3A13B3" w14:textId="5D164CE2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64137D"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128DDF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987AB" w14:textId="7940DFB1" w:rsidR="004C0788" w:rsidRPr="0064137D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</w:pPr>
            <w:r w:rsidRPr="0064137D"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3674ED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307EB8" w14:textId="7A496247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64137D"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7A0B6C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14F903" w14:textId="39AAF0A3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</w:pPr>
            <w:r w:rsidRPr="0064137D">
              <w:t>5,231</w:t>
            </w:r>
          </w:p>
        </w:tc>
      </w:tr>
      <w:tr w:rsidR="004C0788" w:rsidRPr="0064137D" w14:paraId="317B8A84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3A6C" w14:textId="68C0F017" w:rsidR="004C0788" w:rsidRPr="0064137D" w:rsidRDefault="0047692C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A43EBE" w14:textId="6FB212FE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64137D">
              <w:t>1,188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07BC18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7999F" w14:textId="72EE755D" w:rsidR="004C0788" w:rsidRPr="0064137D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</w:pPr>
            <w:r w:rsidRPr="0064137D"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5D2561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6FD20E" w14:textId="1E3E29CC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64137D">
              <w:t>1,188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DA386E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3A988" w14:textId="0C4A9196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</w:pPr>
            <w:r w:rsidRPr="0064137D">
              <w:t>1,315</w:t>
            </w:r>
          </w:p>
        </w:tc>
      </w:tr>
      <w:tr w:rsidR="004C0788" w:rsidRPr="0064137D" w14:paraId="33AFF998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C810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370ED0C" w14:textId="35D9A987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64137D">
              <w:rPr>
                <w:b/>
                <w:bCs/>
              </w:rPr>
              <w:t>1,188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42BA1B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801"/>
                <w:tab w:val="left" w:pos="1080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EA61FE" w14:textId="05308CC5" w:rsidR="004C0788" w:rsidRPr="0064137D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  <w:rPr>
                <w:b/>
                <w:bCs/>
              </w:rPr>
            </w:pPr>
            <w:r w:rsidRPr="0064137D">
              <w:rPr>
                <w:b/>
                <w:bCs/>
              </w:rPr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BE325A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9E81CE" w14:textId="56E5DC51" w:rsidR="004C0788" w:rsidRPr="0064137D" w:rsidRDefault="00291DDE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64137D">
              <w:rPr>
                <w:b/>
                <w:bCs/>
              </w:rPr>
              <w:t>1,188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E6B73E" w14:textId="77777777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10A5A8" w14:textId="13991E40" w:rsidR="004C0788" w:rsidRPr="0064137D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64137D">
              <w:rPr>
                <w:b/>
                <w:bCs/>
              </w:rPr>
              <w:t>6,546</w:t>
            </w:r>
          </w:p>
        </w:tc>
      </w:tr>
    </w:tbl>
    <w:p w14:paraId="010714B7" w14:textId="77777777" w:rsidR="007D2E87" w:rsidRPr="0064137D" w:rsidRDefault="007D2E8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b/>
          <w:bCs/>
          <w:i/>
          <w:iCs/>
        </w:rPr>
      </w:pPr>
    </w:p>
    <w:p w14:paraId="07B25174" w14:textId="77777777" w:rsidR="00442D3A" w:rsidRPr="0064137D" w:rsidRDefault="00442D3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b/>
          <w:bCs/>
          <w:i/>
          <w:iCs/>
          <w:sz w:val="28"/>
          <w:szCs w:val="28"/>
        </w:rPr>
      </w:pPr>
      <w:r w:rsidRPr="0064137D">
        <w:rPr>
          <w:b/>
          <w:bCs/>
          <w:i/>
          <w:iCs/>
          <w:cs/>
          <w:lang w:val="en-GB"/>
        </w:rPr>
        <w:t xml:space="preserve">เจ้าหนี้อื่น </w:t>
      </w:r>
      <w:r w:rsidRPr="0064137D">
        <w:rPr>
          <w:b/>
          <w:bCs/>
          <w:i/>
          <w:iCs/>
        </w:rPr>
        <w:t xml:space="preserve">- </w:t>
      </w:r>
      <w:r w:rsidRPr="0064137D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5EEB7F9E" w14:textId="77777777" w:rsidR="003B12DF" w:rsidRPr="0064137D" w:rsidRDefault="003B12D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i/>
          <w:iCs/>
          <w:sz w:val="26"/>
          <w:szCs w:val="26"/>
        </w:rPr>
      </w:pPr>
    </w:p>
    <w:tbl>
      <w:tblPr>
        <w:tblW w:w="9200" w:type="dxa"/>
        <w:tblInd w:w="450" w:type="dxa"/>
        <w:tblLook w:val="0000" w:firstRow="0" w:lastRow="0" w:firstColumn="0" w:lastColumn="0" w:noHBand="0" w:noVBand="0"/>
      </w:tblPr>
      <w:tblGrid>
        <w:gridCol w:w="3755"/>
        <w:gridCol w:w="1098"/>
        <w:gridCol w:w="270"/>
        <w:gridCol w:w="7"/>
        <w:gridCol w:w="1145"/>
        <w:gridCol w:w="18"/>
        <w:gridCol w:w="225"/>
        <w:gridCol w:w="27"/>
        <w:gridCol w:w="1189"/>
        <w:gridCol w:w="243"/>
        <w:gridCol w:w="9"/>
        <w:gridCol w:w="1214"/>
      </w:tblGrid>
      <w:tr w:rsidR="004F6EA0" w:rsidRPr="0064137D" w14:paraId="7E84700E" w14:textId="77777777" w:rsidTr="009C2D04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C9C0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7716B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6BEDB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4BF1C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901D3" w:rsidRPr="0064137D" w14:paraId="2D61C98F" w14:textId="77777777" w:rsidTr="004A5269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D5F4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BB7B2" w14:textId="2AA533E4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901D3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32180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8EC50" w14:textId="6CC06164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9901D3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E9778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5D1B3" w14:textId="5D09456E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901D3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AAAA7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18E6E" w14:textId="4A1EAA62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9901D3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9A66DB" w:rsidRPr="0064137D" w14:paraId="181F2A83" w14:textId="77777777" w:rsidTr="004A5269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4440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D01CC" w14:textId="26C45659" w:rsidR="009A66DB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32394E" w:rsidRPr="0064137D"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AD1F0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4D46E" w14:textId="5ED61F48" w:rsidR="009A66DB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32394E" w:rsidRPr="0064137D">
              <w:t>3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5D8B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F98AD" w14:textId="25D09EB3" w:rsidR="009A66DB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32394E" w:rsidRPr="0064137D"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165E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3CEBE" w14:textId="7266ADC4" w:rsidR="009A66DB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32394E" w:rsidRPr="0064137D">
              <w:t>3</w:t>
            </w:r>
          </w:p>
        </w:tc>
      </w:tr>
      <w:tr w:rsidR="009A66DB" w:rsidRPr="0064137D" w14:paraId="796B9473" w14:textId="77777777" w:rsidTr="009C2D04">
        <w:trPr>
          <w:trHeight w:val="291"/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EB51C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4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E4FE" w14:textId="77777777" w:rsidR="009A66DB" w:rsidRPr="0064137D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32394E" w:rsidRPr="0064137D" w14:paraId="3507D524" w14:textId="77777777" w:rsidTr="004A5269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4641" w14:textId="52268796" w:rsidR="0032394E" w:rsidRPr="0064137D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07E41D" w14:textId="4B41FA59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26" w:right="221"/>
              <w:jc w:val="right"/>
            </w:pPr>
            <w:r w:rsidRPr="0064137D">
              <w:t>-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C6DE5C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90"/>
              </w:tabs>
              <w:spacing w:line="240" w:lineRule="auto"/>
              <w:ind w:left="-108" w:right="131"/>
              <w:jc w:val="right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D679C" w14:textId="13CCE9B4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6" w:right="256"/>
              <w:jc w:val="right"/>
            </w:pPr>
            <w:r w:rsidRPr="0064137D"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C8CA2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FC0F34" w14:textId="18F20637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64137D"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DFE408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3BCBD6" w14:textId="7DE3E144" w:rsidR="0032394E" w:rsidRPr="0064137D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94"/>
              <w:jc w:val="right"/>
            </w:pPr>
            <w:r w:rsidRPr="0064137D">
              <w:t>5,461</w:t>
            </w:r>
          </w:p>
        </w:tc>
      </w:tr>
      <w:tr w:rsidR="0032394E" w:rsidRPr="0064137D" w14:paraId="5270C4DE" w14:textId="77777777" w:rsidTr="004A5269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9F5D" w14:textId="4B089FD9" w:rsidR="0032394E" w:rsidRPr="0064137D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38427" w14:textId="3BFA6FA0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64137D">
              <w:t>4,925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1D66A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4B58ED" w14:textId="26BCF86F" w:rsidR="0032394E" w:rsidRPr="0064137D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64137D">
              <w:t>10,790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9F73AE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25D684" w14:textId="421F712B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64137D">
              <w:t>4,605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A36CE8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5C9F0" w14:textId="76F3A865" w:rsidR="0032394E" w:rsidRPr="0064137D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94"/>
              <w:jc w:val="center"/>
            </w:pPr>
            <w:r w:rsidRPr="0064137D">
              <w:t>9,883</w:t>
            </w:r>
          </w:p>
        </w:tc>
      </w:tr>
      <w:tr w:rsidR="0032394E" w:rsidRPr="0064137D" w14:paraId="05716618" w14:textId="77777777" w:rsidTr="004A5269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DA1E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43" w:hanging="207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868D5D" w14:textId="5132C920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lang w:val="en-GB"/>
              </w:rPr>
              <w:t>4,925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E9E1CE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887E71" w14:textId="6C825710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</w:rPr>
              <w:t>10,790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79063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71B0FE9" w14:textId="040146D3" w:rsidR="0032394E" w:rsidRPr="0064137D" w:rsidRDefault="00291DD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4,605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E57B3" w14:textId="77777777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6B76A2F" w14:textId="72AFD37E" w:rsidR="0032394E" w:rsidRPr="0064137D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94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15,344</w:t>
            </w:r>
          </w:p>
        </w:tc>
      </w:tr>
    </w:tbl>
    <w:p w14:paraId="2BA838C1" w14:textId="1DB2367E" w:rsidR="005E17F2" w:rsidRPr="0064137D" w:rsidRDefault="004F6EA0" w:rsidP="00FB097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i/>
          <w:iCs/>
          <w:sz w:val="26"/>
          <w:szCs w:val="26"/>
        </w:rPr>
      </w:pPr>
      <w:r w:rsidRPr="0064137D">
        <w:rPr>
          <w:b/>
          <w:bCs/>
          <w:i/>
          <w:iCs/>
          <w:lang w:val="en-GB"/>
        </w:rPr>
        <w:tab/>
      </w:r>
    </w:p>
    <w:p w14:paraId="6B785D49" w14:textId="509BB3AF" w:rsidR="00936253" w:rsidRPr="0064137D" w:rsidRDefault="00936253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  <w:lang w:val="en-GB"/>
        </w:rPr>
        <w:t xml:space="preserve">หนี้สินตามสัญญาเช่า </w:t>
      </w:r>
      <w:r w:rsidRPr="0064137D">
        <w:rPr>
          <w:b/>
          <w:bCs/>
          <w:i/>
          <w:iCs/>
        </w:rPr>
        <w:t xml:space="preserve">- </w:t>
      </w:r>
      <w:r w:rsidRPr="0064137D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039FB6BB" w14:textId="77777777" w:rsidR="004F6EA0" w:rsidRPr="0064137D" w:rsidRDefault="004F6EA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sz w:val="26"/>
          <w:szCs w:val="26"/>
        </w:rPr>
      </w:pPr>
    </w:p>
    <w:tbl>
      <w:tblPr>
        <w:tblW w:w="9288" w:type="dxa"/>
        <w:tblInd w:w="360" w:type="dxa"/>
        <w:tblLook w:val="0000" w:firstRow="0" w:lastRow="0" w:firstColumn="0" w:lastColumn="0" w:noHBand="0" w:noVBand="0"/>
      </w:tblPr>
      <w:tblGrid>
        <w:gridCol w:w="3870"/>
        <w:gridCol w:w="1098"/>
        <w:gridCol w:w="270"/>
        <w:gridCol w:w="1152"/>
        <w:gridCol w:w="243"/>
        <w:gridCol w:w="1215"/>
        <w:gridCol w:w="243"/>
        <w:gridCol w:w="1197"/>
      </w:tblGrid>
      <w:tr w:rsidR="004F6EA0" w:rsidRPr="0064137D" w14:paraId="70032462" w14:textId="77777777" w:rsidTr="00567696">
        <w:tc>
          <w:tcPr>
            <w:tcW w:w="3870" w:type="dxa"/>
            <w:shd w:val="clear" w:color="auto" w:fill="auto"/>
          </w:tcPr>
          <w:p w14:paraId="2131C521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0D644860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noWrap/>
          </w:tcPr>
          <w:p w14:paraId="5B3945FE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55" w:type="dxa"/>
            <w:gridSpan w:val="3"/>
            <w:shd w:val="clear" w:color="auto" w:fill="auto"/>
            <w:noWrap/>
          </w:tcPr>
          <w:p w14:paraId="3F3F072D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901D3" w:rsidRPr="0064137D" w14:paraId="2E1ADBE2" w14:textId="77777777" w:rsidTr="00567696">
        <w:tc>
          <w:tcPr>
            <w:tcW w:w="3870" w:type="dxa"/>
            <w:shd w:val="clear" w:color="auto" w:fill="auto"/>
          </w:tcPr>
          <w:p w14:paraId="4397B80A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2E7C3BF7" w14:textId="53E3CEFC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901D3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6F152E85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shd w:val="clear" w:color="auto" w:fill="auto"/>
            <w:noWrap/>
          </w:tcPr>
          <w:p w14:paraId="1AA6A293" w14:textId="758DEA65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9901D3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  <w:shd w:val="clear" w:color="auto" w:fill="auto"/>
            <w:noWrap/>
          </w:tcPr>
          <w:p w14:paraId="05B7976E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shd w:val="clear" w:color="auto" w:fill="auto"/>
            <w:noWrap/>
          </w:tcPr>
          <w:p w14:paraId="6F390903" w14:textId="097AEF3A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30</w:t>
            </w:r>
            <w:r w:rsidR="009901D3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noWrap/>
          </w:tcPr>
          <w:p w14:paraId="7A1B9ED0" w14:textId="77777777" w:rsidR="009901D3" w:rsidRPr="0064137D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97" w:type="dxa"/>
            <w:shd w:val="clear" w:color="auto" w:fill="auto"/>
            <w:noWrap/>
          </w:tcPr>
          <w:p w14:paraId="10A892F8" w14:textId="280CD7BC" w:rsidR="009901D3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31</w:t>
            </w:r>
            <w:r w:rsidR="009901D3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64137D" w14:paraId="7D82A45F" w14:textId="77777777" w:rsidTr="00567696">
        <w:tc>
          <w:tcPr>
            <w:tcW w:w="3870" w:type="dxa"/>
            <w:shd w:val="clear" w:color="auto" w:fill="auto"/>
          </w:tcPr>
          <w:p w14:paraId="577231E2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52F0A190" w14:textId="62F27ECA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C670EA" w:rsidRPr="0064137D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7472F1D1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shd w:val="clear" w:color="auto" w:fill="auto"/>
            <w:noWrap/>
          </w:tcPr>
          <w:p w14:paraId="78B3DD54" w14:textId="1F08B0BA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C670EA" w:rsidRPr="0064137D">
              <w:t>3</w:t>
            </w:r>
          </w:p>
        </w:tc>
        <w:tc>
          <w:tcPr>
            <w:tcW w:w="243" w:type="dxa"/>
            <w:shd w:val="clear" w:color="auto" w:fill="auto"/>
            <w:noWrap/>
          </w:tcPr>
          <w:p w14:paraId="273EC9D7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shd w:val="clear" w:color="auto" w:fill="auto"/>
            <w:noWrap/>
          </w:tcPr>
          <w:p w14:paraId="2ED20D5B" w14:textId="19DE2CD0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C670EA" w:rsidRPr="0064137D">
              <w:t>4</w:t>
            </w:r>
          </w:p>
        </w:tc>
        <w:tc>
          <w:tcPr>
            <w:tcW w:w="243" w:type="dxa"/>
            <w:shd w:val="clear" w:color="auto" w:fill="auto"/>
            <w:noWrap/>
          </w:tcPr>
          <w:p w14:paraId="4B572424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97" w:type="dxa"/>
            <w:shd w:val="clear" w:color="auto" w:fill="auto"/>
            <w:noWrap/>
          </w:tcPr>
          <w:p w14:paraId="691248E0" w14:textId="2A5A99E6" w:rsidR="004F6EA0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64137D">
              <w:t>256</w:t>
            </w:r>
            <w:r w:rsidR="00C670EA" w:rsidRPr="0064137D">
              <w:t>3</w:t>
            </w:r>
          </w:p>
        </w:tc>
      </w:tr>
      <w:tr w:rsidR="004F6EA0" w:rsidRPr="0064137D" w14:paraId="2A58B1FB" w14:textId="77777777" w:rsidTr="00567696">
        <w:trPr>
          <w:trHeight w:val="291"/>
        </w:trPr>
        <w:tc>
          <w:tcPr>
            <w:tcW w:w="3870" w:type="dxa"/>
            <w:shd w:val="clear" w:color="auto" w:fill="auto"/>
          </w:tcPr>
          <w:p w14:paraId="17E8B90A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noWrap/>
          </w:tcPr>
          <w:p w14:paraId="560F7718" w14:textId="77777777" w:rsidR="004F6EA0" w:rsidRPr="0064137D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C670EA" w:rsidRPr="0064137D" w14:paraId="6F4038A5" w14:textId="77777777" w:rsidTr="00567696">
        <w:tc>
          <w:tcPr>
            <w:tcW w:w="3870" w:type="dxa"/>
            <w:shd w:val="clear" w:color="auto" w:fill="auto"/>
          </w:tcPr>
          <w:p w14:paraId="474B40AA" w14:textId="0B2D5769" w:rsidR="00C670EA" w:rsidRPr="0064137D" w:rsidRDefault="0047692C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FC940C" w14:textId="617A2857" w:rsidR="00C670EA" w:rsidRPr="0064137D" w:rsidRDefault="00291DDE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64137D">
              <w:t>3,001</w:t>
            </w:r>
          </w:p>
        </w:tc>
        <w:tc>
          <w:tcPr>
            <w:tcW w:w="270" w:type="dxa"/>
            <w:shd w:val="clear" w:color="auto" w:fill="auto"/>
            <w:noWrap/>
          </w:tcPr>
          <w:p w14:paraId="70C8657A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E9E059" w14:textId="59E348FD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64137D"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715086E1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5349B2" w14:textId="642D26DD" w:rsidR="00C670EA" w:rsidRPr="0064137D" w:rsidRDefault="00291DDE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64137D">
              <w:t>3,001</w:t>
            </w:r>
          </w:p>
        </w:tc>
        <w:tc>
          <w:tcPr>
            <w:tcW w:w="243" w:type="dxa"/>
            <w:shd w:val="clear" w:color="auto" w:fill="auto"/>
            <w:noWrap/>
          </w:tcPr>
          <w:p w14:paraId="4B3EF121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B5530F" w14:textId="18D3AAC0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64137D">
              <w:t>28,344</w:t>
            </w:r>
          </w:p>
        </w:tc>
      </w:tr>
      <w:tr w:rsidR="00C670EA" w:rsidRPr="0064137D" w14:paraId="51C43051" w14:textId="77777777" w:rsidTr="00567696">
        <w:tc>
          <w:tcPr>
            <w:tcW w:w="3870" w:type="dxa"/>
            <w:shd w:val="clear" w:color="auto" w:fill="auto"/>
          </w:tcPr>
          <w:p w14:paraId="0DC9F5C0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7E57821" w14:textId="681D437A" w:rsidR="00C670EA" w:rsidRPr="0064137D" w:rsidRDefault="00291DDE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3,001</w:t>
            </w:r>
          </w:p>
        </w:tc>
        <w:tc>
          <w:tcPr>
            <w:tcW w:w="270" w:type="dxa"/>
            <w:shd w:val="clear" w:color="auto" w:fill="auto"/>
            <w:noWrap/>
          </w:tcPr>
          <w:p w14:paraId="593E585D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7D0C179" w14:textId="2091CF1C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2E9B290F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182DFB8" w14:textId="70049736" w:rsidR="00C670EA" w:rsidRPr="0064137D" w:rsidRDefault="00291DDE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3,001</w:t>
            </w:r>
          </w:p>
        </w:tc>
        <w:tc>
          <w:tcPr>
            <w:tcW w:w="243" w:type="dxa"/>
            <w:shd w:val="clear" w:color="auto" w:fill="auto"/>
            <w:noWrap/>
          </w:tcPr>
          <w:p w14:paraId="64CD6351" w14:textId="77777777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6681396" w14:textId="398714FA" w:rsidR="00C670EA" w:rsidRPr="0064137D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28,344</w:t>
            </w:r>
          </w:p>
        </w:tc>
      </w:tr>
    </w:tbl>
    <w:p w14:paraId="6E7E708F" w14:textId="77777777" w:rsidR="004F6EA0" w:rsidRPr="0064137D" w:rsidRDefault="004F6EA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sz w:val="24"/>
          <w:szCs w:val="24"/>
        </w:rPr>
      </w:pPr>
    </w:p>
    <w:p w14:paraId="0DC6D64B" w14:textId="203A00DF" w:rsidR="00FB609A" w:rsidRPr="0064137D" w:rsidRDefault="00FB609A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lang w:val="en-GB"/>
        </w:rPr>
      </w:pPr>
    </w:p>
    <w:p w14:paraId="6C403CAE" w14:textId="77777777" w:rsidR="00997AD9" w:rsidRPr="0064137D" w:rsidRDefault="00997AD9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lang w:val="en-GB"/>
        </w:rPr>
      </w:pPr>
    </w:p>
    <w:p w14:paraId="48E711BF" w14:textId="77777777" w:rsidR="00FB609A" w:rsidRPr="0064137D" w:rsidRDefault="00FB609A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</w:p>
    <w:p w14:paraId="03B115B0" w14:textId="2017B77E" w:rsidR="001F3F71" w:rsidRPr="0064137D" w:rsidRDefault="005B1F30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  <w:lang w:val="en-GB"/>
        </w:rPr>
        <w:lastRenderedPageBreak/>
        <w:t>สั</w:t>
      </w:r>
      <w:r w:rsidR="001F3F71" w:rsidRPr="0064137D">
        <w:rPr>
          <w:b/>
          <w:bCs/>
          <w:i/>
          <w:iCs/>
          <w:cs/>
          <w:lang w:val="en-GB"/>
        </w:rPr>
        <w:t>ญญาสำคัญที่ทำกับกิจการที่เกี่ยวข้องกัน</w:t>
      </w:r>
    </w:p>
    <w:p w14:paraId="3B99BE9B" w14:textId="77777777" w:rsidR="001F3F71" w:rsidRPr="0064137D" w:rsidRDefault="001F3F71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26DBE94" w14:textId="4D867F18" w:rsidR="0047692C" w:rsidRPr="0064137D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</w:pPr>
      <w:r w:rsidRPr="0064137D">
        <w:rPr>
          <w:cs/>
        </w:rPr>
        <w:t xml:space="preserve">ณ วันที่ </w:t>
      </w:r>
      <w:r w:rsidRPr="0064137D">
        <w:t xml:space="preserve">30 </w:t>
      </w:r>
      <w:r w:rsidR="004A5269" w:rsidRPr="0064137D">
        <w:rPr>
          <w:rFonts w:hint="cs"/>
          <w:cs/>
        </w:rPr>
        <w:t>กันยาย</w:t>
      </w:r>
      <w:r w:rsidRPr="0064137D">
        <w:rPr>
          <w:rFonts w:hint="cs"/>
          <w:cs/>
        </w:rPr>
        <w:t>น</w:t>
      </w:r>
      <w:r w:rsidRPr="0064137D">
        <w:rPr>
          <w:cs/>
        </w:rPr>
        <w:t xml:space="preserve"> </w:t>
      </w:r>
      <w:r w:rsidRPr="0064137D">
        <w:t xml:space="preserve">2564 </w:t>
      </w:r>
      <w:r w:rsidRPr="0064137D">
        <w:rPr>
          <w:cs/>
        </w:rPr>
        <w:t>กลุ่มบริษัทมีสัญญาสำคัญที่ทำกับกิจการที่เกี่ยวข้องกันที่ออกใหม่หรือมีการแก้ไขในระหว่างงวดมีดังนี้</w:t>
      </w:r>
    </w:p>
    <w:p w14:paraId="07350045" w14:textId="77777777" w:rsidR="0047692C" w:rsidRPr="0064137D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sz w:val="24"/>
          <w:szCs w:val="24"/>
        </w:rPr>
      </w:pPr>
    </w:p>
    <w:p w14:paraId="17581C01" w14:textId="77777777" w:rsidR="0047692C" w:rsidRPr="0064137D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</w:rPr>
        <w:t>สัญญาเช่า</w:t>
      </w:r>
      <w:r w:rsidRPr="0064137D">
        <w:rPr>
          <w:rFonts w:hint="cs"/>
          <w:b/>
          <w:bCs/>
          <w:i/>
          <w:iCs/>
          <w:cs/>
        </w:rPr>
        <w:t>บ่อบำบัดเติมอากาศ</w:t>
      </w:r>
      <w:r w:rsidRPr="0064137D">
        <w:rPr>
          <w:b/>
          <w:bCs/>
          <w:i/>
          <w:iCs/>
          <w:cs/>
        </w:rPr>
        <w:t xml:space="preserve"> </w:t>
      </w:r>
    </w:p>
    <w:p w14:paraId="2A370A09" w14:textId="77777777" w:rsidR="0047692C" w:rsidRPr="0064137D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color w:val="000000"/>
          <w:sz w:val="24"/>
          <w:szCs w:val="24"/>
        </w:rPr>
      </w:pPr>
    </w:p>
    <w:p w14:paraId="1C88D38A" w14:textId="77777777" w:rsidR="0047692C" w:rsidRPr="0064137D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color w:val="000000"/>
        </w:rPr>
      </w:pPr>
      <w:r w:rsidRPr="0064137D">
        <w:rPr>
          <w:color w:val="000000"/>
          <w:cs/>
        </w:rPr>
        <w:t xml:space="preserve">บริษัทมีสัญญาให้เช่าบ่อบำบัดเติมอากาศกับบริษัทย่อยแห่งหนึ่ง โดยค่าเช่าจะเป็นไปตามที่กำหนดไว้ในสัญญา สัญญามีระยะเวลา </w:t>
      </w:r>
      <w:r w:rsidRPr="0064137D">
        <w:rPr>
          <w:color w:val="000000"/>
        </w:rPr>
        <w:t xml:space="preserve">3 </w:t>
      </w:r>
      <w:r w:rsidRPr="0064137D">
        <w:rPr>
          <w:color w:val="000000"/>
          <w:cs/>
        </w:rPr>
        <w:t xml:space="preserve">ปี ซึ่งจะสิ้นสุดในเดือนธันวาคม </w:t>
      </w:r>
      <w:r w:rsidRPr="0064137D">
        <w:rPr>
          <w:color w:val="000000"/>
        </w:rPr>
        <w:t>2566</w:t>
      </w:r>
    </w:p>
    <w:p w14:paraId="4828078F" w14:textId="77777777" w:rsidR="0047692C" w:rsidRPr="0064137D" w:rsidRDefault="0047692C" w:rsidP="0047692C">
      <w:pPr>
        <w:spacing w:line="240" w:lineRule="auto"/>
        <w:ind w:left="547" w:right="-43"/>
        <w:jc w:val="thaiDistribute"/>
        <w:rPr>
          <w:i/>
          <w:iCs/>
          <w:sz w:val="22"/>
          <w:szCs w:val="22"/>
        </w:rPr>
      </w:pPr>
    </w:p>
    <w:p w14:paraId="42B6DC28" w14:textId="77777777" w:rsidR="0047692C" w:rsidRPr="0064137D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</w:rPr>
        <w:t>การค้ำประกัน</w:t>
      </w:r>
    </w:p>
    <w:p w14:paraId="7C28B0E3" w14:textId="77777777" w:rsidR="0047692C" w:rsidRPr="0064137D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color w:val="000000"/>
          <w:sz w:val="20"/>
          <w:szCs w:val="20"/>
        </w:rPr>
      </w:pPr>
    </w:p>
    <w:p w14:paraId="4016E3CF" w14:textId="11080B3D" w:rsidR="0047692C" w:rsidRPr="0064137D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color w:val="000000"/>
        </w:rPr>
      </w:pPr>
      <w:r w:rsidRPr="0064137D">
        <w:rPr>
          <w:color w:val="000000"/>
          <w:cs/>
        </w:rPr>
        <w:t>บริษัทมีภาระค้ำประกันวงเงินสินเชื่อให้แก่บริษัทย่อยแห่ง</w:t>
      </w:r>
      <w:r w:rsidRPr="0064137D">
        <w:rPr>
          <w:rFonts w:hint="cs"/>
          <w:color w:val="000000"/>
          <w:cs/>
        </w:rPr>
        <w:t>หนึ่ง</w:t>
      </w:r>
      <w:r w:rsidRPr="0064137D">
        <w:rPr>
          <w:color w:val="000000"/>
          <w:cs/>
        </w:rPr>
        <w:t xml:space="preserve"> กับสถาบันการเงินในประเทศ เป็นจำนวน </w:t>
      </w:r>
      <w:r w:rsidR="006C711A" w:rsidRPr="0064137D">
        <w:rPr>
          <w:color w:val="000000"/>
        </w:rPr>
        <w:t>2,589</w:t>
      </w:r>
      <w:r w:rsidRPr="0064137D">
        <w:rPr>
          <w:color w:val="000000"/>
        </w:rPr>
        <w:t xml:space="preserve"> </w:t>
      </w:r>
      <w:r w:rsidRPr="0064137D">
        <w:rPr>
          <w:color w:val="000000"/>
          <w:cs/>
        </w:rPr>
        <w:t xml:space="preserve">ล้านบาท </w:t>
      </w:r>
      <w:r w:rsidRPr="0064137D">
        <w:rPr>
          <w:i/>
          <w:iCs/>
          <w:color w:val="000000"/>
          <w:cs/>
        </w:rPr>
        <w:t>(</w:t>
      </w:r>
      <w:r w:rsidRPr="0064137D">
        <w:rPr>
          <w:i/>
          <w:iCs/>
          <w:color w:val="000000"/>
        </w:rPr>
        <w:t xml:space="preserve">31 </w:t>
      </w:r>
      <w:r w:rsidRPr="0064137D">
        <w:rPr>
          <w:rFonts w:hint="cs"/>
          <w:i/>
          <w:iCs/>
          <w:color w:val="000000"/>
          <w:cs/>
        </w:rPr>
        <w:t xml:space="preserve">ธันวาคม </w:t>
      </w:r>
      <w:r w:rsidRPr="0064137D">
        <w:rPr>
          <w:i/>
          <w:iCs/>
          <w:color w:val="000000"/>
        </w:rPr>
        <w:t xml:space="preserve">2563: 1,781 </w:t>
      </w:r>
      <w:r w:rsidRPr="0064137D">
        <w:rPr>
          <w:i/>
          <w:iCs/>
          <w:color w:val="000000"/>
          <w:cs/>
        </w:rPr>
        <w:t>ล้านบาท</w:t>
      </w:r>
      <w:r w:rsidRPr="0064137D">
        <w:rPr>
          <w:i/>
          <w:iCs/>
          <w:color w:val="000000"/>
        </w:rPr>
        <w:t xml:space="preserve"> </w:t>
      </w:r>
      <w:r w:rsidRPr="0064137D">
        <w:rPr>
          <w:rFonts w:hint="cs"/>
          <w:i/>
          <w:iCs/>
          <w:color w:val="000000"/>
          <w:cs/>
        </w:rPr>
        <w:t>สำหรับบริษัทย่อยทุกแห่ง</w:t>
      </w:r>
      <w:r w:rsidRPr="0064137D">
        <w:rPr>
          <w:i/>
          <w:iCs/>
          <w:color w:val="000000"/>
          <w:cs/>
        </w:rPr>
        <w:t>)</w:t>
      </w:r>
      <w:r w:rsidRPr="0064137D">
        <w:rPr>
          <w:color w:val="000000"/>
          <w:cs/>
        </w:rPr>
        <w:t xml:space="preserve"> การค้ำประกันข้างต้นไม่มีการคิดค่าธรรมเนียมระหว่างกัน</w:t>
      </w:r>
    </w:p>
    <w:p w14:paraId="4465B7E3" w14:textId="77777777" w:rsidR="00C25B1F" w:rsidRPr="0064137D" w:rsidRDefault="00C25B1F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70"/>
        </w:tabs>
        <w:spacing w:line="240" w:lineRule="auto"/>
        <w:ind w:left="547"/>
        <w:jc w:val="thaiDistribute"/>
        <w:rPr>
          <w:color w:val="000000"/>
        </w:rPr>
      </w:pPr>
    </w:p>
    <w:p w14:paraId="0C6C48A2" w14:textId="54CBA3BE" w:rsidR="00C25B1F" w:rsidRPr="0064137D" w:rsidRDefault="00EC3DC7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</w:rPr>
      </w:pPr>
      <w:r w:rsidRPr="0064137D">
        <w:rPr>
          <w:b/>
          <w:bCs/>
        </w:rPr>
        <w:t>3</w:t>
      </w:r>
      <w:r w:rsidR="00C25B1F" w:rsidRPr="0064137D">
        <w:rPr>
          <w:b/>
          <w:bCs/>
        </w:rPr>
        <w:tab/>
      </w:r>
      <w:r w:rsidR="00C25B1F" w:rsidRPr="0064137D">
        <w:rPr>
          <w:bCs/>
          <w:cs/>
          <w:lang w:val="en-GB"/>
        </w:rPr>
        <w:t>ลูกหนี้การค้า</w:t>
      </w:r>
    </w:p>
    <w:p w14:paraId="16A184A1" w14:textId="284FEF6D" w:rsidR="00C7124B" w:rsidRPr="0064137D" w:rsidRDefault="00C7124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180"/>
        <w:gridCol w:w="722"/>
        <w:gridCol w:w="1080"/>
        <w:gridCol w:w="270"/>
        <w:gridCol w:w="1082"/>
        <w:gridCol w:w="236"/>
        <w:gridCol w:w="34"/>
        <w:gridCol w:w="988"/>
        <w:gridCol w:w="272"/>
        <w:gridCol w:w="1080"/>
      </w:tblGrid>
      <w:tr w:rsidR="00C7124B" w:rsidRPr="0064137D" w14:paraId="4707C54C" w14:textId="77777777" w:rsidTr="00EC5F81">
        <w:tc>
          <w:tcPr>
            <w:tcW w:w="3238" w:type="dxa"/>
          </w:tcPr>
          <w:p w14:paraId="4D69D11B" w14:textId="77777777" w:rsidR="00C7124B" w:rsidRPr="0064137D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6F87D09F" w14:textId="77777777" w:rsidR="00C7124B" w:rsidRPr="0064137D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3"/>
          </w:tcPr>
          <w:p w14:paraId="485B5F78" w14:textId="77777777" w:rsidR="00C7124B" w:rsidRPr="0064137D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46A543C" w14:textId="77777777" w:rsidR="00C7124B" w:rsidRPr="0064137D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2340" w:type="dxa"/>
            <w:gridSpan w:val="3"/>
          </w:tcPr>
          <w:p w14:paraId="2E2E733D" w14:textId="77777777" w:rsidR="00C7124B" w:rsidRPr="0064137D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43CB1" w:rsidRPr="0064137D" w14:paraId="00E12A9A" w14:textId="77777777" w:rsidTr="004A5269">
        <w:tc>
          <w:tcPr>
            <w:tcW w:w="3238" w:type="dxa"/>
          </w:tcPr>
          <w:p w14:paraId="1028E228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0B78E171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  <w:lang w:val="en-GB"/>
              </w:rPr>
            </w:pPr>
          </w:p>
        </w:tc>
        <w:tc>
          <w:tcPr>
            <w:tcW w:w="1080" w:type="dxa"/>
          </w:tcPr>
          <w:p w14:paraId="376D5569" w14:textId="794921A0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4137D">
              <w:t>30</w:t>
            </w:r>
            <w:r w:rsidR="00243CB1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7872812C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5BD261A1" w14:textId="0C9DCDAF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43CB1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0F84604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988" w:type="dxa"/>
          </w:tcPr>
          <w:p w14:paraId="3FA2C9D7" w14:textId="4FD77C84" w:rsidR="00243CB1" w:rsidRPr="0064137D" w:rsidRDefault="00F37350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243CB1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cs/>
                <w:lang w:val="en-GB"/>
              </w:rPr>
              <w:t>กันยายน</w:t>
            </w:r>
          </w:p>
        </w:tc>
        <w:tc>
          <w:tcPr>
            <w:tcW w:w="272" w:type="dxa"/>
          </w:tcPr>
          <w:p w14:paraId="63261465" w14:textId="77777777" w:rsidR="00243CB1" w:rsidRPr="0064137D" w:rsidRDefault="00243CB1" w:rsidP="004A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0" w:right="-108"/>
              <w:jc w:val="center"/>
            </w:pPr>
          </w:p>
        </w:tc>
        <w:tc>
          <w:tcPr>
            <w:tcW w:w="1080" w:type="dxa"/>
          </w:tcPr>
          <w:p w14:paraId="46E957FC" w14:textId="4E17A37F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43CB1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243CB1" w:rsidRPr="0064137D" w14:paraId="5F110E4E" w14:textId="77777777" w:rsidTr="004A5269">
        <w:tc>
          <w:tcPr>
            <w:tcW w:w="3238" w:type="dxa"/>
          </w:tcPr>
          <w:p w14:paraId="592C176E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0B8BCDBA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  <w:lang w:val="en-GB"/>
              </w:rPr>
            </w:pPr>
          </w:p>
        </w:tc>
        <w:tc>
          <w:tcPr>
            <w:tcW w:w="1080" w:type="dxa"/>
          </w:tcPr>
          <w:p w14:paraId="0D6013B1" w14:textId="509ECD0E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A0EEC" w:rsidRPr="0064137D">
              <w:t>4</w:t>
            </w:r>
          </w:p>
        </w:tc>
        <w:tc>
          <w:tcPr>
            <w:tcW w:w="270" w:type="dxa"/>
          </w:tcPr>
          <w:p w14:paraId="39E02CD7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68250F24" w14:textId="268C3503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A0EEC" w:rsidRPr="0064137D">
              <w:t>3</w:t>
            </w:r>
          </w:p>
        </w:tc>
        <w:tc>
          <w:tcPr>
            <w:tcW w:w="270" w:type="dxa"/>
            <w:gridSpan w:val="2"/>
          </w:tcPr>
          <w:p w14:paraId="70C2CC84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988" w:type="dxa"/>
          </w:tcPr>
          <w:p w14:paraId="7C2CC821" w14:textId="39A37F39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A0EEC" w:rsidRPr="0064137D">
              <w:t>4</w:t>
            </w:r>
          </w:p>
        </w:tc>
        <w:tc>
          <w:tcPr>
            <w:tcW w:w="272" w:type="dxa"/>
          </w:tcPr>
          <w:p w14:paraId="5D0694A5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6081651E" w14:textId="523D816F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A0EEC" w:rsidRPr="0064137D">
              <w:t>3</w:t>
            </w:r>
          </w:p>
        </w:tc>
      </w:tr>
      <w:tr w:rsidR="00243CB1" w:rsidRPr="0064137D" w14:paraId="7A9B9E81" w14:textId="77777777" w:rsidTr="00EC5F81">
        <w:tc>
          <w:tcPr>
            <w:tcW w:w="3238" w:type="dxa"/>
          </w:tcPr>
          <w:p w14:paraId="2C5EC172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902" w:type="dxa"/>
            <w:gridSpan w:val="2"/>
          </w:tcPr>
          <w:p w14:paraId="4A2FF699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5042" w:type="dxa"/>
            <w:gridSpan w:val="8"/>
          </w:tcPr>
          <w:p w14:paraId="2D1430A9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  <w:lang w:val="en-GB"/>
              </w:rPr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9A0EEC" w:rsidRPr="0064137D" w14:paraId="3ABB17BA" w14:textId="77777777" w:rsidTr="004A5269">
        <w:tc>
          <w:tcPr>
            <w:tcW w:w="3418" w:type="dxa"/>
            <w:gridSpan w:val="2"/>
          </w:tcPr>
          <w:p w14:paraId="102F740D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64137D">
              <w:rPr>
                <w:cs/>
                <w:lang w:val="en-GB"/>
              </w:rPr>
              <w:t>ยังไม่ครบกำหนดชำระ</w:t>
            </w:r>
          </w:p>
        </w:tc>
        <w:tc>
          <w:tcPr>
            <w:tcW w:w="722" w:type="dxa"/>
          </w:tcPr>
          <w:p w14:paraId="0783C170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A08754" w14:textId="65BA0DC3" w:rsidR="009A0EEC" w:rsidRPr="0064137D" w:rsidRDefault="00CC000B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497,11</w:t>
            </w:r>
            <w:r w:rsidR="00B91646" w:rsidRPr="0064137D">
              <w:t>5</w:t>
            </w:r>
          </w:p>
        </w:tc>
        <w:tc>
          <w:tcPr>
            <w:tcW w:w="270" w:type="dxa"/>
          </w:tcPr>
          <w:p w14:paraId="7D7490B5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7BE05EDF" w14:textId="6CDF6643" w:rsidR="009A0EEC" w:rsidRPr="0064137D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64137D">
              <w:t>353,509</w:t>
            </w:r>
          </w:p>
        </w:tc>
        <w:tc>
          <w:tcPr>
            <w:tcW w:w="236" w:type="dxa"/>
          </w:tcPr>
          <w:p w14:paraId="69A4793C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65CBE61C" w14:textId="42EB5E7E" w:rsidR="009A0EEC" w:rsidRPr="0064137D" w:rsidRDefault="005679B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2</w:t>
            </w:r>
            <w:r w:rsidR="00CC000B" w:rsidRPr="0064137D">
              <w:t>57,748</w:t>
            </w:r>
          </w:p>
        </w:tc>
        <w:tc>
          <w:tcPr>
            <w:tcW w:w="272" w:type="dxa"/>
          </w:tcPr>
          <w:p w14:paraId="5A47AEEA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0B0E32AF" w14:textId="59D2B395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  <w:r w:rsidRPr="0064137D">
              <w:t>243,42</w:t>
            </w:r>
            <w:r w:rsidR="00F04186" w:rsidRPr="0064137D">
              <w:t>5</w:t>
            </w:r>
          </w:p>
        </w:tc>
      </w:tr>
      <w:tr w:rsidR="009A0EEC" w:rsidRPr="0064137D" w14:paraId="65C73739" w14:textId="77777777" w:rsidTr="004A5269">
        <w:tc>
          <w:tcPr>
            <w:tcW w:w="3418" w:type="dxa"/>
            <w:gridSpan w:val="2"/>
          </w:tcPr>
          <w:p w14:paraId="3689FE3B" w14:textId="45A8419C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64137D">
              <w:rPr>
                <w:cs/>
                <w:lang w:val="en-GB"/>
              </w:rPr>
              <w:t>เกินกำหนดชำระ</w:t>
            </w:r>
          </w:p>
        </w:tc>
        <w:tc>
          <w:tcPr>
            <w:tcW w:w="722" w:type="dxa"/>
          </w:tcPr>
          <w:p w14:paraId="66EAF818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3CA8AD" w14:textId="1EB527B4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</w:p>
        </w:tc>
        <w:tc>
          <w:tcPr>
            <w:tcW w:w="270" w:type="dxa"/>
          </w:tcPr>
          <w:p w14:paraId="351FEDA2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24EC3233" w14:textId="77777777" w:rsidR="009A0EEC" w:rsidRPr="0064137D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</w:p>
        </w:tc>
        <w:tc>
          <w:tcPr>
            <w:tcW w:w="236" w:type="dxa"/>
          </w:tcPr>
          <w:p w14:paraId="144E99E8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267328C8" w14:textId="370E2049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</w:p>
        </w:tc>
        <w:tc>
          <w:tcPr>
            <w:tcW w:w="272" w:type="dxa"/>
          </w:tcPr>
          <w:p w14:paraId="2AF04FC8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60317E4D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</w:p>
        </w:tc>
      </w:tr>
      <w:tr w:rsidR="009A0EEC" w:rsidRPr="0064137D" w14:paraId="137E0CF4" w14:textId="77777777" w:rsidTr="004A5269">
        <w:tc>
          <w:tcPr>
            <w:tcW w:w="3418" w:type="dxa"/>
            <w:gridSpan w:val="2"/>
          </w:tcPr>
          <w:p w14:paraId="269E6B16" w14:textId="39C12873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64137D">
              <w:t xml:space="preserve">   </w:t>
            </w:r>
            <w:r w:rsidRPr="0064137D">
              <w:rPr>
                <w:cs/>
                <w:lang w:val="en-GB"/>
              </w:rPr>
              <w:t xml:space="preserve">น้อยกว่า </w:t>
            </w:r>
            <w:r w:rsidRPr="0064137D">
              <w:t>3</w:t>
            </w:r>
            <w:r w:rsidRPr="0064137D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267EFB9E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87A0F5" w14:textId="0437B083" w:rsidR="009A0EEC" w:rsidRPr="0064137D" w:rsidRDefault="005679B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17,</w:t>
            </w:r>
            <w:r w:rsidR="00CC000B" w:rsidRPr="0064137D">
              <w:t>906</w:t>
            </w:r>
          </w:p>
        </w:tc>
        <w:tc>
          <w:tcPr>
            <w:tcW w:w="270" w:type="dxa"/>
          </w:tcPr>
          <w:p w14:paraId="1E36B890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45332F9" w14:textId="5DFFA8DD" w:rsidR="009A0EEC" w:rsidRPr="0064137D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64137D">
              <w:t>2,733</w:t>
            </w:r>
          </w:p>
        </w:tc>
        <w:tc>
          <w:tcPr>
            <w:tcW w:w="236" w:type="dxa"/>
          </w:tcPr>
          <w:p w14:paraId="76D738F2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39B0887C" w14:textId="6BFEC0BC" w:rsidR="009A0EEC" w:rsidRPr="0064137D" w:rsidRDefault="005679B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17,587</w:t>
            </w:r>
          </w:p>
        </w:tc>
        <w:tc>
          <w:tcPr>
            <w:tcW w:w="272" w:type="dxa"/>
          </w:tcPr>
          <w:p w14:paraId="4470DE87" w14:textId="77777777" w:rsidR="009A0EEC" w:rsidRPr="0064137D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3915C6F2" w14:textId="55504A25" w:rsidR="009A0EEC" w:rsidRPr="0064137D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</w:tr>
      <w:tr w:rsidR="005679B8" w:rsidRPr="0064137D" w14:paraId="5E7691E6" w14:textId="77777777" w:rsidTr="004A5269">
        <w:tc>
          <w:tcPr>
            <w:tcW w:w="3418" w:type="dxa"/>
            <w:gridSpan w:val="2"/>
          </w:tcPr>
          <w:p w14:paraId="26BFB585" w14:textId="4239A46F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</w:pPr>
            <w:r w:rsidRPr="0064137D">
              <w:t xml:space="preserve">   3</w:t>
            </w:r>
            <w:r w:rsidRPr="0064137D">
              <w:rPr>
                <w:lang w:val="en-GB"/>
              </w:rPr>
              <w:t xml:space="preserve"> </w:t>
            </w:r>
            <w:r w:rsidRPr="0064137D">
              <w:t>-</w:t>
            </w:r>
            <w:r w:rsidRPr="0064137D">
              <w:rPr>
                <w:lang w:val="en-GB"/>
              </w:rPr>
              <w:t xml:space="preserve"> </w:t>
            </w:r>
            <w:r w:rsidRPr="0064137D">
              <w:t>6</w:t>
            </w:r>
            <w:r w:rsidRPr="0064137D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23A37D78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112961" w14:textId="370D9277" w:rsidR="005679B8" w:rsidRPr="0064137D" w:rsidRDefault="00C2626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1</w:t>
            </w:r>
            <w:r w:rsidR="00CC000B" w:rsidRPr="0064137D">
              <w:t>92</w:t>
            </w:r>
          </w:p>
        </w:tc>
        <w:tc>
          <w:tcPr>
            <w:tcW w:w="270" w:type="dxa"/>
          </w:tcPr>
          <w:p w14:paraId="776D3E55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4FD49C0" w14:textId="0CCDB215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  <w:tc>
          <w:tcPr>
            <w:tcW w:w="236" w:type="dxa"/>
          </w:tcPr>
          <w:p w14:paraId="740322CA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375A89A2" w14:textId="4E6C82E4" w:rsidR="005679B8" w:rsidRPr="0064137D" w:rsidRDefault="00CC000B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-</w:t>
            </w:r>
          </w:p>
        </w:tc>
        <w:tc>
          <w:tcPr>
            <w:tcW w:w="272" w:type="dxa"/>
          </w:tcPr>
          <w:p w14:paraId="275ED535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7C26256C" w14:textId="04394B7B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</w:tr>
      <w:tr w:rsidR="005679B8" w:rsidRPr="0064137D" w14:paraId="3966AAC7" w14:textId="77777777" w:rsidTr="004A5269">
        <w:tc>
          <w:tcPr>
            <w:tcW w:w="3418" w:type="dxa"/>
            <w:gridSpan w:val="2"/>
          </w:tcPr>
          <w:p w14:paraId="183523CB" w14:textId="38661C4D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</w:pPr>
            <w:r w:rsidRPr="0064137D">
              <w:t xml:space="preserve">   6</w:t>
            </w:r>
            <w:r w:rsidRPr="0064137D">
              <w:rPr>
                <w:lang w:val="en-GB"/>
              </w:rPr>
              <w:t xml:space="preserve"> </w:t>
            </w:r>
            <w:r w:rsidRPr="0064137D">
              <w:t>-</w:t>
            </w:r>
            <w:r w:rsidRPr="0064137D">
              <w:rPr>
                <w:lang w:val="en-GB"/>
              </w:rPr>
              <w:t xml:space="preserve"> </w:t>
            </w:r>
            <w:r w:rsidRPr="0064137D">
              <w:t>12</w:t>
            </w:r>
            <w:r w:rsidRPr="0064137D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49AAE069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7008CB" w14:textId="660A6F4C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-</w:t>
            </w:r>
          </w:p>
        </w:tc>
        <w:tc>
          <w:tcPr>
            <w:tcW w:w="270" w:type="dxa"/>
          </w:tcPr>
          <w:p w14:paraId="540E15C2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B658E4A" w14:textId="36540F63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64137D">
              <w:t>14</w:t>
            </w:r>
          </w:p>
        </w:tc>
        <w:tc>
          <w:tcPr>
            <w:tcW w:w="236" w:type="dxa"/>
          </w:tcPr>
          <w:p w14:paraId="42108C6B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0FE7AF0E" w14:textId="1D6B8D12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64137D">
              <w:t>-</w:t>
            </w:r>
          </w:p>
        </w:tc>
        <w:tc>
          <w:tcPr>
            <w:tcW w:w="272" w:type="dxa"/>
          </w:tcPr>
          <w:p w14:paraId="463358D1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3AE334A0" w14:textId="6738F85D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center"/>
            </w:pPr>
            <w:r w:rsidRPr="0064137D">
              <w:t xml:space="preserve">      14</w:t>
            </w:r>
          </w:p>
        </w:tc>
      </w:tr>
      <w:tr w:rsidR="005679B8" w:rsidRPr="0064137D" w14:paraId="3EFAC419" w14:textId="77777777" w:rsidTr="004A5269">
        <w:tc>
          <w:tcPr>
            <w:tcW w:w="3418" w:type="dxa"/>
            <w:gridSpan w:val="2"/>
          </w:tcPr>
          <w:p w14:paraId="3181B5B1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722" w:type="dxa"/>
          </w:tcPr>
          <w:p w14:paraId="582423B0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9EF59" w14:textId="28130981" w:rsidR="005679B8" w:rsidRPr="0064137D" w:rsidRDefault="00CC000B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64137D">
              <w:rPr>
                <w:b/>
                <w:bCs/>
              </w:rPr>
              <w:t>515,21</w:t>
            </w:r>
            <w:r w:rsidR="00B91646" w:rsidRPr="0064137D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14:paraId="49E0366C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left="-108" w:right="-115"/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994A846" w14:textId="776F7434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64137D">
              <w:rPr>
                <w:b/>
                <w:bCs/>
              </w:rPr>
              <w:t>356,256</w:t>
            </w:r>
          </w:p>
        </w:tc>
        <w:tc>
          <w:tcPr>
            <w:tcW w:w="236" w:type="dxa"/>
          </w:tcPr>
          <w:p w14:paraId="17085382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78600B" w14:textId="161A1CDF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64137D">
              <w:rPr>
                <w:b/>
                <w:bCs/>
              </w:rPr>
              <w:t>2</w:t>
            </w:r>
            <w:r w:rsidR="00CC000B" w:rsidRPr="0064137D">
              <w:rPr>
                <w:b/>
                <w:bCs/>
              </w:rPr>
              <w:t>75,335</w:t>
            </w:r>
          </w:p>
        </w:tc>
        <w:tc>
          <w:tcPr>
            <w:tcW w:w="272" w:type="dxa"/>
          </w:tcPr>
          <w:p w14:paraId="66095A37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D6D01E" w14:textId="53FFFFF3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  <w:r w:rsidRPr="0064137D">
              <w:rPr>
                <w:b/>
                <w:bCs/>
              </w:rPr>
              <w:t>243,439</w:t>
            </w:r>
          </w:p>
        </w:tc>
      </w:tr>
      <w:tr w:rsidR="005679B8" w:rsidRPr="0064137D" w14:paraId="5767A92A" w14:textId="77777777" w:rsidTr="004A5269">
        <w:tc>
          <w:tcPr>
            <w:tcW w:w="3418" w:type="dxa"/>
            <w:gridSpan w:val="2"/>
          </w:tcPr>
          <w:p w14:paraId="5E6B4450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lang w:val="th-TH"/>
              </w:rPr>
            </w:pPr>
            <w:r w:rsidRPr="0064137D">
              <w:rPr>
                <w:i/>
                <w:iCs/>
                <w:cs/>
                <w:lang w:val="en-GB"/>
              </w:rPr>
              <w:t xml:space="preserve">หัก </w:t>
            </w:r>
            <w:r w:rsidRPr="0064137D">
              <w:rPr>
                <w:cs/>
                <w:lang w:val="en-GB"/>
              </w:rPr>
              <w:t>ค่าเผื่อผลขาดทุนด้านเครดิต</w:t>
            </w:r>
          </w:p>
          <w:p w14:paraId="3541CB93" w14:textId="5428A174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64137D">
              <w:rPr>
                <w:cs/>
                <w:lang w:val="en-GB"/>
              </w:rPr>
              <w:t xml:space="preserve">      ที่คาดว่าจะเกิดขึ้น</w:t>
            </w:r>
          </w:p>
        </w:tc>
        <w:tc>
          <w:tcPr>
            <w:tcW w:w="722" w:type="dxa"/>
          </w:tcPr>
          <w:p w14:paraId="382B8DBC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strike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668ECB" w14:textId="77777777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79E93C23" w14:textId="4E8BC1DA" w:rsidR="005679B8" w:rsidRPr="0064137D" w:rsidRDefault="00F27E89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64137D">
              <w:t>-</w:t>
            </w:r>
          </w:p>
        </w:tc>
        <w:tc>
          <w:tcPr>
            <w:tcW w:w="270" w:type="dxa"/>
          </w:tcPr>
          <w:p w14:paraId="03B4F890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4D16758" w14:textId="77777777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50B06AE0" w14:textId="70765E40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  <w:tc>
          <w:tcPr>
            <w:tcW w:w="236" w:type="dxa"/>
          </w:tcPr>
          <w:p w14:paraId="1B0106EB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F32BD" w14:textId="77777777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11731C4C" w14:textId="1BEA6869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64137D">
              <w:t>-</w:t>
            </w:r>
          </w:p>
        </w:tc>
        <w:tc>
          <w:tcPr>
            <w:tcW w:w="272" w:type="dxa"/>
          </w:tcPr>
          <w:p w14:paraId="0811488F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CFB2" w14:textId="77777777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1A194B3A" w14:textId="650E9B15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</w:tr>
      <w:tr w:rsidR="005679B8" w:rsidRPr="0064137D" w14:paraId="4B278103" w14:textId="77777777" w:rsidTr="004A5269">
        <w:tc>
          <w:tcPr>
            <w:tcW w:w="3418" w:type="dxa"/>
            <w:gridSpan w:val="2"/>
          </w:tcPr>
          <w:p w14:paraId="743EFE91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722" w:type="dxa"/>
          </w:tcPr>
          <w:p w14:paraId="2FB8EAED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94F73" w14:textId="72F10F5C" w:rsidR="005679B8" w:rsidRPr="0064137D" w:rsidRDefault="00CC000B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lang w:val="en-GB"/>
              </w:rPr>
              <w:t>515,21</w:t>
            </w:r>
            <w:r w:rsidR="00B91646" w:rsidRPr="0064137D">
              <w:rPr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</w:tcPr>
          <w:p w14:paraId="3A09E850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left="-108" w:right="-115"/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22105E" w14:textId="1FB99564" w:rsidR="005679B8" w:rsidRPr="0064137D" w:rsidRDefault="005679B8" w:rsidP="00567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64137D">
              <w:rPr>
                <w:b/>
                <w:bCs/>
              </w:rPr>
              <w:t>356,256</w:t>
            </w:r>
          </w:p>
        </w:tc>
        <w:tc>
          <w:tcPr>
            <w:tcW w:w="236" w:type="dxa"/>
          </w:tcPr>
          <w:p w14:paraId="1ADAAEAE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  <w:rPr>
                <w:b/>
                <w:bCs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1C75" w14:textId="67AF4B3D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64137D">
              <w:rPr>
                <w:b/>
                <w:bCs/>
              </w:rPr>
              <w:t>2</w:t>
            </w:r>
            <w:r w:rsidR="00CC000B" w:rsidRPr="0064137D">
              <w:rPr>
                <w:b/>
                <w:bCs/>
              </w:rPr>
              <w:t>75,335</w:t>
            </w:r>
          </w:p>
        </w:tc>
        <w:tc>
          <w:tcPr>
            <w:tcW w:w="272" w:type="dxa"/>
            <w:shd w:val="clear" w:color="auto" w:fill="auto"/>
          </w:tcPr>
          <w:p w14:paraId="188C86C7" w14:textId="77777777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B44B3" w14:textId="038D2D55" w:rsidR="005679B8" w:rsidRPr="0064137D" w:rsidRDefault="005679B8" w:rsidP="0056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b/>
                <w:bCs/>
              </w:rPr>
            </w:pPr>
            <w:r w:rsidRPr="0064137D">
              <w:rPr>
                <w:b/>
                <w:bCs/>
              </w:rPr>
              <w:t>243,439</w:t>
            </w:r>
          </w:p>
        </w:tc>
      </w:tr>
    </w:tbl>
    <w:p w14:paraId="2D5A2C3E" w14:textId="3A624884" w:rsidR="00E53510" w:rsidRPr="0064137D" w:rsidRDefault="00E5351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4"/>
          <w:szCs w:val="24"/>
        </w:rPr>
      </w:pPr>
    </w:p>
    <w:p w14:paraId="51E4F446" w14:textId="4DF1DCA4" w:rsidR="004C3341" w:rsidRPr="0064137D" w:rsidRDefault="00E5351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  <w:r w:rsidRPr="0064137D">
        <w:tab/>
      </w:r>
      <w:r w:rsidR="00A02842" w:rsidRPr="0064137D">
        <w:rPr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F37350" w:rsidRPr="0064137D">
        <w:t>0</w:t>
      </w:r>
      <w:r w:rsidR="00805959" w:rsidRPr="0064137D">
        <w:t xml:space="preserve"> </w:t>
      </w:r>
      <w:r w:rsidR="00FE495C" w:rsidRPr="0064137D">
        <w:rPr>
          <w:cs/>
          <w:lang w:val="en-GB"/>
        </w:rPr>
        <w:t>วัน ถึง</w:t>
      </w:r>
      <w:r w:rsidR="00805959" w:rsidRPr="0064137D">
        <w:t xml:space="preserve"> </w:t>
      </w:r>
      <w:r w:rsidR="00F37350" w:rsidRPr="0064137D">
        <w:t>90</w:t>
      </w:r>
      <w:r w:rsidR="00D859BD" w:rsidRPr="0064137D">
        <w:t xml:space="preserve"> </w:t>
      </w:r>
      <w:r w:rsidR="00A02842" w:rsidRPr="0064137D">
        <w:rPr>
          <w:cs/>
          <w:lang w:val="en-GB"/>
        </w:rPr>
        <w:t>วัน</w:t>
      </w:r>
    </w:p>
    <w:p w14:paraId="49BC9F3D" w14:textId="26DB2F53" w:rsidR="002A6F8E" w:rsidRPr="0064137D" w:rsidRDefault="00EC3DC7" w:rsidP="00511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b/>
          <w:bCs/>
        </w:rPr>
      </w:pPr>
      <w:r w:rsidRPr="0064137D">
        <w:rPr>
          <w:b/>
          <w:bCs/>
        </w:rPr>
        <w:lastRenderedPageBreak/>
        <w:t>4</w:t>
      </w:r>
      <w:r w:rsidR="002A6F8E" w:rsidRPr="0064137D">
        <w:rPr>
          <w:b/>
          <w:bCs/>
        </w:rPr>
        <w:tab/>
      </w:r>
      <w:r w:rsidR="002A6F8E" w:rsidRPr="0064137D">
        <w:rPr>
          <w:b/>
          <w:bCs/>
          <w:cs/>
          <w:lang w:val="en-GB"/>
        </w:rPr>
        <w:t>สินค้าคงเหลือ</w:t>
      </w:r>
      <w:r w:rsidR="002A6F8E" w:rsidRPr="0064137D">
        <w:rPr>
          <w:b/>
          <w:bCs/>
        </w:rPr>
        <w:t xml:space="preserve"> </w:t>
      </w:r>
    </w:p>
    <w:p w14:paraId="6435C964" w14:textId="77777777" w:rsidR="005C00BF" w:rsidRPr="0064137D" w:rsidRDefault="000A4E4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1" w:right="-34"/>
        <w:rPr>
          <w:sz w:val="14"/>
          <w:szCs w:val="14"/>
        </w:rPr>
      </w:pPr>
      <w:r w:rsidRPr="0064137D">
        <w:tab/>
      </w:r>
      <w:r w:rsidR="00B4136F" w:rsidRPr="0064137D">
        <w:tab/>
      </w:r>
      <w:r w:rsidR="00B4136F" w:rsidRPr="0064137D">
        <w:rPr>
          <w:sz w:val="14"/>
          <w:szCs w:val="14"/>
        </w:rPr>
        <w:tab/>
      </w:r>
      <w:r w:rsidR="003A1F9D" w:rsidRPr="0064137D">
        <w:rPr>
          <w:sz w:val="14"/>
          <w:szCs w:val="14"/>
        </w:rPr>
        <w:tab/>
      </w:r>
      <w:r w:rsidR="003A1F9D" w:rsidRPr="0064137D">
        <w:rPr>
          <w:sz w:val="14"/>
          <w:szCs w:val="14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180"/>
        <w:gridCol w:w="1170"/>
      </w:tblGrid>
      <w:tr w:rsidR="005C00BF" w:rsidRPr="0064137D" w14:paraId="65E23149" w14:textId="77777777" w:rsidTr="00720275">
        <w:trPr>
          <w:cantSplit/>
          <w:tblHeader/>
        </w:trPr>
        <w:tc>
          <w:tcPr>
            <w:tcW w:w="3870" w:type="dxa"/>
          </w:tcPr>
          <w:p w14:paraId="7E7BE02F" w14:textId="77777777" w:rsidR="005C00BF" w:rsidRPr="0064137D" w:rsidRDefault="005C00B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610" w:type="dxa"/>
            <w:gridSpan w:val="3"/>
          </w:tcPr>
          <w:p w14:paraId="715469A0" w14:textId="77777777" w:rsidR="005C00BF" w:rsidRPr="0064137D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E651762" w14:textId="77777777" w:rsidR="005C00BF" w:rsidRPr="0064137D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73EF8F9" w14:textId="77777777" w:rsidR="005C00BF" w:rsidRPr="0064137D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43CB1" w:rsidRPr="0064137D" w14:paraId="790B5014" w14:textId="77777777" w:rsidTr="00720275">
        <w:trPr>
          <w:cantSplit/>
          <w:tblHeader/>
        </w:trPr>
        <w:tc>
          <w:tcPr>
            <w:tcW w:w="3870" w:type="dxa"/>
          </w:tcPr>
          <w:p w14:paraId="3189ACA4" w14:textId="77777777" w:rsidR="00243CB1" w:rsidRPr="0064137D" w:rsidRDefault="00243CB1" w:rsidP="00FB097F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B0D15E" w14:textId="736C579A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243CB1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5F5CC90E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059A09FD" w14:textId="1390F2D3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43CB1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017DD19B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52DEDE9B" w14:textId="7A1C25D8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243CB1" w:rsidRPr="0064137D">
              <w:rPr>
                <w:cs/>
                <w:lang w:val="en-GB"/>
              </w:rPr>
              <w:t xml:space="preserve"> </w:t>
            </w:r>
            <w:r w:rsidR="004A526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4B0EBC19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0F52DD95" w14:textId="11562D14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243CB1" w:rsidRPr="0064137D">
              <w:rPr>
                <w:cs/>
                <w:lang w:val="en-GB"/>
              </w:rPr>
              <w:t xml:space="preserve"> ธันวาคม</w:t>
            </w:r>
          </w:p>
        </w:tc>
      </w:tr>
      <w:tr w:rsidR="00243CB1" w:rsidRPr="0064137D" w14:paraId="3E76CDF4" w14:textId="77777777" w:rsidTr="00720275">
        <w:trPr>
          <w:cantSplit/>
          <w:tblHeader/>
        </w:trPr>
        <w:tc>
          <w:tcPr>
            <w:tcW w:w="3870" w:type="dxa"/>
          </w:tcPr>
          <w:p w14:paraId="420BFCE3" w14:textId="77777777" w:rsidR="00243CB1" w:rsidRPr="0064137D" w:rsidRDefault="00243CB1" w:rsidP="00FB097F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F16069" w14:textId="2E5088E8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4</w:t>
            </w:r>
          </w:p>
        </w:tc>
        <w:tc>
          <w:tcPr>
            <w:tcW w:w="270" w:type="dxa"/>
          </w:tcPr>
          <w:p w14:paraId="270C9515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28C0008D" w14:textId="41C07D28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3</w:t>
            </w:r>
          </w:p>
        </w:tc>
        <w:tc>
          <w:tcPr>
            <w:tcW w:w="270" w:type="dxa"/>
          </w:tcPr>
          <w:p w14:paraId="68E1E45B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3D026DAC" w14:textId="3A9180A7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4</w:t>
            </w:r>
          </w:p>
        </w:tc>
        <w:tc>
          <w:tcPr>
            <w:tcW w:w="180" w:type="dxa"/>
          </w:tcPr>
          <w:p w14:paraId="21362791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598B57A" w14:textId="7DD7B8CB" w:rsidR="00243CB1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3</w:t>
            </w:r>
          </w:p>
        </w:tc>
      </w:tr>
      <w:tr w:rsidR="00243CB1" w:rsidRPr="0064137D" w14:paraId="71660A2A" w14:textId="77777777" w:rsidTr="00720275">
        <w:trPr>
          <w:cantSplit/>
          <w:tblHeader/>
        </w:trPr>
        <w:tc>
          <w:tcPr>
            <w:tcW w:w="3870" w:type="dxa"/>
          </w:tcPr>
          <w:p w14:paraId="6EC7F22A" w14:textId="77777777" w:rsidR="00243CB1" w:rsidRPr="0064137D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b/>
                <w:bCs/>
                <w:i/>
                <w:iCs/>
              </w:rPr>
            </w:pPr>
          </w:p>
        </w:tc>
        <w:tc>
          <w:tcPr>
            <w:tcW w:w="5310" w:type="dxa"/>
            <w:gridSpan w:val="7"/>
          </w:tcPr>
          <w:p w14:paraId="07A21E03" w14:textId="77777777" w:rsidR="00243CB1" w:rsidRPr="0064137D" w:rsidRDefault="00243CB1" w:rsidP="00FB09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40A3" w:rsidRPr="0064137D" w14:paraId="7A1E1A43" w14:textId="77777777" w:rsidTr="003A78C4">
        <w:trPr>
          <w:cantSplit/>
        </w:trPr>
        <w:tc>
          <w:tcPr>
            <w:tcW w:w="3870" w:type="dxa"/>
          </w:tcPr>
          <w:p w14:paraId="72A0EC7C" w14:textId="77777777" w:rsidR="006E40A3" w:rsidRPr="0064137D" w:rsidRDefault="006E40A3" w:rsidP="006E40A3">
            <w:pPr>
              <w:spacing w:line="240" w:lineRule="auto"/>
            </w:pPr>
            <w:r w:rsidRPr="0064137D">
              <w:rPr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29D3B5F" w14:textId="561CE5E2" w:rsidR="006E40A3" w:rsidRPr="0064137D" w:rsidRDefault="008217BA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CC29D6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B7AF7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</w:tcPr>
          <w:p w14:paraId="04FB7BC4" w14:textId="77777777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7AFEC" w14:textId="2C850436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770,498</w:t>
            </w:r>
          </w:p>
        </w:tc>
        <w:tc>
          <w:tcPr>
            <w:tcW w:w="270" w:type="dxa"/>
          </w:tcPr>
          <w:p w14:paraId="0DB4C089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4B0C67" w14:textId="3C36CC79" w:rsidR="006E40A3" w:rsidRPr="0064137D" w:rsidRDefault="008217BA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164,4</w:t>
            </w:r>
            <w:r w:rsidR="00604C1D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5C27B3F1" w14:textId="77777777" w:rsidR="006E40A3" w:rsidRPr="0064137D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7A2F0D4C" w14:textId="786D6D40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141,139</w:t>
            </w:r>
          </w:p>
        </w:tc>
      </w:tr>
      <w:tr w:rsidR="006E40A3" w:rsidRPr="0064137D" w14:paraId="329F0D62" w14:textId="77777777" w:rsidTr="003A78C4">
        <w:trPr>
          <w:cantSplit/>
        </w:trPr>
        <w:tc>
          <w:tcPr>
            <w:tcW w:w="3870" w:type="dxa"/>
          </w:tcPr>
          <w:p w14:paraId="6FE26DB4" w14:textId="77777777" w:rsidR="006E40A3" w:rsidRPr="0064137D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5C978BD9" w14:textId="3A8F4F22" w:rsidR="006E40A3" w:rsidRPr="0064137D" w:rsidRDefault="008217BA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24,</w:t>
            </w:r>
            <w:r w:rsidR="003B7AF7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CDCEE9B" w14:textId="77777777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A83EF" w14:textId="2F578889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  <w:tc>
          <w:tcPr>
            <w:tcW w:w="270" w:type="dxa"/>
          </w:tcPr>
          <w:p w14:paraId="48641036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CEBDCA" w14:textId="7DEA530F" w:rsidR="006E40A3" w:rsidRPr="0064137D" w:rsidRDefault="008217BA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24,434</w:t>
            </w:r>
          </w:p>
        </w:tc>
        <w:tc>
          <w:tcPr>
            <w:tcW w:w="180" w:type="dxa"/>
          </w:tcPr>
          <w:p w14:paraId="3353B484" w14:textId="77777777" w:rsidR="006E40A3" w:rsidRPr="0064137D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2D410665" w14:textId="785CD5A9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</w:tr>
      <w:tr w:rsidR="006E40A3" w:rsidRPr="0064137D" w14:paraId="5C3374AA" w14:textId="77777777" w:rsidTr="003A78C4">
        <w:trPr>
          <w:cantSplit/>
        </w:trPr>
        <w:tc>
          <w:tcPr>
            <w:tcW w:w="3870" w:type="dxa"/>
          </w:tcPr>
          <w:p w14:paraId="1D04953B" w14:textId="77777777" w:rsidR="006E40A3" w:rsidRPr="0064137D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3DDC097" w14:textId="67E6AD23" w:rsidR="006E40A3" w:rsidRPr="0064137D" w:rsidRDefault="008217BA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542,641</w:t>
            </w:r>
          </w:p>
        </w:tc>
        <w:tc>
          <w:tcPr>
            <w:tcW w:w="270" w:type="dxa"/>
          </w:tcPr>
          <w:p w14:paraId="7D32379E" w14:textId="77777777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CB5A4" w14:textId="2A3180DC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288,893</w:t>
            </w:r>
          </w:p>
        </w:tc>
        <w:tc>
          <w:tcPr>
            <w:tcW w:w="270" w:type="dxa"/>
          </w:tcPr>
          <w:p w14:paraId="53211730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8378A3" w14:textId="07F5F2B6" w:rsidR="006E40A3" w:rsidRPr="0064137D" w:rsidRDefault="008217BA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542,535</w:t>
            </w:r>
          </w:p>
        </w:tc>
        <w:tc>
          <w:tcPr>
            <w:tcW w:w="180" w:type="dxa"/>
          </w:tcPr>
          <w:p w14:paraId="49B7C3C8" w14:textId="77777777" w:rsidR="006E40A3" w:rsidRPr="0064137D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29DE9CD6" w14:textId="19CEAE10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288,454</w:t>
            </w:r>
          </w:p>
        </w:tc>
      </w:tr>
      <w:tr w:rsidR="006E40A3" w:rsidRPr="0064137D" w14:paraId="6F5C9AE3" w14:textId="77777777" w:rsidTr="003A78C4">
        <w:trPr>
          <w:cantSplit/>
        </w:trPr>
        <w:tc>
          <w:tcPr>
            <w:tcW w:w="3870" w:type="dxa"/>
          </w:tcPr>
          <w:p w14:paraId="3D0F7D11" w14:textId="77777777" w:rsidR="006E40A3" w:rsidRPr="0064137D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163DD0D1" w14:textId="75B90F4F" w:rsidR="006E40A3" w:rsidRPr="0064137D" w:rsidRDefault="008217BA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F0F57">
              <w:rPr>
                <w:rFonts w:ascii="Angsana New" w:hAnsi="Angsana New"/>
                <w:sz w:val="30"/>
                <w:szCs w:val="30"/>
                <w:lang w:val="en-US"/>
              </w:rPr>
              <w:t>4,901</w:t>
            </w:r>
          </w:p>
        </w:tc>
        <w:tc>
          <w:tcPr>
            <w:tcW w:w="270" w:type="dxa"/>
          </w:tcPr>
          <w:p w14:paraId="5C809B05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4CC7F864" w14:textId="37353A42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47,82</w:t>
            </w:r>
            <w:r w:rsidR="00D401C2" w:rsidRPr="0064137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E90EB8C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A91DD3" w14:textId="2B6A6CD0" w:rsidR="006E40A3" w:rsidRPr="0064137D" w:rsidRDefault="008217BA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27,359</w:t>
            </w:r>
          </w:p>
        </w:tc>
        <w:tc>
          <w:tcPr>
            <w:tcW w:w="180" w:type="dxa"/>
          </w:tcPr>
          <w:p w14:paraId="5AE9D176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158358" w14:textId="5B6C0255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23,70</w:t>
            </w:r>
            <w:r w:rsidR="00EC3DC7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E40A3" w:rsidRPr="0064137D" w14:paraId="6334551D" w14:textId="77777777" w:rsidTr="003A78C4">
        <w:trPr>
          <w:cantSplit/>
        </w:trPr>
        <w:tc>
          <w:tcPr>
            <w:tcW w:w="3870" w:type="dxa"/>
          </w:tcPr>
          <w:p w14:paraId="4EAEE116" w14:textId="77777777" w:rsidR="006E40A3" w:rsidRPr="0064137D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34"/>
              <w:rPr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FDF51E" w14:textId="5E22E11D" w:rsidR="006E40A3" w:rsidRPr="0064137D" w:rsidRDefault="008217BA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</w:t>
            </w:r>
            <w:r w:rsidR="003F0F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C29D6"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F0F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</w:tcPr>
          <w:p w14:paraId="1AB1377F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AD470" w14:textId="10CC459D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1,144,120</w:t>
            </w:r>
          </w:p>
        </w:tc>
        <w:tc>
          <w:tcPr>
            <w:tcW w:w="270" w:type="dxa"/>
          </w:tcPr>
          <w:p w14:paraId="03A4833D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4B77A0" w14:textId="3B92296F" w:rsidR="006E40A3" w:rsidRPr="0064137D" w:rsidRDefault="00074A90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604C1D"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8,776</w:t>
            </w:r>
          </w:p>
        </w:tc>
        <w:tc>
          <w:tcPr>
            <w:tcW w:w="180" w:type="dxa"/>
          </w:tcPr>
          <w:p w14:paraId="3F39255E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-37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5B64BD" w14:textId="43CE6B34" w:rsidR="006E40A3" w:rsidRPr="0064137D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490,20</w:t>
            </w:r>
            <w:r w:rsidR="00EC3DC7"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0718D" w:rsidRPr="0064137D" w14:paraId="5ED3DED1" w14:textId="77777777" w:rsidTr="003A78C4">
        <w:trPr>
          <w:cantSplit/>
        </w:trPr>
        <w:tc>
          <w:tcPr>
            <w:tcW w:w="3870" w:type="dxa"/>
          </w:tcPr>
          <w:p w14:paraId="69B22B0D" w14:textId="77777777" w:rsidR="00C0718D" w:rsidRPr="0064137D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2A72AD" w14:textId="77777777" w:rsidR="00C0718D" w:rsidRPr="0064137D" w:rsidRDefault="00C0718D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E7E58B3" w14:textId="77777777" w:rsidR="00C0718D" w:rsidRPr="0064137D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101D9CA1" w14:textId="77777777" w:rsidR="00C0718D" w:rsidRPr="0064137D" w:rsidRDefault="00C0718D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5B0E788B" w14:textId="77777777" w:rsidR="00C0718D" w:rsidRPr="0064137D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14:paraId="55336534" w14:textId="77777777" w:rsidR="00C0718D" w:rsidRPr="0064137D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FBE6DA2" w14:textId="77777777" w:rsidR="00C0718D" w:rsidRPr="0064137D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</w:tcPr>
          <w:p w14:paraId="3780AF5A" w14:textId="77777777" w:rsidR="00C0718D" w:rsidRPr="0064137D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  <w:sz w:val="12"/>
                <w:szCs w:val="12"/>
              </w:rPr>
            </w:pPr>
          </w:p>
        </w:tc>
      </w:tr>
      <w:tr w:rsidR="008217BA" w:rsidRPr="0064137D" w14:paraId="0A31AFCB" w14:textId="77777777" w:rsidTr="003A78C4">
        <w:trPr>
          <w:cantSplit/>
        </w:trPr>
        <w:tc>
          <w:tcPr>
            <w:tcW w:w="3870" w:type="dxa"/>
          </w:tcPr>
          <w:p w14:paraId="0117F0F0" w14:textId="77777777" w:rsidR="008217BA" w:rsidRPr="0064137D" w:rsidRDefault="008217BA" w:rsidP="0082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5"/>
              </w:tabs>
              <w:spacing w:line="240" w:lineRule="auto"/>
              <w:ind w:left="464" w:right="368" w:hanging="464"/>
              <w:rPr>
                <w:cs/>
                <w:lang w:val="en-GB"/>
              </w:rPr>
            </w:pPr>
            <w:r w:rsidRPr="0064137D">
              <w:rPr>
                <w:i/>
                <w:iCs/>
                <w:cs/>
                <w:lang w:val="en-GB"/>
              </w:rPr>
              <w:t>หัก</w:t>
            </w:r>
            <w:r w:rsidRPr="0064137D">
              <w:rPr>
                <w:cs/>
                <w:lang w:val="en-GB"/>
              </w:rPr>
              <w:t xml:space="preserve"> ค่าเผื่อมูลค่าสินค้าลดลงให้เท่ากับมูลค่าสุทธิที่จะได้รับ</w:t>
            </w:r>
          </w:p>
        </w:tc>
        <w:tc>
          <w:tcPr>
            <w:tcW w:w="1170" w:type="dxa"/>
            <w:shd w:val="clear" w:color="auto" w:fill="auto"/>
          </w:tcPr>
          <w:p w14:paraId="3244158B" w14:textId="77777777" w:rsidR="008217BA" w:rsidRPr="0064137D" w:rsidRDefault="008217BA" w:rsidP="0082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</w:p>
          <w:p w14:paraId="4F0E0648" w14:textId="78FB4F1B" w:rsidR="008217BA" w:rsidRPr="0064137D" w:rsidRDefault="008217BA" w:rsidP="008217B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813D447" w14:textId="77777777" w:rsidR="008217BA" w:rsidRPr="0064137D" w:rsidRDefault="008217BA" w:rsidP="008217B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3C6DFC71" w14:textId="77777777" w:rsidR="008217BA" w:rsidRPr="0064137D" w:rsidRDefault="008217BA" w:rsidP="008217B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10DED1" w14:textId="627A45AD" w:rsidR="008217BA" w:rsidRPr="0064137D" w:rsidRDefault="008217BA" w:rsidP="008217B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(1,699)</w:t>
            </w:r>
          </w:p>
        </w:tc>
        <w:tc>
          <w:tcPr>
            <w:tcW w:w="270" w:type="dxa"/>
          </w:tcPr>
          <w:p w14:paraId="5140E6D2" w14:textId="77777777" w:rsidR="008217BA" w:rsidRPr="0064137D" w:rsidRDefault="008217BA" w:rsidP="008217B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D18368" w14:textId="77777777" w:rsidR="00B0799F" w:rsidRPr="0064137D" w:rsidRDefault="00B0799F" w:rsidP="00B07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</w:p>
          <w:p w14:paraId="5D1D2F0A" w14:textId="6AAB17B4" w:rsidR="008217BA" w:rsidRPr="0064137D" w:rsidRDefault="00B0799F" w:rsidP="00B07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  <w:tc>
          <w:tcPr>
            <w:tcW w:w="180" w:type="dxa"/>
          </w:tcPr>
          <w:p w14:paraId="43A27D68" w14:textId="77777777" w:rsidR="008217BA" w:rsidRPr="0064137D" w:rsidRDefault="008217BA" w:rsidP="008217B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FDD45E" w14:textId="77777777" w:rsidR="008217BA" w:rsidRPr="0064137D" w:rsidRDefault="008217BA" w:rsidP="0082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</w:p>
          <w:p w14:paraId="7FE1882A" w14:textId="69C8C801" w:rsidR="008217BA" w:rsidRPr="0064137D" w:rsidRDefault="008217BA" w:rsidP="0082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  <w:r w:rsidRPr="0064137D">
              <w:t>-</w:t>
            </w:r>
          </w:p>
        </w:tc>
      </w:tr>
      <w:tr w:rsidR="005D3D57" w:rsidRPr="0064137D" w14:paraId="04BD67B1" w14:textId="77777777" w:rsidTr="003A78C4">
        <w:trPr>
          <w:cantSplit/>
        </w:trPr>
        <w:tc>
          <w:tcPr>
            <w:tcW w:w="3870" w:type="dxa"/>
          </w:tcPr>
          <w:p w14:paraId="2F31AE07" w14:textId="77777777" w:rsidR="005D3D57" w:rsidRPr="0064137D" w:rsidRDefault="005D3D57" w:rsidP="005D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E0DA0" w14:textId="33C2D7A6" w:rsidR="005D3D57" w:rsidRPr="0064137D" w:rsidRDefault="003F0F57" w:rsidP="005D3D5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</w:tcPr>
          <w:p w14:paraId="0A8D66C1" w14:textId="77777777" w:rsidR="005D3D57" w:rsidRPr="0064137D" w:rsidRDefault="005D3D57" w:rsidP="005D3D5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ABB35B" w14:textId="50D39016" w:rsidR="005D3D57" w:rsidRPr="0064137D" w:rsidRDefault="005D3D57" w:rsidP="005D3D5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1,142,421</w:t>
            </w:r>
          </w:p>
        </w:tc>
        <w:tc>
          <w:tcPr>
            <w:tcW w:w="270" w:type="dxa"/>
          </w:tcPr>
          <w:p w14:paraId="6F0CA191" w14:textId="77777777" w:rsidR="005D3D57" w:rsidRPr="0064137D" w:rsidRDefault="005D3D57" w:rsidP="005D3D5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F2D16" w14:textId="12AEF91E" w:rsidR="005D3D57" w:rsidRPr="0064137D" w:rsidRDefault="005D3D57" w:rsidP="005D3D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758,776</w:t>
            </w:r>
          </w:p>
        </w:tc>
        <w:tc>
          <w:tcPr>
            <w:tcW w:w="180" w:type="dxa"/>
          </w:tcPr>
          <w:p w14:paraId="3F91971C" w14:textId="77777777" w:rsidR="005D3D57" w:rsidRPr="0064137D" w:rsidRDefault="005D3D57" w:rsidP="005D3D5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5ED926" w14:textId="7A871DCA" w:rsidR="005D3D57" w:rsidRPr="0064137D" w:rsidRDefault="005D3D57" w:rsidP="005D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</w:rPr>
            </w:pPr>
            <w:r w:rsidRPr="0064137D">
              <w:rPr>
                <w:b/>
                <w:bCs/>
              </w:rPr>
              <w:t>490,201</w:t>
            </w:r>
          </w:p>
        </w:tc>
      </w:tr>
    </w:tbl>
    <w:p w14:paraId="713F9F74" w14:textId="77777777" w:rsidR="00013A1C" w:rsidRPr="0064137D" w:rsidRDefault="00013A1C" w:rsidP="00FB097F">
      <w:pPr>
        <w:rPr>
          <w:sz w:val="26"/>
          <w:szCs w:val="26"/>
        </w:rPr>
      </w:pPr>
    </w:p>
    <w:p w14:paraId="30D52126" w14:textId="77777777" w:rsidR="00720275" w:rsidRPr="0064137D" w:rsidRDefault="00720275" w:rsidP="00FB097F">
      <w:pPr>
        <w:rPr>
          <w:sz w:val="26"/>
          <w:szCs w:val="26"/>
          <w:cs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49"/>
        <w:gridCol w:w="270"/>
        <w:gridCol w:w="1170"/>
        <w:gridCol w:w="270"/>
        <w:gridCol w:w="1080"/>
        <w:gridCol w:w="182"/>
        <w:gridCol w:w="1168"/>
      </w:tblGrid>
      <w:tr w:rsidR="00720275" w:rsidRPr="0064137D" w14:paraId="60BE0FCF" w14:textId="77777777" w:rsidTr="00352CB0">
        <w:trPr>
          <w:cantSplit/>
          <w:trHeight w:val="434"/>
        </w:trPr>
        <w:tc>
          <w:tcPr>
            <w:tcW w:w="3870" w:type="dxa"/>
          </w:tcPr>
          <w:p w14:paraId="7B6579F4" w14:textId="77777777" w:rsidR="00720275" w:rsidRPr="0064137D" w:rsidRDefault="00720275" w:rsidP="00FB097F">
            <w:pPr>
              <w:spacing w:line="240" w:lineRule="auto"/>
              <w:ind w:left="281" w:hanging="281"/>
              <w:rPr>
                <w:b/>
                <w:cs/>
              </w:rPr>
            </w:pPr>
          </w:p>
        </w:tc>
        <w:tc>
          <w:tcPr>
            <w:tcW w:w="2689" w:type="dxa"/>
            <w:gridSpan w:val="3"/>
            <w:shd w:val="clear" w:color="auto" w:fill="auto"/>
          </w:tcPr>
          <w:p w14:paraId="7F048CF5" w14:textId="77777777" w:rsidR="00720275" w:rsidRPr="0064137D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CA09501" w14:textId="77777777" w:rsidR="00720275" w:rsidRPr="0064137D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78126E5" w14:textId="77777777" w:rsidR="00720275" w:rsidRPr="0064137D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20275" w:rsidRPr="0064137D" w14:paraId="5093812B" w14:textId="77777777" w:rsidTr="00074A90">
        <w:trPr>
          <w:cantSplit/>
          <w:trHeight w:val="434"/>
        </w:trPr>
        <w:tc>
          <w:tcPr>
            <w:tcW w:w="3870" w:type="dxa"/>
          </w:tcPr>
          <w:p w14:paraId="76715243" w14:textId="77777777" w:rsidR="00720275" w:rsidRPr="0064137D" w:rsidRDefault="00720275" w:rsidP="00FB097F">
            <w:pPr>
              <w:spacing w:line="240" w:lineRule="auto"/>
              <w:ind w:left="281" w:hanging="281"/>
              <w:rPr>
                <w:b/>
                <w:cs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746DBAEA" w14:textId="7AA9C9AE" w:rsidR="0072027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4</w:t>
            </w:r>
          </w:p>
        </w:tc>
        <w:tc>
          <w:tcPr>
            <w:tcW w:w="270" w:type="dxa"/>
            <w:shd w:val="clear" w:color="auto" w:fill="auto"/>
          </w:tcPr>
          <w:p w14:paraId="30A89679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EA17659" w14:textId="6663FA5A" w:rsidR="0072027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3</w:t>
            </w:r>
          </w:p>
        </w:tc>
        <w:tc>
          <w:tcPr>
            <w:tcW w:w="270" w:type="dxa"/>
            <w:shd w:val="clear" w:color="auto" w:fill="auto"/>
          </w:tcPr>
          <w:p w14:paraId="23461EBB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  <w:shd w:val="clear" w:color="auto" w:fill="auto"/>
          </w:tcPr>
          <w:p w14:paraId="5415C313" w14:textId="18F1E5A4" w:rsidR="0072027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4</w:t>
            </w:r>
          </w:p>
        </w:tc>
        <w:tc>
          <w:tcPr>
            <w:tcW w:w="182" w:type="dxa"/>
          </w:tcPr>
          <w:p w14:paraId="61E99341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8" w:type="dxa"/>
          </w:tcPr>
          <w:p w14:paraId="58C31F45" w14:textId="068369E0" w:rsidR="00720275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6E40A3" w:rsidRPr="0064137D">
              <w:t>3</w:t>
            </w:r>
          </w:p>
        </w:tc>
      </w:tr>
      <w:tr w:rsidR="00720275" w:rsidRPr="0064137D" w14:paraId="4B973305" w14:textId="77777777" w:rsidTr="00352CB0">
        <w:trPr>
          <w:cantSplit/>
          <w:trHeight w:val="60"/>
        </w:trPr>
        <w:tc>
          <w:tcPr>
            <w:tcW w:w="3870" w:type="dxa"/>
          </w:tcPr>
          <w:p w14:paraId="45CF2610" w14:textId="77777777" w:rsidR="00720275" w:rsidRPr="0064137D" w:rsidRDefault="00720275" w:rsidP="00FB097F">
            <w:pPr>
              <w:spacing w:line="240" w:lineRule="auto"/>
              <w:ind w:left="281" w:hanging="281"/>
              <w:rPr>
                <w:b/>
                <w:cs/>
              </w:rPr>
            </w:pPr>
          </w:p>
        </w:tc>
        <w:tc>
          <w:tcPr>
            <w:tcW w:w="5389" w:type="dxa"/>
            <w:gridSpan w:val="7"/>
            <w:shd w:val="clear" w:color="auto" w:fill="auto"/>
          </w:tcPr>
          <w:p w14:paraId="36F40CAE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20275" w:rsidRPr="0064137D" w14:paraId="29476370" w14:textId="77777777" w:rsidTr="00074A90">
        <w:trPr>
          <w:cantSplit/>
          <w:trHeight w:val="434"/>
        </w:trPr>
        <w:tc>
          <w:tcPr>
            <w:tcW w:w="3870" w:type="dxa"/>
          </w:tcPr>
          <w:p w14:paraId="028D2F6C" w14:textId="77777777" w:rsidR="00720275" w:rsidRPr="0064137D" w:rsidRDefault="00720275" w:rsidP="00FB097F">
            <w:pPr>
              <w:spacing w:line="240" w:lineRule="auto"/>
              <w:ind w:left="281" w:hanging="281"/>
              <w:rPr>
                <w:b/>
                <w:cs/>
                <w:lang w:val="en-GB"/>
              </w:rPr>
            </w:pPr>
            <w:r w:rsidRPr="0064137D">
              <w:rPr>
                <w:b/>
                <w:cs/>
                <w:lang w:val="en-GB"/>
              </w:rPr>
              <w:t>ต้นทุนของสินค้าคงเหลือที่บันทึกเป็น</w:t>
            </w:r>
          </w:p>
        </w:tc>
        <w:tc>
          <w:tcPr>
            <w:tcW w:w="1249" w:type="dxa"/>
            <w:shd w:val="clear" w:color="auto" w:fill="auto"/>
          </w:tcPr>
          <w:p w14:paraId="7D60E539" w14:textId="77777777" w:rsidR="00720275" w:rsidRPr="0064137D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46B53F" w14:textId="77777777" w:rsidR="00720275" w:rsidRPr="0064137D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3EDE7" w14:textId="77777777" w:rsidR="00720275" w:rsidRPr="0064137D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EAA3B7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97736E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1C341589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68" w:type="dxa"/>
          </w:tcPr>
          <w:p w14:paraId="152AE2B1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275" w:rsidRPr="0064137D" w14:paraId="373BA468" w14:textId="77777777" w:rsidTr="00074A90">
        <w:trPr>
          <w:cantSplit/>
          <w:trHeight w:val="378"/>
        </w:trPr>
        <w:tc>
          <w:tcPr>
            <w:tcW w:w="3870" w:type="dxa"/>
          </w:tcPr>
          <w:p w14:paraId="32BE8FF0" w14:textId="77777777" w:rsidR="00720275" w:rsidRPr="0064137D" w:rsidRDefault="00720275" w:rsidP="00FB097F">
            <w:pPr>
              <w:spacing w:line="240" w:lineRule="auto"/>
            </w:pPr>
            <w:r w:rsidRPr="0064137D">
              <w:rPr>
                <w:b/>
              </w:rPr>
              <w:t xml:space="preserve">   </w:t>
            </w:r>
            <w:r w:rsidRPr="0064137D">
              <w:rPr>
                <w:b/>
                <w:cs/>
                <w:lang w:val="en-GB"/>
              </w:rPr>
              <w:t>ค่าใช้จ่ายและได้รวมในบัญชีต้นทุนขาย</w:t>
            </w:r>
          </w:p>
        </w:tc>
        <w:tc>
          <w:tcPr>
            <w:tcW w:w="1249" w:type="dxa"/>
            <w:shd w:val="clear" w:color="auto" w:fill="auto"/>
          </w:tcPr>
          <w:p w14:paraId="53A4B245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57D0DD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F49948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947AF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FC709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  <w:tc>
          <w:tcPr>
            <w:tcW w:w="182" w:type="dxa"/>
          </w:tcPr>
          <w:p w14:paraId="49F38287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1DE36237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</w:tr>
      <w:tr w:rsidR="00720275" w:rsidRPr="0064137D" w14:paraId="11152207" w14:textId="77777777" w:rsidTr="00074A90">
        <w:trPr>
          <w:cantSplit/>
          <w:trHeight w:val="378"/>
        </w:trPr>
        <w:tc>
          <w:tcPr>
            <w:tcW w:w="3870" w:type="dxa"/>
          </w:tcPr>
          <w:p w14:paraId="061F0E1D" w14:textId="67CC3FCA" w:rsidR="00720275" w:rsidRPr="0064137D" w:rsidRDefault="00720275" w:rsidP="00FB097F">
            <w:pPr>
              <w:spacing w:line="240" w:lineRule="auto"/>
              <w:rPr>
                <w:b/>
                <w:cs/>
                <w:lang w:val="en-GB"/>
              </w:rPr>
            </w:pPr>
            <w:r w:rsidRPr="0064137D">
              <w:rPr>
                <w:b/>
              </w:rPr>
              <w:t xml:space="preserve">   </w:t>
            </w:r>
            <w:r w:rsidRPr="0064137D">
              <w:rPr>
                <w:b/>
                <w:cs/>
                <w:lang w:val="en-GB"/>
              </w:rPr>
              <w:t>สำหรับงวด</w:t>
            </w:r>
            <w:r w:rsidR="00495005" w:rsidRPr="0064137D">
              <w:rPr>
                <w:rFonts w:hint="cs"/>
                <w:b/>
                <w:cs/>
                <w:lang w:val="en-GB"/>
              </w:rPr>
              <w:t>เก้า</w:t>
            </w:r>
            <w:r w:rsidRPr="0064137D">
              <w:rPr>
                <w:b/>
                <w:cs/>
                <w:lang w:val="en-GB"/>
              </w:rPr>
              <w:t xml:space="preserve">เดือนสิ้นสุดวันที่ </w:t>
            </w:r>
            <w:r w:rsidR="00F37350" w:rsidRPr="0064137D">
              <w:t>30</w:t>
            </w:r>
            <w:r w:rsidRPr="0064137D">
              <w:t xml:space="preserve"> </w:t>
            </w:r>
            <w:r w:rsidR="00F672A9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1249" w:type="dxa"/>
            <w:shd w:val="clear" w:color="auto" w:fill="auto"/>
          </w:tcPr>
          <w:p w14:paraId="706D2A53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DB069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65622A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73E409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0013FF" w14:textId="77777777" w:rsidR="002E200D" w:rsidRPr="0064137D" w:rsidRDefault="002E200D" w:rsidP="002E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2" w:type="dxa"/>
          </w:tcPr>
          <w:p w14:paraId="600BF899" w14:textId="77777777" w:rsidR="00720275" w:rsidRPr="0064137D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64CF30D" w14:textId="77777777" w:rsidR="00720275" w:rsidRPr="0064137D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</w:tr>
      <w:tr w:rsidR="006E40A3" w:rsidRPr="0064137D" w14:paraId="04E38C93" w14:textId="77777777" w:rsidTr="00074A90">
        <w:trPr>
          <w:cantSplit/>
        </w:trPr>
        <w:tc>
          <w:tcPr>
            <w:tcW w:w="3870" w:type="dxa"/>
          </w:tcPr>
          <w:p w14:paraId="72C71406" w14:textId="77777777" w:rsidR="006E40A3" w:rsidRPr="0064137D" w:rsidRDefault="006E40A3" w:rsidP="006E40A3">
            <w:pPr>
              <w:numPr>
                <w:ilvl w:val="0"/>
                <w:numId w:val="4"/>
              </w:numPr>
              <w:spacing w:line="240" w:lineRule="auto"/>
              <w:rPr>
                <w:b/>
                <w:cs/>
                <w:lang w:val="en-GB"/>
              </w:rPr>
            </w:pPr>
            <w:r w:rsidRPr="0064137D">
              <w:rPr>
                <w:b/>
                <w:cs/>
                <w:lang w:val="en-GB"/>
              </w:rPr>
              <w:t>ต้นทุนขาย</w:t>
            </w:r>
          </w:p>
        </w:tc>
        <w:tc>
          <w:tcPr>
            <w:tcW w:w="1249" w:type="dxa"/>
            <w:shd w:val="clear" w:color="auto" w:fill="auto"/>
          </w:tcPr>
          <w:p w14:paraId="5A580DD5" w14:textId="7844EC97" w:rsidR="006E40A3" w:rsidRPr="0064137D" w:rsidRDefault="00FA7B89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8"/>
            </w:pPr>
            <w:r w:rsidRPr="0064137D">
              <w:t>4,</w:t>
            </w:r>
            <w:r w:rsidR="003B7AF7" w:rsidRPr="0064137D">
              <w:t>25</w:t>
            </w:r>
            <w:r w:rsidR="009935FD">
              <w:t>5</w:t>
            </w:r>
            <w:r w:rsidRPr="0064137D">
              <w:t>,</w:t>
            </w:r>
            <w:r w:rsidR="009935FD">
              <w:t>918</w:t>
            </w:r>
          </w:p>
        </w:tc>
        <w:tc>
          <w:tcPr>
            <w:tcW w:w="270" w:type="dxa"/>
            <w:shd w:val="clear" w:color="auto" w:fill="auto"/>
          </w:tcPr>
          <w:p w14:paraId="7F1794B1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B05538" w14:textId="27717968" w:rsidR="006E40A3" w:rsidRPr="0064137D" w:rsidRDefault="00F409D2" w:rsidP="00CC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4"/>
            </w:pPr>
            <w:r w:rsidRPr="0064137D">
              <w:t>2,</w:t>
            </w:r>
            <w:r w:rsidR="00CC4797" w:rsidRPr="0064137D">
              <w:t>73</w:t>
            </w:r>
            <w:r w:rsidRPr="0064137D">
              <w:t>2,</w:t>
            </w:r>
            <w:r w:rsidR="00CC4797" w:rsidRPr="0064137D">
              <w:t>454</w:t>
            </w:r>
          </w:p>
        </w:tc>
        <w:tc>
          <w:tcPr>
            <w:tcW w:w="270" w:type="dxa"/>
            <w:shd w:val="clear" w:color="auto" w:fill="auto"/>
          </w:tcPr>
          <w:p w14:paraId="75C21630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A2F44" w14:textId="0AA81D75" w:rsidR="006E40A3" w:rsidRPr="0064137D" w:rsidRDefault="00FA7B89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8"/>
            </w:pPr>
            <w:r w:rsidRPr="0064137D">
              <w:t>2,156,</w:t>
            </w:r>
            <w:r w:rsidR="003B7AF7" w:rsidRPr="0064137D">
              <w:t>62</w:t>
            </w:r>
            <w:r w:rsidRPr="0064137D">
              <w:t>2</w:t>
            </w:r>
          </w:p>
        </w:tc>
        <w:tc>
          <w:tcPr>
            <w:tcW w:w="182" w:type="dxa"/>
          </w:tcPr>
          <w:p w14:paraId="1A54190D" w14:textId="77777777" w:rsidR="006E40A3" w:rsidRPr="0064137D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2751B6EE" w14:textId="06A6073B" w:rsidR="006E40A3" w:rsidRPr="0064137D" w:rsidRDefault="00F409D2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</w:pPr>
            <w:r w:rsidRPr="0064137D">
              <w:t>2,3</w:t>
            </w:r>
            <w:r w:rsidR="00913E74" w:rsidRPr="0064137D">
              <w:t>75</w:t>
            </w:r>
            <w:r w:rsidRPr="0064137D">
              <w:t>,</w:t>
            </w:r>
            <w:r w:rsidR="00913E74" w:rsidRPr="0064137D">
              <w:t>475</w:t>
            </w:r>
          </w:p>
        </w:tc>
      </w:tr>
      <w:tr w:rsidR="00F409D2" w:rsidRPr="0064137D" w14:paraId="0BE38EC0" w14:textId="77777777" w:rsidTr="00074A90">
        <w:trPr>
          <w:cantSplit/>
        </w:trPr>
        <w:tc>
          <w:tcPr>
            <w:tcW w:w="3870" w:type="dxa"/>
          </w:tcPr>
          <w:p w14:paraId="6810E009" w14:textId="01813AF2" w:rsidR="00F409D2" w:rsidRPr="0064137D" w:rsidRDefault="00F409D2" w:rsidP="00F409D2">
            <w:pPr>
              <w:spacing w:line="240" w:lineRule="auto"/>
              <w:ind w:left="300"/>
              <w:rPr>
                <w:cs/>
                <w:lang w:val="en-GB"/>
              </w:rPr>
            </w:pPr>
            <w:r w:rsidRPr="0064137D">
              <w:rPr>
                <w:lang w:val="en-GB"/>
              </w:rPr>
              <w:t>-</w:t>
            </w:r>
            <w:r w:rsidRPr="0064137D">
              <w:rPr>
                <w:lang w:val="en-GB"/>
              </w:rPr>
              <w:tab/>
            </w:r>
            <w:r w:rsidRPr="0064137D">
              <w:rPr>
                <w:cs/>
                <w:lang w:val="en-GB"/>
              </w:rPr>
              <w:t>กลับรายการปรับลดมูลค่า</w:t>
            </w:r>
          </w:p>
        </w:tc>
        <w:tc>
          <w:tcPr>
            <w:tcW w:w="1249" w:type="dxa"/>
            <w:shd w:val="clear" w:color="auto" w:fill="auto"/>
          </w:tcPr>
          <w:p w14:paraId="5A64D18D" w14:textId="5501CE24" w:rsidR="00F409D2" w:rsidRPr="0064137D" w:rsidRDefault="00E95E2A" w:rsidP="00E9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4"/>
            </w:pPr>
            <w:r w:rsidRPr="0064137D">
              <w:rPr>
                <w:rFonts w:hint="cs"/>
                <w:cs/>
              </w:rPr>
              <w:t>(</w:t>
            </w:r>
            <w:r w:rsidRPr="0064137D">
              <w:t>1,699</w:t>
            </w:r>
            <w:r w:rsidRPr="0064137D">
              <w:rPr>
                <w:rFonts w:hint="cs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C7F76B" w14:textId="77777777" w:rsidR="00F409D2" w:rsidRPr="0064137D" w:rsidRDefault="00F409D2" w:rsidP="00F409D2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705D05" w14:textId="1B70DBFB" w:rsidR="00F409D2" w:rsidRPr="0064137D" w:rsidRDefault="00F409D2" w:rsidP="00F4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4"/>
            </w:pPr>
            <w:r w:rsidRPr="0064137D">
              <w:t>(16,058)</w:t>
            </w:r>
          </w:p>
        </w:tc>
        <w:tc>
          <w:tcPr>
            <w:tcW w:w="270" w:type="dxa"/>
            <w:shd w:val="clear" w:color="auto" w:fill="auto"/>
          </w:tcPr>
          <w:p w14:paraId="38AD7D7B" w14:textId="77777777" w:rsidR="00F409D2" w:rsidRPr="0064137D" w:rsidRDefault="00F409D2" w:rsidP="00F409D2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9FFF81" w14:textId="1B86B435" w:rsidR="00F409D2" w:rsidRPr="0064137D" w:rsidRDefault="00F409D2" w:rsidP="00F4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</w:pPr>
            <w:r w:rsidRPr="0064137D">
              <w:t>-</w:t>
            </w:r>
          </w:p>
        </w:tc>
        <w:tc>
          <w:tcPr>
            <w:tcW w:w="182" w:type="dxa"/>
          </w:tcPr>
          <w:p w14:paraId="2219FB5D" w14:textId="77777777" w:rsidR="00F409D2" w:rsidRPr="0064137D" w:rsidRDefault="00F409D2" w:rsidP="00F409D2">
            <w:pPr>
              <w:pStyle w:val="a2"/>
              <w:tabs>
                <w:tab w:val="decimal" w:pos="743"/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2628F249" w14:textId="4A675EB0" w:rsidR="00F409D2" w:rsidRPr="0064137D" w:rsidRDefault="00F409D2" w:rsidP="00F4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8"/>
            </w:pPr>
            <w:r w:rsidRPr="0064137D">
              <w:t>-</w:t>
            </w:r>
          </w:p>
        </w:tc>
      </w:tr>
      <w:tr w:rsidR="00F409D2" w:rsidRPr="0064137D" w14:paraId="65F5F1C6" w14:textId="77777777" w:rsidTr="00074A90">
        <w:trPr>
          <w:cantSplit/>
        </w:trPr>
        <w:tc>
          <w:tcPr>
            <w:tcW w:w="3870" w:type="dxa"/>
          </w:tcPr>
          <w:p w14:paraId="33E80004" w14:textId="77777777" w:rsidR="00F409D2" w:rsidRPr="0064137D" w:rsidRDefault="00F409D2" w:rsidP="00F409D2">
            <w:pPr>
              <w:spacing w:line="240" w:lineRule="auto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556FFE" w14:textId="51D09A2B" w:rsidR="00F409D2" w:rsidRPr="0064137D" w:rsidRDefault="00F409D2" w:rsidP="00F409D2">
            <w:pPr>
              <w:pStyle w:val="a2"/>
              <w:tabs>
                <w:tab w:val="decimal" w:pos="100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</w:t>
            </w:r>
            <w:r w:rsidR="009935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935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76B65B9B" w14:textId="77777777" w:rsidR="00F409D2" w:rsidRPr="0064137D" w:rsidRDefault="00F409D2" w:rsidP="00F409D2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53E92" w14:textId="0C875145" w:rsidR="00F409D2" w:rsidRPr="0064137D" w:rsidRDefault="00F409D2" w:rsidP="00F409D2">
            <w:pPr>
              <w:pStyle w:val="a2"/>
              <w:tabs>
                <w:tab w:val="decimal" w:pos="920"/>
              </w:tabs>
              <w:ind w:left="-14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CC4797"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C4797"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119E4B39" w14:textId="77777777" w:rsidR="00F409D2" w:rsidRPr="0064137D" w:rsidRDefault="00F409D2" w:rsidP="00F409D2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B87791" w14:textId="510EAF31" w:rsidR="00F409D2" w:rsidRPr="0064137D" w:rsidRDefault="00F409D2" w:rsidP="00F409D2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2,156,622</w:t>
            </w:r>
          </w:p>
        </w:tc>
        <w:tc>
          <w:tcPr>
            <w:tcW w:w="182" w:type="dxa"/>
          </w:tcPr>
          <w:p w14:paraId="3FCFAF72" w14:textId="77777777" w:rsidR="00F409D2" w:rsidRPr="0064137D" w:rsidRDefault="00F409D2" w:rsidP="00F409D2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8A83FB" w14:textId="1FDA0B21" w:rsidR="00F409D2" w:rsidRPr="0064137D" w:rsidRDefault="00F409D2" w:rsidP="00F409D2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</w:t>
            </w:r>
            <w:r w:rsidR="00913E74" w:rsidRPr="00641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913E74" w:rsidRPr="00641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475</w:t>
            </w:r>
          </w:p>
        </w:tc>
      </w:tr>
    </w:tbl>
    <w:p w14:paraId="27491E9C" w14:textId="77777777" w:rsidR="00C7124B" w:rsidRPr="0064137D" w:rsidRDefault="00C7124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06"/>
        <w:rPr>
          <w:i/>
          <w:iCs/>
          <w:sz w:val="20"/>
          <w:szCs w:val="20"/>
        </w:rPr>
      </w:pPr>
    </w:p>
    <w:p w14:paraId="63EED0D4" w14:textId="730B25E6" w:rsidR="00C31BBD" w:rsidRPr="0064137D" w:rsidRDefault="006E467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4137D">
        <w:rPr>
          <w:rFonts w:hint="cs"/>
          <w:cs/>
        </w:rPr>
        <w:t>ณ</w:t>
      </w:r>
      <w:r w:rsidRPr="0064137D">
        <w:t xml:space="preserve"> </w:t>
      </w:r>
      <w:r w:rsidRPr="0064137D">
        <w:rPr>
          <w:rFonts w:hint="cs"/>
          <w:cs/>
        </w:rPr>
        <w:t xml:space="preserve">วันที่ </w:t>
      </w:r>
      <w:r w:rsidRPr="0064137D">
        <w:t xml:space="preserve">30 </w:t>
      </w:r>
      <w:r w:rsidR="004A5269" w:rsidRPr="0064137D">
        <w:rPr>
          <w:rFonts w:hint="cs"/>
          <w:cs/>
          <w:lang w:val="en-GB"/>
        </w:rPr>
        <w:t>กันยายน</w:t>
      </w:r>
      <w:r w:rsidRPr="0064137D">
        <w:rPr>
          <w:rFonts w:hint="cs"/>
          <w:cs/>
        </w:rPr>
        <w:t xml:space="preserve"> </w:t>
      </w:r>
      <w:r w:rsidRPr="0064137D">
        <w:t xml:space="preserve">2564 </w:t>
      </w:r>
      <w:r w:rsidRPr="0064137D">
        <w:rPr>
          <w:rFonts w:hint="cs"/>
          <w:cs/>
        </w:rPr>
        <w:t xml:space="preserve">สินค้าคงเหลือของบริษัทได้รวมปริมาณน้ำมันสำรองตามกฎหมายที่บริษัทเป็นตัวแทนสำรองให้แก่กิจการอื่นจำนวน </w:t>
      </w:r>
      <w:r w:rsidR="00FA7B89" w:rsidRPr="0064137D">
        <w:t>0.5</w:t>
      </w:r>
      <w:r w:rsidRPr="0064137D">
        <w:t xml:space="preserve"> </w:t>
      </w:r>
      <w:r w:rsidRPr="0064137D">
        <w:rPr>
          <w:rFonts w:hint="cs"/>
          <w:cs/>
        </w:rPr>
        <w:t xml:space="preserve">ล้านลิตร คิดเป็นมูลค่า </w:t>
      </w:r>
      <w:r w:rsidR="00FA7B89" w:rsidRPr="0064137D">
        <w:t>10.</w:t>
      </w:r>
      <w:r w:rsidR="00CF74F5" w:rsidRPr="0064137D">
        <w:t>5</w:t>
      </w:r>
      <w:r w:rsidR="003B7AF7" w:rsidRPr="0064137D">
        <w:t>4</w:t>
      </w:r>
      <w:r w:rsidRPr="0064137D">
        <w:t xml:space="preserve"> </w:t>
      </w:r>
      <w:r w:rsidR="004B5AC3" w:rsidRPr="0064137D">
        <w:rPr>
          <w:rFonts w:hint="cs"/>
          <w:cs/>
        </w:rPr>
        <w:t>ล้าน</w:t>
      </w:r>
      <w:r w:rsidRPr="0064137D">
        <w:rPr>
          <w:rFonts w:hint="cs"/>
          <w:cs/>
        </w:rPr>
        <w:t>บาท</w:t>
      </w:r>
      <w:r w:rsidRPr="0064137D">
        <w:rPr>
          <w:rFonts w:hint="cs"/>
          <w:i/>
          <w:iCs/>
          <w:cs/>
        </w:rPr>
        <w:t xml:space="preserve"> </w:t>
      </w:r>
      <w:r w:rsidRPr="0064137D">
        <w:rPr>
          <w:i/>
          <w:iCs/>
        </w:rPr>
        <w:t xml:space="preserve">(31 </w:t>
      </w:r>
      <w:r w:rsidRPr="0064137D">
        <w:rPr>
          <w:rFonts w:hint="cs"/>
          <w:i/>
          <w:iCs/>
          <w:cs/>
        </w:rPr>
        <w:t xml:space="preserve">ธันวาคม </w:t>
      </w:r>
      <w:r w:rsidRPr="0064137D">
        <w:rPr>
          <w:i/>
          <w:iCs/>
        </w:rPr>
        <w:t xml:space="preserve">2563: </w:t>
      </w:r>
      <w:r w:rsidRPr="0064137D">
        <w:rPr>
          <w:rFonts w:hint="cs"/>
          <w:i/>
          <w:iCs/>
          <w:cs/>
        </w:rPr>
        <w:t xml:space="preserve">จำนวน </w:t>
      </w:r>
      <w:r w:rsidR="004B5AC3" w:rsidRPr="0064137D">
        <w:rPr>
          <w:i/>
          <w:iCs/>
        </w:rPr>
        <w:t>0.5</w:t>
      </w:r>
      <w:r w:rsidRPr="0064137D">
        <w:rPr>
          <w:i/>
          <w:iCs/>
        </w:rPr>
        <w:t xml:space="preserve"> </w:t>
      </w:r>
      <w:r w:rsidRPr="0064137D">
        <w:rPr>
          <w:rFonts w:hint="cs"/>
          <w:i/>
          <w:iCs/>
          <w:cs/>
        </w:rPr>
        <w:t xml:space="preserve">ล้านลิตร คิดเป็นมูลค่า </w:t>
      </w:r>
      <w:r w:rsidR="004B5AC3" w:rsidRPr="0064137D">
        <w:rPr>
          <w:i/>
          <w:iCs/>
        </w:rPr>
        <w:t>10.41</w:t>
      </w:r>
      <w:r w:rsidRPr="0064137D">
        <w:rPr>
          <w:i/>
          <w:iCs/>
        </w:rPr>
        <w:t xml:space="preserve"> </w:t>
      </w:r>
      <w:r w:rsidRPr="0064137D">
        <w:rPr>
          <w:rFonts w:hint="cs"/>
          <w:i/>
          <w:iCs/>
          <w:cs/>
        </w:rPr>
        <w:t>ล้านบาท</w:t>
      </w:r>
      <w:r w:rsidRPr="0064137D">
        <w:rPr>
          <w:i/>
          <w:iCs/>
        </w:rPr>
        <w:t>)</w:t>
      </w:r>
    </w:p>
    <w:p w14:paraId="1CB92284" w14:textId="056DD821" w:rsidR="00352CB0" w:rsidRPr="0064137D" w:rsidRDefault="00352CB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9F90EC4" w14:textId="77777777" w:rsidR="00243CB1" w:rsidRPr="0064137D" w:rsidRDefault="00243CB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cs/>
          <w:lang w:val="en-GB"/>
        </w:rPr>
        <w:sectPr w:rsidR="00243CB1" w:rsidRPr="0064137D" w:rsidSect="00D0790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29B9C80" w14:textId="1773BFED" w:rsidR="00352CB0" w:rsidRPr="0064137D" w:rsidRDefault="00EC3DC7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64137D">
        <w:rPr>
          <w:b/>
          <w:bCs/>
        </w:rPr>
        <w:lastRenderedPageBreak/>
        <w:t>5</w:t>
      </w:r>
      <w:r w:rsidR="00C25B1F" w:rsidRPr="0064137D">
        <w:rPr>
          <w:b/>
          <w:bCs/>
        </w:rPr>
        <w:tab/>
      </w:r>
      <w:r w:rsidR="00352CB0" w:rsidRPr="0064137D">
        <w:rPr>
          <w:b/>
          <w:bCs/>
          <w:cs/>
          <w:lang w:val="en-GB"/>
        </w:rPr>
        <w:t>เงินลงทุนในบริษัทย่อย</w:t>
      </w:r>
    </w:p>
    <w:p w14:paraId="39BF6B75" w14:textId="77777777" w:rsidR="00352CB0" w:rsidRPr="0064137D" w:rsidRDefault="00352CB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cs/>
          <w:lang w:val="en-GB"/>
        </w:rPr>
      </w:pPr>
    </w:p>
    <w:p w14:paraId="52B83411" w14:textId="14B94744" w:rsidR="00B462D9" w:rsidRPr="0064137D" w:rsidRDefault="00BA655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</w:pPr>
      <w:r w:rsidRPr="0064137D">
        <w:rPr>
          <w:cs/>
          <w:lang w:val="en-GB"/>
        </w:rPr>
        <w:t xml:space="preserve">เงินลงทุนในบริษัทย่อย ณ วันที่ </w:t>
      </w:r>
      <w:r w:rsidR="00F37350" w:rsidRPr="0064137D">
        <w:t>30</w:t>
      </w:r>
      <w:r w:rsidR="00A15B0E" w:rsidRPr="0064137D">
        <w:rPr>
          <w:cs/>
          <w:lang w:val="en-GB"/>
        </w:rPr>
        <w:t xml:space="preserve"> </w:t>
      </w:r>
      <w:r w:rsidR="00E32B73" w:rsidRPr="0064137D">
        <w:rPr>
          <w:rFonts w:hint="cs"/>
          <w:cs/>
          <w:lang w:val="en-GB"/>
        </w:rPr>
        <w:t>กันยายน</w:t>
      </w:r>
      <w:r w:rsidRPr="0064137D">
        <w:rPr>
          <w:cs/>
          <w:lang w:val="en-GB"/>
        </w:rPr>
        <w:t xml:space="preserve"> </w:t>
      </w:r>
      <w:r w:rsidR="00F37350" w:rsidRPr="0064137D">
        <w:t>256</w:t>
      </w:r>
      <w:r w:rsidR="0040642C" w:rsidRPr="0064137D">
        <w:t>4</w:t>
      </w:r>
      <w:r w:rsidRPr="0064137D">
        <w:t xml:space="preserve"> </w:t>
      </w:r>
      <w:r w:rsidRPr="0064137D">
        <w:rPr>
          <w:cs/>
          <w:lang w:val="en-GB"/>
        </w:rPr>
        <w:t xml:space="preserve">และ </w:t>
      </w:r>
      <w:r w:rsidR="00F37350" w:rsidRPr="0064137D">
        <w:t>31</w:t>
      </w:r>
      <w:r w:rsidRPr="0064137D">
        <w:rPr>
          <w:cs/>
          <w:lang w:val="en-GB"/>
        </w:rPr>
        <w:t xml:space="preserve"> ธันวาคม </w:t>
      </w:r>
      <w:r w:rsidR="00F37350" w:rsidRPr="0064137D">
        <w:t>256</w:t>
      </w:r>
      <w:r w:rsidR="0040642C" w:rsidRPr="0064137D">
        <w:t>3</w:t>
      </w:r>
      <w:r w:rsidRPr="0064137D">
        <w:t xml:space="preserve"> </w:t>
      </w:r>
      <w:r w:rsidRPr="0064137D">
        <w:rPr>
          <w:cs/>
          <w:lang w:val="en-GB"/>
        </w:rPr>
        <w:t>และเงินปันผลรับสำหรับแต่ละงวด</w:t>
      </w:r>
      <w:r w:rsidR="00E32B73" w:rsidRPr="0064137D">
        <w:rPr>
          <w:rFonts w:hint="cs"/>
          <w:cs/>
          <w:lang w:val="en-GB"/>
        </w:rPr>
        <w:t>เก้า</w:t>
      </w:r>
      <w:r w:rsidRPr="0064137D">
        <w:rPr>
          <w:cs/>
          <w:lang w:val="en-GB"/>
        </w:rPr>
        <w:t xml:space="preserve">เดือนสิ้นสุดวันที่ </w:t>
      </w:r>
      <w:r w:rsidR="00F37350" w:rsidRPr="0064137D">
        <w:t>30</w:t>
      </w:r>
      <w:r w:rsidRPr="0064137D">
        <w:rPr>
          <w:cs/>
          <w:lang w:val="en-GB"/>
        </w:rPr>
        <w:t xml:space="preserve"> </w:t>
      </w:r>
      <w:r w:rsidR="00E32B73" w:rsidRPr="0064137D">
        <w:rPr>
          <w:rFonts w:hint="cs"/>
          <w:cs/>
          <w:lang w:val="en-GB"/>
        </w:rPr>
        <w:t>กันยายน</w:t>
      </w:r>
      <w:r w:rsidRPr="0064137D">
        <w:rPr>
          <w:cs/>
          <w:lang w:val="en-GB"/>
        </w:rPr>
        <w:t xml:space="preserve"> มีดังนี้</w:t>
      </w:r>
    </w:p>
    <w:p w14:paraId="7FB25939" w14:textId="77777777" w:rsidR="00B462D9" w:rsidRPr="0064137D" w:rsidRDefault="00B462D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tbl>
      <w:tblPr>
        <w:tblW w:w="144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11"/>
        <w:gridCol w:w="963"/>
        <w:gridCol w:w="236"/>
        <w:gridCol w:w="1024"/>
        <w:gridCol w:w="270"/>
        <w:gridCol w:w="1019"/>
        <w:gridCol w:w="241"/>
        <w:gridCol w:w="1026"/>
        <w:gridCol w:w="243"/>
        <w:gridCol w:w="1080"/>
        <w:gridCol w:w="236"/>
        <w:gridCol w:w="1060"/>
        <w:gridCol w:w="241"/>
        <w:gridCol w:w="1082"/>
        <w:gridCol w:w="270"/>
        <w:gridCol w:w="1107"/>
      </w:tblGrid>
      <w:tr w:rsidR="00A02842" w:rsidRPr="0064137D" w14:paraId="6D4E46C8" w14:textId="77777777" w:rsidTr="00805959">
        <w:tc>
          <w:tcPr>
            <w:tcW w:w="4311" w:type="dxa"/>
          </w:tcPr>
          <w:p w14:paraId="7815D2DE" w14:textId="77777777" w:rsidR="00A02842" w:rsidRPr="0064137D" w:rsidRDefault="00A02842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</w:pPr>
          </w:p>
        </w:tc>
        <w:tc>
          <w:tcPr>
            <w:tcW w:w="10098" w:type="dxa"/>
            <w:gridSpan w:val="15"/>
          </w:tcPr>
          <w:p w14:paraId="784795E4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02842" w:rsidRPr="0064137D" w14:paraId="09CA7D77" w14:textId="77777777" w:rsidTr="00805959">
        <w:tc>
          <w:tcPr>
            <w:tcW w:w="4311" w:type="dxa"/>
          </w:tcPr>
          <w:p w14:paraId="6EFE69B4" w14:textId="77777777" w:rsidR="00A02842" w:rsidRPr="0064137D" w:rsidRDefault="00A02842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</w:pPr>
          </w:p>
        </w:tc>
        <w:tc>
          <w:tcPr>
            <w:tcW w:w="2223" w:type="dxa"/>
            <w:gridSpan w:val="3"/>
          </w:tcPr>
          <w:p w14:paraId="312A12C1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70" w:type="dxa"/>
          </w:tcPr>
          <w:p w14:paraId="361E5366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286" w:type="dxa"/>
            <w:gridSpan w:val="3"/>
          </w:tcPr>
          <w:p w14:paraId="44724F5D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43" w:type="dxa"/>
          </w:tcPr>
          <w:p w14:paraId="705B7E6B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376" w:type="dxa"/>
            <w:gridSpan w:val="3"/>
          </w:tcPr>
          <w:p w14:paraId="010DD4B2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41" w:type="dxa"/>
          </w:tcPr>
          <w:p w14:paraId="0AA57407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459" w:type="dxa"/>
            <w:gridSpan w:val="3"/>
          </w:tcPr>
          <w:p w14:paraId="0860EF56" w14:textId="77777777" w:rsidR="00A02842" w:rsidRPr="0064137D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เงินปันผลรับ</w:t>
            </w:r>
            <w:r w:rsidR="00FA0FD0" w:rsidRPr="0064137D">
              <w:rPr>
                <w:cs/>
                <w:lang w:val="en-GB"/>
              </w:rPr>
              <w:t>สำหรับ</w:t>
            </w:r>
          </w:p>
        </w:tc>
      </w:tr>
      <w:tr w:rsidR="00FA0FD0" w:rsidRPr="0064137D" w14:paraId="68B510C1" w14:textId="77777777" w:rsidTr="00FA0FD0">
        <w:tc>
          <w:tcPr>
            <w:tcW w:w="4311" w:type="dxa"/>
          </w:tcPr>
          <w:p w14:paraId="383BF770" w14:textId="77777777" w:rsidR="00FA0FD0" w:rsidRPr="0064137D" w:rsidRDefault="00FA0FD0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2223" w:type="dxa"/>
            <w:gridSpan w:val="3"/>
          </w:tcPr>
          <w:p w14:paraId="6F906488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16D99AA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286" w:type="dxa"/>
            <w:gridSpan w:val="3"/>
          </w:tcPr>
          <w:p w14:paraId="34ACC3BC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62DDC6E1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376" w:type="dxa"/>
            <w:gridSpan w:val="3"/>
          </w:tcPr>
          <w:p w14:paraId="71239FCB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วิธีราคาทุน</w:t>
            </w:r>
          </w:p>
        </w:tc>
        <w:tc>
          <w:tcPr>
            <w:tcW w:w="241" w:type="dxa"/>
          </w:tcPr>
          <w:p w14:paraId="7EB62AD3" w14:textId="77777777" w:rsidR="00FA0FD0" w:rsidRPr="0064137D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459" w:type="dxa"/>
            <w:gridSpan w:val="3"/>
          </w:tcPr>
          <w:p w14:paraId="2D95D910" w14:textId="21E60360" w:rsidR="00FA0FD0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</w:pPr>
            <w:r w:rsidRPr="0064137D">
              <w:rPr>
                <w:cs/>
                <w:lang w:val="en-GB"/>
              </w:rPr>
              <w:t>งวด</w:t>
            </w:r>
            <w:r w:rsidR="00495005" w:rsidRPr="0064137D">
              <w:rPr>
                <w:rFonts w:hint="cs"/>
                <w:cs/>
                <w:lang w:val="en-GB"/>
              </w:rPr>
              <w:t>เก้า</w:t>
            </w:r>
            <w:r w:rsidRPr="0064137D">
              <w:rPr>
                <w:cs/>
                <w:lang w:val="en-GB"/>
              </w:rPr>
              <w:t>เ</w:t>
            </w:r>
            <w:r w:rsidR="004F18B0" w:rsidRPr="0064137D">
              <w:rPr>
                <w:cs/>
                <w:lang w:val="en-GB"/>
              </w:rPr>
              <w:t>ดือน</w:t>
            </w:r>
            <w:r w:rsidR="00FA0FD0" w:rsidRPr="0064137D">
              <w:rPr>
                <w:cs/>
                <w:lang w:val="en-GB"/>
              </w:rPr>
              <w:t>สิ้นสุดวันที่</w:t>
            </w:r>
          </w:p>
        </w:tc>
      </w:tr>
      <w:tr w:rsidR="00545A3F" w:rsidRPr="0064137D" w14:paraId="7F820585" w14:textId="77777777" w:rsidTr="00805959">
        <w:tc>
          <w:tcPr>
            <w:tcW w:w="4311" w:type="dxa"/>
          </w:tcPr>
          <w:p w14:paraId="0550A312" w14:textId="77777777" w:rsidR="00545A3F" w:rsidRPr="0064137D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63" w:type="dxa"/>
          </w:tcPr>
          <w:p w14:paraId="018C8CAF" w14:textId="08CD4942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545A3F" w:rsidRPr="0064137D">
              <w:rPr>
                <w:cs/>
                <w:lang w:val="en-GB"/>
              </w:rPr>
              <w:t xml:space="preserve"> </w:t>
            </w:r>
            <w:r w:rsidR="00E32B73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14:paraId="07FDD052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2D9CDA" w14:textId="72A359B6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545A3F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03E72BFB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</w:tcPr>
          <w:p w14:paraId="568EF0AB" w14:textId="690ABC8E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545A3F" w:rsidRPr="0064137D">
              <w:rPr>
                <w:cs/>
                <w:lang w:val="en-GB"/>
              </w:rPr>
              <w:t xml:space="preserve"> </w:t>
            </w:r>
            <w:r w:rsidR="00E32B73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41" w:type="dxa"/>
          </w:tcPr>
          <w:p w14:paraId="44B3C652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6" w:type="dxa"/>
          </w:tcPr>
          <w:p w14:paraId="3FCC130D" w14:textId="2C70E895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545A3F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</w:tcPr>
          <w:p w14:paraId="1303BCB5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0" w:type="dxa"/>
          </w:tcPr>
          <w:p w14:paraId="116B1D36" w14:textId="359692BF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545A3F" w:rsidRPr="0064137D">
              <w:rPr>
                <w:cs/>
                <w:lang w:val="en-GB"/>
              </w:rPr>
              <w:t xml:space="preserve"> </w:t>
            </w:r>
            <w:r w:rsidR="00E32B73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14:paraId="554C4F99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0" w:type="dxa"/>
          </w:tcPr>
          <w:p w14:paraId="6B967626" w14:textId="330F4A8F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31</w:t>
            </w:r>
            <w:r w:rsidR="00545A3F" w:rsidRPr="0064137D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1" w:type="dxa"/>
          </w:tcPr>
          <w:p w14:paraId="063F7A48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2" w:type="dxa"/>
          </w:tcPr>
          <w:p w14:paraId="4C42D3FA" w14:textId="4D90D64C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545A3F" w:rsidRPr="0064137D">
              <w:rPr>
                <w:cs/>
                <w:lang w:val="en-GB"/>
              </w:rPr>
              <w:t xml:space="preserve"> </w:t>
            </w:r>
            <w:r w:rsidR="00E32B73" w:rsidRPr="0064137D">
              <w:rPr>
                <w:rFonts w:hint="cs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3ACB0406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07" w:type="dxa"/>
          </w:tcPr>
          <w:p w14:paraId="19662ABB" w14:textId="2C24A252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30</w:t>
            </w:r>
            <w:r w:rsidR="00545A3F" w:rsidRPr="0064137D">
              <w:rPr>
                <w:cs/>
                <w:lang w:val="en-GB"/>
              </w:rPr>
              <w:t xml:space="preserve"> </w:t>
            </w:r>
            <w:r w:rsidR="00E32B73" w:rsidRPr="0064137D">
              <w:rPr>
                <w:rFonts w:hint="cs"/>
                <w:cs/>
                <w:lang w:val="en-GB"/>
              </w:rPr>
              <w:t>กันยายน</w:t>
            </w:r>
          </w:p>
        </w:tc>
      </w:tr>
      <w:tr w:rsidR="00545A3F" w:rsidRPr="0064137D" w14:paraId="23BA7E56" w14:textId="77777777" w:rsidTr="00805959">
        <w:tc>
          <w:tcPr>
            <w:tcW w:w="4311" w:type="dxa"/>
          </w:tcPr>
          <w:p w14:paraId="3A1ACB5C" w14:textId="77777777" w:rsidR="00545A3F" w:rsidRPr="0064137D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63" w:type="dxa"/>
          </w:tcPr>
          <w:p w14:paraId="30F84EA2" w14:textId="73CA7807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4</w:t>
            </w:r>
          </w:p>
        </w:tc>
        <w:tc>
          <w:tcPr>
            <w:tcW w:w="236" w:type="dxa"/>
          </w:tcPr>
          <w:p w14:paraId="40ED57E5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6C51CB20" w14:textId="708DD14A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3</w:t>
            </w:r>
          </w:p>
        </w:tc>
        <w:tc>
          <w:tcPr>
            <w:tcW w:w="270" w:type="dxa"/>
          </w:tcPr>
          <w:p w14:paraId="18EA69C9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3E911DE" w14:textId="03AAA22A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4</w:t>
            </w:r>
          </w:p>
        </w:tc>
        <w:tc>
          <w:tcPr>
            <w:tcW w:w="241" w:type="dxa"/>
          </w:tcPr>
          <w:p w14:paraId="4F5F6749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6" w:type="dxa"/>
          </w:tcPr>
          <w:p w14:paraId="1A0A3C41" w14:textId="7CE603FD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3</w:t>
            </w:r>
          </w:p>
        </w:tc>
        <w:tc>
          <w:tcPr>
            <w:tcW w:w="243" w:type="dxa"/>
          </w:tcPr>
          <w:p w14:paraId="15B65033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0" w:type="dxa"/>
          </w:tcPr>
          <w:p w14:paraId="0E2F6C0D" w14:textId="296EE375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4</w:t>
            </w:r>
          </w:p>
        </w:tc>
        <w:tc>
          <w:tcPr>
            <w:tcW w:w="236" w:type="dxa"/>
          </w:tcPr>
          <w:p w14:paraId="4C50F90D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0" w:type="dxa"/>
          </w:tcPr>
          <w:p w14:paraId="596F48C1" w14:textId="399BFF0C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3</w:t>
            </w:r>
          </w:p>
        </w:tc>
        <w:tc>
          <w:tcPr>
            <w:tcW w:w="241" w:type="dxa"/>
          </w:tcPr>
          <w:p w14:paraId="1D46F692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466E0C71" w14:textId="439DDD24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4</w:t>
            </w:r>
          </w:p>
        </w:tc>
        <w:tc>
          <w:tcPr>
            <w:tcW w:w="270" w:type="dxa"/>
          </w:tcPr>
          <w:p w14:paraId="06E016E2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07" w:type="dxa"/>
          </w:tcPr>
          <w:p w14:paraId="5DDA88AF" w14:textId="29D2CE8E" w:rsidR="00545A3F" w:rsidRPr="0064137D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t>256</w:t>
            </w:r>
            <w:r w:rsidR="00997AD9" w:rsidRPr="0064137D">
              <w:t>3</w:t>
            </w:r>
          </w:p>
        </w:tc>
      </w:tr>
      <w:tr w:rsidR="00545A3F" w:rsidRPr="0064137D" w14:paraId="3742567E" w14:textId="77777777" w:rsidTr="00805959">
        <w:tc>
          <w:tcPr>
            <w:tcW w:w="4311" w:type="dxa"/>
          </w:tcPr>
          <w:p w14:paraId="448D7E23" w14:textId="77777777" w:rsidR="00545A3F" w:rsidRPr="0064137D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2223" w:type="dxa"/>
            <w:gridSpan w:val="3"/>
          </w:tcPr>
          <w:p w14:paraId="032CD6D7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ร้อยละ)</w:t>
            </w:r>
          </w:p>
        </w:tc>
        <w:tc>
          <w:tcPr>
            <w:tcW w:w="270" w:type="dxa"/>
          </w:tcPr>
          <w:p w14:paraId="6A3AAC93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7605" w:type="dxa"/>
            <w:gridSpan w:val="11"/>
          </w:tcPr>
          <w:p w14:paraId="67FB85A1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545A3F" w:rsidRPr="0064137D" w14:paraId="4E86F18F" w14:textId="77777777" w:rsidTr="00805959">
        <w:tc>
          <w:tcPr>
            <w:tcW w:w="4311" w:type="dxa"/>
          </w:tcPr>
          <w:p w14:paraId="06FCF3EC" w14:textId="77777777" w:rsidR="00545A3F" w:rsidRPr="0064137D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>บริษัทย่อย</w:t>
            </w:r>
          </w:p>
        </w:tc>
        <w:tc>
          <w:tcPr>
            <w:tcW w:w="963" w:type="dxa"/>
          </w:tcPr>
          <w:p w14:paraId="31265789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</w:pPr>
          </w:p>
        </w:tc>
        <w:tc>
          <w:tcPr>
            <w:tcW w:w="236" w:type="dxa"/>
          </w:tcPr>
          <w:p w14:paraId="26F90274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</w:pPr>
          </w:p>
        </w:tc>
        <w:tc>
          <w:tcPr>
            <w:tcW w:w="1024" w:type="dxa"/>
          </w:tcPr>
          <w:p w14:paraId="39DFF442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5FAA52D4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</w:tcPr>
          <w:p w14:paraId="24387A77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1" w:type="dxa"/>
          </w:tcPr>
          <w:p w14:paraId="25BEECD7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</w:tcPr>
          <w:p w14:paraId="2890C421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3" w:type="dxa"/>
          </w:tcPr>
          <w:p w14:paraId="54C0FF87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</w:tcPr>
          <w:p w14:paraId="0B17BA35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36" w:type="dxa"/>
          </w:tcPr>
          <w:p w14:paraId="284F46C4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</w:tcPr>
          <w:p w14:paraId="045A99EF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1" w:type="dxa"/>
          </w:tcPr>
          <w:p w14:paraId="22D0194D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246770A6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70" w:type="dxa"/>
          </w:tcPr>
          <w:p w14:paraId="2F594355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107" w:type="dxa"/>
          </w:tcPr>
          <w:p w14:paraId="0E78E21B" w14:textId="77777777" w:rsidR="00545A3F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</w:tr>
      <w:tr w:rsidR="007F5321" w:rsidRPr="0064137D" w14:paraId="5CACB26C" w14:textId="77777777" w:rsidTr="003C59BD">
        <w:tc>
          <w:tcPr>
            <w:tcW w:w="4311" w:type="dxa"/>
          </w:tcPr>
          <w:p w14:paraId="29EDED4B" w14:textId="7872EFBA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 อุบลไบโอเกษตร จำกัด</w:t>
            </w:r>
          </w:p>
        </w:tc>
        <w:tc>
          <w:tcPr>
            <w:tcW w:w="963" w:type="dxa"/>
          </w:tcPr>
          <w:p w14:paraId="27B510C4" w14:textId="464FD8F4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64137D">
              <w:t>99.99</w:t>
            </w:r>
          </w:p>
        </w:tc>
        <w:tc>
          <w:tcPr>
            <w:tcW w:w="236" w:type="dxa"/>
          </w:tcPr>
          <w:p w14:paraId="685103B8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</w:pPr>
          </w:p>
        </w:tc>
        <w:tc>
          <w:tcPr>
            <w:tcW w:w="1024" w:type="dxa"/>
          </w:tcPr>
          <w:p w14:paraId="0708A5DB" w14:textId="1EE6722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64137D">
              <w:t>99.99</w:t>
            </w:r>
          </w:p>
        </w:tc>
        <w:tc>
          <w:tcPr>
            <w:tcW w:w="270" w:type="dxa"/>
          </w:tcPr>
          <w:p w14:paraId="71CF6745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  <w:shd w:val="clear" w:color="auto" w:fill="auto"/>
          </w:tcPr>
          <w:p w14:paraId="3CB9C26B" w14:textId="28F32915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64137D">
              <w:t>1,210,000</w:t>
            </w:r>
          </w:p>
        </w:tc>
        <w:tc>
          <w:tcPr>
            <w:tcW w:w="241" w:type="dxa"/>
          </w:tcPr>
          <w:p w14:paraId="3D64628E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</w:tcPr>
          <w:p w14:paraId="4F25B9B3" w14:textId="0F83491A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64137D">
              <w:t>1,210,000</w:t>
            </w:r>
          </w:p>
        </w:tc>
        <w:tc>
          <w:tcPr>
            <w:tcW w:w="243" w:type="dxa"/>
          </w:tcPr>
          <w:p w14:paraId="7551F93E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</w:tcPr>
          <w:p w14:paraId="64D3AAF8" w14:textId="792DF37D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cs/>
                <w:lang w:val="en-GB"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1,209,998</w:t>
            </w:r>
          </w:p>
        </w:tc>
        <w:tc>
          <w:tcPr>
            <w:tcW w:w="236" w:type="dxa"/>
          </w:tcPr>
          <w:p w14:paraId="2752D838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</w:tcPr>
          <w:p w14:paraId="303D93F1" w14:textId="095E18FE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cs/>
                <w:lang w:val="en-GB"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1,209,998</w:t>
            </w:r>
          </w:p>
        </w:tc>
        <w:tc>
          <w:tcPr>
            <w:tcW w:w="241" w:type="dxa"/>
          </w:tcPr>
          <w:p w14:paraId="456155D9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422742BE" w14:textId="3C2C8CCF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773855DA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</w:tcPr>
          <w:p w14:paraId="47427C70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-</w:t>
            </w:r>
          </w:p>
        </w:tc>
      </w:tr>
      <w:tr w:rsidR="007F5321" w:rsidRPr="0064137D" w14:paraId="01FD4F6E" w14:textId="77777777" w:rsidTr="00DF5237">
        <w:tc>
          <w:tcPr>
            <w:tcW w:w="4311" w:type="dxa"/>
          </w:tcPr>
          <w:p w14:paraId="6845BBFD" w14:textId="420830B2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บริษัท อุบล ซันฟลาวเวอร์ จำกัด</w:t>
            </w:r>
          </w:p>
        </w:tc>
        <w:tc>
          <w:tcPr>
            <w:tcW w:w="963" w:type="dxa"/>
          </w:tcPr>
          <w:p w14:paraId="5649C22F" w14:textId="09ED0829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64137D">
              <w:t>99.99</w:t>
            </w:r>
          </w:p>
        </w:tc>
        <w:tc>
          <w:tcPr>
            <w:tcW w:w="236" w:type="dxa"/>
          </w:tcPr>
          <w:p w14:paraId="66AB66C7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</w:pPr>
          </w:p>
        </w:tc>
        <w:tc>
          <w:tcPr>
            <w:tcW w:w="1024" w:type="dxa"/>
          </w:tcPr>
          <w:p w14:paraId="5892DB19" w14:textId="7F010E70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64137D">
              <w:t>99</w:t>
            </w:r>
            <w:r w:rsidRPr="0064137D">
              <w:rPr>
                <w:lang w:val="en-GB"/>
              </w:rPr>
              <w:t>.</w:t>
            </w:r>
            <w:r w:rsidRPr="0064137D">
              <w:t>99</w:t>
            </w:r>
          </w:p>
        </w:tc>
        <w:tc>
          <w:tcPr>
            <w:tcW w:w="270" w:type="dxa"/>
          </w:tcPr>
          <w:p w14:paraId="14EC431F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46D7CB76" w14:textId="53059520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64137D">
              <w:t>1,440,000</w:t>
            </w:r>
          </w:p>
        </w:tc>
        <w:tc>
          <w:tcPr>
            <w:tcW w:w="241" w:type="dxa"/>
          </w:tcPr>
          <w:p w14:paraId="5FA5477B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B41CD0" w14:textId="0865B509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64137D">
              <w:t>1,440,000</w:t>
            </w:r>
          </w:p>
        </w:tc>
        <w:tc>
          <w:tcPr>
            <w:tcW w:w="243" w:type="dxa"/>
          </w:tcPr>
          <w:p w14:paraId="32C23D51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71986" w14:textId="3F14C3B9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1,439,998</w:t>
            </w:r>
          </w:p>
        </w:tc>
        <w:tc>
          <w:tcPr>
            <w:tcW w:w="236" w:type="dxa"/>
          </w:tcPr>
          <w:p w14:paraId="6B5B265C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2DB7ADB" w14:textId="554CD244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1,439,998</w:t>
            </w:r>
          </w:p>
        </w:tc>
        <w:tc>
          <w:tcPr>
            <w:tcW w:w="241" w:type="dxa"/>
          </w:tcPr>
          <w:p w14:paraId="5904D888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29F3C35B" w14:textId="1422B61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079A4DC2" w14:textId="77777777" w:rsidR="007F5321" w:rsidRPr="0064137D" w:rsidRDefault="007F5321" w:rsidP="007F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</w:tcPr>
          <w:p w14:paraId="45A5BAD5" w14:textId="1B202333" w:rsidR="007F5321" w:rsidRPr="0064137D" w:rsidRDefault="007F5321" w:rsidP="0053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64137D">
              <w:rPr>
                <w:rFonts w:eastAsia="Cordia New"/>
                <w:snapToGrid w:val="0"/>
                <w:lang w:eastAsia="th-TH"/>
              </w:rPr>
              <w:t>25,999</w:t>
            </w:r>
          </w:p>
        </w:tc>
      </w:tr>
      <w:tr w:rsidR="0040642C" w:rsidRPr="0064137D" w14:paraId="5A8091F4" w14:textId="77777777" w:rsidTr="003C59BD">
        <w:tc>
          <w:tcPr>
            <w:tcW w:w="4311" w:type="dxa"/>
          </w:tcPr>
          <w:p w14:paraId="14C2FAFA" w14:textId="3D1D813F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63" w:type="dxa"/>
          </w:tcPr>
          <w:p w14:paraId="1723109B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  <w:lang w:val="en-GB"/>
              </w:rPr>
            </w:pPr>
          </w:p>
        </w:tc>
        <w:tc>
          <w:tcPr>
            <w:tcW w:w="236" w:type="dxa"/>
          </w:tcPr>
          <w:p w14:paraId="3740BE3C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</w:pPr>
          </w:p>
        </w:tc>
        <w:tc>
          <w:tcPr>
            <w:tcW w:w="1024" w:type="dxa"/>
          </w:tcPr>
          <w:p w14:paraId="49CED8EA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  <w:lang w:val="en-GB"/>
              </w:rPr>
            </w:pPr>
          </w:p>
        </w:tc>
        <w:tc>
          <w:tcPr>
            <w:tcW w:w="270" w:type="dxa"/>
          </w:tcPr>
          <w:p w14:paraId="1F647009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AD9BD" w14:textId="4237F82D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b/>
                <w:bCs/>
              </w:rPr>
            </w:pPr>
            <w:r w:rsidRPr="0064137D">
              <w:rPr>
                <w:b/>
                <w:bCs/>
              </w:rPr>
              <w:t>2,650,000</w:t>
            </w:r>
          </w:p>
        </w:tc>
        <w:tc>
          <w:tcPr>
            <w:tcW w:w="241" w:type="dxa"/>
          </w:tcPr>
          <w:p w14:paraId="65F02B02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9AED59A" w14:textId="32E5A670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b/>
                <w:bCs/>
              </w:rPr>
            </w:pPr>
            <w:r w:rsidRPr="0064137D">
              <w:rPr>
                <w:b/>
                <w:bCs/>
              </w:rPr>
              <w:t>2,650,000</w:t>
            </w:r>
          </w:p>
        </w:tc>
        <w:tc>
          <w:tcPr>
            <w:tcW w:w="243" w:type="dxa"/>
          </w:tcPr>
          <w:p w14:paraId="534541AC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F53D53" w14:textId="33B4E069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64137D">
              <w:rPr>
                <w:rFonts w:eastAsia="Cordia New"/>
                <w:b/>
                <w:bCs/>
                <w:snapToGrid w:val="0"/>
                <w:lang w:eastAsia="th-TH"/>
              </w:rPr>
              <w:t>2,649,996</w:t>
            </w:r>
          </w:p>
        </w:tc>
        <w:tc>
          <w:tcPr>
            <w:tcW w:w="236" w:type="dxa"/>
          </w:tcPr>
          <w:p w14:paraId="353E6AD3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694FA0B" w14:textId="72FFEE45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cs/>
                <w:lang w:val="en-GB" w:eastAsia="th-TH"/>
              </w:rPr>
            </w:pPr>
            <w:r w:rsidRPr="0064137D">
              <w:rPr>
                <w:rFonts w:eastAsia="Cordia New"/>
                <w:b/>
                <w:bCs/>
                <w:snapToGrid w:val="0"/>
                <w:lang w:eastAsia="th-TH"/>
              </w:rPr>
              <w:t>2,649,996</w:t>
            </w:r>
          </w:p>
        </w:tc>
        <w:tc>
          <w:tcPr>
            <w:tcW w:w="241" w:type="dxa"/>
          </w:tcPr>
          <w:p w14:paraId="0C49463A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217C475" w14:textId="12B04F60" w:rsidR="0040642C" w:rsidRPr="0064137D" w:rsidRDefault="007F5321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64137D">
              <w:rPr>
                <w:rFonts w:eastAsia="Cordia New"/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14D8AED9" w14:textId="77777777" w:rsidR="0040642C" w:rsidRPr="0064137D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7B87580" w14:textId="55529CC8" w:rsidR="0040642C" w:rsidRPr="0064137D" w:rsidRDefault="000431F5" w:rsidP="0053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64137D">
              <w:rPr>
                <w:rFonts w:eastAsia="Cordia New"/>
                <w:b/>
                <w:bCs/>
                <w:snapToGrid w:val="0"/>
                <w:lang w:eastAsia="th-TH"/>
              </w:rPr>
              <w:t>25,999</w:t>
            </w:r>
          </w:p>
        </w:tc>
      </w:tr>
    </w:tbl>
    <w:p w14:paraId="116C3168" w14:textId="77777777" w:rsidR="00805959" w:rsidRPr="0064137D" w:rsidRDefault="0080595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</w:pPr>
    </w:p>
    <w:p w14:paraId="47F8E99E" w14:textId="40452485" w:rsidR="0064263D" w:rsidRPr="0064137D" w:rsidRDefault="0064263D" w:rsidP="00F60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jc w:val="thaiDistribute"/>
        <w:rPr>
          <w:cs/>
          <w:lang w:val="en-GB"/>
        </w:rPr>
        <w:sectPr w:rsidR="0064263D" w:rsidRPr="0064137D" w:rsidSect="00DF52AF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64137D">
        <w:rPr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  <w:r w:rsidR="00F607E7" w:rsidRPr="0064137D">
        <w:t xml:space="preserve"> </w:t>
      </w:r>
      <w:r w:rsidR="00F607E7" w:rsidRPr="0064137D">
        <w:rPr>
          <w:cs/>
          <w:lang w:val="en-GB"/>
        </w:rPr>
        <w:t>และบริษัทย่อยทั้งหมดดำเนินธุรกิจในประเทศไทย</w:t>
      </w:r>
    </w:p>
    <w:p w14:paraId="33272F3C" w14:textId="337B2477" w:rsidR="005E7B1E" w:rsidRPr="0064137D" w:rsidRDefault="000431F5" w:rsidP="00B12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lastRenderedPageBreak/>
        <w:t>6</w:t>
      </w:r>
      <w:r w:rsidR="002A6F8E" w:rsidRPr="0064137D">
        <w:rPr>
          <w:b/>
          <w:bCs/>
          <w:lang w:val="en-GB"/>
        </w:rPr>
        <w:tab/>
      </w:r>
      <w:r w:rsidR="005E7B1E" w:rsidRPr="0064137D">
        <w:rPr>
          <w:b/>
          <w:bCs/>
          <w:cs/>
          <w:lang w:val="en-GB"/>
        </w:rPr>
        <w:t>ที่ดิน อาคารและอุปกรณ์</w:t>
      </w:r>
    </w:p>
    <w:p w14:paraId="014BECAA" w14:textId="77777777" w:rsidR="005E7B1E" w:rsidRPr="0064137D" w:rsidRDefault="005E7B1E" w:rsidP="00FB097F">
      <w:pPr>
        <w:ind w:firstLine="706"/>
        <w:rPr>
          <w:sz w:val="24"/>
          <w:szCs w:val="24"/>
        </w:rPr>
      </w:pPr>
    </w:p>
    <w:p w14:paraId="58C2DD65" w14:textId="3F89474C" w:rsidR="008C2AAD" w:rsidRPr="0064137D" w:rsidRDefault="008C2AAD" w:rsidP="00511AB7">
      <w:pPr>
        <w:ind w:left="540"/>
        <w:jc w:val="thaiDistribute"/>
      </w:pPr>
      <w:r w:rsidRPr="0064137D">
        <w:rPr>
          <w:b/>
          <w:cs/>
          <w:lang w:val="en-GB"/>
        </w:rPr>
        <w:t>ก</w:t>
      </w:r>
      <w:r w:rsidRPr="0064137D">
        <w:rPr>
          <w:cs/>
          <w:lang w:val="en-GB"/>
        </w:rPr>
        <w:t>ารซื้อ จำหน่าย และโอนที่ดิน อาคารและอุปกรณ์</w:t>
      </w:r>
      <w:r w:rsidR="002E4DEF" w:rsidRPr="0064137D">
        <w:rPr>
          <w:cs/>
          <w:lang w:val="en-GB"/>
        </w:rPr>
        <w:t>ไม่รวมสินทรัพย์สิทธิการใช้</w:t>
      </w:r>
      <w:r w:rsidRPr="0064137D">
        <w:rPr>
          <w:cs/>
          <w:lang w:val="en-GB"/>
        </w:rPr>
        <w:t>ระหว่างงวด</w:t>
      </w:r>
      <w:r w:rsidR="00E32B73" w:rsidRPr="0064137D">
        <w:rPr>
          <w:rFonts w:hint="cs"/>
          <w:cs/>
          <w:lang w:val="en-GB"/>
        </w:rPr>
        <w:t>เก้า</w:t>
      </w:r>
      <w:r w:rsidRPr="0064137D">
        <w:rPr>
          <w:cs/>
          <w:lang w:val="en-GB"/>
        </w:rPr>
        <w:t xml:space="preserve">เดือนสิ้นสุดวันที่ </w:t>
      </w:r>
      <w:r w:rsidR="002E4DEF" w:rsidRPr="0064137D">
        <w:rPr>
          <w:cs/>
          <w:lang w:val="en-GB"/>
        </w:rPr>
        <w:br/>
      </w:r>
      <w:r w:rsidR="00F37350" w:rsidRPr="0064137D">
        <w:t>30</w:t>
      </w:r>
      <w:r w:rsidR="00A15B0E" w:rsidRPr="0064137D">
        <w:rPr>
          <w:cs/>
          <w:lang w:val="en-GB"/>
        </w:rPr>
        <w:t xml:space="preserve"> </w:t>
      </w:r>
      <w:r w:rsidR="00E32B73" w:rsidRPr="0064137D">
        <w:rPr>
          <w:rFonts w:hint="cs"/>
          <w:cs/>
          <w:lang w:val="en-GB"/>
        </w:rPr>
        <w:t>กันยายน</w:t>
      </w:r>
      <w:r w:rsidR="009161A2" w:rsidRPr="0064137D">
        <w:t xml:space="preserve"> </w:t>
      </w:r>
      <w:r w:rsidR="00F37350" w:rsidRPr="0064137D">
        <w:t>256</w:t>
      </w:r>
      <w:r w:rsidR="0070384A" w:rsidRPr="0064137D">
        <w:t>4</w:t>
      </w:r>
      <w:r w:rsidR="00545A3F" w:rsidRPr="0064137D">
        <w:t xml:space="preserve"> </w:t>
      </w:r>
      <w:r w:rsidRPr="0064137D">
        <w:rPr>
          <w:cs/>
          <w:lang w:val="en-GB"/>
        </w:rPr>
        <w:t>มีดังนี้</w:t>
      </w:r>
    </w:p>
    <w:p w14:paraId="46B448E7" w14:textId="77777777" w:rsidR="00F81B78" w:rsidRPr="0064137D" w:rsidRDefault="00F81B78" w:rsidP="00FB097F">
      <w:pPr>
        <w:ind w:left="540"/>
        <w:rPr>
          <w:sz w:val="10"/>
          <w:szCs w:val="10"/>
        </w:rPr>
      </w:pP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170"/>
        <w:gridCol w:w="271"/>
        <w:gridCol w:w="1171"/>
        <w:gridCol w:w="271"/>
        <w:gridCol w:w="1080"/>
        <w:gridCol w:w="271"/>
        <w:gridCol w:w="1225"/>
      </w:tblGrid>
      <w:tr w:rsidR="00A15B0E" w:rsidRPr="0064137D" w14:paraId="2FDAAE29" w14:textId="77777777" w:rsidTr="00635553">
        <w:trPr>
          <w:tblHeader/>
        </w:trPr>
        <w:tc>
          <w:tcPr>
            <w:tcW w:w="2104" w:type="pct"/>
          </w:tcPr>
          <w:p w14:paraId="0D5DA9BA" w14:textId="77777777" w:rsidR="00A15B0E" w:rsidRPr="0064137D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85" w:type="pct"/>
            <w:gridSpan w:val="3"/>
          </w:tcPr>
          <w:p w14:paraId="5D44F5F2" w14:textId="77777777" w:rsidR="00A15B0E" w:rsidRPr="0064137D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4137D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44" w:type="pct"/>
          </w:tcPr>
          <w:p w14:paraId="399C39A7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1367" w:type="pct"/>
            <w:gridSpan w:val="3"/>
          </w:tcPr>
          <w:p w14:paraId="395C955C" w14:textId="77777777" w:rsidR="00A15B0E" w:rsidRPr="0064137D" w:rsidRDefault="00545A3F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15B0E" w:rsidRPr="0064137D" w14:paraId="66CD7A48" w14:textId="77777777" w:rsidTr="00635553">
        <w:trPr>
          <w:tblHeader/>
        </w:trPr>
        <w:tc>
          <w:tcPr>
            <w:tcW w:w="2104" w:type="pct"/>
          </w:tcPr>
          <w:p w14:paraId="73581629" w14:textId="77777777" w:rsidR="00A15B0E" w:rsidRPr="0064137D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155716BD" w14:textId="77777777" w:rsidR="00A15B0E" w:rsidRPr="0064137D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490FFD3E" w14:textId="77777777" w:rsidR="00A15B0E" w:rsidRPr="0064137D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20" w:type="pct"/>
          </w:tcPr>
          <w:p w14:paraId="0573104A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  <w:p w14:paraId="2A44956A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การซื้อและ</w:t>
            </w:r>
          </w:p>
          <w:p w14:paraId="2424D5A2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การโอนเข้า</w:t>
            </w:r>
            <w:r w:rsidRPr="0064137D">
              <w:t xml:space="preserve"> </w:t>
            </w:r>
          </w:p>
          <w:p w14:paraId="34245E53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t>-</w:t>
            </w:r>
            <w:r w:rsidRPr="0064137D">
              <w:rPr>
                <w:cs/>
                <w:lang w:val="en-GB"/>
              </w:rPr>
              <w:t>ราคาทุน</w:t>
            </w:r>
          </w:p>
        </w:tc>
        <w:tc>
          <w:tcPr>
            <w:tcW w:w="144" w:type="pct"/>
          </w:tcPr>
          <w:p w14:paraId="72437203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621" w:type="pct"/>
          </w:tcPr>
          <w:p w14:paraId="2079D175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การจำหน่าย</w:t>
            </w:r>
          </w:p>
          <w:p w14:paraId="7C652C6C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และการโอนออก</w:t>
            </w:r>
            <w:r w:rsidRPr="0064137D">
              <w:t>-</w:t>
            </w:r>
            <w:r w:rsidRPr="0064137D">
              <w:rPr>
                <w:cs/>
                <w:lang w:val="en-GB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506630E8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573" w:type="pct"/>
          </w:tcPr>
          <w:p w14:paraId="7B6F0FEA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  <w:p w14:paraId="6EC289D4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การซื้อและ</w:t>
            </w:r>
          </w:p>
          <w:p w14:paraId="382E73BE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การโอนเข้า</w:t>
            </w:r>
            <w:r w:rsidRPr="0064137D">
              <w:t xml:space="preserve"> </w:t>
            </w:r>
          </w:p>
          <w:p w14:paraId="691AFEE3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t>-</w:t>
            </w:r>
            <w:r w:rsidRPr="0064137D">
              <w:rPr>
                <w:cs/>
                <w:lang w:val="en-GB"/>
              </w:rPr>
              <w:t>ราคาทุน</w:t>
            </w:r>
          </w:p>
        </w:tc>
        <w:tc>
          <w:tcPr>
            <w:tcW w:w="144" w:type="pct"/>
          </w:tcPr>
          <w:p w14:paraId="4BB13384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651" w:type="pct"/>
          </w:tcPr>
          <w:p w14:paraId="68121BC1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การจำหน่าย</w:t>
            </w:r>
          </w:p>
          <w:p w14:paraId="19BF9BEC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cs/>
                <w:lang w:val="en-GB"/>
              </w:rPr>
              <w:t>และการโอนออก</w:t>
            </w:r>
            <w:r w:rsidRPr="0064137D">
              <w:t>-</w:t>
            </w:r>
            <w:r w:rsidRPr="0064137D">
              <w:rPr>
                <w:cs/>
                <w:lang w:val="en-GB"/>
              </w:rPr>
              <w:t>ราคาตามบัญชีสุทธิ</w:t>
            </w:r>
          </w:p>
        </w:tc>
      </w:tr>
      <w:tr w:rsidR="00A15B0E" w:rsidRPr="0064137D" w14:paraId="1B99534C" w14:textId="77777777" w:rsidTr="00635553">
        <w:trPr>
          <w:tblHeader/>
        </w:trPr>
        <w:tc>
          <w:tcPr>
            <w:tcW w:w="2104" w:type="pct"/>
          </w:tcPr>
          <w:p w14:paraId="73D91C48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</w:pPr>
          </w:p>
        </w:tc>
        <w:tc>
          <w:tcPr>
            <w:tcW w:w="2896" w:type="pct"/>
            <w:gridSpan w:val="7"/>
          </w:tcPr>
          <w:p w14:paraId="6B1EE739" w14:textId="77777777" w:rsidR="00A15B0E" w:rsidRPr="0064137D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635553" w:rsidRPr="0064137D" w14:paraId="0BD071CF" w14:textId="77777777" w:rsidTr="00635553">
        <w:trPr>
          <w:tblHeader/>
        </w:trPr>
        <w:tc>
          <w:tcPr>
            <w:tcW w:w="2104" w:type="pct"/>
          </w:tcPr>
          <w:p w14:paraId="641D3923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i/>
                <w:iCs/>
              </w:rPr>
            </w:pPr>
            <w:r w:rsidRPr="0064137D">
              <w:rPr>
                <w:cs/>
                <w:lang w:val="en-GB"/>
              </w:rPr>
              <w:t>ที่ดิน</w:t>
            </w:r>
          </w:p>
        </w:tc>
        <w:tc>
          <w:tcPr>
            <w:tcW w:w="620" w:type="pct"/>
          </w:tcPr>
          <w:p w14:paraId="5025EC33" w14:textId="7BF59A2E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64137D">
              <w:t>534</w:t>
            </w:r>
          </w:p>
        </w:tc>
        <w:tc>
          <w:tcPr>
            <w:tcW w:w="144" w:type="pct"/>
          </w:tcPr>
          <w:p w14:paraId="59E33D5D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both"/>
            </w:pPr>
          </w:p>
        </w:tc>
        <w:tc>
          <w:tcPr>
            <w:tcW w:w="621" w:type="pct"/>
          </w:tcPr>
          <w:p w14:paraId="7DB5F4A5" w14:textId="7E40630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(64)</w:t>
            </w:r>
          </w:p>
        </w:tc>
        <w:tc>
          <w:tcPr>
            <w:tcW w:w="144" w:type="pct"/>
          </w:tcPr>
          <w:p w14:paraId="4877524E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3"/>
              </w:tabs>
              <w:spacing w:after="0" w:line="240" w:lineRule="auto"/>
              <w:ind w:left="-126" w:right="70"/>
              <w:jc w:val="both"/>
            </w:pPr>
          </w:p>
        </w:tc>
        <w:tc>
          <w:tcPr>
            <w:tcW w:w="573" w:type="pct"/>
          </w:tcPr>
          <w:p w14:paraId="249D57A0" w14:textId="515113BE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30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534</w:t>
            </w:r>
          </w:p>
        </w:tc>
        <w:tc>
          <w:tcPr>
            <w:tcW w:w="144" w:type="pct"/>
          </w:tcPr>
          <w:p w14:paraId="43374E12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</w:p>
        </w:tc>
        <w:tc>
          <w:tcPr>
            <w:tcW w:w="651" w:type="pct"/>
          </w:tcPr>
          <w:p w14:paraId="3BBAE42D" w14:textId="119FB19E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76FAD2BF" w14:textId="77777777" w:rsidTr="00635553">
        <w:trPr>
          <w:tblHeader/>
        </w:trPr>
        <w:tc>
          <w:tcPr>
            <w:tcW w:w="2104" w:type="pct"/>
          </w:tcPr>
          <w:p w14:paraId="56AAD569" w14:textId="142C665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i/>
                <w:iCs/>
              </w:rPr>
            </w:pPr>
            <w:r w:rsidRPr="0064137D">
              <w:rPr>
                <w:cs/>
                <w:lang w:val="en-GB"/>
              </w:rPr>
              <w:t>อาคารและสิ่งปลูกสร้างอื่น</w:t>
            </w:r>
          </w:p>
        </w:tc>
        <w:tc>
          <w:tcPr>
            <w:tcW w:w="620" w:type="pct"/>
          </w:tcPr>
          <w:p w14:paraId="72C9F45C" w14:textId="1828C8E8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35,193</w:t>
            </w:r>
          </w:p>
        </w:tc>
        <w:tc>
          <w:tcPr>
            <w:tcW w:w="144" w:type="pct"/>
          </w:tcPr>
          <w:p w14:paraId="48B057BF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30230AA3" w14:textId="40ED2F9E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</w:t>
            </w:r>
            <w:r w:rsidR="00F63B82" w:rsidRPr="0064137D">
              <w:t>7,730</w:t>
            </w:r>
            <w:r w:rsidRPr="0064137D">
              <w:t>)</w:t>
            </w:r>
          </w:p>
        </w:tc>
        <w:tc>
          <w:tcPr>
            <w:tcW w:w="144" w:type="pct"/>
          </w:tcPr>
          <w:p w14:paraId="4B5BD74C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D5F4E69" w14:textId="2A202330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15,301</w:t>
            </w:r>
          </w:p>
        </w:tc>
        <w:tc>
          <w:tcPr>
            <w:tcW w:w="144" w:type="pct"/>
          </w:tcPr>
          <w:p w14:paraId="6C4FD6C7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4DEF78D1" w14:textId="366DA449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3C7498E6" w14:textId="77777777" w:rsidTr="00635553">
        <w:trPr>
          <w:tblHeader/>
        </w:trPr>
        <w:tc>
          <w:tcPr>
            <w:tcW w:w="2104" w:type="pct"/>
          </w:tcPr>
          <w:p w14:paraId="0F73EE03" w14:textId="4704FFA5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</w:pPr>
            <w:r w:rsidRPr="0064137D">
              <w:rPr>
                <w:cs/>
                <w:lang w:val="en-GB"/>
              </w:rPr>
              <w:t>เครื่องจักร</w:t>
            </w:r>
          </w:p>
        </w:tc>
        <w:tc>
          <w:tcPr>
            <w:tcW w:w="620" w:type="pct"/>
          </w:tcPr>
          <w:p w14:paraId="6D7EB00B" w14:textId="6FB018DC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110,002</w:t>
            </w:r>
          </w:p>
        </w:tc>
        <w:tc>
          <w:tcPr>
            <w:tcW w:w="144" w:type="pct"/>
          </w:tcPr>
          <w:p w14:paraId="303496B9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6C871371" w14:textId="3B983D3B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247"/>
              <w:jc w:val="right"/>
            </w:pPr>
            <w:r w:rsidRPr="0064137D">
              <w:t>-</w:t>
            </w:r>
          </w:p>
        </w:tc>
        <w:tc>
          <w:tcPr>
            <w:tcW w:w="144" w:type="pct"/>
          </w:tcPr>
          <w:p w14:paraId="1501C6E5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003807F3" w14:textId="505CB560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16,473</w:t>
            </w:r>
          </w:p>
        </w:tc>
        <w:tc>
          <w:tcPr>
            <w:tcW w:w="144" w:type="pct"/>
          </w:tcPr>
          <w:p w14:paraId="0095B712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0A9CCD17" w14:textId="27444C9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5292B32F" w14:textId="77777777" w:rsidTr="00635553">
        <w:trPr>
          <w:tblHeader/>
        </w:trPr>
        <w:tc>
          <w:tcPr>
            <w:tcW w:w="2104" w:type="pct"/>
          </w:tcPr>
          <w:p w14:paraId="601A8EC9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ระบบสาธารณูปโภค</w:t>
            </w:r>
          </w:p>
        </w:tc>
        <w:tc>
          <w:tcPr>
            <w:tcW w:w="620" w:type="pct"/>
          </w:tcPr>
          <w:p w14:paraId="75E4B00C" w14:textId="14D291BE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1</w:t>
            </w:r>
            <w:r w:rsidR="00F63B82" w:rsidRPr="0064137D">
              <w:t>8,328</w:t>
            </w:r>
          </w:p>
        </w:tc>
        <w:tc>
          <w:tcPr>
            <w:tcW w:w="144" w:type="pct"/>
          </w:tcPr>
          <w:p w14:paraId="6142C64D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59BE613F" w14:textId="2C50AC2F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(1,002)</w:t>
            </w:r>
          </w:p>
        </w:tc>
        <w:tc>
          <w:tcPr>
            <w:tcW w:w="144" w:type="pct"/>
          </w:tcPr>
          <w:p w14:paraId="77A58F97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25828EAA" w14:textId="303C3B79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3,731</w:t>
            </w:r>
          </w:p>
        </w:tc>
        <w:tc>
          <w:tcPr>
            <w:tcW w:w="144" w:type="pct"/>
          </w:tcPr>
          <w:p w14:paraId="1CA7DE83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6F0FF764" w14:textId="023B7FBF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66234474" w14:textId="77777777" w:rsidTr="00635553">
        <w:trPr>
          <w:tblHeader/>
        </w:trPr>
        <w:tc>
          <w:tcPr>
            <w:tcW w:w="2104" w:type="pct"/>
          </w:tcPr>
          <w:p w14:paraId="60F0F5A7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i/>
                <w:iCs/>
              </w:rPr>
            </w:pPr>
            <w:r w:rsidRPr="0064137D">
              <w:rPr>
                <w:cs/>
                <w:lang w:val="en-GB"/>
              </w:rPr>
              <w:t>เครื่องมือ เครื่องใช้และเครื่องตกแต่ง</w:t>
            </w:r>
          </w:p>
        </w:tc>
        <w:tc>
          <w:tcPr>
            <w:tcW w:w="620" w:type="pct"/>
          </w:tcPr>
          <w:p w14:paraId="170CF0DF" w14:textId="3DF6C633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64137D">
              <w:rPr>
                <w:lang w:val="en-GB"/>
              </w:rPr>
              <w:t>9,</w:t>
            </w:r>
            <w:r w:rsidR="00F63B82" w:rsidRPr="0064137D">
              <w:rPr>
                <w:lang w:val="en-GB"/>
              </w:rPr>
              <w:t>690</w:t>
            </w:r>
          </w:p>
        </w:tc>
        <w:tc>
          <w:tcPr>
            <w:tcW w:w="144" w:type="pct"/>
          </w:tcPr>
          <w:p w14:paraId="66814F62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09CF6189" w14:textId="7FCE19D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(124)</w:t>
            </w:r>
          </w:p>
        </w:tc>
        <w:tc>
          <w:tcPr>
            <w:tcW w:w="144" w:type="pct"/>
          </w:tcPr>
          <w:p w14:paraId="73DD6CB4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0A02E7A" w14:textId="3DD4087C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64137D">
              <w:rPr>
                <w:lang w:val="en-GB"/>
              </w:rPr>
              <w:t>6,364</w:t>
            </w:r>
          </w:p>
        </w:tc>
        <w:tc>
          <w:tcPr>
            <w:tcW w:w="144" w:type="pct"/>
          </w:tcPr>
          <w:p w14:paraId="6C23C62D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33768D9B" w14:textId="3FA08705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2A2DEC25" w14:textId="77777777" w:rsidTr="00635553">
        <w:trPr>
          <w:tblHeader/>
        </w:trPr>
        <w:tc>
          <w:tcPr>
            <w:tcW w:w="2104" w:type="pct"/>
          </w:tcPr>
          <w:p w14:paraId="72060B7A" w14:textId="58A266B5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</w:pPr>
            <w:r w:rsidRPr="0064137D">
              <w:rPr>
                <w:cs/>
                <w:lang w:val="en-GB"/>
              </w:rPr>
              <w:t>ยานพาหนะ</w:t>
            </w:r>
          </w:p>
        </w:tc>
        <w:tc>
          <w:tcPr>
            <w:tcW w:w="620" w:type="pct"/>
          </w:tcPr>
          <w:p w14:paraId="6CF33264" w14:textId="32EC577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64137D">
              <w:rPr>
                <w:lang w:val="en-GB"/>
              </w:rPr>
              <w:t>3,284</w:t>
            </w:r>
          </w:p>
        </w:tc>
        <w:tc>
          <w:tcPr>
            <w:tcW w:w="144" w:type="pct"/>
          </w:tcPr>
          <w:p w14:paraId="48E115E5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7E11DDDC" w14:textId="20C24E5C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247"/>
              <w:jc w:val="right"/>
            </w:pPr>
            <w:r w:rsidRPr="0064137D">
              <w:t>-</w:t>
            </w:r>
          </w:p>
        </w:tc>
        <w:tc>
          <w:tcPr>
            <w:tcW w:w="144" w:type="pct"/>
          </w:tcPr>
          <w:p w14:paraId="0E7941CD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5CDE1922" w14:textId="78B78650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1,836</w:t>
            </w:r>
          </w:p>
        </w:tc>
        <w:tc>
          <w:tcPr>
            <w:tcW w:w="144" w:type="pct"/>
          </w:tcPr>
          <w:p w14:paraId="4F770804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247B530D" w14:textId="0C68B359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4B89CCC3" w14:textId="77777777" w:rsidTr="00635553">
        <w:trPr>
          <w:tblHeader/>
        </w:trPr>
        <w:tc>
          <w:tcPr>
            <w:tcW w:w="2104" w:type="pct"/>
          </w:tcPr>
          <w:p w14:paraId="24F77468" w14:textId="7BEAC98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cs/>
                <w:lang w:val="en-GB"/>
              </w:rPr>
            </w:pPr>
            <w:r w:rsidRPr="0064137D">
              <w:rPr>
                <w:rFonts w:hint="cs"/>
                <w:cs/>
                <w:lang w:val="en-GB"/>
              </w:rPr>
              <w:t>ต้นทุนหญ้าเนเปียร์</w:t>
            </w:r>
          </w:p>
        </w:tc>
        <w:tc>
          <w:tcPr>
            <w:tcW w:w="620" w:type="pct"/>
          </w:tcPr>
          <w:p w14:paraId="443988D5" w14:textId="2FE4B7E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64137D">
              <w:rPr>
                <w:lang w:val="en-GB"/>
              </w:rPr>
              <w:t>700</w:t>
            </w:r>
          </w:p>
        </w:tc>
        <w:tc>
          <w:tcPr>
            <w:tcW w:w="144" w:type="pct"/>
          </w:tcPr>
          <w:p w14:paraId="6E431F0E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200B4776" w14:textId="5944DFA2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247"/>
              <w:jc w:val="right"/>
            </w:pPr>
            <w:r w:rsidRPr="0064137D">
              <w:t>-</w:t>
            </w:r>
          </w:p>
        </w:tc>
        <w:tc>
          <w:tcPr>
            <w:tcW w:w="144" w:type="pct"/>
          </w:tcPr>
          <w:p w14:paraId="6BC13894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6EA4873D" w14:textId="7045F0E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700</w:t>
            </w:r>
          </w:p>
        </w:tc>
        <w:tc>
          <w:tcPr>
            <w:tcW w:w="144" w:type="pct"/>
          </w:tcPr>
          <w:p w14:paraId="38E52A91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4A9EDCCF" w14:textId="27B5105C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303"/>
              <w:jc w:val="right"/>
            </w:pPr>
            <w:r w:rsidRPr="0064137D">
              <w:t>-</w:t>
            </w:r>
          </w:p>
        </w:tc>
      </w:tr>
      <w:tr w:rsidR="00635553" w:rsidRPr="0064137D" w14:paraId="5BDABDA5" w14:textId="77777777" w:rsidTr="00635553">
        <w:trPr>
          <w:tblHeader/>
        </w:trPr>
        <w:tc>
          <w:tcPr>
            <w:tcW w:w="2104" w:type="pct"/>
          </w:tcPr>
          <w:p w14:paraId="2C52755E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620" w:type="pct"/>
          </w:tcPr>
          <w:p w14:paraId="726D649F" w14:textId="6AC7F8DF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6</w:t>
            </w:r>
            <w:r w:rsidR="00F63B82" w:rsidRPr="0064137D">
              <w:t>6,814</w:t>
            </w:r>
          </w:p>
        </w:tc>
        <w:tc>
          <w:tcPr>
            <w:tcW w:w="144" w:type="pct"/>
          </w:tcPr>
          <w:p w14:paraId="69BA20EB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248DCCA3" w14:textId="6449A7CC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(160,437)</w:t>
            </w:r>
          </w:p>
        </w:tc>
        <w:tc>
          <w:tcPr>
            <w:tcW w:w="144" w:type="pct"/>
          </w:tcPr>
          <w:p w14:paraId="6EF046F4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2DEF242" w14:textId="11034D79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34,538</w:t>
            </w:r>
          </w:p>
        </w:tc>
        <w:tc>
          <w:tcPr>
            <w:tcW w:w="144" w:type="pct"/>
          </w:tcPr>
          <w:p w14:paraId="0E008BF2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1" w:type="pct"/>
          </w:tcPr>
          <w:p w14:paraId="46057EB5" w14:textId="03E29BFA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64137D">
              <w:t>(39,324)</w:t>
            </w:r>
          </w:p>
        </w:tc>
      </w:tr>
      <w:tr w:rsidR="00635553" w:rsidRPr="0064137D" w14:paraId="778CD7C7" w14:textId="77777777" w:rsidTr="00635553">
        <w:trPr>
          <w:tblHeader/>
        </w:trPr>
        <w:tc>
          <w:tcPr>
            <w:tcW w:w="2104" w:type="pct"/>
          </w:tcPr>
          <w:p w14:paraId="71AA3F40" w14:textId="22A9884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b/>
                <w:bCs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B497210" w14:textId="4ADFFC65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2</w:t>
            </w:r>
            <w:r w:rsidR="00F63B82" w:rsidRPr="0064137D">
              <w:rPr>
                <w:b/>
                <w:bCs/>
              </w:rPr>
              <w:t>44,545</w:t>
            </w:r>
          </w:p>
        </w:tc>
        <w:tc>
          <w:tcPr>
            <w:tcW w:w="144" w:type="pct"/>
          </w:tcPr>
          <w:p w14:paraId="3BA9945F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  <w:rPr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3ADE211" w14:textId="732550B5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lang w:val="en-GB"/>
              </w:rPr>
              <w:t>(16</w:t>
            </w:r>
            <w:r w:rsidR="00F63B82" w:rsidRPr="0064137D">
              <w:rPr>
                <w:b/>
                <w:bCs/>
                <w:lang w:val="en-GB"/>
              </w:rPr>
              <w:t>9,357</w:t>
            </w:r>
            <w:r w:rsidRPr="0064137D">
              <w:rPr>
                <w:b/>
                <w:bCs/>
                <w:lang w:val="en-GB"/>
              </w:rPr>
              <w:t>)</w:t>
            </w:r>
          </w:p>
        </w:tc>
        <w:tc>
          <w:tcPr>
            <w:tcW w:w="144" w:type="pct"/>
          </w:tcPr>
          <w:p w14:paraId="70C6930B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  <w:tab w:val="decimal" w:pos="873"/>
              </w:tabs>
              <w:spacing w:after="0" w:line="240" w:lineRule="auto"/>
              <w:ind w:left="-126" w:right="-202"/>
              <w:jc w:val="both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D040A5B" w14:textId="79B78CC1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79,477</w:t>
            </w:r>
          </w:p>
        </w:tc>
        <w:tc>
          <w:tcPr>
            <w:tcW w:w="144" w:type="pct"/>
          </w:tcPr>
          <w:p w14:paraId="6F0DF430" w14:textId="77777777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  <w:rPr>
                <w:b/>
                <w:bCs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55DB8F2" w14:textId="43B71671" w:rsidR="00635553" w:rsidRPr="0064137D" w:rsidRDefault="00635553" w:rsidP="0063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lang w:val="en-GB"/>
              </w:rPr>
              <w:t>(39,324)</w:t>
            </w:r>
          </w:p>
        </w:tc>
      </w:tr>
    </w:tbl>
    <w:p w14:paraId="713EF283" w14:textId="77777777" w:rsidR="00A15B0E" w:rsidRPr="0064137D" w:rsidRDefault="00A15B0E" w:rsidP="00FB097F">
      <w:pPr>
        <w:rPr>
          <w:sz w:val="16"/>
          <w:szCs w:val="16"/>
        </w:rPr>
      </w:pPr>
    </w:p>
    <w:p w14:paraId="16EA8A4C" w14:textId="77777777" w:rsidR="00C254E6" w:rsidRPr="0064137D" w:rsidRDefault="00C254E6" w:rsidP="00FB097F">
      <w:pPr>
        <w:ind w:left="540"/>
        <w:rPr>
          <w:spacing w:val="-6"/>
          <w:sz w:val="2"/>
          <w:szCs w:val="2"/>
        </w:rPr>
      </w:pPr>
    </w:p>
    <w:p w14:paraId="12AC4353" w14:textId="35EB01FC" w:rsidR="00635553" w:rsidRPr="0064137D" w:rsidRDefault="00236A39" w:rsidP="00635553">
      <w:pPr>
        <w:tabs>
          <w:tab w:val="clear" w:pos="227"/>
          <w:tab w:val="clear" w:pos="454"/>
          <w:tab w:val="left" w:pos="540"/>
          <w:tab w:val="left" w:pos="720"/>
        </w:tabs>
        <w:ind w:left="630"/>
        <w:jc w:val="thaiDistribute"/>
        <w:rPr>
          <w:b/>
          <w:i/>
          <w:iCs/>
        </w:rPr>
      </w:pPr>
      <w:r w:rsidRPr="0064137D">
        <w:rPr>
          <w:b/>
          <w:cs/>
          <w:lang w:val="en-GB"/>
        </w:rPr>
        <w:t xml:space="preserve">กลุ่มบริษัทและบริษัทได้จำนองที่ดิน อาคารและเครื่องจักรเพื่อเป็นหลักทรัพย์ค้ำประกันเงินกู้ยืม ตามที่กล่าวไว้ในหมายเหตุประกอบงบการเงินข้อ </w:t>
      </w:r>
      <w:r w:rsidR="00BE0066" w:rsidRPr="0064137D">
        <w:rPr>
          <w:bCs/>
        </w:rPr>
        <w:t>7</w:t>
      </w:r>
      <w:r w:rsidRPr="0064137D">
        <w:rPr>
          <w:b/>
        </w:rPr>
        <w:t xml:space="preserve"> </w:t>
      </w:r>
      <w:r w:rsidRPr="0064137D">
        <w:rPr>
          <w:b/>
          <w:cs/>
          <w:lang w:val="en-GB"/>
        </w:rPr>
        <w:t xml:space="preserve">ราคาตามบัญชีของที่ดิน อาคารและเครื่องจักรดังกล่าว ณ วันที่ </w:t>
      </w:r>
      <w:r w:rsidR="00F37350" w:rsidRPr="0064137D">
        <w:rPr>
          <w:bCs/>
        </w:rPr>
        <w:t>30</w:t>
      </w:r>
      <w:r w:rsidR="00F740B8" w:rsidRPr="0064137D">
        <w:rPr>
          <w:b/>
        </w:rPr>
        <w:t xml:space="preserve"> </w:t>
      </w:r>
      <w:r w:rsidR="00E32B73" w:rsidRPr="0064137D">
        <w:rPr>
          <w:rFonts w:hint="cs"/>
          <w:b/>
          <w:cs/>
          <w:lang w:val="en-GB"/>
        </w:rPr>
        <w:t xml:space="preserve">กันยายน </w:t>
      </w:r>
      <w:r w:rsidR="00F37350" w:rsidRPr="0064137D">
        <w:rPr>
          <w:bCs/>
        </w:rPr>
        <w:t>256</w:t>
      </w:r>
      <w:r w:rsidR="0039447C" w:rsidRPr="0064137D">
        <w:rPr>
          <w:bCs/>
        </w:rPr>
        <w:t>4</w:t>
      </w:r>
      <w:r w:rsidR="00F740B8" w:rsidRPr="0064137D">
        <w:rPr>
          <w:bCs/>
        </w:rPr>
        <w:t xml:space="preserve"> </w:t>
      </w:r>
      <w:r w:rsidRPr="0064137D">
        <w:rPr>
          <w:b/>
          <w:cs/>
          <w:lang w:val="en-GB"/>
        </w:rPr>
        <w:t xml:space="preserve">มีจำนวนเงิน </w:t>
      </w:r>
      <w:r w:rsidR="00C72237" w:rsidRPr="0064137D">
        <w:rPr>
          <w:bCs/>
        </w:rPr>
        <w:t>1,796</w:t>
      </w:r>
      <w:r w:rsidRPr="0064137D">
        <w:rPr>
          <w:b/>
        </w:rPr>
        <w:t xml:space="preserve"> </w:t>
      </w:r>
      <w:r w:rsidRPr="0064137D">
        <w:rPr>
          <w:b/>
          <w:cs/>
          <w:lang w:val="en-GB"/>
        </w:rPr>
        <w:t xml:space="preserve">ล้านบาท และ </w:t>
      </w:r>
      <w:r w:rsidR="00C72237" w:rsidRPr="0064137D">
        <w:rPr>
          <w:bCs/>
        </w:rPr>
        <w:t>1,045</w:t>
      </w:r>
      <w:r w:rsidRPr="0064137D">
        <w:rPr>
          <w:b/>
        </w:rPr>
        <w:t xml:space="preserve"> </w:t>
      </w:r>
      <w:r w:rsidRPr="0064137D">
        <w:rPr>
          <w:b/>
          <w:cs/>
          <w:lang w:val="en-GB"/>
        </w:rPr>
        <w:t xml:space="preserve">ล้านบาท ตามลำดับ </w:t>
      </w:r>
    </w:p>
    <w:p w14:paraId="51BFF5C5" w14:textId="7EA65CA9" w:rsidR="00D21001" w:rsidRPr="0064137D" w:rsidRDefault="00D21001" w:rsidP="00D21001">
      <w:pPr>
        <w:tabs>
          <w:tab w:val="clear" w:pos="227"/>
          <w:tab w:val="clear" w:pos="454"/>
          <w:tab w:val="left" w:pos="540"/>
          <w:tab w:val="left" w:pos="720"/>
        </w:tabs>
        <w:jc w:val="thaiDistribute"/>
        <w:rPr>
          <w:b/>
          <w:i/>
          <w:iCs/>
        </w:rPr>
        <w:sectPr w:rsidR="00D21001" w:rsidRPr="0064137D" w:rsidSect="005A0DF7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C87C1" w14:textId="1957EBF3" w:rsidR="0054256C" w:rsidRPr="0064137D" w:rsidRDefault="000431F5" w:rsidP="00B9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  <w:cs/>
          <w:lang w:val="en-GB"/>
        </w:rPr>
      </w:pPr>
      <w:r w:rsidRPr="0064137D">
        <w:rPr>
          <w:b/>
          <w:bCs/>
        </w:rPr>
        <w:lastRenderedPageBreak/>
        <w:t>7</w:t>
      </w:r>
      <w:r w:rsidR="00101403" w:rsidRPr="0064137D">
        <w:rPr>
          <w:b/>
          <w:bCs/>
          <w:lang w:val="en-GB"/>
        </w:rPr>
        <w:tab/>
      </w:r>
      <w:r w:rsidR="0054256C" w:rsidRPr="0064137D">
        <w:rPr>
          <w:b/>
          <w:bCs/>
          <w:cs/>
          <w:lang w:val="en-GB"/>
        </w:rPr>
        <w:t>หนี้สินที่มีภาระดอกเบี้ย</w:t>
      </w:r>
    </w:p>
    <w:p w14:paraId="4FE0B00F" w14:textId="77777777" w:rsidR="00EB1189" w:rsidRPr="0064137D" w:rsidRDefault="00EB1189" w:rsidP="00997AD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468A7DD5" w14:textId="0272131A" w:rsidR="004D3361" w:rsidRPr="0064137D" w:rsidRDefault="004D3361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bookmarkStart w:id="1" w:name="OLE_LINK1"/>
      <w:bookmarkStart w:id="2" w:name="OLE_LINK7"/>
      <w:r w:rsidRPr="0064137D">
        <w:rPr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Pr="0064137D">
        <w:t xml:space="preserve">30 </w:t>
      </w:r>
      <w:r w:rsidR="00E32B73" w:rsidRPr="0064137D">
        <w:rPr>
          <w:rFonts w:hint="cs"/>
          <w:cs/>
          <w:lang w:val="en-GB"/>
        </w:rPr>
        <w:t>กันยายน</w:t>
      </w:r>
      <w:r w:rsidRPr="0064137D">
        <w:rPr>
          <w:cs/>
          <w:lang w:val="en-GB"/>
        </w:rPr>
        <w:t xml:space="preserve"> </w:t>
      </w:r>
      <w:r w:rsidRPr="0064137D">
        <w:t xml:space="preserve">2564 </w:t>
      </w:r>
      <w:r w:rsidRPr="0064137D">
        <w:rPr>
          <w:cs/>
          <w:lang w:val="en-GB"/>
        </w:rPr>
        <w:t>มีรายละเอียดของหลักประกัน ซึ่งเป็นสินทรัพย์ดังนี้</w:t>
      </w:r>
    </w:p>
    <w:p w14:paraId="024A621A" w14:textId="77777777" w:rsidR="00D5321E" w:rsidRPr="0064137D" w:rsidRDefault="00D5321E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4048"/>
        <w:gridCol w:w="1619"/>
        <w:gridCol w:w="1620"/>
        <w:gridCol w:w="270"/>
        <w:gridCol w:w="1686"/>
      </w:tblGrid>
      <w:tr w:rsidR="00D5321E" w:rsidRPr="0064137D" w14:paraId="56075D1E" w14:textId="77777777" w:rsidTr="005D41E8">
        <w:trPr>
          <w:tblHeader/>
        </w:trPr>
        <w:tc>
          <w:tcPr>
            <w:tcW w:w="4048" w:type="dxa"/>
          </w:tcPr>
          <w:p w14:paraId="0E0C7015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i/>
                <w:iCs/>
                <w:color w:val="0000FF"/>
                <w:lang w:val="en-GB"/>
              </w:rPr>
            </w:pPr>
          </w:p>
          <w:p w14:paraId="0E3489B5" w14:textId="6FDB18A6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/>
                <w:color w:val="0000FF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64137D">
              <w:rPr>
                <w:b/>
                <w:bCs/>
                <w:i/>
                <w:iCs/>
              </w:rPr>
              <w:t xml:space="preserve">30 </w:t>
            </w:r>
            <w:r w:rsidR="00E32B73" w:rsidRPr="0064137D">
              <w:rPr>
                <w:rFonts w:hint="cs"/>
                <w:b/>
                <w:bCs/>
                <w:i/>
                <w:iCs/>
                <w:cs/>
                <w:lang w:val="en-GB"/>
              </w:rPr>
              <w:t>กันยายน</w:t>
            </w:r>
            <w:r w:rsidRPr="0064137D">
              <w:rPr>
                <w:b/>
                <w:bCs/>
                <w:i/>
                <w:iCs/>
                <w:cs/>
                <w:lang w:val="en-GB"/>
              </w:rPr>
              <w:t xml:space="preserve"> </w:t>
            </w:r>
            <w:r w:rsidRPr="0064137D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619" w:type="dxa"/>
          </w:tcPr>
          <w:p w14:paraId="63573563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6883843C" w14:textId="787A4888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620" w:type="dxa"/>
          </w:tcPr>
          <w:p w14:paraId="1093A173" w14:textId="493A9C1B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0AA57134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งบการเงินรวม</w:t>
            </w:r>
            <w:r w:rsidRPr="0064137D"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07F482C1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4A48D5B1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งบการเงิน</w:t>
            </w:r>
          </w:p>
          <w:p w14:paraId="673ACE40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เฉพาะกิจการ</w:t>
            </w:r>
            <w:r w:rsidRPr="0064137D">
              <w:rPr>
                <w:bCs/>
              </w:rPr>
              <w:t xml:space="preserve"> </w:t>
            </w:r>
          </w:p>
        </w:tc>
      </w:tr>
      <w:tr w:rsidR="00D5321E" w:rsidRPr="0064137D" w14:paraId="2974B2BD" w14:textId="77777777" w:rsidTr="005D41E8">
        <w:trPr>
          <w:trHeight w:val="164"/>
          <w:tblHeader/>
        </w:trPr>
        <w:tc>
          <w:tcPr>
            <w:tcW w:w="4048" w:type="dxa"/>
          </w:tcPr>
          <w:p w14:paraId="738C2901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619" w:type="dxa"/>
          </w:tcPr>
          <w:p w14:paraId="55476BC8" w14:textId="77777777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3576" w:type="dxa"/>
            <w:gridSpan w:val="3"/>
          </w:tcPr>
          <w:p w14:paraId="630DF4C9" w14:textId="1874D621" w:rsidR="00D5321E" w:rsidRPr="0064137D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D5321E" w:rsidRPr="0064137D" w14:paraId="5DF5773F" w14:textId="77777777" w:rsidTr="005D41E8">
        <w:tc>
          <w:tcPr>
            <w:tcW w:w="4048" w:type="dxa"/>
          </w:tcPr>
          <w:p w14:paraId="7CF9CFD4" w14:textId="1B6D2181" w:rsidR="00D5321E" w:rsidRPr="0064137D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  <w:lang w:val="en-GB"/>
              </w:rPr>
              <w:t>หลักประกัน</w:t>
            </w:r>
          </w:p>
        </w:tc>
        <w:tc>
          <w:tcPr>
            <w:tcW w:w="1619" w:type="dxa"/>
          </w:tcPr>
          <w:p w14:paraId="58A16A2B" w14:textId="77777777" w:rsidR="00D5321E" w:rsidRPr="0064137D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20" w:type="dxa"/>
            <w:shd w:val="clear" w:color="auto" w:fill="auto"/>
          </w:tcPr>
          <w:p w14:paraId="16A6E9AF" w14:textId="1DDF4C8F" w:rsidR="00D5321E" w:rsidRPr="0064137D" w:rsidRDefault="00D5321E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</w:pPr>
          </w:p>
        </w:tc>
        <w:tc>
          <w:tcPr>
            <w:tcW w:w="270" w:type="dxa"/>
          </w:tcPr>
          <w:p w14:paraId="1C5FA72F" w14:textId="77777777" w:rsidR="00D5321E" w:rsidRPr="0064137D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6" w:type="dxa"/>
          </w:tcPr>
          <w:p w14:paraId="1C9D69ED" w14:textId="37355B24" w:rsidR="00D5321E" w:rsidRPr="0064137D" w:rsidRDefault="00D5321E" w:rsidP="00D5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/>
            </w:pPr>
          </w:p>
        </w:tc>
      </w:tr>
      <w:tr w:rsidR="005D41E8" w:rsidRPr="0064137D" w14:paraId="7DBB3656" w14:textId="77777777" w:rsidTr="005D41E8">
        <w:tc>
          <w:tcPr>
            <w:tcW w:w="4048" w:type="dxa"/>
          </w:tcPr>
          <w:p w14:paraId="6C8BA047" w14:textId="00D9C935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spacing w:val="-4"/>
                <w:cs/>
                <w:lang w:val="en-GB"/>
              </w:rPr>
              <w:t>เงินฝากออมทรัพย์</w:t>
            </w:r>
          </w:p>
        </w:tc>
        <w:tc>
          <w:tcPr>
            <w:tcW w:w="1619" w:type="dxa"/>
          </w:tcPr>
          <w:p w14:paraId="2ABEC5CF" w14:textId="77777777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20" w:type="dxa"/>
            <w:shd w:val="clear" w:color="auto" w:fill="auto"/>
          </w:tcPr>
          <w:p w14:paraId="4390C5CB" w14:textId="2B7A9DB2" w:rsidR="005D41E8" w:rsidRPr="0064137D" w:rsidRDefault="007917F2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 w:line="240" w:lineRule="auto"/>
              <w:ind w:left="-108"/>
            </w:pPr>
            <w:r w:rsidRPr="0064137D">
              <w:t>22,150</w:t>
            </w:r>
          </w:p>
        </w:tc>
        <w:tc>
          <w:tcPr>
            <w:tcW w:w="270" w:type="dxa"/>
          </w:tcPr>
          <w:p w14:paraId="2400DC48" w14:textId="77777777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6" w:type="dxa"/>
          </w:tcPr>
          <w:p w14:paraId="500F8056" w14:textId="70B65871" w:rsidR="005D41E8" w:rsidRPr="0064137D" w:rsidRDefault="007917F2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/>
            </w:pPr>
            <w:r w:rsidRPr="0064137D">
              <w:t>-</w:t>
            </w:r>
          </w:p>
        </w:tc>
      </w:tr>
      <w:tr w:rsidR="005D41E8" w:rsidRPr="0064137D" w14:paraId="769DA7C9" w14:textId="77777777" w:rsidTr="005D41E8">
        <w:tc>
          <w:tcPr>
            <w:tcW w:w="4048" w:type="dxa"/>
          </w:tcPr>
          <w:p w14:paraId="2CEC9709" w14:textId="5C6748F2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spacing w:val="-4"/>
                <w:cs/>
                <w:lang w:val="en-GB"/>
              </w:rPr>
              <w:t>ที่ดิน อาคารและเครื่องจักร</w:t>
            </w:r>
            <w:r w:rsidRPr="0064137D">
              <w:rPr>
                <w:spacing w:val="-4"/>
                <w:lang w:val="en-GB"/>
              </w:rPr>
              <w:t xml:space="preserve"> -</w:t>
            </w:r>
            <w:r w:rsidRPr="0064137D">
              <w:rPr>
                <w:spacing w:val="-4"/>
              </w:rPr>
              <w:t xml:space="preserve"> </w:t>
            </w:r>
            <w:r w:rsidRPr="0064137D">
              <w:rPr>
                <w:spacing w:val="-4"/>
                <w:cs/>
                <w:lang w:val="en-GB"/>
              </w:rPr>
              <w:t>ราคาตามบัญชี</w:t>
            </w:r>
          </w:p>
        </w:tc>
        <w:tc>
          <w:tcPr>
            <w:tcW w:w="1619" w:type="dxa"/>
          </w:tcPr>
          <w:p w14:paraId="5F6EC003" w14:textId="3CCD9B98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88"/>
              <w:jc w:val="right"/>
            </w:pPr>
            <w:r w:rsidRPr="0064137D">
              <w:rPr>
                <w:i/>
                <w:iCs/>
                <w:spacing w:val="-4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6B045F" w14:textId="7245DA60" w:rsidR="005D41E8" w:rsidRPr="0064137D" w:rsidRDefault="009E5BB7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 w:rsidRPr="0064137D">
              <w:t>1,796,405</w:t>
            </w:r>
          </w:p>
        </w:tc>
        <w:tc>
          <w:tcPr>
            <w:tcW w:w="270" w:type="dxa"/>
          </w:tcPr>
          <w:p w14:paraId="23936AA8" w14:textId="77777777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96F8712" w14:textId="6DB2B3D1" w:rsidR="005D41E8" w:rsidRPr="0064137D" w:rsidRDefault="009E5BB7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 w:right="140"/>
              <w:jc w:val="right"/>
            </w:pPr>
            <w:r w:rsidRPr="0064137D">
              <w:t>1,</w:t>
            </w:r>
            <w:r w:rsidR="009B2EAF" w:rsidRPr="0064137D">
              <w:t>04</w:t>
            </w:r>
            <w:r w:rsidRPr="0064137D">
              <w:t>5,187</w:t>
            </w:r>
          </w:p>
        </w:tc>
      </w:tr>
      <w:tr w:rsidR="005D41E8" w:rsidRPr="0064137D" w14:paraId="6021E284" w14:textId="77777777" w:rsidTr="005D41E8">
        <w:trPr>
          <w:trHeight w:val="101"/>
        </w:trPr>
        <w:tc>
          <w:tcPr>
            <w:tcW w:w="4048" w:type="dxa"/>
          </w:tcPr>
          <w:p w14:paraId="193AB997" w14:textId="3283455C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cs/>
                <w:lang w:val="en-GB"/>
              </w:rPr>
            </w:pPr>
            <w:r w:rsidRPr="0064137D">
              <w:rPr>
                <w:rFonts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19" w:type="dxa"/>
          </w:tcPr>
          <w:p w14:paraId="59835DD2" w14:textId="77777777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E9B29" w14:textId="25A04418" w:rsidR="005D41E8" w:rsidRPr="0064137D" w:rsidRDefault="009E5BB7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1,818,555</w:t>
            </w:r>
          </w:p>
        </w:tc>
        <w:tc>
          <w:tcPr>
            <w:tcW w:w="270" w:type="dxa"/>
          </w:tcPr>
          <w:p w14:paraId="68C374C5" w14:textId="77777777" w:rsidR="005D41E8" w:rsidRPr="0064137D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24"/>
              <w:rPr>
                <w:b/>
                <w:bCs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2D639397" w14:textId="431F0E78" w:rsidR="005D41E8" w:rsidRPr="0064137D" w:rsidRDefault="009E5BB7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 w:right="14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1,</w:t>
            </w:r>
            <w:r w:rsidR="009B2EAF" w:rsidRPr="0064137D">
              <w:rPr>
                <w:b/>
                <w:bCs/>
              </w:rPr>
              <w:t>04</w:t>
            </w:r>
            <w:r w:rsidRPr="0064137D">
              <w:rPr>
                <w:b/>
                <w:bCs/>
              </w:rPr>
              <w:t>5,187</w:t>
            </w:r>
          </w:p>
        </w:tc>
      </w:tr>
    </w:tbl>
    <w:p w14:paraId="4A0A3795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A3D83F6" w14:textId="12F4F879" w:rsidR="004D3361" w:rsidRPr="0064137D" w:rsidRDefault="004D3361" w:rsidP="009B2EA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rPr>
          <w:cs/>
          <w:lang w:val="en-GB"/>
        </w:rPr>
      </w:pPr>
      <w:r w:rsidRPr="0064137D">
        <w:rPr>
          <w:cs/>
          <w:lang w:val="en-GB"/>
        </w:rPr>
        <w:t>ณ วันที่</w:t>
      </w:r>
      <w:r w:rsidRPr="0064137D">
        <w:t xml:space="preserve"> 30 </w:t>
      </w:r>
      <w:r w:rsidR="00E32B73" w:rsidRPr="0064137D">
        <w:rPr>
          <w:rFonts w:hint="cs"/>
          <w:cs/>
          <w:lang w:val="en-GB"/>
        </w:rPr>
        <w:t>กันยายน</w:t>
      </w:r>
      <w:r w:rsidRPr="0064137D">
        <w:rPr>
          <w:cs/>
          <w:lang w:val="en-GB"/>
        </w:rPr>
        <w:t xml:space="preserve"> </w:t>
      </w:r>
      <w:r w:rsidRPr="0064137D">
        <w:t xml:space="preserve">2564 </w:t>
      </w:r>
      <w:r w:rsidRPr="0064137D">
        <w:rPr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4137D">
        <w:t xml:space="preserve"> </w:t>
      </w:r>
      <w:r w:rsidR="00584BCA" w:rsidRPr="0064137D">
        <w:t>3,359</w:t>
      </w:r>
      <w:r w:rsidR="00A3685D" w:rsidRPr="0064137D">
        <w:t xml:space="preserve"> </w:t>
      </w:r>
      <w:r w:rsidRPr="0064137D">
        <w:rPr>
          <w:cs/>
          <w:lang w:val="en-GB"/>
        </w:rPr>
        <w:t>ล้านบาทและ</w:t>
      </w:r>
      <w:r w:rsidRPr="0064137D">
        <w:t xml:space="preserve"> </w:t>
      </w:r>
      <w:r w:rsidR="00584BCA" w:rsidRPr="0064137D">
        <w:t>2,576</w:t>
      </w:r>
      <w:r w:rsidRPr="0064137D">
        <w:t xml:space="preserve"> </w:t>
      </w:r>
      <w:r w:rsidRPr="0064137D">
        <w:rPr>
          <w:cs/>
          <w:lang w:val="en-GB"/>
        </w:rPr>
        <w:t>ล้านบาท ตามลำดับ</w:t>
      </w:r>
      <w:bookmarkStart w:id="3" w:name="_Hlk7463500"/>
    </w:p>
    <w:bookmarkEnd w:id="3"/>
    <w:p w14:paraId="14FC412C" w14:textId="77777777" w:rsidR="004D3361" w:rsidRPr="0064137D" w:rsidRDefault="004D3361" w:rsidP="009B2EAF">
      <w:pPr>
        <w:pStyle w:val="BodyText2"/>
        <w:tabs>
          <w:tab w:val="left" w:pos="540"/>
        </w:tabs>
        <w:ind w:left="540"/>
        <w:jc w:val="left"/>
        <w:rPr>
          <w:rFonts w:ascii="Angsana New" w:hAnsi="Angsana New"/>
          <w:sz w:val="20"/>
          <w:szCs w:val="20"/>
          <w:cs/>
          <w:lang w:val="en-GB" w:eastAsia="en-US"/>
        </w:rPr>
      </w:pPr>
      <w:r w:rsidRPr="0064137D">
        <w:rPr>
          <w:rFonts w:ascii="Angsana New" w:hAnsi="Angsana New"/>
          <w:sz w:val="20"/>
          <w:szCs w:val="20"/>
          <w:lang w:val="en-US" w:eastAsia="en-US"/>
        </w:rPr>
        <w:tab/>
      </w:r>
    </w:p>
    <w:p w14:paraId="2C5CEF6E" w14:textId="5BA5A92E" w:rsidR="004D3361" w:rsidRPr="0064137D" w:rsidRDefault="004D336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  <w:r w:rsidRPr="0064137D">
        <w:rPr>
          <w:rFonts w:ascii="Angsana New" w:hAnsi="Angsana New"/>
          <w:sz w:val="30"/>
          <w:szCs w:val="30"/>
          <w:cs/>
          <w:lang w:val="en-GB" w:eastAsia="en-US"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</w:t>
      </w:r>
      <w:r w:rsidRPr="0064137D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64137D">
        <w:rPr>
          <w:rFonts w:ascii="Angsana New" w:hAnsi="Angsana New"/>
          <w:sz w:val="30"/>
          <w:szCs w:val="30"/>
          <w:cs/>
          <w:lang w:val="en-GB" w:eastAsia="en-US"/>
        </w:rPr>
        <w:t xml:space="preserve">เช่น </w:t>
      </w:r>
      <w:r w:rsidRPr="0064137D">
        <w:rPr>
          <w:rFonts w:ascii="Angsana New" w:hAnsi="Angsana New"/>
          <w:spacing w:val="-6"/>
          <w:sz w:val="30"/>
          <w:szCs w:val="30"/>
          <w:cs/>
          <w:lang w:val="en-GB" w:eastAsia="en-US"/>
        </w:rPr>
        <w:t>การดำรงอัตราส่วนหนี้สินต่อส่วนของผู้ถือหุ้น</w:t>
      </w:r>
      <w:r w:rsidR="0023331D" w:rsidRPr="0064137D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 xml:space="preserve"> </w:t>
      </w:r>
      <w:r w:rsidRPr="0064137D">
        <w:rPr>
          <w:rFonts w:ascii="Angsana New" w:hAnsi="Angsana New"/>
          <w:spacing w:val="-6"/>
          <w:sz w:val="30"/>
          <w:szCs w:val="30"/>
          <w:cs/>
          <w:lang w:val="en-GB" w:eastAsia="en-US"/>
        </w:rPr>
        <w:t xml:space="preserve">อัตราส่วนความสามารถในการชำระหนี้ให้เป็นไปตามสัญญา </w:t>
      </w:r>
      <w:r w:rsidR="00F2487B" w:rsidRPr="0064137D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>และสิทธิเรียกร้องทั้งหมดที่มีอยู่กับลูก</w:t>
      </w:r>
      <w:r w:rsidR="0023331D" w:rsidRPr="0064137D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>หนี้การค้า</w:t>
      </w:r>
      <w:r w:rsidR="00F2487B" w:rsidRPr="0064137D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 xml:space="preserve"> </w:t>
      </w:r>
      <w:r w:rsidRPr="0064137D">
        <w:rPr>
          <w:rFonts w:ascii="Angsana New" w:hAnsi="Angsana New"/>
          <w:spacing w:val="-6"/>
          <w:sz w:val="30"/>
          <w:szCs w:val="30"/>
          <w:cs/>
          <w:lang w:val="en-GB" w:eastAsia="en-US"/>
        </w:rPr>
        <w:t>เป็นต้น</w:t>
      </w:r>
    </w:p>
    <w:p w14:paraId="7D583B00" w14:textId="69D1AFF3" w:rsidR="007A06E1" w:rsidRPr="0064137D" w:rsidRDefault="007A06E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2C57F0C8" w14:textId="44BCEF3D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1F32D50C" w14:textId="7C23F7AF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0AE1FBF9" w14:textId="1A8C3BA1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10D83D7F" w14:textId="52BBF8D8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104649CB" w14:textId="7389A39F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0256F16B" w14:textId="5C7843A7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0CC836D7" w14:textId="77EC8010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46F9DB3A" w14:textId="7A5C0BD2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383E69A1" w14:textId="4D672685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093D9EC7" w14:textId="1C00DF55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68848BB4" w14:textId="3FF071B3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0646BCCB" w14:textId="62C56646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49F183EA" w14:textId="77777777" w:rsidR="000D7331" w:rsidRPr="0064137D" w:rsidRDefault="000D733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6"/>
          <w:sz w:val="30"/>
          <w:szCs w:val="30"/>
          <w:lang w:val="en-GB" w:eastAsia="en-US"/>
        </w:rPr>
      </w:pPr>
    </w:p>
    <w:p w14:paraId="43ADFB3B" w14:textId="013573ED" w:rsidR="000D7331" w:rsidRPr="0064137D" w:rsidRDefault="000D7331" w:rsidP="000D7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  <w:lang w:val="en-GB"/>
        </w:rPr>
      </w:pPr>
      <w:r w:rsidRPr="0064137D">
        <w:rPr>
          <w:b/>
          <w:bCs/>
        </w:rPr>
        <w:lastRenderedPageBreak/>
        <w:t>8</w:t>
      </w:r>
      <w:r w:rsidRPr="0064137D">
        <w:rPr>
          <w:b/>
          <w:bCs/>
          <w:lang w:val="en-GB"/>
        </w:rPr>
        <w:tab/>
      </w:r>
      <w:r w:rsidRPr="0064137D">
        <w:rPr>
          <w:rFonts w:hint="cs"/>
          <w:b/>
          <w:bCs/>
          <w:cs/>
          <w:lang w:val="en-GB"/>
        </w:rPr>
        <w:t>ทุนเรือนหุ้น</w:t>
      </w:r>
    </w:p>
    <w:p w14:paraId="7AAD0EFB" w14:textId="77777777" w:rsidR="000D7331" w:rsidRPr="0064137D" w:rsidRDefault="000D7331" w:rsidP="000D7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  <w:cs/>
          <w:lang w:val="en-GB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949"/>
        <w:gridCol w:w="1084"/>
        <w:gridCol w:w="271"/>
        <w:gridCol w:w="1220"/>
        <w:gridCol w:w="272"/>
        <w:gridCol w:w="1219"/>
        <w:gridCol w:w="272"/>
        <w:gridCol w:w="1220"/>
      </w:tblGrid>
      <w:tr w:rsidR="000D7331" w:rsidRPr="0064137D" w14:paraId="5275AD41" w14:textId="77777777" w:rsidTr="00AF0067">
        <w:trPr>
          <w:cantSplit/>
          <w:trHeight w:val="344"/>
        </w:trPr>
        <w:tc>
          <w:tcPr>
            <w:tcW w:w="2168" w:type="dxa"/>
          </w:tcPr>
          <w:p w14:paraId="638E95B8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949" w:type="dxa"/>
          </w:tcPr>
          <w:p w14:paraId="70128EE1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64137D">
              <w:rPr>
                <w:cs/>
              </w:rPr>
              <w:t>ราคาตาม</w:t>
            </w:r>
          </w:p>
        </w:tc>
        <w:tc>
          <w:tcPr>
            <w:tcW w:w="2575" w:type="dxa"/>
            <w:gridSpan w:val="3"/>
          </w:tcPr>
          <w:p w14:paraId="1300422E" w14:textId="1F89BF86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  <w:r w:rsidRPr="0064137D">
              <w:t>256</w:t>
            </w:r>
            <w:r w:rsidR="009547DB" w:rsidRPr="0064137D">
              <w:t>4</w:t>
            </w:r>
          </w:p>
        </w:tc>
        <w:tc>
          <w:tcPr>
            <w:tcW w:w="272" w:type="dxa"/>
          </w:tcPr>
          <w:p w14:paraId="0BF79CAE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2711" w:type="dxa"/>
            <w:gridSpan w:val="3"/>
          </w:tcPr>
          <w:p w14:paraId="35427B01" w14:textId="4EFFB3B6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</w:pPr>
            <w:r w:rsidRPr="0064137D">
              <w:t>256</w:t>
            </w:r>
            <w:r w:rsidR="009547DB" w:rsidRPr="0064137D">
              <w:t>3</w:t>
            </w:r>
          </w:p>
        </w:tc>
      </w:tr>
      <w:tr w:rsidR="000D7331" w:rsidRPr="0064137D" w14:paraId="6F8B77CB" w14:textId="77777777" w:rsidTr="009547DB">
        <w:trPr>
          <w:cantSplit/>
        </w:trPr>
        <w:tc>
          <w:tcPr>
            <w:tcW w:w="2168" w:type="dxa"/>
          </w:tcPr>
          <w:p w14:paraId="078472E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9" w:type="dxa"/>
          </w:tcPr>
          <w:p w14:paraId="7F39BF8B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4137D">
              <w:rPr>
                <w:cs/>
              </w:rPr>
              <w:t>มูลค่าหุ้น</w:t>
            </w:r>
          </w:p>
        </w:tc>
        <w:tc>
          <w:tcPr>
            <w:tcW w:w="1084" w:type="dxa"/>
          </w:tcPr>
          <w:p w14:paraId="65762258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1" w:type="dxa"/>
          </w:tcPr>
          <w:p w14:paraId="001064B6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0FF44C53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72" w:type="dxa"/>
          </w:tcPr>
          <w:p w14:paraId="2A20B418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43A9B6BB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2" w:type="dxa"/>
          </w:tcPr>
          <w:p w14:paraId="60D40C88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1F1AD20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0D7331" w:rsidRPr="0064137D" w14:paraId="23D3F8E7" w14:textId="77777777" w:rsidTr="00F959E0">
        <w:trPr>
          <w:cantSplit/>
          <w:trHeight w:val="60"/>
        </w:trPr>
        <w:tc>
          <w:tcPr>
            <w:tcW w:w="2168" w:type="dxa"/>
          </w:tcPr>
          <w:p w14:paraId="547F9869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9" w:type="dxa"/>
          </w:tcPr>
          <w:p w14:paraId="3E06E31D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558" w:type="dxa"/>
            <w:gridSpan w:val="7"/>
          </w:tcPr>
          <w:p w14:paraId="2943A9C0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7331" w:rsidRPr="0064137D" w14:paraId="165524B0" w14:textId="77777777" w:rsidTr="00113D05">
        <w:trPr>
          <w:cantSplit/>
          <w:trHeight w:val="371"/>
        </w:trPr>
        <w:tc>
          <w:tcPr>
            <w:tcW w:w="2168" w:type="dxa"/>
          </w:tcPr>
          <w:p w14:paraId="16007AB4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64137D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949" w:type="dxa"/>
          </w:tcPr>
          <w:p w14:paraId="2B701B7E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4" w:type="dxa"/>
          </w:tcPr>
          <w:p w14:paraId="06DB6AEC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2AA1916A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13545365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</w:pPr>
          </w:p>
        </w:tc>
        <w:tc>
          <w:tcPr>
            <w:tcW w:w="272" w:type="dxa"/>
          </w:tcPr>
          <w:p w14:paraId="251012E6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4B1C6C9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</w:pPr>
          </w:p>
        </w:tc>
        <w:tc>
          <w:tcPr>
            <w:tcW w:w="272" w:type="dxa"/>
          </w:tcPr>
          <w:p w14:paraId="632406ED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14:paraId="782AA050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</w:pPr>
          </w:p>
        </w:tc>
      </w:tr>
      <w:tr w:rsidR="000D7331" w:rsidRPr="0064137D" w14:paraId="3D46DC49" w14:textId="77777777" w:rsidTr="00113D05">
        <w:trPr>
          <w:cantSplit/>
          <w:trHeight w:val="398"/>
        </w:trPr>
        <w:tc>
          <w:tcPr>
            <w:tcW w:w="2168" w:type="dxa"/>
          </w:tcPr>
          <w:p w14:paraId="5B6D1EB8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64137D">
              <w:rPr>
                <w:cs/>
              </w:rPr>
              <w:t xml:space="preserve">ณ วันที่ </w:t>
            </w:r>
            <w:r w:rsidRPr="0064137D">
              <w:t>1</w:t>
            </w:r>
            <w:r w:rsidRPr="0064137D">
              <w:rPr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04406E2F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</w:pPr>
          </w:p>
        </w:tc>
        <w:tc>
          <w:tcPr>
            <w:tcW w:w="1084" w:type="dxa"/>
          </w:tcPr>
          <w:p w14:paraId="36CFC5C9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5BE37926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0AB8B6F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010F8F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62CEFAD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4F3C406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14:paraId="06B3DD8B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D5A" w:rsidRPr="0064137D" w14:paraId="5DB10A24" w14:textId="77777777" w:rsidTr="00113D05">
        <w:trPr>
          <w:cantSplit/>
          <w:trHeight w:val="263"/>
        </w:trPr>
        <w:tc>
          <w:tcPr>
            <w:tcW w:w="2168" w:type="dxa"/>
          </w:tcPr>
          <w:p w14:paraId="627DBE99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64137D">
              <w:rPr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0D05EADF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4137D">
              <w:t>1</w:t>
            </w:r>
          </w:p>
        </w:tc>
        <w:tc>
          <w:tcPr>
            <w:tcW w:w="1084" w:type="dxa"/>
          </w:tcPr>
          <w:p w14:paraId="37102715" w14:textId="5C556AE2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1" w:type="dxa"/>
          </w:tcPr>
          <w:p w14:paraId="01B821B5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0FF1BE66" w14:textId="383C130A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2" w:type="dxa"/>
          </w:tcPr>
          <w:p w14:paraId="482217E3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5EFB3F39" w14:textId="22D633ED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2" w:type="dxa"/>
          </w:tcPr>
          <w:p w14:paraId="67B54CCA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314FCE7B" w14:textId="2F43F7F6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67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3,914,286</w:t>
            </w:r>
          </w:p>
        </w:tc>
      </w:tr>
      <w:tr w:rsidR="00003D5A" w:rsidRPr="0064137D" w14:paraId="1DB0345E" w14:textId="77777777" w:rsidTr="009547DB">
        <w:trPr>
          <w:cantSplit/>
          <w:trHeight w:val="468"/>
        </w:trPr>
        <w:tc>
          <w:tcPr>
            <w:tcW w:w="2168" w:type="dxa"/>
          </w:tcPr>
          <w:p w14:paraId="6FB7D9D8" w14:textId="7925E852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 xml:space="preserve">ณ วันที่ </w:t>
            </w:r>
            <w:r w:rsidRPr="0064137D">
              <w:rPr>
                <w:b/>
                <w:bCs/>
              </w:rPr>
              <w:t>3</w:t>
            </w:r>
            <w:r w:rsidR="00A71865" w:rsidRPr="0064137D">
              <w:rPr>
                <w:b/>
                <w:bCs/>
              </w:rPr>
              <w:t xml:space="preserve">0 </w:t>
            </w:r>
            <w:r w:rsidR="00A71865" w:rsidRPr="0064137D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949" w:type="dxa"/>
          </w:tcPr>
          <w:p w14:paraId="7B2D2D13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272A9D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6C9A947C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13F55E2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5CE63E3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9DB02CA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206C00C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8025CD5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D5A" w:rsidRPr="0064137D" w14:paraId="784C3D0F" w14:textId="77777777" w:rsidTr="009547DB">
        <w:trPr>
          <w:cantSplit/>
        </w:trPr>
        <w:tc>
          <w:tcPr>
            <w:tcW w:w="2168" w:type="dxa"/>
          </w:tcPr>
          <w:p w14:paraId="0BD5BD96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21D6E941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4137D">
              <w:rPr>
                <w:b/>
                <w:bCs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4CBF1A36" w14:textId="5D8DC4A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1" w:type="dxa"/>
          </w:tcPr>
          <w:p w14:paraId="5A5D5AEA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4A759FEB" w14:textId="60AFCA3E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2" w:type="dxa"/>
          </w:tcPr>
          <w:p w14:paraId="1D84DD34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0D26DDC6" w14:textId="5432208F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2" w:type="dxa"/>
          </w:tcPr>
          <w:p w14:paraId="2716AC27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2BD728FD" w14:textId="09944886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</w:tr>
      <w:tr w:rsidR="000D7331" w:rsidRPr="0064137D" w14:paraId="7D68DA49" w14:textId="77777777" w:rsidTr="009547DB">
        <w:trPr>
          <w:cantSplit/>
          <w:trHeight w:hRule="exact" w:val="170"/>
        </w:trPr>
        <w:tc>
          <w:tcPr>
            <w:tcW w:w="2168" w:type="dxa"/>
          </w:tcPr>
          <w:p w14:paraId="1FCF6FC6" w14:textId="77777777" w:rsidR="000D7331" w:rsidRPr="0064137D" w:rsidRDefault="000D7331" w:rsidP="009547DB">
            <w:pPr>
              <w:pStyle w:val="Heading8"/>
              <w:tabs>
                <w:tab w:val="left" w:pos="372"/>
              </w:tabs>
              <w:ind w:right="-37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9" w:type="dxa"/>
          </w:tcPr>
          <w:p w14:paraId="73FFB433" w14:textId="77777777" w:rsidR="000D7331" w:rsidRPr="0064137D" w:rsidRDefault="000D7331" w:rsidP="009547DB">
            <w:pPr>
              <w:pStyle w:val="Heading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14:paraId="33B10E5A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2A80560F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18723C3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717DD23D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02F76573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67FBA6D8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3C3CA3E8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7331" w:rsidRPr="0064137D" w14:paraId="2B8B04C6" w14:textId="77777777" w:rsidTr="009547DB">
        <w:trPr>
          <w:cantSplit/>
        </w:trPr>
        <w:tc>
          <w:tcPr>
            <w:tcW w:w="2168" w:type="dxa"/>
          </w:tcPr>
          <w:p w14:paraId="3A8B2F03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949" w:type="dxa"/>
          </w:tcPr>
          <w:p w14:paraId="08974FC0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084" w:type="dxa"/>
          </w:tcPr>
          <w:p w14:paraId="2FDB1B12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03AA3C5D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34DA5F74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88CAA4D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076E188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5B0A520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04BB968B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331" w:rsidRPr="0064137D" w14:paraId="46F968BD" w14:textId="77777777" w:rsidTr="009547DB">
        <w:trPr>
          <w:cantSplit/>
          <w:trHeight w:val="161"/>
        </w:trPr>
        <w:tc>
          <w:tcPr>
            <w:tcW w:w="2168" w:type="dxa"/>
          </w:tcPr>
          <w:p w14:paraId="0F42F534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64137D">
              <w:rPr>
                <w:cs/>
              </w:rPr>
              <w:t xml:space="preserve">ณ วันที่ </w:t>
            </w:r>
            <w:r w:rsidRPr="0064137D">
              <w:t>1</w:t>
            </w:r>
            <w:r w:rsidRPr="0064137D">
              <w:rPr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16C57421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084" w:type="dxa"/>
          </w:tcPr>
          <w:p w14:paraId="3004DE38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45CDE814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074D2A06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51EB17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7FB4B30F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2464142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6C424FB9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470" w:rsidRPr="0064137D" w14:paraId="6F13FC8D" w14:textId="77777777" w:rsidTr="009547DB">
        <w:trPr>
          <w:cantSplit/>
        </w:trPr>
        <w:tc>
          <w:tcPr>
            <w:tcW w:w="2168" w:type="dxa"/>
          </w:tcPr>
          <w:p w14:paraId="6933F04D" w14:textId="77777777" w:rsidR="001B1470" w:rsidRPr="0064137D" w:rsidRDefault="001B1470" w:rsidP="001B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64137D">
              <w:rPr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0896AB6B" w14:textId="77777777" w:rsidR="001B1470" w:rsidRPr="0064137D" w:rsidRDefault="001B1470" w:rsidP="001B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4137D">
              <w:t>1</w:t>
            </w:r>
          </w:p>
        </w:tc>
        <w:tc>
          <w:tcPr>
            <w:tcW w:w="1084" w:type="dxa"/>
          </w:tcPr>
          <w:p w14:paraId="173ADB80" w14:textId="1A59AB44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1" w:type="dxa"/>
          </w:tcPr>
          <w:p w14:paraId="480376BF" w14:textId="77777777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7EF4E89" w14:textId="51B1C412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2" w:type="dxa"/>
          </w:tcPr>
          <w:p w14:paraId="42A4ACBE" w14:textId="77777777" w:rsidR="001B1470" w:rsidRPr="0064137D" w:rsidRDefault="001B1470" w:rsidP="001B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4283E019" w14:textId="35BC264D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2" w:type="dxa"/>
          </w:tcPr>
          <w:p w14:paraId="5838E836" w14:textId="77777777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1A314440" w14:textId="0E1E0600" w:rsidR="001B1470" w:rsidRPr="0064137D" w:rsidRDefault="001B1470" w:rsidP="001B1470">
            <w:pPr>
              <w:pStyle w:val="31"/>
              <w:tabs>
                <w:tab w:val="clear" w:pos="360"/>
                <w:tab w:val="clear" w:pos="720"/>
                <w:tab w:val="decimal" w:pos="67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003D5A" w:rsidRPr="0064137D" w14:paraId="64EBBC4D" w14:textId="77777777" w:rsidTr="009547DB">
        <w:trPr>
          <w:cantSplit/>
        </w:trPr>
        <w:tc>
          <w:tcPr>
            <w:tcW w:w="2168" w:type="dxa"/>
          </w:tcPr>
          <w:p w14:paraId="47B50002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64137D">
              <w:rPr>
                <w:cs/>
              </w:rPr>
              <w:t>ออกหุ้นใหม่</w:t>
            </w:r>
          </w:p>
        </w:tc>
        <w:tc>
          <w:tcPr>
            <w:tcW w:w="949" w:type="dxa"/>
          </w:tcPr>
          <w:p w14:paraId="05CE3182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084" w:type="dxa"/>
          </w:tcPr>
          <w:p w14:paraId="524E0777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168145C3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785E0208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4980F5F3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73684DA8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37812D5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30771EF7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D5A" w:rsidRPr="0064137D" w14:paraId="2E355E20" w14:textId="77777777" w:rsidTr="009547DB">
        <w:trPr>
          <w:cantSplit/>
        </w:trPr>
        <w:tc>
          <w:tcPr>
            <w:tcW w:w="2168" w:type="dxa"/>
          </w:tcPr>
          <w:p w14:paraId="42A3B641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1D93C51D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4137D">
              <w:t>1</w:t>
            </w:r>
          </w:p>
        </w:tc>
        <w:tc>
          <w:tcPr>
            <w:tcW w:w="1084" w:type="dxa"/>
          </w:tcPr>
          <w:p w14:paraId="48FDB9C8" w14:textId="148BB4B0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1B1470" w:rsidRPr="0064137D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B1470" w:rsidRPr="0064137D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1" w:type="dxa"/>
          </w:tcPr>
          <w:p w14:paraId="48CD1C1A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7FBBE13E" w14:textId="7C1C5A65" w:rsidR="00003D5A" w:rsidRPr="0064137D" w:rsidRDefault="001B1470" w:rsidP="00003D5A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1,174,286</w:t>
            </w:r>
          </w:p>
        </w:tc>
        <w:tc>
          <w:tcPr>
            <w:tcW w:w="272" w:type="dxa"/>
          </w:tcPr>
          <w:p w14:paraId="65BCF285" w14:textId="77777777" w:rsidR="00003D5A" w:rsidRPr="0064137D" w:rsidRDefault="00003D5A" w:rsidP="0000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</w:tcPr>
          <w:p w14:paraId="1CB0C0D8" w14:textId="428D2F6D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3E2E0DB" w14:textId="77777777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71D908D9" w14:textId="56755D69" w:rsidR="00003D5A" w:rsidRPr="0064137D" w:rsidRDefault="00003D5A" w:rsidP="00003D5A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7331" w:rsidRPr="0064137D" w14:paraId="4112FEB6" w14:textId="77777777" w:rsidTr="00F959E0">
        <w:trPr>
          <w:cantSplit/>
          <w:trHeight w:val="343"/>
        </w:trPr>
        <w:tc>
          <w:tcPr>
            <w:tcW w:w="2168" w:type="dxa"/>
          </w:tcPr>
          <w:p w14:paraId="5068BDAD" w14:textId="32469172" w:rsidR="000D7331" w:rsidRPr="0064137D" w:rsidRDefault="00A71865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 xml:space="preserve">ณ วันที่ </w:t>
            </w:r>
            <w:r w:rsidRPr="0064137D">
              <w:rPr>
                <w:b/>
                <w:bCs/>
              </w:rPr>
              <w:t xml:space="preserve">30 </w:t>
            </w:r>
            <w:r w:rsidRPr="0064137D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949" w:type="dxa"/>
          </w:tcPr>
          <w:p w14:paraId="5D417DB2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4800C6D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2F69879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E847FF4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C2D9F63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D487A99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0940D0F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AC5CB3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331" w:rsidRPr="0064137D" w14:paraId="59A1BA39" w14:textId="77777777" w:rsidTr="009547DB">
        <w:trPr>
          <w:cantSplit/>
        </w:trPr>
        <w:tc>
          <w:tcPr>
            <w:tcW w:w="2168" w:type="dxa"/>
          </w:tcPr>
          <w:p w14:paraId="10C26942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0D4CB3FD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4137D">
              <w:rPr>
                <w:b/>
                <w:bCs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2A1AE6D" w14:textId="07408222" w:rsidR="000D7331" w:rsidRPr="0064137D" w:rsidRDefault="001B1470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1" w:type="dxa"/>
          </w:tcPr>
          <w:p w14:paraId="1FAD6A4F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5AD422F4" w14:textId="652E9EA2" w:rsidR="000D7331" w:rsidRPr="0064137D" w:rsidRDefault="001B1470" w:rsidP="009547DB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3,914,286</w:t>
            </w:r>
          </w:p>
        </w:tc>
        <w:tc>
          <w:tcPr>
            <w:tcW w:w="272" w:type="dxa"/>
          </w:tcPr>
          <w:p w14:paraId="174DC4B5" w14:textId="77777777" w:rsidR="000D7331" w:rsidRPr="0064137D" w:rsidRDefault="000D7331" w:rsidP="009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1D8013F8" w14:textId="147BB875" w:rsidR="000D7331" w:rsidRPr="0064137D" w:rsidRDefault="00003D5A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2" w:type="dxa"/>
          </w:tcPr>
          <w:p w14:paraId="558ADE1E" w14:textId="77777777" w:rsidR="000D7331" w:rsidRPr="0064137D" w:rsidRDefault="000D7331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4B781A9C" w14:textId="518196C5" w:rsidR="000D7331" w:rsidRPr="0064137D" w:rsidRDefault="00003D5A" w:rsidP="009547D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740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</w:tbl>
    <w:p w14:paraId="1D8865BC" w14:textId="77777777" w:rsidR="00CF68D6" w:rsidRPr="0064137D" w:rsidRDefault="00CF68D6" w:rsidP="000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</w:p>
    <w:p w14:paraId="06B04C03" w14:textId="65074627" w:rsidR="000B7B6B" w:rsidRPr="0064137D" w:rsidRDefault="000B7B6B" w:rsidP="00CF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270"/>
        <w:rPr>
          <w:b/>
          <w:bCs/>
          <w:i/>
          <w:iCs/>
        </w:rPr>
      </w:pPr>
      <w:r w:rsidRPr="0064137D">
        <w:rPr>
          <w:b/>
          <w:bCs/>
          <w:i/>
          <w:iCs/>
          <w:cs/>
        </w:rPr>
        <w:t>การเสนอขายหุ้นสามัญของบริษัทต่อประชาชนทั่วไปเป็นครั้งแรก</w:t>
      </w:r>
    </w:p>
    <w:p w14:paraId="631B3F2D" w14:textId="77777777" w:rsidR="00CF68D6" w:rsidRPr="0064137D" w:rsidRDefault="00CF68D6" w:rsidP="00CF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270"/>
        <w:rPr>
          <w:b/>
          <w:bCs/>
          <w:i/>
          <w:iCs/>
          <w:lang w:val="en-GB"/>
        </w:rPr>
      </w:pPr>
    </w:p>
    <w:p w14:paraId="3460B468" w14:textId="77777777" w:rsidR="000B7B6B" w:rsidRPr="0064137D" w:rsidRDefault="000B7B6B" w:rsidP="00267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lang w:val="en-GB"/>
        </w:rPr>
      </w:pPr>
      <w:r w:rsidRPr="0064137D">
        <w:rPr>
          <w:cs/>
        </w:rPr>
        <w:t>ที่ประชุมสามัญผู้ถือหุ้นประจำปี</w:t>
      </w:r>
      <w:r w:rsidRPr="0064137D">
        <w:t xml:space="preserve"> 2564</w:t>
      </w:r>
      <w:r w:rsidRPr="0064137D">
        <w:rPr>
          <w:rFonts w:hint="cs"/>
          <w:cs/>
        </w:rPr>
        <w:t xml:space="preserve"> เมื่อวันที่ </w:t>
      </w:r>
      <w:r w:rsidRPr="0064137D">
        <w:rPr>
          <w:lang w:val="en-GB"/>
        </w:rPr>
        <w:t xml:space="preserve">19 </w:t>
      </w:r>
      <w:r w:rsidRPr="0064137D">
        <w:rPr>
          <w:cs/>
        </w:rPr>
        <w:t xml:space="preserve">เมษายน </w:t>
      </w:r>
      <w:r w:rsidRPr="0064137D">
        <w:rPr>
          <w:lang w:val="en-GB"/>
        </w:rPr>
        <w:t xml:space="preserve">2564 </w:t>
      </w:r>
      <w:r w:rsidRPr="0064137D">
        <w:rPr>
          <w:cs/>
        </w:rPr>
        <w:t xml:space="preserve">ของบริษัทได้อนุมัติการจัดสรรหุ้นสามัญเพิ่มทุนจำนวน </w:t>
      </w:r>
      <w:r w:rsidRPr="0064137D">
        <w:t>1,174.29</w:t>
      </w:r>
      <w:r w:rsidRPr="0064137D">
        <w:rPr>
          <w:rFonts w:hint="cs"/>
          <w:cs/>
        </w:rPr>
        <w:t xml:space="preserve"> ล้านหุ้น มูลค่าที่ตราไว้หุ้นละ </w:t>
      </w:r>
      <w:r w:rsidRPr="0064137D">
        <w:t xml:space="preserve">1 </w:t>
      </w:r>
      <w:r w:rsidRPr="0064137D">
        <w:rPr>
          <w:rFonts w:hint="cs"/>
          <w:cs/>
        </w:rPr>
        <w:t xml:space="preserve">บาท เพื่อเสนอขายแก่ประชาชนเป็นครั้งแรก </w:t>
      </w:r>
      <w:r w:rsidRPr="0064137D">
        <w:rPr>
          <w:lang w:val="en-GB"/>
        </w:rPr>
        <w:t>(IPO)</w:t>
      </w:r>
    </w:p>
    <w:p w14:paraId="78501DFF" w14:textId="77777777" w:rsidR="00CA5589" w:rsidRPr="0064137D" w:rsidRDefault="00CA5589" w:rsidP="00267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</w:pPr>
    </w:p>
    <w:p w14:paraId="7CF5BEC9" w14:textId="6917D126" w:rsidR="000B7B6B" w:rsidRPr="0064137D" w:rsidRDefault="000B7B6B" w:rsidP="00267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lang w:val="en-GB"/>
        </w:rPr>
      </w:pPr>
      <w:r w:rsidRPr="0064137D">
        <w:rPr>
          <w:cs/>
        </w:rPr>
        <w:t xml:space="preserve">ในระหว่างวันที่ </w:t>
      </w:r>
      <w:r w:rsidRPr="0064137D">
        <w:rPr>
          <w:lang w:val="en-GB"/>
        </w:rPr>
        <w:t xml:space="preserve">21 </w:t>
      </w:r>
      <w:r w:rsidR="0055233E" w:rsidRPr="0064137D">
        <w:t>-</w:t>
      </w:r>
      <w:r w:rsidRPr="0064137D">
        <w:t xml:space="preserve"> 23 </w:t>
      </w:r>
      <w:r w:rsidRPr="0064137D">
        <w:rPr>
          <w:cs/>
        </w:rPr>
        <w:t xml:space="preserve">กันยายน </w:t>
      </w:r>
      <w:r w:rsidRPr="0064137D">
        <w:rPr>
          <w:lang w:val="en-GB"/>
        </w:rPr>
        <w:t xml:space="preserve">2564 </w:t>
      </w:r>
      <w:r w:rsidRPr="0064137D">
        <w:rPr>
          <w:cs/>
        </w:rPr>
        <w:t>บริษัทได้เสนอขายหุ้น</w:t>
      </w:r>
      <w:r w:rsidR="00D20CBF" w:rsidRPr="0064137D">
        <w:rPr>
          <w:rFonts w:hint="cs"/>
          <w:cs/>
        </w:rPr>
        <w:t>ดังกล่าว</w:t>
      </w:r>
      <w:r w:rsidRPr="0064137D">
        <w:rPr>
          <w:cs/>
        </w:rPr>
        <w:t xml:space="preserve">ให้แก่ประชาชนทั่วไปเป็นครั้งแรกจำนวน </w:t>
      </w:r>
      <w:r w:rsidRPr="0064137D">
        <w:rPr>
          <w:lang w:val="en-GB"/>
        </w:rPr>
        <w:t>1,174</w:t>
      </w:r>
      <w:r w:rsidRPr="0064137D">
        <w:t>.</w:t>
      </w:r>
      <w:r w:rsidRPr="0064137D">
        <w:rPr>
          <w:lang w:val="en-GB"/>
        </w:rPr>
        <w:t xml:space="preserve">29 </w:t>
      </w:r>
      <w:r w:rsidRPr="0064137D">
        <w:rPr>
          <w:cs/>
        </w:rPr>
        <w:t xml:space="preserve">ล้านหุ้น โดยการขายหุ้นใหม่ให้แก่ผู้จองในราคาหุ้นละ </w:t>
      </w:r>
      <w:r w:rsidRPr="0064137D">
        <w:rPr>
          <w:lang w:val="en-GB"/>
        </w:rPr>
        <w:t>2</w:t>
      </w:r>
      <w:r w:rsidRPr="0064137D">
        <w:rPr>
          <w:cs/>
        </w:rPr>
        <w:t>.</w:t>
      </w:r>
      <w:r w:rsidRPr="0064137D">
        <w:rPr>
          <w:lang w:val="en-GB"/>
        </w:rPr>
        <w:t>40</w:t>
      </w:r>
      <w:r w:rsidRPr="0064137D">
        <w:rPr>
          <w:cs/>
        </w:rPr>
        <w:t xml:space="preserve"> บาท (มูลค่าตราไว้ </w:t>
      </w:r>
      <w:r w:rsidRPr="0064137D">
        <w:rPr>
          <w:lang w:val="en-GB"/>
        </w:rPr>
        <w:t>1</w:t>
      </w:r>
      <w:r w:rsidRPr="0064137D">
        <w:rPr>
          <w:cs/>
        </w:rPr>
        <w:t>.</w:t>
      </w:r>
      <w:r w:rsidRPr="0064137D">
        <w:rPr>
          <w:lang w:val="en-GB"/>
        </w:rPr>
        <w:t xml:space="preserve">00 </w:t>
      </w:r>
      <w:r w:rsidRPr="0064137D">
        <w:rPr>
          <w:cs/>
        </w:rPr>
        <w:t xml:space="preserve">บาท และส่วนเกินมูลค่าหุ้น </w:t>
      </w:r>
      <w:r w:rsidRPr="0064137D">
        <w:rPr>
          <w:lang w:val="en-GB"/>
        </w:rPr>
        <w:t>1</w:t>
      </w:r>
      <w:r w:rsidRPr="0064137D">
        <w:rPr>
          <w:cs/>
        </w:rPr>
        <w:t>.</w:t>
      </w:r>
      <w:r w:rsidRPr="0064137D">
        <w:rPr>
          <w:lang w:val="en-GB"/>
        </w:rPr>
        <w:t>40</w:t>
      </w:r>
      <w:r w:rsidRPr="0064137D">
        <w:rPr>
          <w:cs/>
        </w:rPr>
        <w:t xml:space="preserve"> บาท) </w:t>
      </w:r>
      <w:r w:rsidRPr="0064137D">
        <w:rPr>
          <w:cs/>
        </w:rPr>
        <w:t> </w:t>
      </w:r>
    </w:p>
    <w:p w14:paraId="56E4A3CC" w14:textId="04D1D08B" w:rsidR="00CA5589" w:rsidRPr="0064137D" w:rsidRDefault="00CA5589" w:rsidP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</w:pPr>
    </w:p>
    <w:p w14:paraId="003A0CD0" w14:textId="4E0A3066" w:rsidR="00AE203D" w:rsidRPr="0064137D" w:rsidRDefault="00AE203D" w:rsidP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</w:pPr>
    </w:p>
    <w:p w14:paraId="77EF92AB" w14:textId="3CDA9BA3" w:rsidR="00AE203D" w:rsidRPr="0064137D" w:rsidRDefault="00AE203D" w:rsidP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</w:pPr>
    </w:p>
    <w:p w14:paraId="29919D40" w14:textId="77777777" w:rsidR="00AE203D" w:rsidRPr="0064137D" w:rsidRDefault="00AE203D" w:rsidP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</w:pPr>
    </w:p>
    <w:p w14:paraId="7AA53062" w14:textId="3B2CC854" w:rsidR="000B7B6B" w:rsidRPr="0064137D" w:rsidRDefault="000B7B6B" w:rsidP="00CA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lang w:val="en-GB"/>
        </w:rPr>
      </w:pPr>
      <w:r w:rsidRPr="0064137D">
        <w:rPr>
          <w:cs/>
        </w:rPr>
        <w:lastRenderedPageBreak/>
        <w:t xml:space="preserve">เมื่อวันที่ </w:t>
      </w:r>
      <w:r w:rsidRPr="0064137D">
        <w:rPr>
          <w:lang w:val="en-GB"/>
        </w:rPr>
        <w:t xml:space="preserve">27 </w:t>
      </w:r>
      <w:r w:rsidRPr="0064137D">
        <w:rPr>
          <w:cs/>
        </w:rPr>
        <w:t xml:space="preserve">กันยายน </w:t>
      </w:r>
      <w:r w:rsidRPr="0064137D">
        <w:rPr>
          <w:lang w:val="en-GB"/>
        </w:rPr>
        <w:t>2564</w:t>
      </w:r>
      <w:r w:rsidRPr="0064137D">
        <w:rPr>
          <w:cs/>
        </w:rPr>
        <w:t xml:space="preserve"> บริษัทได้รับชำระค่าหุ้นจำนวน </w:t>
      </w:r>
      <w:r w:rsidRPr="0064137D">
        <w:rPr>
          <w:lang w:val="en-GB"/>
        </w:rPr>
        <w:t xml:space="preserve">1,174.29 </w:t>
      </w:r>
      <w:r w:rsidRPr="0064137D">
        <w:rPr>
          <w:cs/>
        </w:rPr>
        <w:t xml:space="preserve">ล้านหุ้น มูลค่าหุ้นละ </w:t>
      </w:r>
      <w:r w:rsidRPr="0064137D">
        <w:rPr>
          <w:lang w:val="en-GB"/>
        </w:rPr>
        <w:t>2.4</w:t>
      </w:r>
      <w:r w:rsidRPr="0064137D">
        <w:rPr>
          <w:cs/>
        </w:rPr>
        <w:t xml:space="preserve"> บาท รวมเป็นจำนวน </w:t>
      </w:r>
      <w:r w:rsidRPr="0064137D">
        <w:rPr>
          <w:lang w:val="en-GB"/>
        </w:rPr>
        <w:t>2,818</w:t>
      </w:r>
      <w:r w:rsidRPr="0064137D">
        <w:t>.</w:t>
      </w:r>
      <w:r w:rsidRPr="0064137D">
        <w:rPr>
          <w:lang w:val="en-GB"/>
        </w:rPr>
        <w:t xml:space="preserve">29 </w:t>
      </w:r>
      <w:r w:rsidRPr="0064137D">
        <w:rPr>
          <w:cs/>
        </w:rPr>
        <w:t xml:space="preserve">ล้านบาท จากการเสนอขายให้แก่ประชาชนเป็นครั้งแรก โดยบริษัทได้จดทะเบียนเพิ่มทุนชำระแล้วกับกรมพัฒนาธุรกิจการค้าแล้วในวันเดียวกัน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4E602A" w:rsidRPr="0064137D">
        <w:t>75</w:t>
      </w:r>
      <w:r w:rsidRPr="0064137D">
        <w:t>.</w:t>
      </w:r>
      <w:r w:rsidR="004E602A" w:rsidRPr="0064137D">
        <w:t>59</w:t>
      </w:r>
      <w:r w:rsidRPr="0064137D">
        <w:t xml:space="preserve">  </w:t>
      </w:r>
      <w:r w:rsidR="00D20CBF" w:rsidRPr="0064137D">
        <w:rPr>
          <w:rFonts w:hint="cs"/>
          <w:cs/>
        </w:rPr>
        <w:t>ล้าน</w:t>
      </w:r>
      <w:r w:rsidRPr="0064137D">
        <w:rPr>
          <w:rFonts w:hint="cs"/>
          <w:cs/>
        </w:rPr>
        <w:t xml:space="preserve">บาท เป็นรายการหักในบัญชีส่วนเกินมูลค่าหุ้นสามัญ ณ วันที่ </w:t>
      </w:r>
      <w:r w:rsidRPr="0064137D">
        <w:rPr>
          <w:lang w:val="en-GB"/>
        </w:rPr>
        <w:t xml:space="preserve">30 </w:t>
      </w:r>
      <w:r w:rsidRPr="0064137D">
        <w:rPr>
          <w:cs/>
        </w:rPr>
        <w:t xml:space="preserve">กันยายน </w:t>
      </w:r>
      <w:r w:rsidRPr="0064137D">
        <w:t>2564</w:t>
      </w:r>
      <w:r w:rsidRPr="0064137D">
        <w:rPr>
          <w:rFonts w:hint="cs"/>
          <w:cs/>
        </w:rPr>
        <w:t xml:space="preserve"> ดังนั้นบริษัทมีส่วนเกินมูลค่าหุ้นสามัญจำนวน </w:t>
      </w:r>
      <w:r w:rsidRPr="0064137D">
        <w:rPr>
          <w:lang w:val="en-GB"/>
        </w:rPr>
        <w:t>1,56</w:t>
      </w:r>
      <w:r w:rsidR="004E0188" w:rsidRPr="0064137D">
        <w:rPr>
          <w:lang w:val="en-GB"/>
        </w:rPr>
        <w:t>8</w:t>
      </w:r>
      <w:r w:rsidRPr="0064137D">
        <w:rPr>
          <w:lang w:val="en-GB"/>
        </w:rPr>
        <w:t>.</w:t>
      </w:r>
      <w:r w:rsidR="005A51B9">
        <w:rPr>
          <w:lang w:val="en-GB"/>
        </w:rPr>
        <w:t>42</w:t>
      </w:r>
      <w:r w:rsidRPr="0064137D">
        <w:rPr>
          <w:cs/>
        </w:rPr>
        <w:t xml:space="preserve"> </w:t>
      </w:r>
      <w:r w:rsidR="00D20CBF" w:rsidRPr="0064137D">
        <w:rPr>
          <w:rFonts w:hint="cs"/>
          <w:cs/>
        </w:rPr>
        <w:t>ล้าน</w:t>
      </w:r>
      <w:r w:rsidRPr="0064137D">
        <w:rPr>
          <w:cs/>
        </w:rPr>
        <w:t xml:space="preserve">บาท โดยหุ้นสามัญของบริษัทได้เริ่มทำการซื้อขายในตลาดหลักทรัพย์แห่งประเทศไทยตั้งแต่วันที่ </w:t>
      </w:r>
      <w:r w:rsidRPr="0064137D">
        <w:rPr>
          <w:lang w:val="en-GB"/>
        </w:rPr>
        <w:t xml:space="preserve">30 </w:t>
      </w:r>
      <w:r w:rsidRPr="0064137D">
        <w:rPr>
          <w:cs/>
        </w:rPr>
        <w:t xml:space="preserve">กันยายน </w:t>
      </w:r>
      <w:r w:rsidRPr="0064137D">
        <w:rPr>
          <w:lang w:val="en-GB"/>
        </w:rPr>
        <w:t>2564</w:t>
      </w:r>
    </w:p>
    <w:p w14:paraId="01E0DE15" w14:textId="77777777" w:rsidR="00113D05" w:rsidRPr="0064137D" w:rsidRDefault="00113D05" w:rsidP="00CF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1004A75B" w14:textId="4F476B01" w:rsidR="004D3361" w:rsidRPr="0064137D" w:rsidRDefault="000D7331" w:rsidP="00BB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cs/>
          <w:lang w:val="en-GB"/>
        </w:rPr>
      </w:pPr>
      <w:r w:rsidRPr="0064137D">
        <w:rPr>
          <w:b/>
          <w:bCs/>
        </w:rPr>
        <w:t>9</w:t>
      </w:r>
      <w:r w:rsidR="004D3361" w:rsidRPr="0064137D">
        <w:rPr>
          <w:b/>
          <w:bCs/>
          <w:lang w:val="en-GB"/>
        </w:rPr>
        <w:tab/>
      </w:r>
      <w:r w:rsidR="004D3361" w:rsidRPr="0064137D">
        <w:rPr>
          <w:b/>
          <w:bCs/>
          <w:cs/>
          <w:lang w:val="en-GB"/>
        </w:rPr>
        <w:t>ส่วนงานดำเนินงานและการจำแนกรายได้</w:t>
      </w:r>
    </w:p>
    <w:p w14:paraId="1D9518C4" w14:textId="77777777" w:rsidR="004D3361" w:rsidRPr="0064137D" w:rsidRDefault="004D3361" w:rsidP="004D3361">
      <w:pPr>
        <w:pStyle w:val="BodyText2"/>
        <w:tabs>
          <w:tab w:val="left" w:pos="540"/>
        </w:tabs>
        <w:rPr>
          <w:rFonts w:ascii="Angsana New" w:hAnsi="Angsana New"/>
          <w:sz w:val="20"/>
          <w:szCs w:val="20"/>
        </w:rPr>
      </w:pPr>
    </w:p>
    <w:p w14:paraId="7BE3CE59" w14:textId="77777777" w:rsidR="004D3361" w:rsidRPr="0064137D" w:rsidRDefault="004D3361" w:rsidP="004D3361">
      <w:pPr>
        <w:pStyle w:val="BodyText3"/>
        <w:tabs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color w:val="auto"/>
        </w:rPr>
      </w:pPr>
      <w:r w:rsidRPr="0064137D">
        <w:rPr>
          <w:rFonts w:ascii="Angsana New" w:hAnsi="Angsana New" w:cs="Angsana New"/>
          <w:color w:val="auto"/>
          <w:cs/>
          <w:lang w:val="en-GB"/>
        </w:rPr>
        <w:t>กลุ่มบริษัท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D70208B" w14:textId="77777777" w:rsidR="004D3361" w:rsidRPr="0064137D" w:rsidRDefault="004D3361" w:rsidP="004D3361">
      <w:pPr>
        <w:pStyle w:val="BodyText3"/>
        <w:tabs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55D0B8B" w14:textId="5C24A2C0" w:rsidR="00997AD9" w:rsidRPr="0064137D" w:rsidRDefault="004D3361" w:rsidP="000D7331">
      <w:pPr>
        <w:pStyle w:val="BodyText3"/>
        <w:tabs>
          <w:tab w:val="left" w:pos="2700"/>
        </w:tabs>
        <w:spacing w:line="240" w:lineRule="auto"/>
        <w:ind w:left="562"/>
        <w:jc w:val="thaiDistribute"/>
        <w:rPr>
          <w:rFonts w:ascii="Angsana New" w:hAnsi="Angsana New" w:cs="Angsana New"/>
          <w:color w:val="auto"/>
        </w:rPr>
      </w:pPr>
      <w:r w:rsidRPr="0064137D">
        <w:rPr>
          <w:rFonts w:ascii="Angsana New" w:hAnsi="Angsana New" w:cs="Angsana New"/>
          <w:color w:val="auto"/>
          <w:cs/>
          <w:lang w:val="en-GB"/>
        </w:rPr>
        <w:t>ผลการดำเนินงาน</w:t>
      </w:r>
      <w:r w:rsidRPr="0064137D">
        <w:rPr>
          <w:rFonts w:ascii="Angsana New" w:hAnsi="Angsana New" w:cs="Angsana New"/>
          <w:color w:val="auto"/>
        </w:rPr>
        <w:t xml:space="preserve"> </w:t>
      </w:r>
      <w:r w:rsidRPr="0064137D">
        <w:rPr>
          <w:rFonts w:ascii="Angsana New" w:hAnsi="Angsana New" w:cs="Angsana New"/>
          <w:color w:val="auto"/>
          <w:cs/>
          <w:lang w:val="en-GB"/>
        </w:rPr>
        <w:t>สินทรัพย์และหนี้สินตามส่วนงาน รวมรายการที่เกี่ยวข้องโดยตรงกับส่วนงานหรือที่สามารถ</w:t>
      </w:r>
      <w:r w:rsidRPr="0064137D">
        <w:rPr>
          <w:rFonts w:ascii="Angsana New" w:hAnsi="Angsana New" w:cs="Angsana New"/>
          <w:color w:val="auto"/>
        </w:rPr>
        <w:t xml:space="preserve">    </w:t>
      </w:r>
      <w:r w:rsidRPr="0064137D">
        <w:rPr>
          <w:rFonts w:ascii="Angsana New" w:hAnsi="Angsana New" w:cs="Angsana New"/>
          <w:color w:val="auto"/>
          <w:cs/>
          <w:lang w:val="en-GB"/>
        </w:rPr>
        <w:t>ปันส่วนให้กับส่วนงานได้อย่างสมเหตุสมผล</w:t>
      </w:r>
    </w:p>
    <w:p w14:paraId="53F47B4A" w14:textId="77777777" w:rsidR="00997AD9" w:rsidRPr="0064137D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p w14:paraId="1BAB4B99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b/>
          <w:bCs/>
          <w:i/>
          <w:iCs/>
        </w:rPr>
      </w:pPr>
      <w:r w:rsidRPr="0064137D">
        <w:rPr>
          <w:b/>
          <w:bCs/>
          <w:i/>
          <w:iCs/>
          <w:cs/>
          <w:lang w:val="en-GB"/>
        </w:rPr>
        <w:t>ส่วนงานที่รายงาน</w:t>
      </w:r>
    </w:p>
    <w:p w14:paraId="157FF41B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sz w:val="20"/>
          <w:szCs w:val="20"/>
        </w:rPr>
      </w:pPr>
    </w:p>
    <w:p w14:paraId="68C45E86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64137D">
        <w:rPr>
          <w:cs/>
          <w:lang w:val="en-GB"/>
        </w:rPr>
        <w:t>กลุ่มบริษัทเสนอส่วนงานธุรกิจที่สำคัญดังนี้</w:t>
      </w:r>
    </w:p>
    <w:p w14:paraId="506B3167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64137D">
        <w:rPr>
          <w:cs/>
          <w:lang w:val="en-GB"/>
        </w:rPr>
        <w:t xml:space="preserve">ส่วนงานที่ </w:t>
      </w:r>
      <w:r w:rsidRPr="0064137D">
        <w:t>1</w:t>
      </w:r>
      <w:r w:rsidRPr="0064137D">
        <w:tab/>
      </w:r>
      <w:r w:rsidRPr="0064137D">
        <w:rPr>
          <w:cs/>
          <w:lang w:val="en-GB"/>
        </w:rPr>
        <w:t>ธุรกิจผลิตแป้งมันสำปะหลัง</w:t>
      </w:r>
      <w:r w:rsidRPr="0064137D">
        <w:t xml:space="preserve"> </w:t>
      </w:r>
      <w:r w:rsidRPr="0064137D">
        <w:rPr>
          <w:cs/>
          <w:lang w:val="en-GB"/>
        </w:rPr>
        <w:t>และธุรกิจผลิตก๊าซชีวภาพและจำหน่ายกระแสไฟฟ้าจาก</w:t>
      </w:r>
    </w:p>
    <w:p w14:paraId="3B53222C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52" w:right="-43" w:firstLine="166"/>
        <w:jc w:val="thaiDistribute"/>
      </w:pPr>
      <w:r w:rsidRPr="0064137D">
        <w:rPr>
          <w:cs/>
          <w:lang w:val="en-GB"/>
        </w:rPr>
        <w:t>ก๊าซชีวภาพ</w:t>
      </w:r>
    </w:p>
    <w:p w14:paraId="7F52BF15" w14:textId="77777777" w:rsidR="004D3361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64137D">
        <w:rPr>
          <w:cs/>
          <w:lang w:val="en-GB"/>
        </w:rPr>
        <w:t xml:space="preserve">ส่วนงานที่ </w:t>
      </w:r>
      <w:r w:rsidRPr="0064137D">
        <w:t>2</w:t>
      </w:r>
      <w:r w:rsidRPr="0064137D">
        <w:tab/>
      </w:r>
      <w:r w:rsidRPr="0064137D">
        <w:rPr>
          <w:cs/>
          <w:lang w:val="en-GB"/>
        </w:rPr>
        <w:t>ธุรกิจเอทานอล</w:t>
      </w:r>
    </w:p>
    <w:p w14:paraId="431799FB" w14:textId="15F1A529" w:rsidR="00775E1B" w:rsidRPr="0064137D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7" w:right="-43"/>
        <w:jc w:val="thaiDistribute"/>
      </w:pPr>
      <w:r w:rsidRPr="0064137D">
        <w:rPr>
          <w:cs/>
          <w:lang w:val="en-GB"/>
        </w:rPr>
        <w:t xml:space="preserve">ส่วนงานที่ </w:t>
      </w:r>
      <w:r w:rsidRPr="0064137D">
        <w:t>3</w:t>
      </w:r>
      <w:r w:rsidRPr="0064137D">
        <w:tab/>
      </w:r>
      <w:r w:rsidRPr="0064137D">
        <w:rPr>
          <w:cs/>
          <w:lang w:val="en-GB"/>
        </w:rPr>
        <w:t xml:space="preserve">     ธุรกิจอื่นๆ</w:t>
      </w:r>
      <w:r w:rsidR="00FA19EE" w:rsidRPr="0064137D">
        <w:tab/>
      </w:r>
    </w:p>
    <w:p w14:paraId="27BA7F67" w14:textId="77777777" w:rsidR="00775E1B" w:rsidRPr="0064137D" w:rsidRDefault="00775E1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rPr>
          <w:lang w:val="en-GB"/>
        </w:rPr>
        <w:sectPr w:rsidR="00775E1B" w:rsidRPr="0064137D" w:rsidSect="005A0DF7"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9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71"/>
        <w:gridCol w:w="1348"/>
        <w:gridCol w:w="268"/>
        <w:gridCol w:w="1170"/>
        <w:gridCol w:w="270"/>
        <w:gridCol w:w="993"/>
        <w:gridCol w:w="270"/>
        <w:gridCol w:w="900"/>
        <w:gridCol w:w="270"/>
        <w:gridCol w:w="994"/>
        <w:gridCol w:w="270"/>
        <w:gridCol w:w="990"/>
        <w:gridCol w:w="270"/>
        <w:gridCol w:w="1168"/>
        <w:gridCol w:w="270"/>
        <w:gridCol w:w="1084"/>
        <w:gridCol w:w="270"/>
        <w:gridCol w:w="563"/>
        <w:gridCol w:w="517"/>
        <w:gridCol w:w="270"/>
        <w:gridCol w:w="986"/>
      </w:tblGrid>
      <w:tr w:rsidR="003A1E0E" w:rsidRPr="0064137D" w14:paraId="2F51EFFB" w14:textId="77777777" w:rsidTr="00DF5237">
        <w:trPr>
          <w:gridAfter w:val="3"/>
          <w:wAfter w:w="1773" w:type="dxa"/>
          <w:trHeight w:val="306"/>
          <w:tblHeader/>
        </w:trPr>
        <w:tc>
          <w:tcPr>
            <w:tcW w:w="14139" w:type="dxa"/>
            <w:gridSpan w:val="18"/>
            <w:vAlign w:val="bottom"/>
          </w:tcPr>
          <w:p w14:paraId="6F4E7100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cs/>
              </w:rPr>
            </w:pPr>
            <w:r w:rsidRPr="0064137D">
              <w:rPr>
                <w:b/>
                <w:bCs/>
                <w:i/>
                <w:iCs/>
                <w:color w:val="000000"/>
                <w:cs/>
              </w:rPr>
              <w:lastRenderedPageBreak/>
              <w:t>ข้อมูลเกี่ยวกับส่วนงานที่รายงานและการจำแนกรายได้ตามประเภทสินค้าหลัก</w:t>
            </w:r>
          </w:p>
        </w:tc>
      </w:tr>
      <w:tr w:rsidR="003A1E0E" w:rsidRPr="0064137D" w14:paraId="6F89DD36" w14:textId="77777777" w:rsidTr="00DF5237">
        <w:trPr>
          <w:gridAfter w:val="3"/>
          <w:wAfter w:w="1773" w:type="dxa"/>
          <w:trHeight w:val="306"/>
          <w:tblHeader/>
        </w:trPr>
        <w:tc>
          <w:tcPr>
            <w:tcW w:w="14139" w:type="dxa"/>
            <w:gridSpan w:val="18"/>
            <w:vAlign w:val="bottom"/>
          </w:tcPr>
          <w:p w14:paraId="75704812" w14:textId="60930FF8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0"/>
              </w:tabs>
              <w:spacing w:line="240" w:lineRule="auto"/>
              <w:ind w:right="-43"/>
              <w:rPr>
                <w:b/>
                <w:bCs/>
                <w:i/>
                <w:iCs/>
                <w:color w:val="000000"/>
                <w:cs/>
              </w:rPr>
            </w:pPr>
            <w:r w:rsidRPr="0064137D">
              <w:rPr>
                <w:b/>
                <w:bCs/>
                <w:i/>
                <w:iCs/>
                <w:cs/>
              </w:rPr>
              <w:t>สำหรับงวด</w:t>
            </w:r>
            <w:r w:rsidR="00E32B73" w:rsidRPr="0064137D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64137D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64137D">
              <w:rPr>
                <w:b/>
                <w:bCs/>
                <w:i/>
                <w:iCs/>
              </w:rPr>
              <w:t xml:space="preserve"> 30 </w:t>
            </w:r>
            <w:r w:rsidR="00E32B73" w:rsidRPr="0064137D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</w:tr>
      <w:tr w:rsidR="003A1E0E" w:rsidRPr="0064137D" w14:paraId="62F02F30" w14:textId="77777777" w:rsidTr="00DF5237">
        <w:trPr>
          <w:tblHeader/>
        </w:trPr>
        <w:tc>
          <w:tcPr>
            <w:tcW w:w="2771" w:type="dxa"/>
          </w:tcPr>
          <w:p w14:paraId="16F8586E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dxa"/>
            <w:gridSpan w:val="3"/>
          </w:tcPr>
          <w:p w14:paraId="5065388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rPr>
                <w:cs/>
              </w:rPr>
              <w:t>ผลิตแป้งมันสำปะหลัง</w:t>
            </w:r>
            <w:r w:rsidRPr="0064137D">
              <w:rPr>
                <w:rFonts w:hint="cs"/>
                <w:cs/>
              </w:rPr>
              <w:t>และ</w:t>
            </w:r>
          </w:p>
        </w:tc>
        <w:tc>
          <w:tcPr>
            <w:tcW w:w="270" w:type="dxa"/>
          </w:tcPr>
          <w:p w14:paraId="563627DF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163" w:type="dxa"/>
            <w:gridSpan w:val="3"/>
          </w:tcPr>
          <w:p w14:paraId="76A482E1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3DEF0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254" w:type="dxa"/>
            <w:gridSpan w:val="3"/>
          </w:tcPr>
          <w:p w14:paraId="0307614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D2B4E5C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522" w:type="dxa"/>
            <w:gridSpan w:val="3"/>
          </w:tcPr>
          <w:p w14:paraId="116A0568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70" w:type="dxa"/>
          </w:tcPr>
          <w:p w14:paraId="2B5E1311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336" w:type="dxa"/>
            <w:gridSpan w:val="4"/>
          </w:tcPr>
          <w:p w14:paraId="530E3410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</w:p>
        </w:tc>
      </w:tr>
      <w:tr w:rsidR="003A1E0E" w:rsidRPr="0064137D" w14:paraId="1816DBD3" w14:textId="77777777" w:rsidTr="00DF5237">
        <w:trPr>
          <w:tblHeader/>
        </w:trPr>
        <w:tc>
          <w:tcPr>
            <w:tcW w:w="2771" w:type="dxa"/>
          </w:tcPr>
          <w:p w14:paraId="334F3B6D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dxa"/>
            <w:gridSpan w:val="3"/>
          </w:tcPr>
          <w:p w14:paraId="01A7892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rPr>
                <w:rFonts w:hint="cs"/>
                <w:cs/>
              </w:rPr>
              <w:t>ธุรกิจผลิตก๊าซชีวภาพและจำหน่ายกระแสไฟฟ้าจากธุรกิจชีวภาพ</w:t>
            </w:r>
          </w:p>
        </w:tc>
        <w:tc>
          <w:tcPr>
            <w:tcW w:w="270" w:type="dxa"/>
          </w:tcPr>
          <w:p w14:paraId="1345A517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163" w:type="dxa"/>
            <w:gridSpan w:val="3"/>
          </w:tcPr>
          <w:p w14:paraId="71DB29DD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</w:pPr>
          </w:p>
          <w:p w14:paraId="7FE1E5B3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cs/>
              </w:rPr>
            </w:pPr>
            <w:r w:rsidRPr="0064137D">
              <w:rPr>
                <w:rFonts w:hint="cs"/>
                <w:cs/>
              </w:rPr>
              <w:t>เอทานอล</w:t>
            </w:r>
          </w:p>
        </w:tc>
        <w:tc>
          <w:tcPr>
            <w:tcW w:w="270" w:type="dxa"/>
          </w:tcPr>
          <w:p w14:paraId="18360787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254" w:type="dxa"/>
            <w:gridSpan w:val="3"/>
          </w:tcPr>
          <w:p w14:paraId="6BCB977D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  <w:p w14:paraId="7C7F8141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rPr>
                <w:rFonts w:hint="cs"/>
                <w:cs/>
              </w:rPr>
              <w:t>ธุรกิจอื่นๆ</w:t>
            </w:r>
          </w:p>
        </w:tc>
        <w:tc>
          <w:tcPr>
            <w:tcW w:w="270" w:type="dxa"/>
          </w:tcPr>
          <w:p w14:paraId="428E9BB7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522" w:type="dxa"/>
            <w:gridSpan w:val="3"/>
          </w:tcPr>
          <w:p w14:paraId="73F8941E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rPr>
                <w:cs/>
              </w:rPr>
              <w:t>ตัดรายการ</w:t>
            </w:r>
          </w:p>
          <w:p w14:paraId="22573E88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64137D">
              <w:rPr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0806B62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336" w:type="dxa"/>
            <w:gridSpan w:val="4"/>
          </w:tcPr>
          <w:p w14:paraId="0486F2B4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  <w:p w14:paraId="4819928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rPr>
                <w:cs/>
              </w:rPr>
              <w:t>รวม</w:t>
            </w:r>
          </w:p>
        </w:tc>
      </w:tr>
      <w:tr w:rsidR="003A1E0E" w:rsidRPr="0064137D" w14:paraId="2D8CD1A8" w14:textId="77777777" w:rsidTr="00DF5237">
        <w:trPr>
          <w:tblHeader/>
        </w:trPr>
        <w:tc>
          <w:tcPr>
            <w:tcW w:w="2771" w:type="dxa"/>
          </w:tcPr>
          <w:p w14:paraId="3FFBE98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cs/>
              </w:rPr>
            </w:pPr>
          </w:p>
        </w:tc>
        <w:tc>
          <w:tcPr>
            <w:tcW w:w="1348" w:type="dxa"/>
          </w:tcPr>
          <w:p w14:paraId="3E3A722D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t>2564</w:t>
            </w:r>
          </w:p>
        </w:tc>
        <w:tc>
          <w:tcPr>
            <w:tcW w:w="268" w:type="dxa"/>
          </w:tcPr>
          <w:p w14:paraId="633B008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170" w:type="dxa"/>
          </w:tcPr>
          <w:p w14:paraId="69907FF4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t>2563</w:t>
            </w:r>
          </w:p>
        </w:tc>
        <w:tc>
          <w:tcPr>
            <w:tcW w:w="270" w:type="dxa"/>
          </w:tcPr>
          <w:p w14:paraId="67899AF7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993" w:type="dxa"/>
          </w:tcPr>
          <w:p w14:paraId="250AE214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t>2564</w:t>
            </w:r>
          </w:p>
        </w:tc>
        <w:tc>
          <w:tcPr>
            <w:tcW w:w="270" w:type="dxa"/>
          </w:tcPr>
          <w:p w14:paraId="2D8FE5C5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00" w:type="dxa"/>
          </w:tcPr>
          <w:p w14:paraId="046E7B81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64137D">
              <w:t>2563</w:t>
            </w:r>
          </w:p>
        </w:tc>
        <w:tc>
          <w:tcPr>
            <w:tcW w:w="270" w:type="dxa"/>
          </w:tcPr>
          <w:p w14:paraId="1D84BB8A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94" w:type="dxa"/>
          </w:tcPr>
          <w:p w14:paraId="081B4F0A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t>2564</w:t>
            </w:r>
          </w:p>
        </w:tc>
        <w:tc>
          <w:tcPr>
            <w:tcW w:w="270" w:type="dxa"/>
          </w:tcPr>
          <w:p w14:paraId="1AB3E510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90" w:type="dxa"/>
          </w:tcPr>
          <w:p w14:paraId="026753A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t>2563</w:t>
            </w:r>
          </w:p>
        </w:tc>
        <w:tc>
          <w:tcPr>
            <w:tcW w:w="270" w:type="dxa"/>
          </w:tcPr>
          <w:p w14:paraId="51011A63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1168" w:type="dxa"/>
          </w:tcPr>
          <w:p w14:paraId="325E3750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t>2564</w:t>
            </w:r>
          </w:p>
        </w:tc>
        <w:tc>
          <w:tcPr>
            <w:tcW w:w="270" w:type="dxa"/>
          </w:tcPr>
          <w:p w14:paraId="637CBF64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084" w:type="dxa"/>
          </w:tcPr>
          <w:p w14:paraId="43C75C8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64137D">
              <w:t>2563</w:t>
            </w:r>
          </w:p>
        </w:tc>
        <w:tc>
          <w:tcPr>
            <w:tcW w:w="270" w:type="dxa"/>
          </w:tcPr>
          <w:p w14:paraId="5235BB40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25D6B07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64137D">
              <w:t>2564</w:t>
            </w:r>
          </w:p>
        </w:tc>
        <w:tc>
          <w:tcPr>
            <w:tcW w:w="270" w:type="dxa"/>
          </w:tcPr>
          <w:p w14:paraId="04DFD126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86" w:type="dxa"/>
          </w:tcPr>
          <w:p w14:paraId="19675DF9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64137D">
              <w:t>2563</w:t>
            </w:r>
          </w:p>
        </w:tc>
      </w:tr>
      <w:tr w:rsidR="003A1E0E" w:rsidRPr="0064137D" w14:paraId="26CCB10B" w14:textId="77777777" w:rsidTr="00DF5237">
        <w:trPr>
          <w:tblHeader/>
        </w:trPr>
        <w:tc>
          <w:tcPr>
            <w:tcW w:w="2771" w:type="dxa"/>
          </w:tcPr>
          <w:p w14:paraId="0E53D65A" w14:textId="77777777" w:rsidR="003A1E0E" w:rsidRPr="0064137D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b/>
                <w:bCs/>
                <w:i/>
                <w:iCs/>
                <w:cs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3141" w:type="dxa"/>
            <w:gridSpan w:val="20"/>
          </w:tcPr>
          <w:p w14:paraId="4152F6A3" w14:textId="77777777" w:rsidR="003A1E0E" w:rsidRPr="0064137D" w:rsidRDefault="003A1E0E" w:rsidP="00DF5237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48" w:right="-114"/>
              <w:jc w:val="center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3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F0AE8" w:rsidRPr="0064137D" w14:paraId="2D090415" w14:textId="77777777" w:rsidTr="009547DB">
        <w:tc>
          <w:tcPr>
            <w:tcW w:w="2771" w:type="dxa"/>
          </w:tcPr>
          <w:p w14:paraId="15B0C712" w14:textId="77777777" w:rsidR="004F0AE8" w:rsidRPr="0064137D" w:rsidRDefault="004F0AE8" w:rsidP="004F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64137D">
              <w:rPr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39D1A95F" w14:textId="07F795A8" w:rsidR="004F0AE8" w:rsidRPr="0064137D" w:rsidRDefault="00877CE1" w:rsidP="004F0A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F0AE8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  <w:r w:rsidR="004F0AE8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68" w:type="dxa"/>
          </w:tcPr>
          <w:p w14:paraId="3B5B8551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1164C2B" w14:textId="4E386489" w:rsidR="004F0AE8" w:rsidRPr="0064137D" w:rsidRDefault="004302C9" w:rsidP="004F0AE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839,938</w:t>
            </w:r>
          </w:p>
        </w:tc>
        <w:tc>
          <w:tcPr>
            <w:tcW w:w="270" w:type="dxa"/>
          </w:tcPr>
          <w:p w14:paraId="0F74DC00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1289F54" w14:textId="4416637F" w:rsidR="004F0AE8" w:rsidRPr="0064137D" w:rsidRDefault="004F0AE8" w:rsidP="008053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2,587,845</w:t>
            </w:r>
          </w:p>
        </w:tc>
        <w:tc>
          <w:tcPr>
            <w:tcW w:w="270" w:type="dxa"/>
          </w:tcPr>
          <w:p w14:paraId="5E751D40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DF001E2" w14:textId="343BB1BD" w:rsidR="004F0AE8" w:rsidRPr="0064137D" w:rsidRDefault="004F0AE8" w:rsidP="004F0A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2,238,71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0B850895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9A6E891" w14:textId="142B052F" w:rsidR="004F0AE8" w:rsidRPr="0064137D" w:rsidRDefault="00877CE1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698</w:t>
            </w:r>
            <w:r w:rsidR="004F0AE8" w:rsidRPr="00641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148</w:t>
            </w:r>
          </w:p>
        </w:tc>
        <w:tc>
          <w:tcPr>
            <w:tcW w:w="270" w:type="dxa"/>
          </w:tcPr>
          <w:p w14:paraId="6334AB23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6963AD9" w14:textId="4BAC3C1E" w:rsidR="004F0AE8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132,18</w:t>
            </w:r>
            <w:r w:rsidR="007617BD" w:rsidRPr="0064137D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C5C8E90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5D634B5" w14:textId="57138424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B0CA1E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6A468383" w14:textId="6C987B3C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3035A6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A86DADA" w14:textId="287F789B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5,033,416</w:t>
            </w:r>
          </w:p>
        </w:tc>
        <w:tc>
          <w:tcPr>
            <w:tcW w:w="270" w:type="dxa"/>
          </w:tcPr>
          <w:p w14:paraId="7286A3DA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3248C70D" w14:textId="21068DD6" w:rsidR="004F0AE8" w:rsidRPr="0064137D" w:rsidRDefault="004F0AE8" w:rsidP="004F0A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3,210,837</w:t>
            </w:r>
          </w:p>
        </w:tc>
      </w:tr>
      <w:tr w:rsidR="004F0AE8" w:rsidRPr="0064137D" w14:paraId="33899DFA" w14:textId="77777777" w:rsidTr="009547DB">
        <w:tc>
          <w:tcPr>
            <w:tcW w:w="2771" w:type="dxa"/>
          </w:tcPr>
          <w:p w14:paraId="4DEE629C" w14:textId="77777777" w:rsidR="004F0AE8" w:rsidRPr="0064137D" w:rsidRDefault="004F0AE8" w:rsidP="004F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64137D">
              <w:rPr>
                <w:cs/>
              </w:rPr>
              <w:t>รายได้ระหว่างส่วนงาน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D49D15D" w14:textId="5962D5E1" w:rsidR="004F0AE8" w:rsidRPr="0064137D" w:rsidRDefault="004F0AE8" w:rsidP="004F0A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138,068</w:t>
            </w:r>
          </w:p>
        </w:tc>
        <w:tc>
          <w:tcPr>
            <w:tcW w:w="268" w:type="dxa"/>
          </w:tcPr>
          <w:p w14:paraId="23F1BCB2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0BF53" w14:textId="6BED13FF" w:rsidR="004F0AE8" w:rsidRPr="0064137D" w:rsidRDefault="004F0AE8" w:rsidP="004F0AE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83,709</w:t>
            </w:r>
          </w:p>
        </w:tc>
        <w:tc>
          <w:tcPr>
            <w:tcW w:w="270" w:type="dxa"/>
          </w:tcPr>
          <w:p w14:paraId="481891A4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982D26" w14:textId="1B25B26C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1,016</w:t>
            </w:r>
          </w:p>
        </w:tc>
        <w:tc>
          <w:tcPr>
            <w:tcW w:w="270" w:type="dxa"/>
          </w:tcPr>
          <w:p w14:paraId="7608EC35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AB28D" w14:textId="711E735A" w:rsidR="004F0AE8" w:rsidRPr="0064137D" w:rsidRDefault="004F0AE8" w:rsidP="004F0A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509,64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580AA74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4181F2D" w14:textId="022A0018" w:rsidR="004F0AE8" w:rsidRPr="0064137D" w:rsidRDefault="004F0AE8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162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70BE90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4B8384" w14:textId="036B69BA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162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011354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4F5614" w14:textId="3DAE9151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(139,084)</w:t>
            </w:r>
          </w:p>
        </w:tc>
        <w:tc>
          <w:tcPr>
            <w:tcW w:w="270" w:type="dxa"/>
          </w:tcPr>
          <w:p w14:paraId="3AA631EE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D64A42" w14:textId="30BC8DD5" w:rsidR="004F0AE8" w:rsidRPr="0064137D" w:rsidRDefault="004F0AE8" w:rsidP="004F0AE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(593,35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64137D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BEB94CC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B8599C" w14:textId="5F6AB874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162"/>
              <w:rPr>
                <w:rFonts w:ascii="Angsana New" w:hAnsi="Angsana New"/>
                <w:sz w:val="30"/>
                <w:szCs w:val="30"/>
                <w:rtl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52871F" w14:textId="77777777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71674BE" w14:textId="3DAB26F8" w:rsidR="004F0AE8" w:rsidRPr="0064137D" w:rsidRDefault="004F0AE8" w:rsidP="004F0AE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162"/>
              <w:rPr>
                <w:rFonts w:ascii="Angsana New" w:hAnsi="Angsana New"/>
                <w:sz w:val="30"/>
                <w:szCs w:val="30"/>
                <w:rtl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302C9" w:rsidRPr="0064137D" w14:paraId="64B249D0" w14:textId="77777777" w:rsidTr="009547DB">
        <w:tc>
          <w:tcPr>
            <w:tcW w:w="2771" w:type="dxa"/>
          </w:tcPr>
          <w:p w14:paraId="417E4A86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64137D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4FDD431" w14:textId="0A5C4F2B" w:rsidR="004302C9" w:rsidRPr="0064137D" w:rsidRDefault="004302C9" w:rsidP="004302C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1,885,491</w:t>
            </w:r>
          </w:p>
        </w:tc>
        <w:tc>
          <w:tcPr>
            <w:tcW w:w="268" w:type="dxa"/>
          </w:tcPr>
          <w:p w14:paraId="38C229A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4BAF2" w14:textId="4C73D121" w:rsidR="004302C9" w:rsidRPr="0064137D" w:rsidRDefault="004302C9" w:rsidP="0043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923,647</w:t>
            </w:r>
          </w:p>
        </w:tc>
        <w:tc>
          <w:tcPr>
            <w:tcW w:w="270" w:type="dxa"/>
          </w:tcPr>
          <w:p w14:paraId="1544902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25A475D" w14:textId="5025E599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2,588,861</w:t>
            </w:r>
          </w:p>
        </w:tc>
        <w:tc>
          <w:tcPr>
            <w:tcW w:w="270" w:type="dxa"/>
          </w:tcPr>
          <w:p w14:paraId="5C707A8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A3CCE" w14:textId="6CEC2144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2,748,358</w:t>
            </w:r>
          </w:p>
        </w:tc>
        <w:tc>
          <w:tcPr>
            <w:tcW w:w="270" w:type="dxa"/>
          </w:tcPr>
          <w:p w14:paraId="239B838E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0129476" w14:textId="2D4A2620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698,148</w:t>
            </w:r>
          </w:p>
        </w:tc>
        <w:tc>
          <w:tcPr>
            <w:tcW w:w="270" w:type="dxa"/>
          </w:tcPr>
          <w:p w14:paraId="03D63D5A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FC47F0" w14:textId="5B29CB8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132,18</w:t>
            </w:r>
            <w:r w:rsidR="007617BD"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5609C6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65CE991" w14:textId="1FC5BE99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(139,084)</w:t>
            </w:r>
          </w:p>
        </w:tc>
        <w:tc>
          <w:tcPr>
            <w:tcW w:w="270" w:type="dxa"/>
          </w:tcPr>
          <w:p w14:paraId="15794AD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93850C0" w14:textId="4C99E08C" w:rsidR="004302C9" w:rsidRPr="0064137D" w:rsidRDefault="004302C9" w:rsidP="0043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(593,35</w:t>
            </w: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Pr="0064137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7EB64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2DA05" w14:textId="4057442B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5,033,416</w:t>
            </w:r>
          </w:p>
        </w:tc>
        <w:tc>
          <w:tcPr>
            <w:tcW w:w="270" w:type="dxa"/>
          </w:tcPr>
          <w:p w14:paraId="3C12B5B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4D18399" w14:textId="1D8A5942" w:rsidR="004302C9" w:rsidRPr="0064137D" w:rsidRDefault="004302C9" w:rsidP="004302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3,210,837</w:t>
            </w:r>
          </w:p>
        </w:tc>
      </w:tr>
      <w:tr w:rsidR="004302C9" w:rsidRPr="0064137D" w14:paraId="7173017B" w14:textId="77777777" w:rsidTr="00DF5237">
        <w:tc>
          <w:tcPr>
            <w:tcW w:w="2771" w:type="dxa"/>
          </w:tcPr>
          <w:p w14:paraId="26C6AA79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2E86ABB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</w:tcPr>
          <w:p w14:paraId="7F774BF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A97E66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6762CFB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4C7965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7DE7E6A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A46BF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7CDE8A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163EC86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1758296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1F66EB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3BC289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46D7C2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73FA09A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F013100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BC1ACF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0160D2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90431B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40F4266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302C9" w:rsidRPr="0064137D" w14:paraId="456F9517" w14:textId="77777777" w:rsidTr="00DF5237">
        <w:trPr>
          <w:trHeight w:val="198"/>
        </w:trPr>
        <w:tc>
          <w:tcPr>
            <w:tcW w:w="2771" w:type="dxa"/>
          </w:tcPr>
          <w:p w14:paraId="640CBC60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</w:p>
        </w:tc>
        <w:tc>
          <w:tcPr>
            <w:tcW w:w="1348" w:type="dxa"/>
          </w:tcPr>
          <w:p w14:paraId="57A38FE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8D499B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1AB50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A0F2A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89508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E3017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CBB20F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BB609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AB3541B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AE6BA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A65737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0C394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FD715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F11030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6806BA2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7DA0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A804EF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61825E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12D30B9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02C9" w:rsidRPr="0064137D" w14:paraId="499E4A69" w14:textId="77777777" w:rsidTr="00DF5237">
        <w:trPr>
          <w:trHeight w:val="198"/>
        </w:trPr>
        <w:tc>
          <w:tcPr>
            <w:tcW w:w="2771" w:type="dxa"/>
          </w:tcPr>
          <w:p w14:paraId="64B75DE8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 xml:space="preserve">   ก่อนหักภาษีเงินได้</w:t>
            </w:r>
          </w:p>
        </w:tc>
        <w:tc>
          <w:tcPr>
            <w:tcW w:w="1348" w:type="dxa"/>
          </w:tcPr>
          <w:p w14:paraId="699A8337" w14:textId="5BF01626" w:rsidR="004302C9" w:rsidRPr="0064137D" w:rsidRDefault="004302C9" w:rsidP="004302C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4D6C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D6C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973</w:t>
            </w: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67A8D16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2778436" w14:textId="43B81EEF" w:rsidR="004302C9" w:rsidRPr="0064137D" w:rsidRDefault="004302C9" w:rsidP="004302C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(101,8</w:t>
            </w:r>
            <w:r w:rsidR="007617BD"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17F33E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7DB7362" w14:textId="787E4494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 w:rsidR="00FF5950"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A51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FF5950"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  <w:tc>
          <w:tcPr>
            <w:tcW w:w="270" w:type="dxa"/>
          </w:tcPr>
          <w:p w14:paraId="08E6329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230C433" w14:textId="4DC964E4" w:rsidR="004302C9" w:rsidRPr="0064137D" w:rsidRDefault="004302C9" w:rsidP="004302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196,811</w:t>
            </w:r>
          </w:p>
        </w:tc>
        <w:tc>
          <w:tcPr>
            <w:tcW w:w="270" w:type="dxa"/>
          </w:tcPr>
          <w:p w14:paraId="23E3821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03651B" w14:textId="3920DFA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(7,073)</w:t>
            </w:r>
          </w:p>
        </w:tc>
        <w:tc>
          <w:tcPr>
            <w:tcW w:w="270" w:type="dxa"/>
          </w:tcPr>
          <w:p w14:paraId="1F4AB419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FEBDD28" w14:textId="3EAD9D32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20,964</w:t>
            </w:r>
          </w:p>
        </w:tc>
        <w:tc>
          <w:tcPr>
            <w:tcW w:w="270" w:type="dxa"/>
          </w:tcPr>
          <w:p w14:paraId="668FF23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B4CFC88" w14:textId="2AB828B8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21,196</w:t>
            </w:r>
          </w:p>
        </w:tc>
        <w:tc>
          <w:tcPr>
            <w:tcW w:w="270" w:type="dxa"/>
          </w:tcPr>
          <w:p w14:paraId="1380B63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4BDC0AEA" w14:textId="6A2B95AB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(47,988)</w:t>
            </w:r>
          </w:p>
        </w:tc>
        <w:tc>
          <w:tcPr>
            <w:tcW w:w="270" w:type="dxa"/>
          </w:tcPr>
          <w:p w14:paraId="539B9B2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9C39CE" w14:textId="7E4FCC5A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A5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41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5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D6C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6B62595E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370B5A91" w14:textId="1DAA471E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67,966</w:t>
            </w:r>
          </w:p>
        </w:tc>
      </w:tr>
      <w:tr w:rsidR="004302C9" w:rsidRPr="0064137D" w14:paraId="33384C6C" w14:textId="77777777" w:rsidTr="00DF5237">
        <w:trPr>
          <w:trHeight w:val="198"/>
        </w:trPr>
        <w:tc>
          <w:tcPr>
            <w:tcW w:w="2771" w:type="dxa"/>
          </w:tcPr>
          <w:p w14:paraId="589980E6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738" w:hanging="180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48" w:type="dxa"/>
          </w:tcPr>
          <w:p w14:paraId="13F2E0D5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68" w:type="dxa"/>
          </w:tcPr>
          <w:p w14:paraId="67A806B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416BBA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729C45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</w:tcPr>
          <w:p w14:paraId="485E332B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0DDD23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8D72AEE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196ABDA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4" w:type="dxa"/>
          </w:tcPr>
          <w:p w14:paraId="7C4B974B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AF814E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A47AB88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A8C356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8" w:type="dxa"/>
          </w:tcPr>
          <w:p w14:paraId="7FE8B42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1D55692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70AF132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77E4B76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21994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B010C9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424D86C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302C9" w:rsidRPr="0064137D" w14:paraId="51B44204" w14:textId="77777777" w:rsidTr="00DF5237">
        <w:tc>
          <w:tcPr>
            <w:tcW w:w="2771" w:type="dxa"/>
          </w:tcPr>
          <w:p w14:paraId="11D893B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  <w:lang w:val="en-GB"/>
              </w:rPr>
              <w:t>สินทรัพย์ส่วนงาน</w:t>
            </w:r>
          </w:p>
          <w:p w14:paraId="3CA6B994" w14:textId="6F7FA0D2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  ณ วันที่ </w:t>
            </w:r>
            <w:r w:rsidRPr="0064137D">
              <w:rPr>
                <w:color w:val="000000"/>
              </w:rPr>
              <w:t>30</w:t>
            </w:r>
            <w:r w:rsidRPr="0064137D">
              <w:rPr>
                <w:rFonts w:hint="cs"/>
                <w:color w:val="000000"/>
                <w:cs/>
                <w:lang w:val="en-GB"/>
              </w:rPr>
              <w:t xml:space="preserve"> กันยายน</w:t>
            </w:r>
            <w:r w:rsidRPr="0064137D">
              <w:rPr>
                <w:color w:val="000000"/>
                <w:cs/>
                <w:lang w:val="en-GB"/>
              </w:rPr>
              <w:t xml:space="preserve"> </w:t>
            </w:r>
            <w:r w:rsidRPr="0064137D">
              <w:rPr>
                <w:color w:val="000000"/>
              </w:rPr>
              <w:t>2564</w:t>
            </w:r>
            <w:r w:rsidRPr="0064137D">
              <w:rPr>
                <w:color w:val="000000"/>
                <w:lang w:val="en-GB"/>
              </w:rPr>
              <w:t xml:space="preserve"> </w:t>
            </w: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</w:p>
          <w:p w14:paraId="632A3928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64137D">
              <w:rPr>
                <w:rFonts w:asciiTheme="majorBidi" w:hAnsiTheme="majorBidi" w:cstheme="majorBidi"/>
                <w:color w:val="000000"/>
              </w:rPr>
              <w:t>31</w:t>
            </w: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64137D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48" w:type="dxa"/>
          </w:tcPr>
          <w:p w14:paraId="0F288F79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118285B3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6564194C" w14:textId="348869E4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rtl/>
              </w:rPr>
            </w:pPr>
            <w:r w:rsidRPr="0064137D">
              <w:rPr>
                <w:rFonts w:asciiTheme="majorBidi" w:hAnsiTheme="majorBidi" w:cstheme="majorBidi"/>
              </w:rPr>
              <w:t xml:space="preserve">        1,8</w:t>
            </w:r>
            <w:r w:rsidR="00FF5950" w:rsidRPr="0064137D">
              <w:rPr>
                <w:rFonts w:asciiTheme="majorBidi" w:hAnsiTheme="majorBidi" w:cstheme="majorBidi"/>
              </w:rPr>
              <w:t>3</w:t>
            </w:r>
            <w:r w:rsidR="004D6C22">
              <w:rPr>
                <w:rFonts w:asciiTheme="majorBidi" w:hAnsiTheme="majorBidi" w:cstheme="majorBidi"/>
              </w:rPr>
              <w:t>1</w:t>
            </w:r>
            <w:r w:rsidRPr="0064137D">
              <w:rPr>
                <w:rFonts w:asciiTheme="majorBidi" w:hAnsiTheme="majorBidi" w:cstheme="majorBidi"/>
              </w:rPr>
              <w:t>,</w:t>
            </w:r>
            <w:r w:rsidR="004D6C22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268" w:type="dxa"/>
          </w:tcPr>
          <w:p w14:paraId="4C2B734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B846B10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  </w:t>
            </w:r>
          </w:p>
          <w:p w14:paraId="500A7A0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28C9E8A9" w14:textId="1C000135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firstLine="82"/>
              <w:rPr>
                <w:rFonts w:asciiTheme="majorBidi" w:hAnsiTheme="majorBidi" w:cstheme="majorBidi"/>
                <w:rtl/>
              </w:rPr>
            </w:pPr>
            <w:r w:rsidRPr="0064137D">
              <w:rPr>
                <w:rFonts w:asciiTheme="majorBidi" w:hAnsiTheme="majorBidi" w:cstheme="majorBidi"/>
              </w:rPr>
              <w:t>2,106,371</w:t>
            </w:r>
          </w:p>
        </w:tc>
        <w:tc>
          <w:tcPr>
            <w:tcW w:w="270" w:type="dxa"/>
          </w:tcPr>
          <w:p w14:paraId="64EF5F3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7364E73C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23078A46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09414A2A" w14:textId="4C76B22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340" w:lineRule="exact"/>
              <w:ind w:left="80" w:right="-443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8,599,447</w:t>
            </w:r>
          </w:p>
        </w:tc>
        <w:tc>
          <w:tcPr>
            <w:tcW w:w="270" w:type="dxa"/>
          </w:tcPr>
          <w:p w14:paraId="28C6D23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963CC2D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10E6600F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0CC1B804" w14:textId="3FDD8A8D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5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6,920,432</w:t>
            </w:r>
          </w:p>
        </w:tc>
        <w:tc>
          <w:tcPr>
            <w:tcW w:w="270" w:type="dxa"/>
          </w:tcPr>
          <w:p w14:paraId="7EBD168A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54C0F8FC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0B9DDAAC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33AC7D0F" w14:textId="0C6E7904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 701,661</w:t>
            </w:r>
          </w:p>
        </w:tc>
        <w:tc>
          <w:tcPr>
            <w:tcW w:w="270" w:type="dxa"/>
          </w:tcPr>
          <w:p w14:paraId="7B468415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1CCF9F4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1B97B39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E82DBA6" w14:textId="3E505C56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firstLine="14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746,653</w:t>
            </w:r>
          </w:p>
        </w:tc>
        <w:tc>
          <w:tcPr>
            <w:tcW w:w="270" w:type="dxa"/>
          </w:tcPr>
          <w:p w14:paraId="7D3177B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645FC25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 </w:t>
            </w:r>
          </w:p>
          <w:p w14:paraId="6D973E85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407BB948" w14:textId="2263A60A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340" w:lineRule="exact"/>
              <w:ind w:left="70" w:right="-11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(2,744,081)</w:t>
            </w:r>
          </w:p>
        </w:tc>
        <w:tc>
          <w:tcPr>
            <w:tcW w:w="270" w:type="dxa"/>
          </w:tcPr>
          <w:p w14:paraId="657FCA62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084" w:type="dxa"/>
          </w:tcPr>
          <w:p w14:paraId="1B83BEB2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09B41A5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E3F9930" w14:textId="387CCF4A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(2,871,685)</w:t>
            </w:r>
          </w:p>
        </w:tc>
        <w:tc>
          <w:tcPr>
            <w:tcW w:w="270" w:type="dxa"/>
          </w:tcPr>
          <w:p w14:paraId="68E4C2AB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77AA7C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4089D3B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34C175D7" w14:textId="1E317118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8,3</w:t>
            </w:r>
            <w:r w:rsidR="000E2C23">
              <w:rPr>
                <w:rFonts w:asciiTheme="majorBidi" w:hAnsiTheme="majorBidi" w:cstheme="majorBidi"/>
              </w:rPr>
              <w:t>8</w:t>
            </w:r>
            <w:r w:rsidR="004D6C22">
              <w:rPr>
                <w:rFonts w:asciiTheme="majorBidi" w:hAnsiTheme="majorBidi" w:cstheme="majorBidi"/>
              </w:rPr>
              <w:t>8</w:t>
            </w:r>
            <w:r w:rsidRPr="0064137D">
              <w:rPr>
                <w:rFonts w:asciiTheme="majorBidi" w:hAnsiTheme="majorBidi" w:cstheme="majorBidi"/>
              </w:rPr>
              <w:t>,</w:t>
            </w:r>
            <w:r w:rsidR="004D6C22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270" w:type="dxa"/>
          </w:tcPr>
          <w:p w14:paraId="7CD2806F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240" w:lineRule="auto"/>
              <w:ind w:left="50" w:right="-153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1D0BEFB6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5AF720C5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0FEEA81E" w14:textId="3B0A3F76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6,901,771</w:t>
            </w:r>
          </w:p>
        </w:tc>
      </w:tr>
      <w:tr w:rsidR="004302C9" w:rsidRPr="0064137D" w14:paraId="4B241CCA" w14:textId="77777777" w:rsidTr="00DF5237">
        <w:tc>
          <w:tcPr>
            <w:tcW w:w="2771" w:type="dxa"/>
          </w:tcPr>
          <w:p w14:paraId="0B55795C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  <w:lang w:val="en-GB"/>
              </w:rPr>
              <w:t>หนี้สินส่วนงาน</w:t>
            </w:r>
          </w:p>
          <w:p w14:paraId="691D7318" w14:textId="054658F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  ณ วันที่ </w:t>
            </w:r>
            <w:r w:rsidRPr="0064137D">
              <w:rPr>
                <w:color w:val="000000"/>
              </w:rPr>
              <w:t>30</w:t>
            </w:r>
            <w:r w:rsidRPr="0064137D">
              <w:rPr>
                <w:color w:val="000000"/>
                <w:cs/>
                <w:lang w:val="en-GB"/>
              </w:rPr>
              <w:t xml:space="preserve"> </w:t>
            </w:r>
            <w:r w:rsidRPr="0064137D">
              <w:rPr>
                <w:rFonts w:hint="cs"/>
                <w:color w:val="000000"/>
                <w:cs/>
                <w:lang w:val="en-GB"/>
              </w:rPr>
              <w:t>กันยายน</w:t>
            </w:r>
            <w:r w:rsidRPr="0064137D">
              <w:rPr>
                <w:color w:val="000000"/>
                <w:cs/>
                <w:lang w:val="en-GB"/>
              </w:rPr>
              <w:t xml:space="preserve"> </w:t>
            </w:r>
            <w:r w:rsidRPr="0064137D">
              <w:rPr>
                <w:color w:val="000000"/>
              </w:rPr>
              <w:t>2564</w:t>
            </w:r>
            <w:r w:rsidRPr="0064137D">
              <w:rPr>
                <w:color w:val="000000"/>
                <w:lang w:val="en-GB"/>
              </w:rPr>
              <w:t xml:space="preserve"> </w:t>
            </w: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</w:p>
          <w:p w14:paraId="29D55429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64137D">
              <w:rPr>
                <w:rFonts w:asciiTheme="majorBidi" w:hAnsiTheme="majorBidi" w:cstheme="majorBidi"/>
                <w:color w:val="000000"/>
              </w:rPr>
              <w:t>31</w:t>
            </w:r>
            <w:r w:rsidRPr="0064137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64137D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48" w:type="dxa"/>
            <w:tcBorders>
              <w:bottom w:val="nil"/>
            </w:tcBorders>
          </w:tcPr>
          <w:p w14:paraId="156EAC54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0FA9838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73FF4B5F" w14:textId="5F2D5AC0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31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547,071</w:t>
            </w:r>
          </w:p>
        </w:tc>
        <w:tc>
          <w:tcPr>
            <w:tcW w:w="268" w:type="dxa"/>
          </w:tcPr>
          <w:p w14:paraId="23FB7D70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5027108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79B737DD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36FAA69F" w14:textId="4F5D5094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    788,246</w:t>
            </w:r>
          </w:p>
        </w:tc>
        <w:tc>
          <w:tcPr>
            <w:tcW w:w="270" w:type="dxa"/>
          </w:tcPr>
          <w:p w14:paraId="48D700F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706BD332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46A5306F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4291128C" w14:textId="3C94438C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left" w:pos="863"/>
              </w:tabs>
              <w:spacing w:line="340" w:lineRule="exact"/>
              <w:ind w:left="50" w:hanging="15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2,157,572</w:t>
            </w:r>
          </w:p>
        </w:tc>
        <w:tc>
          <w:tcPr>
            <w:tcW w:w="270" w:type="dxa"/>
          </w:tcPr>
          <w:p w14:paraId="528166F1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FA606A7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5A26C9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decimal" w:pos="680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036366" w14:textId="308EB900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3,075,712</w:t>
            </w:r>
          </w:p>
        </w:tc>
        <w:tc>
          <w:tcPr>
            <w:tcW w:w="270" w:type="dxa"/>
          </w:tcPr>
          <w:p w14:paraId="5A092E6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7F3CF46E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4692CFA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50027CA1" w14:textId="4D8E884D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  65,914</w:t>
            </w:r>
          </w:p>
        </w:tc>
        <w:tc>
          <w:tcPr>
            <w:tcW w:w="270" w:type="dxa"/>
          </w:tcPr>
          <w:p w14:paraId="0A7418C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decimal" w:pos="77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E192CAD" w14:textId="77777777" w:rsidR="004302C9" w:rsidRPr="0064137D" w:rsidRDefault="004302C9" w:rsidP="004302C9">
            <w:pPr>
              <w:pStyle w:val="acctfourfigures"/>
              <w:tabs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59A8B2" w14:textId="77777777" w:rsidR="004302C9" w:rsidRPr="0064137D" w:rsidRDefault="004302C9" w:rsidP="004302C9">
            <w:pPr>
              <w:pStyle w:val="acctfourfigures"/>
              <w:tabs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F40D20" w14:textId="5ABABB4B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  <w:tab w:val="left" w:pos="863"/>
              </w:tabs>
              <w:spacing w:line="340" w:lineRule="exact"/>
              <w:ind w:left="50" w:hanging="156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103,674</w:t>
            </w:r>
          </w:p>
        </w:tc>
        <w:tc>
          <w:tcPr>
            <w:tcW w:w="270" w:type="dxa"/>
          </w:tcPr>
          <w:p w14:paraId="0AA83A0D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337111FB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0765E016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</w:rPr>
            </w:pPr>
          </w:p>
          <w:p w14:paraId="45EAE5D1" w14:textId="15056EDF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   (14,737)</w:t>
            </w:r>
          </w:p>
        </w:tc>
        <w:tc>
          <w:tcPr>
            <w:tcW w:w="270" w:type="dxa"/>
          </w:tcPr>
          <w:p w14:paraId="5F7F4C94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478CBD83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7D4F1FA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114B7FA2" w14:textId="21D5379D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340" w:lineRule="exact"/>
              <w:ind w:left="50" w:right="-110" w:hanging="50"/>
              <w:rPr>
                <w:rFonts w:asciiTheme="majorBidi" w:hAnsiTheme="majorBidi" w:cstheme="majorBidi"/>
                <w:rtl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(121,146)</w:t>
            </w:r>
          </w:p>
        </w:tc>
        <w:tc>
          <w:tcPr>
            <w:tcW w:w="270" w:type="dxa"/>
          </w:tcPr>
          <w:p w14:paraId="186C2F03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14C16B44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159104A1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  </w:t>
            </w:r>
          </w:p>
          <w:p w14:paraId="6DC95E17" w14:textId="063B6388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    2,755,820</w:t>
            </w:r>
          </w:p>
        </w:tc>
        <w:tc>
          <w:tcPr>
            <w:tcW w:w="270" w:type="dxa"/>
          </w:tcPr>
          <w:p w14:paraId="612B975C" w14:textId="77777777" w:rsidR="004302C9" w:rsidRPr="0064137D" w:rsidRDefault="004302C9" w:rsidP="004302C9">
            <w:pPr>
              <w:pStyle w:val="acctfourfigures"/>
              <w:tabs>
                <w:tab w:val="clear" w:pos="765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nil"/>
            </w:tcBorders>
          </w:tcPr>
          <w:p w14:paraId="6C76C387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23380C54" w14:textId="77777777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</w:p>
          <w:p w14:paraId="46BFE795" w14:textId="67DBA8FF" w:rsidR="004302C9" w:rsidRPr="0064137D" w:rsidRDefault="004302C9" w:rsidP="0043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right="-110" w:hanging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  3,846,486</w:t>
            </w:r>
          </w:p>
        </w:tc>
      </w:tr>
    </w:tbl>
    <w:p w14:paraId="046B5681" w14:textId="77777777" w:rsidR="00FC0254" w:rsidRPr="0064137D" w:rsidRDefault="00FC0254" w:rsidP="00FB097F">
      <w:pPr>
        <w:rPr>
          <w:lang w:val="en-GB" w:eastAsia="x-none"/>
        </w:rPr>
        <w:sectPr w:rsidR="00FC0254" w:rsidRPr="0064137D" w:rsidSect="00E973C4">
          <w:footerReference w:type="default" r:id="rId16"/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8FCB35" w14:textId="532AA7AB" w:rsidR="0002136D" w:rsidRPr="0064137D" w:rsidRDefault="002A67A5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lastRenderedPageBreak/>
        <w:t>10</w:t>
      </w:r>
      <w:r w:rsidR="0002136D" w:rsidRPr="0064137D">
        <w:rPr>
          <w:b/>
          <w:bCs/>
        </w:rPr>
        <w:t> </w:t>
      </w:r>
      <w:r w:rsidR="0002136D" w:rsidRPr="0064137D">
        <w:rPr>
          <w:b/>
          <w:bCs/>
        </w:rPr>
        <w:tab/>
      </w:r>
      <w:r w:rsidR="0002136D" w:rsidRPr="0064137D">
        <w:rPr>
          <w:b/>
          <w:bCs/>
          <w:cs/>
          <w:lang w:val="en-GB"/>
        </w:rPr>
        <w:t>ภาษีเงินได้</w:t>
      </w:r>
    </w:p>
    <w:p w14:paraId="6273B5B3" w14:textId="77777777" w:rsidR="0002136D" w:rsidRPr="0064137D" w:rsidRDefault="0002136D" w:rsidP="00FB097F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jc w:val="thaiDistribute"/>
        <w:rPr>
          <w:b w:val="0"/>
          <w:bCs w:val="0"/>
          <w:sz w:val="22"/>
          <w:szCs w:val="22"/>
          <w:u w:val="none"/>
        </w:rPr>
      </w:pPr>
    </w:p>
    <w:p w14:paraId="0C0E8134" w14:textId="77777777" w:rsidR="00362E53" w:rsidRPr="0064137D" w:rsidRDefault="00362E53" w:rsidP="00EC594C">
      <w:pPr>
        <w:tabs>
          <w:tab w:val="clear" w:pos="454"/>
          <w:tab w:val="clear" w:pos="680"/>
        </w:tabs>
        <w:spacing w:line="240" w:lineRule="auto"/>
        <w:ind w:left="720"/>
        <w:jc w:val="thaiDistribute"/>
      </w:pPr>
      <w:r w:rsidRPr="0064137D">
        <w:rPr>
          <w:cs/>
          <w:lang w:val="en-GB"/>
        </w:rPr>
        <w:t>การรับรู้ภาษีเงินได้คำนวณจาก</w:t>
      </w:r>
      <w:r w:rsidR="00274C08" w:rsidRPr="0064137D">
        <w:rPr>
          <w:cs/>
          <w:lang w:val="en-GB"/>
        </w:rPr>
        <w:t>กำไร</w:t>
      </w:r>
      <w:r w:rsidRPr="0064137D">
        <w:rPr>
          <w:cs/>
          <w:lang w:val="en-GB"/>
        </w:rPr>
        <w:t>ก่อนภาษีของงวดระหว่างกาลคูณกับอัตราภาษีเงินได้ประจำปีถัวเฉลี่ยถ่วงน้ำหนักที่คาดไว้จากการประมาณการที่ดีที่สุดของฝ่ายบริหาร</w:t>
      </w:r>
    </w:p>
    <w:p w14:paraId="237F4DF5" w14:textId="77777777" w:rsidR="00DB08FF" w:rsidRPr="0064137D" w:rsidRDefault="00DB08FF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sz w:val="20"/>
          <w:szCs w:val="20"/>
          <w:cs/>
          <w:lang w:val="en-GB"/>
        </w:rPr>
      </w:pPr>
    </w:p>
    <w:p w14:paraId="65DE6DF8" w14:textId="6D33D211" w:rsidR="00362E53" w:rsidRPr="0064137D" w:rsidRDefault="00362E53" w:rsidP="00EC594C">
      <w:pPr>
        <w:tabs>
          <w:tab w:val="clear" w:pos="454"/>
          <w:tab w:val="clear" w:pos="680"/>
        </w:tabs>
        <w:spacing w:line="240" w:lineRule="auto"/>
        <w:ind w:left="720"/>
        <w:jc w:val="thaiDistribute"/>
      </w:pPr>
      <w:r w:rsidRPr="0064137D">
        <w:rPr>
          <w:cs/>
          <w:lang w:val="en-GB"/>
        </w:rPr>
        <w:t>ในการดำเนินงานต่อเนื่องเป็นระยะเวลา</w:t>
      </w:r>
      <w:r w:rsidR="004A45C5" w:rsidRPr="0064137D">
        <w:rPr>
          <w:rFonts w:hint="cs"/>
          <w:cs/>
          <w:lang w:val="en-GB"/>
        </w:rPr>
        <w:t>เก้า</w:t>
      </w:r>
      <w:r w:rsidR="00AD3A4B" w:rsidRPr="0064137D">
        <w:rPr>
          <w:cs/>
          <w:lang w:val="en-GB"/>
        </w:rPr>
        <w:t xml:space="preserve">เดือนสิ้นสุดวันที่ </w:t>
      </w:r>
      <w:r w:rsidR="00F37350" w:rsidRPr="0064137D">
        <w:t>30</w:t>
      </w:r>
      <w:r w:rsidR="004A45C5" w:rsidRPr="0064137D">
        <w:rPr>
          <w:rFonts w:hint="cs"/>
          <w:cs/>
        </w:rPr>
        <w:t xml:space="preserve"> กันยายน</w:t>
      </w:r>
      <w:r w:rsidR="00AD3A4B" w:rsidRPr="0064137D">
        <w:rPr>
          <w:cs/>
          <w:lang w:val="en-GB"/>
        </w:rPr>
        <w:t xml:space="preserve"> </w:t>
      </w:r>
      <w:r w:rsidR="00F37350" w:rsidRPr="0064137D">
        <w:t>256</w:t>
      </w:r>
      <w:r w:rsidR="009E0346" w:rsidRPr="0064137D">
        <w:t xml:space="preserve">4 </w:t>
      </w:r>
      <w:r w:rsidRPr="0064137D">
        <w:rPr>
          <w:cs/>
          <w:lang w:val="en-GB"/>
        </w:rPr>
        <w:t>กลุ่มบริษัทและบริษัทไม่มีภาษีเงินได้</w:t>
      </w:r>
      <w:r w:rsidRPr="0064137D">
        <w:t xml:space="preserve"> </w:t>
      </w:r>
      <w:r w:rsidRPr="0064137D">
        <w:rPr>
          <w:cs/>
          <w:lang w:val="en-GB"/>
        </w:rPr>
        <w:t>โดยมีสาเหตุหลักมาจากการที่กลุ่มบริษัทและบริษัทมีกำไรสุทธิในจำนวนที่เป็นสาระสำคัญ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รวมถึงบริษัทมีขาดทุนทางภาษีที่ยังไม่ได้ใช้ยกมาจากปีก่อน และได้ถูกนำมาใช้เพื่อลดจำนวนกำไรที่ต้องเสียภาษีในปีปัจจุบัน</w:t>
      </w:r>
    </w:p>
    <w:p w14:paraId="212DA541" w14:textId="19CB6D49" w:rsidR="00B01934" w:rsidRPr="0064137D" w:rsidRDefault="00B0193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bookmarkEnd w:id="1"/>
    <w:bookmarkEnd w:id="2"/>
    <w:p w14:paraId="161D3464" w14:textId="149898A0" w:rsidR="00997AD9" w:rsidRPr="0064137D" w:rsidRDefault="00997AD9" w:rsidP="0099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t>1</w:t>
      </w:r>
      <w:r w:rsidR="002A67A5" w:rsidRPr="0064137D">
        <w:rPr>
          <w:b/>
          <w:bCs/>
        </w:rPr>
        <w:t>1</w:t>
      </w:r>
      <w:r w:rsidRPr="0064137D">
        <w:rPr>
          <w:b/>
          <w:bCs/>
          <w:lang w:val="en-GB"/>
        </w:rPr>
        <w:tab/>
      </w:r>
      <w:r w:rsidRPr="0064137D">
        <w:rPr>
          <w:rFonts w:hint="cs"/>
          <w:b/>
          <w:bCs/>
          <w:cs/>
          <w:lang w:val="en-GB"/>
        </w:rPr>
        <w:t>เงินปันผล</w:t>
      </w:r>
    </w:p>
    <w:p w14:paraId="6D23EBE2" w14:textId="60EA6F64" w:rsidR="00997AD9" w:rsidRPr="0064137D" w:rsidRDefault="00997AD9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  <w:sz w:val="24"/>
          <w:szCs w:val="24"/>
        </w:rPr>
      </w:pPr>
    </w:p>
    <w:p w14:paraId="147C36D6" w14:textId="77777777" w:rsidR="00997AD9" w:rsidRPr="0064137D" w:rsidRDefault="00997AD9" w:rsidP="00DF5E43">
      <w:pPr>
        <w:tabs>
          <w:tab w:val="clear" w:pos="454"/>
          <w:tab w:val="clear" w:pos="680"/>
        </w:tabs>
        <w:spacing w:line="240" w:lineRule="auto"/>
        <w:ind w:left="720"/>
        <w:jc w:val="thaiDistribute"/>
        <w:rPr>
          <w:cs/>
          <w:lang w:val="en-GB"/>
        </w:rPr>
      </w:pPr>
      <w:r w:rsidRPr="0064137D">
        <w:rPr>
          <w:cs/>
          <w:lang w:val="en-GB"/>
        </w:rPr>
        <w:t>เงินปันผลที่บริษัทจ่ายให้ผู้ถือหุ้น มีดังนี้</w:t>
      </w:r>
    </w:p>
    <w:p w14:paraId="7C5075DF" w14:textId="77777777" w:rsidR="00997AD9" w:rsidRPr="0064137D" w:rsidRDefault="00997AD9" w:rsidP="0099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54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070"/>
        <w:gridCol w:w="1800"/>
        <w:gridCol w:w="236"/>
        <w:gridCol w:w="1294"/>
      </w:tblGrid>
      <w:tr w:rsidR="00997AD9" w:rsidRPr="0064137D" w14:paraId="39CC0DC2" w14:textId="77777777" w:rsidTr="00DF5E43">
        <w:trPr>
          <w:tblHeader/>
        </w:trPr>
        <w:tc>
          <w:tcPr>
            <w:tcW w:w="2340" w:type="dxa"/>
            <w:vAlign w:val="bottom"/>
          </w:tcPr>
          <w:p w14:paraId="35C6ECD0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2B77CAB2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DA7CE0E" w14:textId="77777777" w:rsidR="00997AD9" w:rsidRPr="0064137D" w:rsidRDefault="00997AD9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 w:right="-145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1998BC31" w14:textId="77777777" w:rsidR="00997AD9" w:rsidRPr="0064137D" w:rsidRDefault="00997AD9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45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37853C2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</w:tcPr>
          <w:p w14:paraId="0A31F68C" w14:textId="77777777" w:rsidR="00997AD9" w:rsidRPr="0064137D" w:rsidDel="00D43E7A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997AD9" w:rsidRPr="0064137D" w14:paraId="15F1E035" w14:textId="77777777" w:rsidTr="00DF5E43">
        <w:trPr>
          <w:tblHeader/>
        </w:trPr>
        <w:tc>
          <w:tcPr>
            <w:tcW w:w="2340" w:type="dxa"/>
          </w:tcPr>
          <w:p w14:paraId="6438AE74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6D899651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2589D22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00" w:type="dxa"/>
          </w:tcPr>
          <w:p w14:paraId="2C90F6FF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4137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50605FB7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</w:tcPr>
          <w:p w14:paraId="1C44C979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4137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97AD9" w:rsidRPr="0064137D" w14:paraId="5A3AC56C" w14:textId="77777777" w:rsidTr="00BE1FD6">
        <w:tc>
          <w:tcPr>
            <w:tcW w:w="2340" w:type="dxa"/>
          </w:tcPr>
          <w:p w14:paraId="7B32FC09" w14:textId="5C38A65C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64137D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64137D">
              <w:rPr>
                <w:rFonts w:asciiTheme="majorBidi" w:hAnsiTheme="majorBidi" w:cstheme="majorBidi"/>
                <w:i/>
                <w:iCs/>
              </w:rPr>
              <w:t>2564</w:t>
            </w:r>
          </w:p>
        </w:tc>
        <w:tc>
          <w:tcPr>
            <w:tcW w:w="1800" w:type="dxa"/>
          </w:tcPr>
          <w:p w14:paraId="6DFBDA9B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1FE5787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570D38C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70854B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BB64325" w14:textId="77777777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0111F" w:rsidRPr="0064137D" w14:paraId="3E0598C7" w14:textId="77777777" w:rsidTr="00CB499E">
        <w:tc>
          <w:tcPr>
            <w:tcW w:w="2340" w:type="dxa"/>
          </w:tcPr>
          <w:p w14:paraId="69E1B36C" w14:textId="38DEC2F5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เงินปันผล</w:t>
            </w:r>
            <w:r w:rsidRPr="0064137D">
              <w:rPr>
                <w:rFonts w:asciiTheme="majorBidi" w:hAnsiTheme="majorBidi" w:cstheme="majorBidi" w:hint="cs"/>
                <w:cs/>
              </w:rPr>
              <w:t>ประจำปี</w:t>
            </w:r>
          </w:p>
        </w:tc>
        <w:tc>
          <w:tcPr>
            <w:tcW w:w="1800" w:type="dxa"/>
          </w:tcPr>
          <w:p w14:paraId="12AD1A57" w14:textId="56A9AA41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19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70" w:type="dxa"/>
          </w:tcPr>
          <w:p w14:paraId="15D848DC" w14:textId="76E65737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19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00" w:type="dxa"/>
          </w:tcPr>
          <w:p w14:paraId="256FDDD1" w14:textId="0E8F3334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0.0328</w:t>
            </w:r>
          </w:p>
        </w:tc>
        <w:tc>
          <w:tcPr>
            <w:tcW w:w="236" w:type="dxa"/>
          </w:tcPr>
          <w:p w14:paraId="4F9D4FC0" w14:textId="77777777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10954C3" w14:textId="2FD27EC5" w:rsidR="0070111F" w:rsidRPr="0064137D" w:rsidRDefault="0070111F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90</w:t>
            </w:r>
          </w:p>
        </w:tc>
      </w:tr>
      <w:tr w:rsidR="00997AD9" w:rsidRPr="0064137D" w14:paraId="58ECF757" w14:textId="77777777" w:rsidTr="00CB499E">
        <w:tc>
          <w:tcPr>
            <w:tcW w:w="2340" w:type="dxa"/>
            <w:shd w:val="clear" w:color="auto" w:fill="auto"/>
          </w:tcPr>
          <w:p w14:paraId="1BB4980E" w14:textId="0011EF56" w:rsidR="00997AD9" w:rsidRPr="0064137D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เงินปันผล</w:t>
            </w:r>
            <w:r w:rsidR="0070111F" w:rsidRPr="0064137D">
              <w:rPr>
                <w:rFonts w:asciiTheme="majorBidi" w:hAnsiTheme="majorBidi" w:cstheme="majorBidi" w:hint="cs"/>
                <w:cs/>
              </w:rPr>
              <w:t>ระหว่างกาล</w:t>
            </w:r>
          </w:p>
        </w:tc>
        <w:tc>
          <w:tcPr>
            <w:tcW w:w="1800" w:type="dxa"/>
            <w:shd w:val="clear" w:color="auto" w:fill="auto"/>
          </w:tcPr>
          <w:p w14:paraId="7A3A0010" w14:textId="248F4648" w:rsidR="00997AD9" w:rsidRPr="0064137D" w:rsidRDefault="0069118D" w:rsidP="0069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11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1E2161BF" w14:textId="0022A04E" w:rsidR="00997AD9" w:rsidRPr="0064137D" w:rsidRDefault="0070111F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 xml:space="preserve">9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00" w:type="dxa"/>
          </w:tcPr>
          <w:p w14:paraId="01AFA0A7" w14:textId="37656B77" w:rsidR="00997AD9" w:rsidRPr="0064137D" w:rsidRDefault="0070111F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0.102</w:t>
            </w:r>
            <w:r w:rsidR="0069118D" w:rsidRPr="0064137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49B2C5FD" w14:textId="77777777" w:rsidR="00997AD9" w:rsidRPr="0064137D" w:rsidRDefault="00997AD9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6251E7" w14:textId="3D6EE98E" w:rsidR="00997AD9" w:rsidRPr="0064137D" w:rsidRDefault="0070111F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</w:rPr>
              <w:t>280</w:t>
            </w:r>
          </w:p>
        </w:tc>
      </w:tr>
      <w:tr w:rsidR="00CB499E" w:rsidRPr="0064137D" w14:paraId="2A986812" w14:textId="77777777" w:rsidTr="00CB499E">
        <w:tc>
          <w:tcPr>
            <w:tcW w:w="2340" w:type="dxa"/>
            <w:shd w:val="clear" w:color="auto" w:fill="auto"/>
          </w:tcPr>
          <w:p w14:paraId="160811E8" w14:textId="185B475E" w:rsidR="00CB499E" w:rsidRPr="0064137D" w:rsidRDefault="00CB499E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64137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EA3ADD3" w14:textId="77777777" w:rsidR="00CB499E" w:rsidRPr="0064137D" w:rsidRDefault="00CB499E" w:rsidP="0069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shd w:val="clear" w:color="auto" w:fill="auto"/>
          </w:tcPr>
          <w:p w14:paraId="7850487F" w14:textId="77777777" w:rsidR="00CB499E" w:rsidRPr="0064137D" w:rsidRDefault="00CB499E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AFA2FF7" w14:textId="77777777" w:rsidR="00CB499E" w:rsidRPr="0064137D" w:rsidRDefault="00CB499E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B0EEC13" w14:textId="77777777" w:rsidR="00CB499E" w:rsidRPr="0064137D" w:rsidRDefault="00CB499E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36A78" w14:textId="08145BD8" w:rsidR="00CB499E" w:rsidRPr="0064137D" w:rsidRDefault="00CB499E" w:rsidP="0070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137D">
              <w:rPr>
                <w:rFonts w:asciiTheme="majorBidi" w:hAnsiTheme="majorBidi" w:cstheme="majorBidi"/>
                <w:b/>
                <w:bCs/>
              </w:rPr>
              <w:t>370</w:t>
            </w:r>
          </w:p>
        </w:tc>
      </w:tr>
    </w:tbl>
    <w:p w14:paraId="6A653BBC" w14:textId="0464A16F" w:rsidR="0076373B" w:rsidRPr="0064137D" w:rsidRDefault="0076373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2391D19A" w14:textId="2C22D637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4F80CA94" w14:textId="1AE87E5D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64446D28" w14:textId="301C7A4A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4F8C2BCB" w14:textId="4F78EC74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6D13F295" w14:textId="314E332B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200DC7F9" w14:textId="4BBD5CA5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3A9800D5" w14:textId="7464AB84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5514D360" w14:textId="1AFDDD6C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18244005" w14:textId="41B8B3BE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65D45524" w14:textId="1DD32D1B" w:rsidR="00483FDB" w:rsidRPr="0064137D" w:rsidRDefault="00483FD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736496E0" w14:textId="77777777" w:rsidR="00483FDB" w:rsidRPr="0064137D" w:rsidRDefault="00483FDB" w:rsidP="00CB4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379F135D" w14:textId="19A00AAE" w:rsidR="0076373B" w:rsidRPr="0064137D" w:rsidRDefault="0076373B" w:rsidP="0076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lastRenderedPageBreak/>
        <w:t>12</w:t>
      </w:r>
      <w:r w:rsidRPr="0064137D">
        <w:rPr>
          <w:b/>
          <w:bCs/>
          <w:lang w:val="en-GB"/>
        </w:rPr>
        <w:tab/>
      </w:r>
      <w:r w:rsidR="00C76370" w:rsidRPr="00C76370">
        <w:rPr>
          <w:b/>
          <w:bCs/>
          <w:cs/>
          <w:lang w:val="en-GB"/>
        </w:rPr>
        <w:t>กำไร (ขาดทุน) ต่อหุ้นขั้นพื้นฐาน</w:t>
      </w:r>
    </w:p>
    <w:p w14:paraId="612F87B6" w14:textId="77777777" w:rsidR="0076373B" w:rsidRPr="0064137D" w:rsidRDefault="0076373B" w:rsidP="0076373B">
      <w:pPr>
        <w:tabs>
          <w:tab w:val="left" w:pos="540"/>
        </w:tabs>
        <w:spacing w:line="240" w:lineRule="auto"/>
        <w:jc w:val="thaiDistribute"/>
        <w:rPr>
          <w:lang w:val="en-GB"/>
        </w:rPr>
      </w:pPr>
    </w:p>
    <w:p w14:paraId="5BB77B0E" w14:textId="5AE11BB3" w:rsidR="00C76370" w:rsidRDefault="00C76370" w:rsidP="00AF038A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lang w:val="en-GB"/>
        </w:rPr>
      </w:pPr>
      <w:r w:rsidRPr="00C76370">
        <w:rPr>
          <w:cs/>
          <w:lang w:val="en-GB"/>
        </w:rPr>
        <w:t xml:space="preserve">กำไร (ขาดทุน) ต่อหุ้นขั้นพื้นฐานสำหรับแต่ละงวดสามเดือนและเก้าเดือนสิ้นสุดวันที่ </w:t>
      </w:r>
      <w:r>
        <w:rPr>
          <w:lang w:val="en-GB"/>
        </w:rPr>
        <w:t>30</w:t>
      </w:r>
      <w:r w:rsidRPr="00C76370">
        <w:rPr>
          <w:cs/>
          <w:lang w:val="en-GB"/>
        </w:rPr>
        <w:t xml:space="preserve"> กันยายน </w:t>
      </w:r>
      <w:r>
        <w:rPr>
          <w:lang w:val="en-GB"/>
        </w:rPr>
        <w:t>2564</w:t>
      </w:r>
      <w:r w:rsidRPr="00C76370">
        <w:rPr>
          <w:cs/>
          <w:lang w:val="en-GB"/>
        </w:rPr>
        <w:t xml:space="preserve"> และ </w:t>
      </w:r>
      <w:r>
        <w:rPr>
          <w:lang w:val="en-GB"/>
        </w:rPr>
        <w:t>2563</w:t>
      </w:r>
      <w:r w:rsidRPr="00C76370">
        <w:rPr>
          <w:cs/>
          <w:lang w:val="en-GB"/>
        </w:rPr>
        <w:t xml:space="preserve"> คำนวณจากกำไร (ขาดทุน) สำหรับแต่ละงวดที่เป็นส่วนของผู้ถือหุ้นสามัญของบริษัทและจำนวนหุ้นสามัญที่ออกจำหน่ายแล้วในระหว่างงวดสามเดือนและเก้าเดือนสิ้นสุดวันที่ </w:t>
      </w:r>
      <w:r>
        <w:rPr>
          <w:lang w:val="en-GB"/>
        </w:rPr>
        <w:t>30</w:t>
      </w:r>
      <w:r w:rsidRPr="00C76370">
        <w:rPr>
          <w:cs/>
          <w:lang w:val="en-GB"/>
        </w:rPr>
        <w:t xml:space="preserve"> กันยายน </w:t>
      </w:r>
      <w:r>
        <w:rPr>
          <w:lang w:val="en-GB"/>
        </w:rPr>
        <w:t>2564</w:t>
      </w:r>
      <w:r w:rsidRPr="00C76370">
        <w:rPr>
          <w:cs/>
          <w:lang w:val="en-GB"/>
        </w:rPr>
        <w:t xml:space="preserve"> และ </w:t>
      </w:r>
      <w:r>
        <w:rPr>
          <w:lang w:val="en-GB"/>
        </w:rPr>
        <w:t>2563</w:t>
      </w:r>
      <w:r w:rsidRPr="00C76370">
        <w:rPr>
          <w:cs/>
          <w:lang w:val="en-GB"/>
        </w:rPr>
        <w:t xml:space="preserve"> ตามวิธีถัวเฉลี่ยถ่วงน้ำหนัก โดยแสดงการคำนวณได้ดังนี้</w:t>
      </w:r>
    </w:p>
    <w:p w14:paraId="5CC54971" w14:textId="77777777" w:rsidR="00C76370" w:rsidRDefault="00C76370" w:rsidP="00AF038A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lang w:val="en-GB"/>
        </w:rPr>
      </w:pPr>
    </w:p>
    <w:p w14:paraId="7F2EAC5C" w14:textId="79C40E84" w:rsidR="00C76370" w:rsidRPr="00C76370" w:rsidRDefault="00C76370" w:rsidP="00AF038A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  <w:r w:rsidRPr="00C76370">
        <w:rPr>
          <w:b/>
          <w:bCs/>
          <w:i/>
          <w:iCs/>
          <w:cs/>
          <w:lang w:val="en-GB"/>
        </w:rPr>
        <w:t>สำหรับแต่ละงวด</w:t>
      </w:r>
      <w:r w:rsidR="00146E43">
        <w:rPr>
          <w:rFonts w:hint="cs"/>
          <w:b/>
          <w:bCs/>
          <w:i/>
          <w:iCs/>
          <w:cs/>
          <w:lang w:val="en-GB"/>
        </w:rPr>
        <w:t>สาม</w:t>
      </w:r>
      <w:r w:rsidRPr="00C76370">
        <w:rPr>
          <w:b/>
          <w:bCs/>
          <w:i/>
          <w:iCs/>
          <w:cs/>
          <w:lang w:val="en-GB"/>
        </w:rPr>
        <w:t xml:space="preserve">เดือนสิ้นสุดวันที่ </w:t>
      </w:r>
      <w:r w:rsidR="00BA2B29">
        <w:rPr>
          <w:b/>
          <w:bCs/>
          <w:i/>
          <w:iCs/>
        </w:rPr>
        <w:t>30</w:t>
      </w:r>
      <w:r w:rsidRPr="00C76370">
        <w:rPr>
          <w:b/>
          <w:bCs/>
          <w:i/>
          <w:iCs/>
          <w:cs/>
          <w:lang w:val="en-GB"/>
        </w:rPr>
        <w:t xml:space="preserve"> กันยายน </w:t>
      </w:r>
      <w:r w:rsidR="00BA2B29">
        <w:rPr>
          <w:b/>
          <w:bCs/>
          <w:i/>
          <w:iCs/>
          <w:lang w:val="en-GB"/>
        </w:rPr>
        <w:t>2564</w:t>
      </w:r>
      <w:r w:rsidRPr="00C76370">
        <w:rPr>
          <w:b/>
          <w:bCs/>
          <w:i/>
          <w:iCs/>
          <w:cs/>
          <w:lang w:val="en-GB"/>
        </w:rPr>
        <w:t xml:space="preserve"> และ </w:t>
      </w:r>
      <w:r w:rsidR="00BA2B29">
        <w:rPr>
          <w:b/>
          <w:bCs/>
          <w:i/>
          <w:iCs/>
          <w:lang w:val="en-GB"/>
        </w:rPr>
        <w:t>2563</w:t>
      </w:r>
    </w:p>
    <w:p w14:paraId="0AEE4B2F" w14:textId="77777777" w:rsidR="00AF038A" w:rsidRPr="0064137D" w:rsidRDefault="00AF038A" w:rsidP="00AF038A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lang w:val="en-GB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9"/>
        <w:gridCol w:w="1170"/>
        <w:gridCol w:w="270"/>
        <w:gridCol w:w="1170"/>
        <w:gridCol w:w="270"/>
        <w:gridCol w:w="1179"/>
        <w:gridCol w:w="61"/>
        <w:gridCol w:w="175"/>
        <w:gridCol w:w="61"/>
        <w:gridCol w:w="1080"/>
      </w:tblGrid>
      <w:tr w:rsidR="00D30FE2" w:rsidRPr="0064137D" w14:paraId="06F965F6" w14:textId="77777777" w:rsidTr="00AF038A">
        <w:tc>
          <w:tcPr>
            <w:tcW w:w="4059" w:type="dxa"/>
          </w:tcPr>
          <w:p w14:paraId="184E1301" w14:textId="77777777" w:rsidR="00D30FE2" w:rsidRPr="0064137D" w:rsidRDefault="00D30FE2" w:rsidP="00AF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063BBA40" w14:textId="77777777" w:rsidR="00D30FE2" w:rsidRPr="0064137D" w:rsidRDefault="00D30FE2" w:rsidP="00AF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4D529" w14:textId="77777777" w:rsidR="00D30FE2" w:rsidRPr="0064137D" w:rsidRDefault="00D30FE2" w:rsidP="00AF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2556" w:type="dxa"/>
            <w:gridSpan w:val="5"/>
          </w:tcPr>
          <w:p w14:paraId="03524A4F" w14:textId="77777777" w:rsidR="00D30FE2" w:rsidRPr="0064137D" w:rsidRDefault="00D30FE2" w:rsidP="00AF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422D9" w:rsidRPr="0064137D" w14:paraId="588EB670" w14:textId="77777777" w:rsidTr="00AF038A">
        <w:tc>
          <w:tcPr>
            <w:tcW w:w="4059" w:type="dxa"/>
          </w:tcPr>
          <w:p w14:paraId="28C936C2" w14:textId="77777777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A467746" w14:textId="48DE8F9B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4</w:t>
            </w:r>
          </w:p>
        </w:tc>
        <w:tc>
          <w:tcPr>
            <w:tcW w:w="270" w:type="dxa"/>
          </w:tcPr>
          <w:p w14:paraId="0C5A9BFA" w14:textId="77777777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0B1E7208" w14:textId="09BC0B60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3</w:t>
            </w:r>
          </w:p>
        </w:tc>
        <w:tc>
          <w:tcPr>
            <w:tcW w:w="270" w:type="dxa"/>
          </w:tcPr>
          <w:p w14:paraId="2A0956D4" w14:textId="77777777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40" w:type="dxa"/>
            <w:gridSpan w:val="2"/>
          </w:tcPr>
          <w:p w14:paraId="4354C627" w14:textId="0F89EFC6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4</w:t>
            </w:r>
          </w:p>
        </w:tc>
        <w:tc>
          <w:tcPr>
            <w:tcW w:w="236" w:type="dxa"/>
            <w:gridSpan w:val="2"/>
          </w:tcPr>
          <w:p w14:paraId="2642966B" w14:textId="77777777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63914EF3" w14:textId="1D353323" w:rsidR="00F422D9" w:rsidRPr="0064137D" w:rsidRDefault="00F422D9" w:rsidP="00F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3</w:t>
            </w:r>
          </w:p>
        </w:tc>
      </w:tr>
      <w:tr w:rsidR="00D30FE2" w:rsidRPr="0064137D" w14:paraId="46C61AE8" w14:textId="77777777" w:rsidTr="00AF038A">
        <w:tc>
          <w:tcPr>
            <w:tcW w:w="4059" w:type="dxa"/>
          </w:tcPr>
          <w:p w14:paraId="75F9D1AF" w14:textId="77777777" w:rsidR="00D30FE2" w:rsidRPr="0064137D" w:rsidRDefault="00D30FE2" w:rsidP="00AF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5436" w:type="dxa"/>
            <w:gridSpan w:val="9"/>
          </w:tcPr>
          <w:p w14:paraId="0BEE0F1A" w14:textId="77777777" w:rsidR="00D30FE2" w:rsidRPr="0064137D" w:rsidRDefault="00D30FE2" w:rsidP="00AF03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i/>
                <w:iCs/>
                <w:cs/>
                <w:lang w:val="en-US" w:eastAsia="en-US"/>
              </w:rPr>
            </w:pPr>
            <w:r w:rsidRPr="0064137D">
              <w:rPr>
                <w:i/>
                <w:iCs/>
                <w:lang w:val="en-US" w:eastAsia="en-US"/>
              </w:rPr>
              <w:t>(</w:t>
            </w:r>
            <w:r w:rsidRPr="0064137D">
              <w:rPr>
                <w:i/>
                <w:iCs/>
                <w:cs/>
                <w:lang w:val="en-US" w:eastAsia="en-US"/>
              </w:rPr>
              <w:t>พันบาท</w:t>
            </w:r>
            <w:r w:rsidRPr="0064137D">
              <w:rPr>
                <w:i/>
                <w:iCs/>
                <w:lang w:val="en-US" w:eastAsia="en-US"/>
              </w:rPr>
              <w:t>/</w:t>
            </w:r>
            <w:r w:rsidRPr="0064137D">
              <w:rPr>
                <w:i/>
                <w:iCs/>
                <w:cs/>
                <w:lang w:val="en-US" w:eastAsia="en-US"/>
              </w:rPr>
              <w:t>พันหุ้น)</w:t>
            </w:r>
          </w:p>
        </w:tc>
      </w:tr>
      <w:tr w:rsidR="00EF4D76" w:rsidRPr="0064137D" w14:paraId="3DCD05EF" w14:textId="77777777" w:rsidTr="00AF038A">
        <w:tc>
          <w:tcPr>
            <w:tcW w:w="4059" w:type="dxa"/>
          </w:tcPr>
          <w:p w14:paraId="3903148B" w14:textId="3EC265DC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</w:pPr>
            <w:r w:rsidRPr="0064137D">
              <w:rPr>
                <w:cs/>
              </w:rPr>
              <w:t>กำไร</w:t>
            </w:r>
            <w:r w:rsidR="00F75D6E">
              <w:rPr>
                <w:rFonts w:hint="cs"/>
                <w:cs/>
              </w:rPr>
              <w:t xml:space="preserve"> (ขาดทุน) สำ</w:t>
            </w:r>
            <w:r w:rsidRPr="0064137D">
              <w:rPr>
                <w:cs/>
              </w:rPr>
              <w:t xml:space="preserve">หรับงวดที่เป็นส่วนของผู้ถือ </w:t>
            </w:r>
          </w:p>
          <w:p w14:paraId="4637DF4E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</w:pPr>
            <w:r w:rsidRPr="0064137D">
              <w:rPr>
                <w:cs/>
              </w:rPr>
              <w:t xml:space="preserve">   หุ้นสามัญ ของบริษัท</w:t>
            </w:r>
          </w:p>
        </w:tc>
        <w:tc>
          <w:tcPr>
            <w:tcW w:w="1170" w:type="dxa"/>
          </w:tcPr>
          <w:p w14:paraId="687E7FC3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57F8402B" w14:textId="3030F999" w:rsidR="00EF4D76" w:rsidRPr="0064137D" w:rsidRDefault="002D56E7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>
              <w:t>9</w:t>
            </w:r>
            <w:r w:rsidR="00D46426">
              <w:t>7</w:t>
            </w:r>
            <w:r>
              <w:t>,</w:t>
            </w:r>
            <w:r w:rsidR="00D46426">
              <w:t>3</w:t>
            </w:r>
            <w:r w:rsidR="008B0902">
              <w:t>53</w:t>
            </w:r>
          </w:p>
        </w:tc>
        <w:tc>
          <w:tcPr>
            <w:tcW w:w="270" w:type="dxa"/>
          </w:tcPr>
          <w:p w14:paraId="69C293C6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</w:tcPr>
          <w:p w14:paraId="095FC5D0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C1C1463" w14:textId="0E010315" w:rsidR="00EF4D76" w:rsidRPr="0064137D" w:rsidRDefault="002D56E7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>
              <w:t>(3,750)</w:t>
            </w:r>
          </w:p>
        </w:tc>
        <w:tc>
          <w:tcPr>
            <w:tcW w:w="270" w:type="dxa"/>
          </w:tcPr>
          <w:p w14:paraId="4C46EB69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</w:tcPr>
          <w:p w14:paraId="57C205FE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496CBBDD" w14:textId="3B58BFE7" w:rsidR="00EF4D76" w:rsidRPr="0064137D" w:rsidRDefault="002D56E7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>
              <w:t>14</w:t>
            </w:r>
            <w:r w:rsidR="00D46426">
              <w:t>9</w:t>
            </w:r>
            <w:r>
              <w:t>,</w:t>
            </w:r>
            <w:r w:rsidR="00D46426">
              <w:t>3</w:t>
            </w:r>
            <w:r>
              <w:t>26</w:t>
            </w:r>
          </w:p>
        </w:tc>
        <w:tc>
          <w:tcPr>
            <w:tcW w:w="236" w:type="dxa"/>
            <w:gridSpan w:val="2"/>
          </w:tcPr>
          <w:p w14:paraId="6B6FD7E9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</w:tcPr>
          <w:p w14:paraId="3CBB028D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D5DAD44" w14:textId="674E5E2D" w:rsidR="00EF4D76" w:rsidRPr="0064137D" w:rsidRDefault="002D56E7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cs/>
              </w:rPr>
            </w:pPr>
            <w:r>
              <w:t>37,673</w:t>
            </w:r>
          </w:p>
        </w:tc>
      </w:tr>
      <w:tr w:rsidR="00EF4D76" w:rsidRPr="0064137D" w14:paraId="63BC7046" w14:textId="77777777" w:rsidTr="00AF038A">
        <w:tc>
          <w:tcPr>
            <w:tcW w:w="4059" w:type="dxa"/>
          </w:tcPr>
          <w:p w14:paraId="26FC0B59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</w:pPr>
            <w:r w:rsidRPr="0064137D">
              <w:rPr>
                <w:cs/>
              </w:rPr>
              <w:t>จำนวนหุ้นสามัญที่ออกจำหน่ายแล้ว</w:t>
            </w:r>
          </w:p>
          <w:p w14:paraId="7D6981F4" w14:textId="5645693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cs/>
              </w:rPr>
            </w:pPr>
            <w:r w:rsidRPr="0064137D">
              <w:rPr>
                <w:rFonts w:hint="cs"/>
                <w:cs/>
              </w:rPr>
              <w:t xml:space="preserve">ณ วันที่ </w:t>
            </w:r>
            <w:r w:rsidRPr="0064137D">
              <w:t xml:space="preserve">1 </w:t>
            </w:r>
            <w:r w:rsidR="00AB0678">
              <w:rPr>
                <w:rFonts w:hint="cs"/>
                <w:cs/>
              </w:rPr>
              <w:t>กรกฎาคม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0140C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53AB6F91" w14:textId="25F376C4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72E3E650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E37E3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C0786B2" w14:textId="51ADD7D7" w:rsidR="00EF4D76" w:rsidRPr="0064137D" w:rsidRDefault="00EF4D76" w:rsidP="002D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37C7296A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18AE4EC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E8C9DAC" w14:textId="0EF2BEB5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36" w:type="dxa"/>
            <w:gridSpan w:val="2"/>
          </w:tcPr>
          <w:p w14:paraId="2389CB58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0B273225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784AAC2F" w14:textId="187CE9EF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</w:tr>
      <w:tr w:rsidR="00E80A28" w:rsidRPr="0064137D" w14:paraId="332CE4C3" w14:textId="77777777" w:rsidTr="00AF038A">
        <w:tc>
          <w:tcPr>
            <w:tcW w:w="4059" w:type="dxa"/>
          </w:tcPr>
          <w:p w14:paraId="0D1DA6F6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  <w:cs/>
              </w:rPr>
              <w:t>ผลกระทบจากการเพิ่มทุนเมื่อวันที่</w:t>
            </w:r>
          </w:p>
          <w:p w14:paraId="2343652C" w14:textId="4C845E2C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27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63ED7E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B8D1E1A" w14:textId="37DE3927" w:rsidR="00E80A28" w:rsidRPr="0064137D" w:rsidRDefault="002D56E7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>
              <w:t>38,713</w:t>
            </w:r>
          </w:p>
        </w:tc>
        <w:tc>
          <w:tcPr>
            <w:tcW w:w="270" w:type="dxa"/>
          </w:tcPr>
          <w:p w14:paraId="1FC8B279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F35EC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71739C81" w14:textId="7FE45B7F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-</w:t>
            </w:r>
          </w:p>
        </w:tc>
        <w:tc>
          <w:tcPr>
            <w:tcW w:w="270" w:type="dxa"/>
          </w:tcPr>
          <w:p w14:paraId="7B47E4D0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7C6B108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10220BC2" w14:textId="17A17978" w:rsidR="00E80A28" w:rsidRPr="0064137D" w:rsidRDefault="002D56E7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>
              <w:t>38,713</w:t>
            </w:r>
          </w:p>
        </w:tc>
        <w:tc>
          <w:tcPr>
            <w:tcW w:w="236" w:type="dxa"/>
            <w:gridSpan w:val="2"/>
          </w:tcPr>
          <w:p w14:paraId="0529BF43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6362D37C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D9B2025" w14:textId="615818E2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-</w:t>
            </w:r>
          </w:p>
        </w:tc>
      </w:tr>
      <w:tr w:rsidR="00E80A28" w:rsidRPr="0064137D" w14:paraId="07799D12" w14:textId="77777777" w:rsidTr="00AF038A">
        <w:tc>
          <w:tcPr>
            <w:tcW w:w="4059" w:type="dxa"/>
          </w:tcPr>
          <w:p w14:paraId="3C4C5481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จำนวนหุ้นสามัญถัวเฉลี่ยถ่วงน้ำหนักที่</w:t>
            </w:r>
          </w:p>
          <w:p w14:paraId="1EF9B24C" w14:textId="0D6A264F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186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ออกจำหน่ายแล้ว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3183D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C39CECB" w14:textId="3D9D485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</w:t>
            </w:r>
            <w:r w:rsidR="002D56E7">
              <w:t>78</w:t>
            </w:r>
            <w:r w:rsidRPr="0064137D">
              <w:t>,</w:t>
            </w:r>
            <w:r w:rsidR="002D56E7">
              <w:t>713</w:t>
            </w:r>
          </w:p>
        </w:tc>
        <w:tc>
          <w:tcPr>
            <w:tcW w:w="270" w:type="dxa"/>
          </w:tcPr>
          <w:p w14:paraId="00BF4300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041DE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447A1737" w14:textId="32C9BA60" w:rsidR="00E80A28" w:rsidRPr="0064137D" w:rsidRDefault="00D20CBF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1AD96603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EB48ACA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12B358B" w14:textId="281DED23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</w:t>
            </w:r>
            <w:r w:rsidR="002D56E7">
              <w:t>78</w:t>
            </w:r>
            <w:r w:rsidRPr="0064137D">
              <w:t>,</w:t>
            </w:r>
            <w:r w:rsidR="002D56E7">
              <w:t>713</w:t>
            </w:r>
          </w:p>
        </w:tc>
        <w:tc>
          <w:tcPr>
            <w:tcW w:w="236" w:type="dxa"/>
            <w:gridSpan w:val="2"/>
          </w:tcPr>
          <w:p w14:paraId="11B1CEAB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0BBF71F8" w14:textId="77777777" w:rsidR="00E80A28" w:rsidRPr="0064137D" w:rsidRDefault="00E80A28" w:rsidP="00E8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D52404C" w14:textId="13BB5361" w:rsidR="00E80A28" w:rsidRPr="0064137D" w:rsidRDefault="00D20CBF" w:rsidP="00D2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</w:tr>
      <w:tr w:rsidR="00EF4D76" w:rsidRPr="0064137D" w14:paraId="65355464" w14:textId="77777777" w:rsidTr="00AF038A">
        <w:tc>
          <w:tcPr>
            <w:tcW w:w="4059" w:type="dxa"/>
          </w:tcPr>
          <w:p w14:paraId="4F2C082B" w14:textId="56F9BE51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>กำไร</w:t>
            </w:r>
            <w:r w:rsidR="00F75D6E">
              <w:rPr>
                <w:rFonts w:hint="cs"/>
                <w:b/>
                <w:bCs/>
                <w:cs/>
              </w:rPr>
              <w:t xml:space="preserve"> (ขาดทุน) </w:t>
            </w:r>
            <w:r w:rsidRPr="0064137D">
              <w:rPr>
                <w:b/>
                <w:bCs/>
                <w:cs/>
              </w:rPr>
              <w:t xml:space="preserve">ต่อหุ้นขั้นพื้นฐาน </w:t>
            </w:r>
            <w:r w:rsidRPr="0064137D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42322F" w14:textId="70A7DC08" w:rsidR="00EF4D76" w:rsidRPr="0064137D" w:rsidRDefault="00EF4D76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80"/>
              <w:rPr>
                <w:b/>
                <w:bCs/>
              </w:rPr>
            </w:pPr>
            <w:r w:rsidRPr="0064137D">
              <w:rPr>
                <w:b/>
                <w:bCs/>
              </w:rPr>
              <w:t>0.0</w:t>
            </w:r>
            <w:r w:rsidR="002D56E7">
              <w:rPr>
                <w:b/>
                <w:bCs/>
              </w:rPr>
              <w:t>3</w:t>
            </w:r>
            <w:r w:rsidR="008B0902">
              <w:rPr>
                <w:b/>
                <w:bCs/>
              </w:rPr>
              <w:t>5</w:t>
            </w:r>
          </w:p>
        </w:tc>
        <w:tc>
          <w:tcPr>
            <w:tcW w:w="270" w:type="dxa"/>
          </w:tcPr>
          <w:p w14:paraId="718C29BC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2A0A62" w14:textId="7E8565A3" w:rsidR="00EF4D76" w:rsidRPr="0064137D" w:rsidRDefault="002D56E7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5"/>
              <w:rPr>
                <w:b/>
                <w:bCs/>
              </w:rPr>
            </w:pPr>
            <w:r>
              <w:rPr>
                <w:b/>
                <w:bCs/>
              </w:rPr>
              <w:t>(0.001)</w:t>
            </w:r>
          </w:p>
        </w:tc>
        <w:tc>
          <w:tcPr>
            <w:tcW w:w="270" w:type="dxa"/>
          </w:tcPr>
          <w:p w14:paraId="4CDD1975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9267EC2" w14:textId="02D2A83D" w:rsidR="00EF4D76" w:rsidRPr="0064137D" w:rsidRDefault="00EF4D76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93"/>
              <w:rPr>
                <w:b/>
                <w:bCs/>
              </w:rPr>
            </w:pPr>
            <w:r w:rsidRPr="0064137D">
              <w:rPr>
                <w:b/>
                <w:bCs/>
              </w:rPr>
              <w:t>0.0</w:t>
            </w:r>
            <w:r w:rsidR="002D56E7">
              <w:rPr>
                <w:b/>
                <w:bCs/>
              </w:rPr>
              <w:t>54</w:t>
            </w:r>
          </w:p>
        </w:tc>
        <w:tc>
          <w:tcPr>
            <w:tcW w:w="236" w:type="dxa"/>
            <w:gridSpan w:val="2"/>
          </w:tcPr>
          <w:p w14:paraId="34D9CFD7" w14:textId="77777777" w:rsidR="00EF4D76" w:rsidRPr="0064137D" w:rsidRDefault="00EF4D76" w:rsidP="00EF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b/>
                <w:bCs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072C25" w14:textId="7B1B391E" w:rsidR="00EF4D76" w:rsidRPr="0064137D" w:rsidRDefault="00EF4D76" w:rsidP="0094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5"/>
              <w:rPr>
                <w:b/>
                <w:bCs/>
              </w:rPr>
            </w:pPr>
            <w:r w:rsidRPr="0064137D">
              <w:rPr>
                <w:b/>
                <w:bCs/>
              </w:rPr>
              <w:t>0.0</w:t>
            </w:r>
            <w:r w:rsidR="002D56E7">
              <w:rPr>
                <w:b/>
                <w:bCs/>
              </w:rPr>
              <w:t>14</w:t>
            </w:r>
          </w:p>
        </w:tc>
      </w:tr>
    </w:tbl>
    <w:p w14:paraId="0E3E1DA4" w14:textId="323A93EC" w:rsidR="00483FDB" w:rsidRPr="0064137D" w:rsidRDefault="00483FDB" w:rsidP="00D30FE2">
      <w:pPr>
        <w:tabs>
          <w:tab w:val="clear" w:pos="454"/>
          <w:tab w:val="clear" w:pos="680"/>
          <w:tab w:val="left" w:pos="810"/>
        </w:tabs>
        <w:spacing w:line="240" w:lineRule="auto"/>
        <w:jc w:val="thaiDistribute"/>
        <w:rPr>
          <w:b/>
          <w:bCs/>
          <w:i/>
          <w:iCs/>
        </w:rPr>
      </w:pPr>
    </w:p>
    <w:p w14:paraId="44990452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7E688EF8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4E8F96FB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151A5242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7DE28EED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3A21D811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007B20A6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323D1959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0AD84E16" w14:textId="77777777" w:rsidR="008E2762" w:rsidRDefault="008E2762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</w:p>
    <w:p w14:paraId="1B69F829" w14:textId="6D02432F" w:rsidR="00146E43" w:rsidRPr="00C76370" w:rsidRDefault="00146E43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b/>
          <w:bCs/>
          <w:i/>
          <w:iCs/>
          <w:lang w:val="en-GB"/>
        </w:rPr>
      </w:pPr>
      <w:r w:rsidRPr="00C76370">
        <w:rPr>
          <w:b/>
          <w:bCs/>
          <w:i/>
          <w:iCs/>
          <w:cs/>
          <w:lang w:val="en-GB"/>
        </w:rPr>
        <w:lastRenderedPageBreak/>
        <w:t>สำหรับแต่ละงวด</w:t>
      </w:r>
      <w:r>
        <w:rPr>
          <w:rFonts w:hint="cs"/>
          <w:b/>
          <w:bCs/>
          <w:i/>
          <w:iCs/>
          <w:cs/>
          <w:lang w:val="en-GB"/>
        </w:rPr>
        <w:t>เก้า</w:t>
      </w:r>
      <w:r w:rsidRPr="00C76370">
        <w:rPr>
          <w:b/>
          <w:bCs/>
          <w:i/>
          <w:iCs/>
          <w:cs/>
          <w:lang w:val="en-GB"/>
        </w:rPr>
        <w:t xml:space="preserve">เดือนสิ้นสุดวันที่ </w:t>
      </w:r>
      <w:r>
        <w:rPr>
          <w:b/>
          <w:bCs/>
          <w:i/>
          <w:iCs/>
        </w:rPr>
        <w:t>30</w:t>
      </w:r>
      <w:r w:rsidRPr="00C76370">
        <w:rPr>
          <w:b/>
          <w:bCs/>
          <w:i/>
          <w:iCs/>
          <w:cs/>
          <w:lang w:val="en-GB"/>
        </w:rPr>
        <w:t xml:space="preserve"> กันยายน </w:t>
      </w:r>
      <w:r>
        <w:rPr>
          <w:b/>
          <w:bCs/>
          <w:i/>
          <w:iCs/>
          <w:lang w:val="en-GB"/>
        </w:rPr>
        <w:t>2564</w:t>
      </w:r>
      <w:r w:rsidRPr="00C76370">
        <w:rPr>
          <w:b/>
          <w:bCs/>
          <w:i/>
          <w:iCs/>
          <w:cs/>
          <w:lang w:val="en-GB"/>
        </w:rPr>
        <w:t xml:space="preserve"> และ </w:t>
      </w:r>
      <w:r>
        <w:rPr>
          <w:b/>
          <w:bCs/>
          <w:i/>
          <w:iCs/>
          <w:lang w:val="en-GB"/>
        </w:rPr>
        <w:t>2563</w:t>
      </w:r>
    </w:p>
    <w:p w14:paraId="4B61F564" w14:textId="77777777" w:rsidR="00146E43" w:rsidRPr="0064137D" w:rsidRDefault="00146E43" w:rsidP="00146E43">
      <w:pPr>
        <w:tabs>
          <w:tab w:val="clear" w:pos="454"/>
          <w:tab w:val="clear" w:pos="907"/>
          <w:tab w:val="left" w:pos="900"/>
        </w:tabs>
        <w:spacing w:line="240" w:lineRule="auto"/>
        <w:ind w:left="720"/>
        <w:jc w:val="thaiDistribute"/>
        <w:rPr>
          <w:lang w:val="en-GB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9"/>
        <w:gridCol w:w="1170"/>
        <w:gridCol w:w="270"/>
        <w:gridCol w:w="1170"/>
        <w:gridCol w:w="270"/>
        <w:gridCol w:w="1179"/>
        <w:gridCol w:w="61"/>
        <w:gridCol w:w="175"/>
        <w:gridCol w:w="61"/>
        <w:gridCol w:w="1080"/>
      </w:tblGrid>
      <w:tr w:rsidR="00146E43" w:rsidRPr="0064137D" w14:paraId="05E2C3B0" w14:textId="77777777" w:rsidTr="008927BD">
        <w:tc>
          <w:tcPr>
            <w:tcW w:w="4059" w:type="dxa"/>
          </w:tcPr>
          <w:p w14:paraId="080FD58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627F2123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27230B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2556" w:type="dxa"/>
            <w:gridSpan w:val="5"/>
          </w:tcPr>
          <w:p w14:paraId="727822F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b/>
                <w:bCs/>
              </w:rPr>
            </w:pPr>
            <w:r w:rsidRPr="0064137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46E43" w:rsidRPr="0064137D" w14:paraId="7944ADC7" w14:textId="77777777" w:rsidTr="008927BD">
        <w:tc>
          <w:tcPr>
            <w:tcW w:w="4059" w:type="dxa"/>
          </w:tcPr>
          <w:p w14:paraId="6779FBF2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DC357EB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4</w:t>
            </w:r>
          </w:p>
        </w:tc>
        <w:tc>
          <w:tcPr>
            <w:tcW w:w="270" w:type="dxa"/>
          </w:tcPr>
          <w:p w14:paraId="5A10A684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4BD0EF1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3</w:t>
            </w:r>
          </w:p>
        </w:tc>
        <w:tc>
          <w:tcPr>
            <w:tcW w:w="270" w:type="dxa"/>
          </w:tcPr>
          <w:p w14:paraId="2972319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40" w:type="dxa"/>
            <w:gridSpan w:val="2"/>
          </w:tcPr>
          <w:p w14:paraId="1CE4F93F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4</w:t>
            </w:r>
          </w:p>
        </w:tc>
        <w:tc>
          <w:tcPr>
            <w:tcW w:w="236" w:type="dxa"/>
            <w:gridSpan w:val="2"/>
          </w:tcPr>
          <w:p w14:paraId="173AB0B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419B2E1C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rFonts w:hint="cs"/>
              </w:rPr>
              <w:t>256</w:t>
            </w:r>
            <w:r w:rsidRPr="0064137D">
              <w:t>3</w:t>
            </w:r>
          </w:p>
        </w:tc>
      </w:tr>
      <w:tr w:rsidR="00146E43" w:rsidRPr="0064137D" w14:paraId="7E13C6E9" w14:textId="77777777" w:rsidTr="008927BD">
        <w:tc>
          <w:tcPr>
            <w:tcW w:w="4059" w:type="dxa"/>
          </w:tcPr>
          <w:p w14:paraId="5ACBA1A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5436" w:type="dxa"/>
            <w:gridSpan w:val="9"/>
          </w:tcPr>
          <w:p w14:paraId="510669C0" w14:textId="77777777" w:rsidR="00146E43" w:rsidRPr="0064137D" w:rsidRDefault="00146E43" w:rsidP="008927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i/>
                <w:iCs/>
                <w:cs/>
                <w:lang w:val="en-US" w:eastAsia="en-US"/>
              </w:rPr>
            </w:pPr>
            <w:r w:rsidRPr="0064137D">
              <w:rPr>
                <w:i/>
                <w:iCs/>
                <w:lang w:val="en-US" w:eastAsia="en-US"/>
              </w:rPr>
              <w:t>(</w:t>
            </w:r>
            <w:r w:rsidRPr="0064137D">
              <w:rPr>
                <w:i/>
                <w:iCs/>
                <w:cs/>
                <w:lang w:val="en-US" w:eastAsia="en-US"/>
              </w:rPr>
              <w:t>พันบาท</w:t>
            </w:r>
            <w:r w:rsidRPr="0064137D">
              <w:rPr>
                <w:i/>
                <w:iCs/>
                <w:lang w:val="en-US" w:eastAsia="en-US"/>
              </w:rPr>
              <w:t>/</w:t>
            </w:r>
            <w:r w:rsidRPr="0064137D">
              <w:rPr>
                <w:i/>
                <w:iCs/>
                <w:cs/>
                <w:lang w:val="en-US" w:eastAsia="en-US"/>
              </w:rPr>
              <w:t>พันหุ้น)</w:t>
            </w:r>
          </w:p>
        </w:tc>
      </w:tr>
      <w:tr w:rsidR="00146E43" w:rsidRPr="0064137D" w14:paraId="6F2EBBE9" w14:textId="77777777" w:rsidTr="008927BD">
        <w:tc>
          <w:tcPr>
            <w:tcW w:w="4059" w:type="dxa"/>
          </w:tcPr>
          <w:p w14:paraId="57C2C284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</w:pPr>
            <w:r w:rsidRPr="0064137D">
              <w:rPr>
                <w:cs/>
              </w:rPr>
              <w:t xml:space="preserve">กำไรสำหรับงวดที่เป็นส่วนของผู้ถือ </w:t>
            </w:r>
          </w:p>
          <w:p w14:paraId="65AD351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</w:pPr>
            <w:r w:rsidRPr="0064137D">
              <w:rPr>
                <w:cs/>
              </w:rPr>
              <w:t xml:space="preserve">   หุ้นสามัญ ของบริษัท</w:t>
            </w:r>
          </w:p>
        </w:tc>
        <w:tc>
          <w:tcPr>
            <w:tcW w:w="1170" w:type="dxa"/>
          </w:tcPr>
          <w:p w14:paraId="40DBA0B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44B10D4E" w14:textId="18049642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20</w:t>
            </w:r>
            <w:r w:rsidR="00D46426">
              <w:t>4</w:t>
            </w:r>
            <w:r w:rsidRPr="0064137D">
              <w:t>,</w:t>
            </w:r>
            <w:r w:rsidR="00D46426">
              <w:t>0</w:t>
            </w:r>
            <w:r w:rsidR="008B0902">
              <w:t>06</w:t>
            </w:r>
          </w:p>
        </w:tc>
        <w:tc>
          <w:tcPr>
            <w:tcW w:w="270" w:type="dxa"/>
          </w:tcPr>
          <w:p w14:paraId="57584319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</w:tcPr>
          <w:p w14:paraId="7013072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5061A51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67,966</w:t>
            </w:r>
          </w:p>
        </w:tc>
        <w:tc>
          <w:tcPr>
            <w:tcW w:w="270" w:type="dxa"/>
          </w:tcPr>
          <w:p w14:paraId="762C634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</w:tcPr>
          <w:p w14:paraId="1FE96A12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5896EEE8" w14:textId="778D385C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223,</w:t>
            </w:r>
            <w:r w:rsidR="00D46426">
              <w:t>8</w:t>
            </w:r>
            <w:r w:rsidRPr="0064137D">
              <w:t>56</w:t>
            </w:r>
          </w:p>
        </w:tc>
        <w:tc>
          <w:tcPr>
            <w:tcW w:w="236" w:type="dxa"/>
            <w:gridSpan w:val="2"/>
          </w:tcPr>
          <w:p w14:paraId="3158273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</w:tcPr>
          <w:p w14:paraId="1DE5B9F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111BB65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cs/>
              </w:rPr>
            </w:pPr>
            <w:r w:rsidRPr="0064137D">
              <w:t>196,811</w:t>
            </w:r>
          </w:p>
        </w:tc>
      </w:tr>
      <w:tr w:rsidR="00146E43" w:rsidRPr="0064137D" w14:paraId="0ADDE735" w14:textId="77777777" w:rsidTr="008927BD">
        <w:tc>
          <w:tcPr>
            <w:tcW w:w="4059" w:type="dxa"/>
          </w:tcPr>
          <w:p w14:paraId="6EEBBC19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</w:pPr>
            <w:r w:rsidRPr="0064137D">
              <w:rPr>
                <w:cs/>
              </w:rPr>
              <w:t>จำนวนหุ้นสามัญที่ออกจำหน่ายแล้ว</w:t>
            </w:r>
          </w:p>
          <w:p w14:paraId="649BFEFF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cs/>
              </w:rPr>
            </w:pPr>
            <w:r w:rsidRPr="0064137D">
              <w:rPr>
                <w:rFonts w:hint="cs"/>
                <w:cs/>
              </w:rPr>
              <w:t xml:space="preserve">ณ วันที่ </w:t>
            </w:r>
            <w:r w:rsidRPr="0064137D">
              <w:t xml:space="preserve">1 </w:t>
            </w:r>
            <w:r w:rsidRPr="0064137D">
              <w:rPr>
                <w:rFonts w:hint="cs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2567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3C0C57F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409884A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63BFC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73D7FE4C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40439BF3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CC29A4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50A6AB28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36" w:type="dxa"/>
            <w:gridSpan w:val="2"/>
          </w:tcPr>
          <w:p w14:paraId="2500EB1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2F475E6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5FFD136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</w:tr>
      <w:tr w:rsidR="00146E43" w:rsidRPr="0064137D" w14:paraId="7A5508B0" w14:textId="77777777" w:rsidTr="008927BD">
        <w:tc>
          <w:tcPr>
            <w:tcW w:w="4059" w:type="dxa"/>
          </w:tcPr>
          <w:p w14:paraId="7DFB83BD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  <w:cs/>
              </w:rPr>
              <w:t>ผลกระทบจากการเพิ่มทุนเมื่อวันที่</w:t>
            </w:r>
          </w:p>
          <w:p w14:paraId="34F9DF4C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cs/>
              </w:rPr>
            </w:pPr>
            <w:r w:rsidRPr="0064137D">
              <w:rPr>
                <w:rFonts w:asciiTheme="majorBidi" w:hAnsiTheme="majorBidi" w:cstheme="majorBidi"/>
              </w:rPr>
              <w:t xml:space="preserve">27 </w:t>
            </w:r>
            <w:r w:rsidRPr="0064137D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64137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84757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7FD5C18C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12,952</w:t>
            </w:r>
          </w:p>
        </w:tc>
        <w:tc>
          <w:tcPr>
            <w:tcW w:w="270" w:type="dxa"/>
          </w:tcPr>
          <w:p w14:paraId="466F1C42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BE851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0B2C4B30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-</w:t>
            </w:r>
          </w:p>
        </w:tc>
        <w:tc>
          <w:tcPr>
            <w:tcW w:w="270" w:type="dxa"/>
          </w:tcPr>
          <w:p w14:paraId="3D4D2929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430D0A0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FC075F2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12,952</w:t>
            </w:r>
          </w:p>
        </w:tc>
        <w:tc>
          <w:tcPr>
            <w:tcW w:w="236" w:type="dxa"/>
            <w:gridSpan w:val="2"/>
          </w:tcPr>
          <w:p w14:paraId="4579AD5D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67FCAAB7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32E17D4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-</w:t>
            </w:r>
          </w:p>
        </w:tc>
      </w:tr>
      <w:tr w:rsidR="00146E43" w:rsidRPr="0064137D" w14:paraId="0080AB69" w14:textId="77777777" w:rsidTr="008927BD">
        <w:tc>
          <w:tcPr>
            <w:tcW w:w="4059" w:type="dxa"/>
          </w:tcPr>
          <w:p w14:paraId="2B3B3EA0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</w:rPr>
            </w:pPr>
            <w:r w:rsidRPr="0064137D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จำนวนหุ้นสามัญถัวเฉลี่ยถ่วงน้ำหนักที่</w:t>
            </w:r>
          </w:p>
          <w:p w14:paraId="1ADE4F2D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186"/>
              <w:rPr>
                <w:rFonts w:asciiTheme="majorBidi" w:hAnsiTheme="majorBidi" w:cstheme="majorBidi"/>
                <w:cs/>
              </w:rPr>
            </w:pPr>
            <w:r w:rsidRPr="0064137D">
              <w:rPr>
                <w:rFonts w:asciiTheme="majorBidi" w:hAnsiTheme="majorBidi" w:cstheme="majorBidi"/>
                <w:cs/>
              </w:rPr>
              <w:t>ออกจำหน่ายแล้ว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903D0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0181FA8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2,752,952</w:t>
            </w:r>
          </w:p>
        </w:tc>
        <w:tc>
          <w:tcPr>
            <w:tcW w:w="270" w:type="dxa"/>
          </w:tcPr>
          <w:p w14:paraId="7275D839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4FD38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2AA30BC3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  <w:tc>
          <w:tcPr>
            <w:tcW w:w="270" w:type="dxa"/>
          </w:tcPr>
          <w:p w14:paraId="4C06F714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2419FCB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6A9C0D4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2,752,952</w:t>
            </w:r>
          </w:p>
        </w:tc>
        <w:tc>
          <w:tcPr>
            <w:tcW w:w="236" w:type="dxa"/>
            <w:gridSpan w:val="2"/>
          </w:tcPr>
          <w:p w14:paraId="7FB74C03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35EC17C3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</w:p>
          <w:p w14:paraId="3D58534E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</w:pPr>
            <w:r w:rsidRPr="0064137D">
              <w:t>2,740,000</w:t>
            </w:r>
          </w:p>
        </w:tc>
      </w:tr>
      <w:tr w:rsidR="00146E43" w:rsidRPr="0064137D" w14:paraId="2020E6AD" w14:textId="77777777" w:rsidTr="008927BD">
        <w:tc>
          <w:tcPr>
            <w:tcW w:w="4059" w:type="dxa"/>
          </w:tcPr>
          <w:p w14:paraId="633C86F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cs/>
              </w:rPr>
            </w:pPr>
            <w:r w:rsidRPr="0064137D">
              <w:rPr>
                <w:b/>
                <w:bCs/>
                <w:cs/>
              </w:rPr>
              <w:t xml:space="preserve">กำไรต่อหุ้นขั้นพื้นฐาน </w:t>
            </w:r>
            <w:r w:rsidRPr="0064137D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308A1" w14:textId="4804363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80"/>
              <w:rPr>
                <w:b/>
                <w:bCs/>
              </w:rPr>
            </w:pPr>
            <w:r w:rsidRPr="0064137D">
              <w:rPr>
                <w:b/>
                <w:bCs/>
              </w:rPr>
              <w:t>0.07</w:t>
            </w:r>
            <w:r w:rsidR="008B0902"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093EC555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25143D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5"/>
              <w:rPr>
                <w:b/>
                <w:bCs/>
              </w:rPr>
            </w:pPr>
            <w:r w:rsidRPr="0064137D">
              <w:rPr>
                <w:b/>
                <w:bCs/>
              </w:rPr>
              <w:t>0.025</w:t>
            </w:r>
          </w:p>
        </w:tc>
        <w:tc>
          <w:tcPr>
            <w:tcW w:w="270" w:type="dxa"/>
          </w:tcPr>
          <w:p w14:paraId="51863124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41808C6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93"/>
              <w:rPr>
                <w:b/>
                <w:bCs/>
              </w:rPr>
            </w:pPr>
            <w:r w:rsidRPr="0064137D">
              <w:rPr>
                <w:b/>
                <w:bCs/>
              </w:rPr>
              <w:t>0.081</w:t>
            </w:r>
          </w:p>
        </w:tc>
        <w:tc>
          <w:tcPr>
            <w:tcW w:w="236" w:type="dxa"/>
            <w:gridSpan w:val="2"/>
          </w:tcPr>
          <w:p w14:paraId="49154D79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b/>
                <w:bCs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4A07FA" w14:textId="77777777" w:rsidR="00146E43" w:rsidRPr="0064137D" w:rsidRDefault="00146E43" w:rsidP="0089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5"/>
              <w:rPr>
                <w:b/>
                <w:bCs/>
              </w:rPr>
            </w:pPr>
            <w:r w:rsidRPr="0064137D">
              <w:rPr>
                <w:b/>
                <w:bCs/>
              </w:rPr>
              <w:t>0.072</w:t>
            </w:r>
          </w:p>
        </w:tc>
      </w:tr>
    </w:tbl>
    <w:p w14:paraId="0C49A026" w14:textId="7F919C5B" w:rsidR="00EF4D76" w:rsidRPr="0064137D" w:rsidRDefault="00EF4D76" w:rsidP="00D30FE2">
      <w:pPr>
        <w:tabs>
          <w:tab w:val="clear" w:pos="454"/>
          <w:tab w:val="clear" w:pos="680"/>
          <w:tab w:val="left" w:pos="810"/>
        </w:tabs>
        <w:spacing w:line="240" w:lineRule="auto"/>
        <w:jc w:val="thaiDistribute"/>
        <w:rPr>
          <w:b/>
          <w:bCs/>
          <w:i/>
          <w:iCs/>
        </w:rPr>
      </w:pPr>
    </w:p>
    <w:p w14:paraId="5964D19B" w14:textId="4202BCF7" w:rsidR="00D57C13" w:rsidRPr="0064137D" w:rsidRDefault="00F37350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t>1</w:t>
      </w:r>
      <w:r w:rsidR="0076373B" w:rsidRPr="0064137D">
        <w:rPr>
          <w:b/>
          <w:bCs/>
        </w:rPr>
        <w:t>3</w:t>
      </w:r>
      <w:r w:rsidR="002A32A5" w:rsidRPr="0064137D">
        <w:rPr>
          <w:b/>
          <w:bCs/>
          <w:lang w:val="en-GB"/>
        </w:rPr>
        <w:tab/>
      </w:r>
      <w:r w:rsidR="00746F6E" w:rsidRPr="0064137D">
        <w:rPr>
          <w:b/>
          <w:bCs/>
          <w:cs/>
          <w:lang w:val="en-GB"/>
        </w:rPr>
        <w:t>คดีความ</w:t>
      </w:r>
    </w:p>
    <w:p w14:paraId="0BCA00C7" w14:textId="77777777" w:rsidR="00D57C13" w:rsidRPr="0064137D" w:rsidRDefault="00D57C13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125759AB" w14:textId="76488B26" w:rsidR="0022641A" w:rsidRPr="0064137D" w:rsidRDefault="0022641A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  <w:r w:rsidRPr="0064137D">
        <w:rPr>
          <w:rFonts w:hint="cs"/>
          <w:cs/>
        </w:rPr>
        <w:t>กลุ่ม</w:t>
      </w:r>
      <w:r w:rsidRPr="0064137D">
        <w:rPr>
          <w:cs/>
        </w:rPr>
        <w:t>บริษัทอยู่ระหว่างการถูกฟ้องร้อง โดย</w:t>
      </w:r>
      <w:r w:rsidR="0080523B" w:rsidRPr="0064137D">
        <w:rPr>
          <w:rFonts w:hint="cs"/>
          <w:cs/>
        </w:rPr>
        <w:t>ผู้ฟ้องคดี</w:t>
      </w:r>
      <w:r w:rsidRPr="0064137D">
        <w:rPr>
          <w:cs/>
        </w:rPr>
        <w:t>กล่าวหาว่าบริษัทไม่ปฏิบัติตามข้อกฎหมาย และไม่เป็นไปตามรายงานเสนอมาตรการป้องกันและแก้ไขผลกระทบต่อสิ่งแวดล้อม (</w:t>
      </w:r>
      <w:r w:rsidRPr="0064137D">
        <w:t xml:space="preserve">EIA) </w:t>
      </w:r>
      <w:r w:rsidRPr="0064137D">
        <w:rPr>
          <w:cs/>
        </w:rPr>
        <w:t>ทั้งนี้ผู้บริหารของบริษัทเชื่อมั่นว่าบริษัทได้ปฏิบัติตามข้อกฎหมายที่เกี่ยวข้องครบถ้วนแล้ว ปัจจุบัน</w:t>
      </w:r>
      <w:r w:rsidRPr="0064137D">
        <w:rPr>
          <w:rFonts w:hint="cs"/>
          <w:cs/>
        </w:rPr>
        <w:t>ผลของคดียังมีความไม่แน่นอนเนื่องจากคดีดังกล่าวอยู่ในระหว่างการพิจารณาของศาลปกครอง</w:t>
      </w:r>
      <w:r w:rsidRPr="0064137D">
        <w:rPr>
          <w:cs/>
        </w:rPr>
        <w:t xml:space="preserve"> </w:t>
      </w:r>
    </w:p>
    <w:p w14:paraId="3C17AA8C" w14:textId="77777777" w:rsidR="0022641A" w:rsidRPr="0064137D" w:rsidRDefault="0022641A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sz w:val="24"/>
          <w:szCs w:val="24"/>
        </w:rPr>
      </w:pPr>
      <w:r w:rsidRPr="0064137D">
        <w:rPr>
          <w:cs/>
        </w:rPr>
        <w:tab/>
      </w:r>
    </w:p>
    <w:p w14:paraId="5871D210" w14:textId="2738625C" w:rsidR="00CA688E" w:rsidRDefault="0022641A" w:rsidP="002A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  <w:r w:rsidRPr="0064137D">
        <w:rPr>
          <w:cs/>
        </w:rPr>
        <w:t xml:space="preserve">สืบเนื่องจากคดีดังกล่าว </w:t>
      </w:r>
      <w:r w:rsidR="0080523B" w:rsidRPr="0064137D">
        <w:rPr>
          <w:rFonts w:hint="cs"/>
          <w:cs/>
        </w:rPr>
        <w:t>ผู้ฟ้องคดี</w:t>
      </w:r>
      <w:r w:rsidRPr="0064137D">
        <w:rPr>
          <w:cs/>
        </w:rPr>
        <w:t>ร่วมกันยื่นฟ้องต่อศาลปกครองอีกคดีหนึ่ง ขอให้ศาลเพิกถอนรางวัดสอบเขตที่ดินสาธารณะประโยชน์ที่ได้จัดทำขึ้นโดยเจ้าหน้าที่รัฐหลังจากที่</w:t>
      </w:r>
      <w:r w:rsidR="0080523B" w:rsidRPr="0064137D">
        <w:rPr>
          <w:rFonts w:hint="cs"/>
          <w:cs/>
        </w:rPr>
        <w:t>ผู้ฟ้องคดี</w:t>
      </w:r>
      <w:r w:rsidRPr="0064137D">
        <w:rPr>
          <w:cs/>
        </w:rPr>
        <w:t xml:space="preserve">ได้ร้องเรียนเรื่องตามที่ได้กล่าวหาบริษัทตามคดีข้างต้น ต่อมาเมื่อวันที่ </w:t>
      </w:r>
      <w:r w:rsidRPr="0064137D">
        <w:t>13</w:t>
      </w:r>
      <w:r w:rsidRPr="0064137D">
        <w:rPr>
          <w:cs/>
        </w:rPr>
        <w:t xml:space="preserve"> พฤศจิกายน </w:t>
      </w:r>
      <w:r w:rsidRPr="0064137D">
        <w:t>2563</w:t>
      </w:r>
      <w:r w:rsidRPr="0064137D">
        <w:rPr>
          <w:cs/>
        </w:rPr>
        <w:t xml:space="preserve"> ศาลปกครองอุบลราชธานี ได้มีคำสั่งเรียกบริษัทและบริษัทย่อยอีกแห่งหนึ่ง เข้าไปเป็นคู่กรณีในคดีนี้ในฐานะผู้ร้องสอด บริษัทและบริษัทย่อยแห่งหนึ่งได้ยื่นคำให้การต่อสู้คดีต่อศาลแล้วเมื่อวันที่ </w:t>
      </w:r>
      <w:r w:rsidRPr="0064137D">
        <w:t>5</w:t>
      </w:r>
      <w:r w:rsidRPr="0064137D">
        <w:rPr>
          <w:cs/>
        </w:rPr>
        <w:t xml:space="preserve"> กุมภาพันธ์ </w:t>
      </w:r>
      <w:r w:rsidRPr="0064137D">
        <w:t>2564</w:t>
      </w:r>
      <w:r w:rsidR="00DF50A6" w:rsidRPr="0064137D">
        <w:t xml:space="preserve"> </w:t>
      </w:r>
      <w:r w:rsidR="00DF50A6" w:rsidRPr="0064137D">
        <w:rPr>
          <w:rFonts w:hint="cs"/>
          <w:cs/>
        </w:rPr>
        <w:t xml:space="preserve">ต่อมา </w:t>
      </w:r>
      <w:r w:rsidR="009A0AF9" w:rsidRPr="0064137D">
        <w:rPr>
          <w:cs/>
        </w:rPr>
        <w:t xml:space="preserve">เมื่อวันที่ </w:t>
      </w:r>
      <w:r w:rsidR="009A0AF9" w:rsidRPr="0064137D">
        <w:t xml:space="preserve">15 </w:t>
      </w:r>
      <w:r w:rsidR="009A0AF9" w:rsidRPr="0064137D">
        <w:rPr>
          <w:cs/>
        </w:rPr>
        <w:t xml:space="preserve">กรกฏาคม </w:t>
      </w:r>
      <w:r w:rsidR="009A0AF9" w:rsidRPr="0064137D">
        <w:t xml:space="preserve">2564 </w:t>
      </w:r>
      <w:r w:rsidR="009A0AF9" w:rsidRPr="0064137D">
        <w:rPr>
          <w:cs/>
        </w:rPr>
        <w:t>ผู้ถูกฟ้องรายหนึ่ง ยื่นคำคัดค้านคำให้การ</w:t>
      </w:r>
      <w:r w:rsidR="009A0AF9" w:rsidRPr="0064137D">
        <w:t xml:space="preserve"> </w:t>
      </w:r>
      <w:r w:rsidRPr="0064137D">
        <w:rPr>
          <w:cs/>
        </w:rPr>
        <w:t>ปัจจุบัน</w:t>
      </w:r>
      <w:r w:rsidRPr="0064137D">
        <w:rPr>
          <w:rFonts w:hint="cs"/>
          <w:cs/>
        </w:rPr>
        <w:t>ผลของคดียังมีความไม่แน่นอนเนื่องจากคดีดังกล่าวอยู่ในระหว่างการพิจารณาของศาลปกครอ</w:t>
      </w:r>
      <w:r w:rsidR="002A67A5" w:rsidRPr="0064137D">
        <w:rPr>
          <w:rFonts w:hint="cs"/>
          <w:cs/>
        </w:rPr>
        <w:t>ง</w:t>
      </w:r>
    </w:p>
    <w:p w14:paraId="39221806" w14:textId="6C006549" w:rsidR="008E2762" w:rsidRDefault="008E2762" w:rsidP="002A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</w:p>
    <w:p w14:paraId="663A89D1" w14:textId="6EC61122" w:rsidR="008E2762" w:rsidRDefault="008E2762" w:rsidP="002A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</w:p>
    <w:p w14:paraId="3F8C2902" w14:textId="77777777" w:rsidR="008E2762" w:rsidRPr="0064137D" w:rsidRDefault="008E2762" w:rsidP="002A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</w:p>
    <w:p w14:paraId="6584B571" w14:textId="4C6DE02E" w:rsidR="0076373B" w:rsidRPr="0064137D" w:rsidRDefault="0076373B" w:rsidP="002A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</w:p>
    <w:p w14:paraId="2D5153E1" w14:textId="7FA95B96" w:rsidR="00B01934" w:rsidRPr="0064137D" w:rsidRDefault="00F37350" w:rsidP="00B6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lastRenderedPageBreak/>
        <w:t>1</w:t>
      </w:r>
      <w:r w:rsidR="0076373B" w:rsidRPr="0064137D">
        <w:rPr>
          <w:b/>
          <w:bCs/>
        </w:rPr>
        <w:t>4</w:t>
      </w:r>
      <w:r w:rsidR="00D57C13" w:rsidRPr="0064137D">
        <w:rPr>
          <w:b/>
          <w:bCs/>
        </w:rPr>
        <w:tab/>
      </w:r>
      <w:r w:rsidR="00B01934" w:rsidRPr="0064137D">
        <w:rPr>
          <w:b/>
          <w:bCs/>
          <w:cs/>
          <w:lang w:val="en-GB"/>
        </w:rPr>
        <w:t>เครื่องมือทางการเงิน</w:t>
      </w:r>
    </w:p>
    <w:p w14:paraId="240B9EA7" w14:textId="77777777" w:rsidR="00B01934" w:rsidRPr="0064137D" w:rsidRDefault="00B0193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1B6E4AA3" w14:textId="77777777" w:rsidR="003A2EE9" w:rsidRPr="0064137D" w:rsidRDefault="003A2EE9" w:rsidP="003A2EE9">
      <w:pPr>
        <w:pStyle w:val="block"/>
        <w:spacing w:after="0" w:line="240" w:lineRule="atLeast"/>
        <w:ind w:left="72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4137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4137D">
        <w:rPr>
          <w:rFonts w:asciiTheme="majorBidi" w:hAnsiTheme="majorBidi"/>
          <w:b/>
          <w:bCs/>
          <w:sz w:val="30"/>
          <w:szCs w:val="30"/>
          <w:lang w:bidi="th-TH"/>
        </w:rPr>
        <w:t xml:space="preserve"> </w:t>
      </w:r>
    </w:p>
    <w:p w14:paraId="71320622" w14:textId="77777777" w:rsidR="003A2EE9" w:rsidRPr="0064137D" w:rsidRDefault="003A2EE9" w:rsidP="003A2EE9">
      <w:pPr>
        <w:pStyle w:val="block"/>
        <w:tabs>
          <w:tab w:val="left" w:pos="814"/>
          <w:tab w:val="left" w:pos="1002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  <w:r w:rsidRPr="0064137D">
        <w:rPr>
          <w:rFonts w:asciiTheme="majorBidi" w:hAnsiTheme="majorBidi" w:cstheme="majorBidi"/>
          <w:sz w:val="30"/>
          <w:szCs w:val="30"/>
          <w:lang w:bidi="th-TH"/>
        </w:rPr>
        <w:tab/>
      </w:r>
      <w:r w:rsidRPr="0064137D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222CD863" w14:textId="30308B50" w:rsidR="00EF4D76" w:rsidRPr="0064137D" w:rsidRDefault="003A2EE9" w:rsidP="008E2762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4137D">
        <w:rPr>
          <w:rFonts w:asciiTheme="majorBidi" w:hAnsi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E3D4D" w:rsidRPr="0064137D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4137D">
        <w:rPr>
          <w:rFonts w:asciiTheme="majorBidi" w:hAnsi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4137D">
        <w:rPr>
          <w:rFonts w:asciiTheme="majorBidi" w:hAnsiTheme="majorBidi"/>
          <w:sz w:val="30"/>
          <w:szCs w:val="30"/>
          <w:lang w:bidi="th-TH"/>
        </w:rPr>
        <w:t xml:space="preserve"> </w:t>
      </w:r>
    </w:p>
    <w:tbl>
      <w:tblPr>
        <w:tblpPr w:leftFromText="180" w:rightFromText="180" w:vertAnchor="text" w:horzAnchor="margin" w:tblpX="474" w:tblpY="183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69"/>
        <w:gridCol w:w="181"/>
        <w:gridCol w:w="1159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8E3D4D" w:rsidRPr="0064137D" w14:paraId="7393E508" w14:textId="77777777" w:rsidTr="0069118D">
        <w:trPr>
          <w:trHeight w:hRule="exact"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4CA88B39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8F1DCE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71B36F0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0BB7C19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8B0B3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83AD1E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E3D4D" w:rsidRPr="0064137D" w14:paraId="0B22C4EB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0BC65ABF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53940829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09DE4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BA9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E3D4D" w:rsidRPr="0064137D" w14:paraId="46BE8841" w14:textId="77777777" w:rsidTr="0069118D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4FE9163B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C06AB60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66E968D3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2367568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64137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E6F0D6C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562D1A9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1209AE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09FE0D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064082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9961F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4FF13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E56C18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470DFD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948E099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DD3A15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09EBB4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4A43B72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896333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AF6CC1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EBD7B1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3D4D" w:rsidRPr="0064137D" w14:paraId="24AE7089" w14:textId="77777777" w:rsidTr="0069118D">
        <w:trPr>
          <w:tblHeader/>
        </w:trPr>
        <w:tc>
          <w:tcPr>
            <w:tcW w:w="2430" w:type="dxa"/>
            <w:shd w:val="clear" w:color="auto" w:fill="auto"/>
          </w:tcPr>
          <w:p w14:paraId="167DFA96" w14:textId="77777777" w:rsidR="008E3D4D" w:rsidRPr="0064137D" w:rsidRDefault="008E3D4D" w:rsidP="00A20AF7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69" w:type="dxa"/>
          </w:tcPr>
          <w:p w14:paraId="7A02FF3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6005E00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5C717BA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8A2D96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A7BA679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413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3D4D" w:rsidRPr="0064137D" w14:paraId="5990C7C1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532005EB" w14:textId="071E7554" w:rsidR="008E3D4D" w:rsidRPr="0064137D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64137D">
              <w:rPr>
                <w:b/>
                <w:bCs/>
              </w:rPr>
              <w:t xml:space="preserve">30 </w:t>
            </w:r>
            <w:r w:rsidR="004A45C5" w:rsidRPr="0064137D">
              <w:rPr>
                <w:rFonts w:hint="cs"/>
                <w:b/>
                <w:bCs/>
                <w:cs/>
              </w:rPr>
              <w:t>กันยา</w:t>
            </w:r>
            <w:r w:rsidRPr="0064137D">
              <w:rPr>
                <w:rFonts w:hint="cs"/>
                <w:b/>
                <w:bCs/>
                <w:cs/>
              </w:rPr>
              <w:t xml:space="preserve">ยน </w:t>
            </w:r>
            <w:r w:rsidRPr="0064137D">
              <w:rPr>
                <w:b/>
                <w:bCs/>
              </w:rPr>
              <w:t>2564</w:t>
            </w:r>
          </w:p>
        </w:tc>
        <w:tc>
          <w:tcPr>
            <w:tcW w:w="1169" w:type="dxa"/>
          </w:tcPr>
          <w:p w14:paraId="0E8FF38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37E056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A2940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15357E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B20D0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AA6889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922F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3E42DA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97941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19099B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922B3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64137D" w14:paraId="146A0C58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224C0ABC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69" w:type="dxa"/>
          </w:tcPr>
          <w:p w14:paraId="5A449D0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549AB88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462F89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9A7E47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EB25A8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10A341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3CCF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EA8C66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19042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C09FCF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BFB40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118D" w:rsidRPr="0064137D" w14:paraId="02D9D677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43684E5B" w14:textId="77777777" w:rsidR="0069118D" w:rsidRPr="0064137D" w:rsidRDefault="0069118D" w:rsidP="0069118D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64137D">
              <w:rPr>
                <w:cs/>
              </w:rPr>
              <w:t>เงินกู้ยืม</w:t>
            </w:r>
            <w:r w:rsidRPr="0064137D">
              <w:rPr>
                <w:rFonts w:hint="cs"/>
                <w:cs/>
              </w:rPr>
              <w:t>ระยะยาว</w:t>
            </w:r>
            <w:r w:rsidRPr="0064137D">
              <w:rPr>
                <w:cs/>
              </w:rPr>
              <w:t>จากสถาบันการเงิน</w:t>
            </w:r>
          </w:p>
        </w:tc>
        <w:tc>
          <w:tcPr>
            <w:tcW w:w="1169" w:type="dxa"/>
          </w:tcPr>
          <w:p w14:paraId="760E5279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24FD7A1" w14:textId="40E3966B" w:rsidR="0069118D" w:rsidRPr="0064137D" w:rsidRDefault="0069118D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C0FE12D" w14:textId="77777777" w:rsidR="0069118D" w:rsidRPr="0064137D" w:rsidRDefault="0069118D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26834F8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C7082EE" w14:textId="6D7F9446" w:rsidR="0069118D" w:rsidRPr="0064137D" w:rsidRDefault="0069118D" w:rsidP="006911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(1,138,</w:t>
            </w:r>
            <w:r w:rsidR="00731FF1" w:rsidRPr="0064137D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  <w:r w:rsidRPr="00641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5BB169" w14:textId="77777777" w:rsidR="0069118D" w:rsidRPr="0064137D" w:rsidRDefault="0069118D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09B936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97FAB4A" w14:textId="3B61ABD4" w:rsidR="0069118D" w:rsidRPr="0064137D" w:rsidRDefault="0069118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DAF7F9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C8F90E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455ACA" w14:textId="53E3588D" w:rsidR="0069118D" w:rsidRPr="0064137D" w:rsidRDefault="0069118D" w:rsidP="006911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(1,1</w:t>
            </w:r>
            <w:r w:rsidR="006C67A2" w:rsidRPr="0064137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91AFC" w:rsidRPr="0064137D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6C67A2" w:rsidRPr="00641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31FF1" w:rsidRPr="0064137D">
              <w:rPr>
                <w:rFonts w:ascii="Angsana New" w:hAnsi="Angsana New"/>
                <w:sz w:val="30"/>
                <w:szCs w:val="30"/>
                <w:lang w:bidi="th-TH"/>
              </w:rPr>
              <w:t>528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B8D8F1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BBD12B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543825E" w14:textId="65B9A355" w:rsidR="0069118D" w:rsidRPr="0064137D" w:rsidRDefault="0069118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D1E98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A22652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73FE6E49" w14:textId="5CBC8E0B" w:rsidR="0069118D" w:rsidRPr="0064137D" w:rsidRDefault="0069118D" w:rsidP="0069118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(1,1</w:t>
            </w:r>
            <w:r w:rsidR="006C67A2" w:rsidRPr="0064137D">
              <w:rPr>
                <w:rFonts w:ascii="Angsana New" w:hAnsi="Angsana New"/>
                <w:sz w:val="30"/>
                <w:szCs w:val="30"/>
              </w:rPr>
              <w:t>1</w:t>
            </w:r>
            <w:r w:rsidR="00491AFC" w:rsidRPr="0064137D">
              <w:rPr>
                <w:rFonts w:ascii="Angsana New" w:hAnsi="Angsana New"/>
                <w:sz w:val="30"/>
                <w:szCs w:val="30"/>
              </w:rPr>
              <w:t>6</w:t>
            </w:r>
            <w:r w:rsidR="006C67A2"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="00731FF1" w:rsidRPr="0064137D">
              <w:rPr>
                <w:rFonts w:ascii="Angsana New" w:hAnsi="Angsana New"/>
                <w:sz w:val="30"/>
                <w:szCs w:val="30"/>
              </w:rPr>
              <w:t>528</w:t>
            </w:r>
            <w:r w:rsidRPr="00641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118D" w:rsidRPr="0064137D" w14:paraId="7103AD9B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7A055517" w14:textId="77777777" w:rsidR="0069118D" w:rsidRPr="0064137D" w:rsidRDefault="0069118D" w:rsidP="0069118D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rFonts w:hint="cs"/>
                <w:cs/>
              </w:rPr>
              <w:t>หนี้สิน</w:t>
            </w:r>
            <w:r w:rsidRPr="0064137D">
              <w:rPr>
                <w:cs/>
              </w:rPr>
              <w:t>ทางการเงินจากสัญญาซื้อขายเงินตราต่างประเทศล่วงหน้า</w:t>
            </w:r>
          </w:p>
        </w:tc>
        <w:tc>
          <w:tcPr>
            <w:tcW w:w="1169" w:type="dxa"/>
          </w:tcPr>
          <w:p w14:paraId="020C428D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15AA52D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765843D" w14:textId="2B61C8A1" w:rsidR="0069118D" w:rsidRPr="0064137D" w:rsidRDefault="0069118D" w:rsidP="0069118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(29,525)</w:t>
            </w:r>
          </w:p>
        </w:tc>
        <w:tc>
          <w:tcPr>
            <w:tcW w:w="181" w:type="dxa"/>
          </w:tcPr>
          <w:p w14:paraId="2C8EC8A4" w14:textId="77777777" w:rsidR="0069118D" w:rsidRPr="0064137D" w:rsidRDefault="0069118D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78C874A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5849C01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B7B05C0" w14:textId="452EF548" w:rsidR="0069118D" w:rsidRPr="0064137D" w:rsidRDefault="00D50F65" w:rsidP="00D50F6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9118D"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985CE1" w14:textId="77777777" w:rsidR="0069118D" w:rsidRPr="0064137D" w:rsidRDefault="0069118D" w:rsidP="006911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BFCA79B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697429C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B2EE118" w14:textId="46B69C4E" w:rsidR="0069118D" w:rsidRPr="0064137D" w:rsidRDefault="0069118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E22D2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FF4BB1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717C47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6C9B5B" w14:textId="15078B23" w:rsidR="0069118D" w:rsidRPr="0064137D" w:rsidRDefault="0069118D" w:rsidP="006911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(29,525)</w:t>
            </w:r>
          </w:p>
        </w:tc>
        <w:tc>
          <w:tcPr>
            <w:tcW w:w="180" w:type="dxa"/>
            <w:shd w:val="clear" w:color="auto" w:fill="auto"/>
          </w:tcPr>
          <w:p w14:paraId="5B90D4F6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18F150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A52FCE3" w14:textId="77777777" w:rsidR="00BE1FD6" w:rsidRPr="0064137D" w:rsidRDefault="00BE1FD6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4F0CFA1" w14:textId="69EE6985" w:rsidR="0069118D" w:rsidRPr="0064137D" w:rsidRDefault="0069118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A1B1F" w14:textId="77777777" w:rsidR="0069118D" w:rsidRPr="0064137D" w:rsidRDefault="0069118D" w:rsidP="006911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63AFD8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0B6A5197" w14:textId="77777777" w:rsidR="00BE1FD6" w:rsidRPr="0064137D" w:rsidRDefault="00BE1FD6" w:rsidP="0069118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4F259CF8" w14:textId="3F5DC564" w:rsidR="0069118D" w:rsidRPr="0064137D" w:rsidRDefault="0069118D" w:rsidP="0069118D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(29,525)</w:t>
            </w:r>
          </w:p>
        </w:tc>
      </w:tr>
      <w:tr w:rsidR="008E3D4D" w:rsidRPr="0064137D" w14:paraId="234BD067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35281982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</w:p>
        </w:tc>
        <w:tc>
          <w:tcPr>
            <w:tcW w:w="1169" w:type="dxa"/>
          </w:tcPr>
          <w:p w14:paraId="5E674FF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C748CD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4C6F45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558F5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69F92B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88AF4D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B9FE28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580E90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336F78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484188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6F0A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3D4D" w:rsidRPr="0064137D" w14:paraId="05DD4DC0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2E86B1B2" w14:textId="77777777" w:rsidR="008E3D4D" w:rsidRPr="0064137D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64137D">
              <w:rPr>
                <w:b/>
                <w:bCs/>
              </w:rPr>
              <w:t xml:space="preserve">31 </w:t>
            </w:r>
            <w:r w:rsidRPr="0064137D">
              <w:rPr>
                <w:b/>
                <w:bCs/>
                <w:cs/>
              </w:rPr>
              <w:t xml:space="preserve">ธันวาคม </w:t>
            </w:r>
            <w:r w:rsidRPr="0064137D">
              <w:rPr>
                <w:b/>
                <w:bCs/>
              </w:rPr>
              <w:t>2563</w:t>
            </w:r>
          </w:p>
        </w:tc>
        <w:tc>
          <w:tcPr>
            <w:tcW w:w="1169" w:type="dxa"/>
          </w:tcPr>
          <w:p w14:paraId="005BCEF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D1E756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48B9ED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9172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D977C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D3D905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9473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6EF8BB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48E44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ADA3A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2B9C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64137D" w14:paraId="344EF8F8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15FC8569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69" w:type="dxa"/>
          </w:tcPr>
          <w:p w14:paraId="1396CBA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B0EF26D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2776FAA5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7A4484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A334B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2B7774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925E7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3F5725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FF04B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643432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354F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3D4D" w:rsidRPr="0064137D" w14:paraId="6BF2F188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54B22440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64137D">
              <w:rPr>
                <w:cs/>
              </w:rPr>
              <w:t>เงินกู้ยืม</w:t>
            </w:r>
            <w:r w:rsidRPr="0064137D">
              <w:rPr>
                <w:rFonts w:hint="cs"/>
                <w:cs/>
              </w:rPr>
              <w:t>ระยะยาว</w:t>
            </w:r>
            <w:r w:rsidRPr="0064137D">
              <w:rPr>
                <w:cs/>
              </w:rPr>
              <w:t>จากสถาบันการเงิน</w:t>
            </w:r>
          </w:p>
        </w:tc>
        <w:tc>
          <w:tcPr>
            <w:tcW w:w="1169" w:type="dxa"/>
          </w:tcPr>
          <w:p w14:paraId="5125832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724D86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B8E45C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17A7C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28C57E2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641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1443B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D77337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0FEA15E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816904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A69E7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18FC5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(1,364,386)</w:t>
            </w:r>
          </w:p>
        </w:tc>
        <w:tc>
          <w:tcPr>
            <w:tcW w:w="180" w:type="dxa"/>
            <w:shd w:val="clear" w:color="auto" w:fill="auto"/>
          </w:tcPr>
          <w:p w14:paraId="769469CB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6AB7DB1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C01CD55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2F3483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E382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08BD946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Pr="00641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3D4D" w:rsidRPr="0064137D" w14:paraId="66D3B9C1" w14:textId="77777777" w:rsidTr="0069118D">
        <w:trPr>
          <w:cantSplit/>
        </w:trPr>
        <w:tc>
          <w:tcPr>
            <w:tcW w:w="2430" w:type="dxa"/>
            <w:shd w:val="clear" w:color="auto" w:fill="auto"/>
          </w:tcPr>
          <w:p w14:paraId="6228DE7F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cs/>
              </w:rPr>
              <w:t>สินทรัพย์ทางการเงินจากสัญญาซื้อขายเงินตราต่างประเทศล่วงหน้า</w:t>
            </w:r>
          </w:p>
        </w:tc>
        <w:tc>
          <w:tcPr>
            <w:tcW w:w="1169" w:type="dxa"/>
          </w:tcPr>
          <w:p w14:paraId="54ECA42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6222DE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E0690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1" w:type="dxa"/>
          </w:tcPr>
          <w:p w14:paraId="6C2AFFB9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A13A8B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C4FB458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8C6899B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99E00C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34CC94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19927A7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B92FC00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DA46AC" w14:textId="77777777" w:rsidR="008E3D4D" w:rsidRPr="0064137D" w:rsidRDefault="008E3D4D" w:rsidP="00D50F65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5F09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7B2B2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33DC8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5A9FDA98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91D1DC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22CBA32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8EFB866" w14:textId="77777777" w:rsidR="008E3D4D" w:rsidRPr="0064137D" w:rsidRDefault="008E3D4D" w:rsidP="00D50F6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820FA5" w14:textId="77777777" w:rsidR="008E3D4D" w:rsidRPr="0064137D" w:rsidRDefault="008E3D4D" w:rsidP="00D50F6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9F310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65292F7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780EB21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4137D">
              <w:rPr>
                <w:rFonts w:ascii="Angsana New" w:hAnsi="Angsana New"/>
                <w:sz w:val="30"/>
                <w:szCs w:val="30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</w:tr>
    </w:tbl>
    <w:p w14:paraId="0DE60094" w14:textId="17B1DE65" w:rsidR="00FB609A" w:rsidRPr="0064137D" w:rsidRDefault="00FB609A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p w14:paraId="1DAD78CC" w14:textId="22FFF51D" w:rsidR="006C2CD8" w:rsidRPr="0064137D" w:rsidRDefault="006C2CD8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p w14:paraId="2A58517F" w14:textId="193B3C65" w:rsidR="006C2CD8" w:rsidRPr="0064137D" w:rsidRDefault="006C2CD8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p w14:paraId="1088BE91" w14:textId="77777777" w:rsidR="006C2CD8" w:rsidRPr="0064137D" w:rsidRDefault="006C2CD8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tbl>
      <w:tblPr>
        <w:tblpPr w:leftFromText="180" w:rightFromText="180" w:vertAnchor="text" w:horzAnchor="margin" w:tblpX="474" w:tblpY="183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8E3D4D" w:rsidRPr="0064137D" w14:paraId="3F95FD5A" w14:textId="77777777" w:rsidTr="00A20AF7">
        <w:trPr>
          <w:trHeight w:hRule="exact" w:val="359"/>
          <w:tblHeader/>
        </w:trPr>
        <w:tc>
          <w:tcPr>
            <w:tcW w:w="2430" w:type="dxa"/>
            <w:shd w:val="clear" w:color="auto" w:fill="auto"/>
            <w:vAlign w:val="bottom"/>
          </w:tcPr>
          <w:p w14:paraId="475482FA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0319D2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A67471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7205B8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F655AF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E604DD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6413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8E3D4D" w:rsidRPr="0064137D" w14:paraId="6BBCDF8F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782548E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6A8C4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79448D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B8A7E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E3D4D" w:rsidRPr="0064137D" w14:paraId="1A31465E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47D95E58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5374C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8275CF0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25469D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64137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2612F6AA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8D948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87BE6F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CA1756C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22ACE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07071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F653F4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FF7442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1BDFC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655B17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647438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CCB73B6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23187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6F2130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592DF7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453C91" w14:textId="77777777" w:rsidR="008E3D4D" w:rsidRPr="0064137D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3D4D" w:rsidRPr="0064137D" w14:paraId="4E671612" w14:textId="77777777" w:rsidTr="00A20AF7">
        <w:trPr>
          <w:tblHeader/>
        </w:trPr>
        <w:tc>
          <w:tcPr>
            <w:tcW w:w="2430" w:type="dxa"/>
            <w:shd w:val="clear" w:color="auto" w:fill="auto"/>
          </w:tcPr>
          <w:p w14:paraId="6F6546C2" w14:textId="77777777" w:rsidR="008E3D4D" w:rsidRPr="0064137D" w:rsidRDefault="008E3D4D" w:rsidP="00A20AF7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1B586CA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4DE76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9B39AB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A4208D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25ABF3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413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3D4D" w:rsidRPr="0064137D" w14:paraId="55012AE3" w14:textId="77777777" w:rsidTr="00A20AF7">
        <w:trPr>
          <w:cantSplit/>
          <w:trHeight w:hRule="exact" w:val="377"/>
        </w:trPr>
        <w:tc>
          <w:tcPr>
            <w:tcW w:w="2430" w:type="dxa"/>
            <w:shd w:val="clear" w:color="auto" w:fill="auto"/>
          </w:tcPr>
          <w:p w14:paraId="63C68FFF" w14:textId="2DC66107" w:rsidR="008E3D4D" w:rsidRPr="0064137D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64137D">
              <w:rPr>
                <w:b/>
                <w:bCs/>
              </w:rPr>
              <w:t xml:space="preserve">30 </w:t>
            </w:r>
            <w:r w:rsidR="004A45C5" w:rsidRPr="0064137D">
              <w:rPr>
                <w:rFonts w:hint="cs"/>
                <w:b/>
                <w:bCs/>
                <w:cs/>
              </w:rPr>
              <w:t>กันยายน</w:t>
            </w:r>
            <w:r w:rsidRPr="0064137D">
              <w:rPr>
                <w:rFonts w:hint="cs"/>
                <w:b/>
                <w:bCs/>
                <w:cs/>
              </w:rPr>
              <w:t xml:space="preserve"> </w:t>
            </w:r>
            <w:r w:rsidRPr="0064137D">
              <w:rPr>
                <w:b/>
                <w:bCs/>
              </w:rPr>
              <w:t>2564</w:t>
            </w:r>
          </w:p>
        </w:tc>
        <w:tc>
          <w:tcPr>
            <w:tcW w:w="1170" w:type="dxa"/>
          </w:tcPr>
          <w:p w14:paraId="538F133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0D5D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836B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7678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ACE6F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4671E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94D352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7BE082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C60AE6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0F4A5C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A473F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64137D" w14:paraId="6D8D011C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28D718BD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  <w:i/>
                <w:iCs/>
                <w:spacing w:val="-4"/>
                <w:cs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5EDCCF11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800B928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170" w:type="dxa"/>
          </w:tcPr>
          <w:p w14:paraId="2ECC28A5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940181B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AE9BFAA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6AC043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1E5EAC9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0F3BE6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3079BEBF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77735" w14:textId="77777777" w:rsidR="008E3D4D" w:rsidRPr="0064137D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52C5139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64137D" w14:paraId="0DFAFB0E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5708209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cs/>
              </w:rPr>
              <w:t>เงินกู้ยืม</w:t>
            </w:r>
            <w:r w:rsidRPr="0064137D">
              <w:rPr>
                <w:rFonts w:hint="cs"/>
                <w:cs/>
              </w:rPr>
              <w:t>ระยะยาว</w:t>
            </w:r>
            <w:r w:rsidRPr="0064137D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7DCD489A" w14:textId="77777777" w:rsidR="000A6B73" w:rsidRPr="0064137D" w:rsidRDefault="000A6B73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BC3E95" w14:textId="770E61DD" w:rsidR="008E3D4D" w:rsidRPr="0064137D" w:rsidRDefault="00D50F65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0B9AE4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24E84" w14:textId="77777777" w:rsidR="000A6B73" w:rsidRPr="0064137D" w:rsidRDefault="000A6B73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2A182E7" w14:textId="47673CBF" w:rsidR="008E3D4D" w:rsidRPr="0064137D" w:rsidRDefault="00D50F65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(981,174)</w:t>
            </w:r>
          </w:p>
        </w:tc>
        <w:tc>
          <w:tcPr>
            <w:tcW w:w="180" w:type="dxa"/>
          </w:tcPr>
          <w:p w14:paraId="2927B009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2A03DB" w14:textId="77777777" w:rsidR="000A6B73" w:rsidRPr="0064137D" w:rsidRDefault="000A6B73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A5D4B5" w14:textId="2DDB03B5" w:rsidR="008E3D4D" w:rsidRPr="0064137D" w:rsidRDefault="00D50F65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DE0FDF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C17ACF" w14:textId="77777777" w:rsidR="000A6B73" w:rsidRPr="0064137D" w:rsidRDefault="000A6B73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E1AE7D" w14:textId="54E2BEE0" w:rsidR="008E3D4D" w:rsidRPr="0064137D" w:rsidRDefault="00D50F65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C67A2"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962,433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EFAACE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D89FE11" w14:textId="77777777" w:rsidR="000A6B73" w:rsidRPr="0064137D" w:rsidRDefault="000A6B73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D04779" w14:textId="2E910C1A" w:rsidR="008E3D4D" w:rsidRPr="0064137D" w:rsidRDefault="00D50F65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528C0E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A8CD5" w14:textId="77777777" w:rsidR="000A6B73" w:rsidRPr="0064137D" w:rsidRDefault="000A6B73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270BC2" w14:textId="01E483A2" w:rsidR="008E3D4D" w:rsidRPr="0064137D" w:rsidRDefault="00D50F65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C67A2" w:rsidRPr="0064137D">
              <w:rPr>
                <w:rFonts w:ascii="Angsana New" w:hAnsi="Angsana New"/>
                <w:sz w:val="30"/>
                <w:szCs w:val="30"/>
                <w:lang w:bidi="th-TH"/>
              </w:rPr>
              <w:t>962,433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E3D4D" w:rsidRPr="0064137D" w14:paraId="1EF724EF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707DF903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</w:p>
        </w:tc>
        <w:tc>
          <w:tcPr>
            <w:tcW w:w="1170" w:type="dxa"/>
          </w:tcPr>
          <w:p w14:paraId="2BC6D962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8E50A8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8FE8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0904B8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06B67F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94140F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D2568B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EFD32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5433D2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54ABCD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4F86E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64137D" w14:paraId="4D127C5A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0A50B693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64137D">
              <w:rPr>
                <w:b/>
                <w:bCs/>
              </w:rPr>
              <w:t xml:space="preserve">31 </w:t>
            </w:r>
            <w:r w:rsidRPr="0064137D">
              <w:rPr>
                <w:b/>
                <w:bCs/>
                <w:cs/>
              </w:rPr>
              <w:t xml:space="preserve">ธันวาคม </w:t>
            </w:r>
            <w:r w:rsidRPr="0064137D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5578DF65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F1629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1EF0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5B81A2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89167D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0B62A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C953B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9E0B0C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1A843D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4FB71A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6153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64137D" w14:paraId="3BA1E9ED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939624F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64137D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097D53D5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05D1C5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D3FA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05970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4C40120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BCE29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D0FB2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409FA0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389264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54FB4A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39348D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64137D" w14:paraId="579AA9A1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4D9807BB" w14:textId="77777777" w:rsidR="008E3D4D" w:rsidRPr="0064137D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  <w:i/>
                <w:iCs/>
                <w:cs/>
              </w:rPr>
            </w:pPr>
            <w:r w:rsidRPr="0064137D">
              <w:rPr>
                <w:cs/>
              </w:rPr>
              <w:t>เงินกู้ยืม</w:t>
            </w:r>
            <w:r w:rsidRPr="0064137D">
              <w:rPr>
                <w:rFonts w:hint="cs"/>
                <w:cs/>
              </w:rPr>
              <w:t>ระยะยาว</w:t>
            </w:r>
            <w:r w:rsidRPr="0064137D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C6D7A95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048450" w14:textId="77777777" w:rsidR="008E3D4D" w:rsidRPr="0064137D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54D74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31C4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DEFA734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(1,204,291)</w:t>
            </w:r>
          </w:p>
        </w:tc>
        <w:tc>
          <w:tcPr>
            <w:tcW w:w="180" w:type="dxa"/>
          </w:tcPr>
          <w:p w14:paraId="4DEE5B9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C3BB62C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C8906D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59624B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C8FAC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C06457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(1,176,519)</w:t>
            </w:r>
          </w:p>
        </w:tc>
        <w:tc>
          <w:tcPr>
            <w:tcW w:w="180" w:type="dxa"/>
            <w:shd w:val="clear" w:color="auto" w:fill="auto"/>
          </w:tcPr>
          <w:p w14:paraId="4FD659E9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442698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898516" w14:textId="77777777" w:rsidR="008E3D4D" w:rsidRPr="0064137D" w:rsidRDefault="008E3D4D" w:rsidP="00C15F1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C37E2D" w14:textId="77777777" w:rsidR="008E3D4D" w:rsidRPr="0064137D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4E61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E7A466" w14:textId="77777777" w:rsidR="008E3D4D" w:rsidRPr="0064137D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4137D">
              <w:rPr>
                <w:rFonts w:ascii="Angsana New" w:hAnsi="Angsana New"/>
                <w:sz w:val="30"/>
                <w:szCs w:val="30"/>
                <w:lang w:val="en-US" w:bidi="th-TH"/>
              </w:rPr>
              <w:t>519</w:t>
            </w:r>
            <w:r w:rsidRPr="0064137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2332F3A7" w14:textId="77777777" w:rsidR="00EF4D76" w:rsidRPr="0064137D" w:rsidRDefault="00EF4D76" w:rsidP="003A2EE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333B00A4" w14:textId="4C7E453C" w:rsidR="003A2EE9" w:rsidRPr="0064137D" w:rsidRDefault="003A2EE9" w:rsidP="003A2EE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64137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79944F71" w14:textId="77777777" w:rsidR="003A2EE9" w:rsidRPr="0064137D" w:rsidRDefault="003A2EE9" w:rsidP="003A2EE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49B8A746" w14:textId="77777777" w:rsidR="003A2EE9" w:rsidRPr="0064137D" w:rsidRDefault="003A2EE9" w:rsidP="003A2EE9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4137D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64137D">
        <w:rPr>
          <w:rFonts w:ascii="Angsana New" w:hAnsi="Angsana New"/>
          <w:sz w:val="30"/>
          <w:szCs w:val="30"/>
          <w:lang w:val="en-US" w:bidi="th-TH"/>
        </w:rPr>
        <w:t xml:space="preserve">2 </w:t>
      </w:r>
    </w:p>
    <w:p w14:paraId="4BF600C5" w14:textId="77777777" w:rsidR="003A2EE9" w:rsidRPr="0064137D" w:rsidRDefault="003A2EE9" w:rsidP="003A2EE9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8E3D4D" w:rsidRPr="0064137D" w14:paraId="72530FBC" w14:textId="77777777" w:rsidTr="00A20AF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45B5A6A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5193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  <w:vAlign w:val="bottom"/>
          </w:tcPr>
          <w:p w14:paraId="574E4FAA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413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E3D4D" w:rsidRPr="0064137D" w14:paraId="7E0DC37E" w14:textId="77777777" w:rsidTr="00A20AF7">
        <w:tc>
          <w:tcPr>
            <w:tcW w:w="2430" w:type="dxa"/>
            <w:shd w:val="clear" w:color="auto" w:fill="auto"/>
          </w:tcPr>
          <w:p w14:paraId="778F9D79" w14:textId="77777777" w:rsidR="008E3D4D" w:rsidRPr="0064137D" w:rsidRDefault="008E3D4D" w:rsidP="00A20AF7">
            <w:pPr>
              <w:ind w:left="160"/>
              <w:rPr>
                <w:cs/>
              </w:rPr>
            </w:pPr>
            <w:r w:rsidRPr="0064137D">
              <w:rPr>
                <w:cs/>
              </w:rPr>
              <w:t>สัญญาซื้อขายเงินตราต่าง</w:t>
            </w:r>
            <w:r w:rsidRPr="0064137D">
              <w:rPr>
                <w:cs/>
              </w:rPr>
              <w:br/>
              <w:t>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B9926AA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</w:tcPr>
          <w:p w14:paraId="1D6D1D67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13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</w:t>
            </w:r>
            <w:r w:rsidRPr="0064137D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คุณภาพดีในสกุลเงินที่เกี่ยวข้อง</w:t>
            </w:r>
          </w:p>
        </w:tc>
      </w:tr>
      <w:tr w:rsidR="008E3D4D" w:rsidRPr="0064137D" w14:paraId="5D4179D5" w14:textId="77777777" w:rsidTr="00A20AF7">
        <w:tc>
          <w:tcPr>
            <w:tcW w:w="2430" w:type="dxa"/>
            <w:shd w:val="clear" w:color="auto" w:fill="auto"/>
          </w:tcPr>
          <w:p w14:paraId="7111B91F" w14:textId="77777777" w:rsidR="008E3D4D" w:rsidRPr="0064137D" w:rsidRDefault="008E3D4D" w:rsidP="00A20AF7">
            <w:pPr>
              <w:ind w:left="160"/>
              <w:rPr>
                <w:cs/>
              </w:rPr>
            </w:pPr>
            <w:r w:rsidRPr="0064137D">
              <w:rPr>
                <w:rFonts w:hint="cs"/>
                <w:cs/>
              </w:rPr>
              <w:t>เงินกู้ยืมระยะยาว</w:t>
            </w:r>
          </w:p>
          <w:p w14:paraId="4FF7E04F" w14:textId="77777777" w:rsidR="008E3D4D" w:rsidRPr="0064137D" w:rsidRDefault="008E3D4D" w:rsidP="00A20AF7">
            <w:pPr>
              <w:ind w:left="160"/>
            </w:pPr>
          </w:p>
          <w:p w14:paraId="73650EE3" w14:textId="77777777" w:rsidR="008E3D4D" w:rsidRPr="0064137D" w:rsidRDefault="008E3D4D" w:rsidP="00A20AF7">
            <w:pPr>
              <w:ind w:left="160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912A7" w14:textId="77777777" w:rsidR="008E3D4D" w:rsidRPr="0064137D" w:rsidRDefault="008E3D4D" w:rsidP="00A20AF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</w:tcPr>
          <w:p w14:paraId="1C4D51A2" w14:textId="77777777" w:rsidR="008E3D4D" w:rsidRPr="0064137D" w:rsidRDefault="008E3D4D" w:rsidP="00A20AF7">
            <w:pPr>
              <w:tabs>
                <w:tab w:val="clear" w:pos="6322"/>
              </w:tabs>
              <w:autoSpaceDE w:val="0"/>
              <w:autoSpaceDN w:val="0"/>
              <w:spacing w:line="240" w:lineRule="auto"/>
              <w:ind w:right="-15" w:hanging="12"/>
              <w:jc w:val="thaiDistribute"/>
              <w:rPr>
                <w:rFonts w:ascii="Calibri" w:hAnsi="Calibri"/>
                <w:cs/>
              </w:rPr>
            </w:pPr>
            <w:r w:rsidRPr="0064137D">
              <w:rPr>
                <w:i/>
                <w:iCs/>
                <w:cs/>
              </w:rPr>
              <w:t>เทคนิคการเปรียบเทียบราคาตลาด</w:t>
            </w:r>
            <w:r w:rsidRPr="0064137D">
              <w:rPr>
                <w:rFonts w:ascii="Times New Roman" w:hAnsi="Times New Roman" w:cs="Times New Roman"/>
                <w:i/>
                <w:iCs/>
              </w:rPr>
              <w:t> </w:t>
            </w:r>
            <w:r w:rsidRPr="0064137D">
              <w:rPr>
                <w:cs/>
              </w:rPr>
              <w:t>ประเมินมูลค่ายุติธรรมโดยพิจารณาถึง</w:t>
            </w:r>
            <w:r w:rsidRPr="0064137D">
              <w:rPr>
                <w:cs/>
              </w:rPr>
              <w:br/>
              <w:t>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4C1ED9A7" w14:textId="77777777" w:rsidR="006C2CD8" w:rsidRPr="0064137D" w:rsidRDefault="006C2CD8" w:rsidP="008E2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9306AA6" w14:textId="2EA59CA2" w:rsidR="002A32A5" w:rsidRPr="0064137D" w:rsidRDefault="00F37350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64137D">
        <w:rPr>
          <w:b/>
          <w:bCs/>
        </w:rPr>
        <w:lastRenderedPageBreak/>
        <w:t>1</w:t>
      </w:r>
      <w:r w:rsidR="0076373B" w:rsidRPr="0064137D">
        <w:rPr>
          <w:b/>
          <w:bCs/>
        </w:rPr>
        <w:t>5</w:t>
      </w:r>
      <w:r w:rsidR="003C6917" w:rsidRPr="0064137D">
        <w:rPr>
          <w:b/>
          <w:bCs/>
        </w:rPr>
        <w:tab/>
      </w:r>
      <w:r w:rsidR="002A32A5" w:rsidRPr="0064137D">
        <w:rPr>
          <w:b/>
          <w:bCs/>
          <w:cs/>
          <w:lang w:val="en-GB"/>
        </w:rPr>
        <w:t>ภาระผูกพัน</w:t>
      </w:r>
      <w:r w:rsidR="002B35A6" w:rsidRPr="0064137D">
        <w:rPr>
          <w:b/>
          <w:bCs/>
          <w:cs/>
          <w:lang w:val="en-GB"/>
        </w:rPr>
        <w:t>ที่มีกับ</w:t>
      </w:r>
      <w:r w:rsidR="007C4105" w:rsidRPr="0064137D">
        <w:rPr>
          <w:b/>
          <w:bCs/>
          <w:cs/>
          <w:lang w:val="en-GB"/>
        </w:rPr>
        <w:t>บุคคลหรือกิจการที่ไม่เกี่ยวข้องกัน</w:t>
      </w:r>
    </w:p>
    <w:p w14:paraId="31784357" w14:textId="77777777" w:rsidR="00CD477F" w:rsidRPr="0064137D" w:rsidRDefault="00CD477F" w:rsidP="00FB097F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683"/>
      </w:tblGrid>
      <w:tr w:rsidR="00775E1B" w:rsidRPr="0064137D" w14:paraId="2F61174D" w14:textId="77777777" w:rsidTr="006A140B">
        <w:trPr>
          <w:tblHeader/>
        </w:trPr>
        <w:tc>
          <w:tcPr>
            <w:tcW w:w="5670" w:type="dxa"/>
          </w:tcPr>
          <w:p w14:paraId="572B63E0" w14:textId="77777777" w:rsidR="0072548F" w:rsidRPr="0064137D" w:rsidRDefault="0072548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i/>
                <w:iCs/>
                <w:color w:val="0000FF"/>
                <w:lang w:val="en-GB"/>
              </w:rPr>
            </w:pPr>
          </w:p>
          <w:p w14:paraId="6DBC1CB2" w14:textId="56391B26" w:rsidR="00775E1B" w:rsidRPr="0064137D" w:rsidRDefault="0072548F" w:rsidP="00EC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43"/>
              <w:jc w:val="thaiDistribute"/>
              <w:rPr>
                <w:b/>
                <w:color w:val="0000FF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="00F37350" w:rsidRPr="0064137D">
              <w:rPr>
                <w:b/>
                <w:bCs/>
                <w:i/>
                <w:iCs/>
              </w:rPr>
              <w:t>30</w:t>
            </w:r>
            <w:r w:rsidR="004A45C5" w:rsidRPr="0064137D">
              <w:rPr>
                <w:rFonts w:hint="cs"/>
                <w:b/>
                <w:bCs/>
                <w:i/>
                <w:iCs/>
                <w:cs/>
                <w:lang w:val="en-GB"/>
              </w:rPr>
              <w:t xml:space="preserve"> กันยายน</w:t>
            </w:r>
            <w:r w:rsidRPr="0064137D">
              <w:rPr>
                <w:b/>
                <w:bCs/>
                <w:i/>
                <w:iCs/>
                <w:cs/>
                <w:lang w:val="en-GB"/>
              </w:rPr>
              <w:t xml:space="preserve"> </w:t>
            </w:r>
            <w:r w:rsidR="00F37350" w:rsidRPr="0064137D">
              <w:rPr>
                <w:b/>
                <w:bCs/>
                <w:i/>
                <w:iCs/>
              </w:rPr>
              <w:t>256</w:t>
            </w:r>
            <w:r w:rsidR="00AC3F44" w:rsidRPr="0064137D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620" w:type="dxa"/>
          </w:tcPr>
          <w:p w14:paraId="64A5CC6D" w14:textId="77777777" w:rsidR="006A140B" w:rsidRPr="0064137D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47A063DD" w14:textId="77777777" w:rsidR="00775E1B" w:rsidRPr="0064137D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งบการเงินรวม</w:t>
            </w:r>
            <w:r w:rsidRPr="0064137D"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6F23EF32" w14:textId="77777777" w:rsidR="00775E1B" w:rsidRPr="0064137D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bCs/>
              </w:rPr>
            </w:pPr>
          </w:p>
        </w:tc>
        <w:tc>
          <w:tcPr>
            <w:tcW w:w="1683" w:type="dxa"/>
          </w:tcPr>
          <w:p w14:paraId="509C502B" w14:textId="77777777" w:rsidR="006A140B" w:rsidRPr="0064137D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งบการเงิน</w:t>
            </w:r>
          </w:p>
          <w:p w14:paraId="17BC56F8" w14:textId="77777777" w:rsidR="00775E1B" w:rsidRPr="0064137D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64137D">
              <w:rPr>
                <w:bCs/>
                <w:cs/>
                <w:lang w:val="en-GB"/>
              </w:rPr>
              <w:t>เฉพาะกิจการ</w:t>
            </w:r>
            <w:r w:rsidRPr="0064137D">
              <w:rPr>
                <w:bCs/>
              </w:rPr>
              <w:t xml:space="preserve"> </w:t>
            </w:r>
          </w:p>
        </w:tc>
      </w:tr>
      <w:tr w:rsidR="006A140B" w:rsidRPr="0064137D" w14:paraId="75F4F9E4" w14:textId="77777777" w:rsidTr="006A140B">
        <w:trPr>
          <w:trHeight w:val="164"/>
          <w:tblHeader/>
        </w:trPr>
        <w:tc>
          <w:tcPr>
            <w:tcW w:w="5670" w:type="dxa"/>
          </w:tcPr>
          <w:p w14:paraId="3AC7A915" w14:textId="77777777" w:rsidR="006A140B" w:rsidRPr="0064137D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Cs/>
                <w:i/>
                <w:iCs/>
              </w:rPr>
            </w:pPr>
          </w:p>
        </w:tc>
        <w:tc>
          <w:tcPr>
            <w:tcW w:w="3573" w:type="dxa"/>
            <w:gridSpan w:val="3"/>
          </w:tcPr>
          <w:p w14:paraId="18AE68BE" w14:textId="77777777" w:rsidR="006A140B" w:rsidRPr="0064137D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64137D">
              <w:rPr>
                <w:i/>
                <w:iCs/>
                <w:lang w:val="en-GB"/>
              </w:rPr>
              <w:t>(</w:t>
            </w:r>
            <w:r w:rsidRPr="0064137D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6A140B" w:rsidRPr="0064137D" w14:paraId="070BC141" w14:textId="77777777" w:rsidTr="006A140B">
        <w:tc>
          <w:tcPr>
            <w:tcW w:w="5670" w:type="dxa"/>
          </w:tcPr>
          <w:p w14:paraId="52239ADC" w14:textId="77777777" w:rsidR="006A140B" w:rsidRPr="0064137D" w:rsidRDefault="006A140B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3AF8CDA7" w14:textId="77777777" w:rsidR="006A140B" w:rsidRPr="0064137D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270" w:type="dxa"/>
          </w:tcPr>
          <w:p w14:paraId="75F65070" w14:textId="77777777" w:rsidR="006A140B" w:rsidRPr="0064137D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3" w:type="dxa"/>
          </w:tcPr>
          <w:p w14:paraId="0578D18D" w14:textId="77777777" w:rsidR="006A140B" w:rsidRPr="0064137D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</w:pPr>
          </w:p>
        </w:tc>
      </w:tr>
      <w:tr w:rsidR="002B35F7" w:rsidRPr="0064137D" w14:paraId="6DC7EA05" w14:textId="77777777" w:rsidTr="006A140B">
        <w:tc>
          <w:tcPr>
            <w:tcW w:w="5670" w:type="dxa"/>
          </w:tcPr>
          <w:p w14:paraId="69018279" w14:textId="77777777" w:rsidR="002B35F7" w:rsidRPr="0064137D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F74E12" w14:textId="5DA2DE95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 w:rsidRPr="0064137D">
              <w:t>19,854</w:t>
            </w:r>
          </w:p>
        </w:tc>
        <w:tc>
          <w:tcPr>
            <w:tcW w:w="270" w:type="dxa"/>
          </w:tcPr>
          <w:p w14:paraId="1F7AFAE2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BF76AC5" w14:textId="7F2E8781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140"/>
              <w:jc w:val="right"/>
            </w:pPr>
            <w:r w:rsidRPr="0064137D">
              <w:t>3,596</w:t>
            </w:r>
          </w:p>
        </w:tc>
      </w:tr>
      <w:tr w:rsidR="002B35F7" w:rsidRPr="0064137D" w14:paraId="6EDC60BA" w14:textId="77777777" w:rsidTr="006A140B">
        <w:trPr>
          <w:trHeight w:val="101"/>
        </w:trPr>
        <w:tc>
          <w:tcPr>
            <w:tcW w:w="5670" w:type="dxa"/>
          </w:tcPr>
          <w:p w14:paraId="2969B595" w14:textId="77777777" w:rsidR="002B35F7" w:rsidRPr="0064137D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7E108" w14:textId="2E71D419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19,854</w:t>
            </w:r>
          </w:p>
        </w:tc>
        <w:tc>
          <w:tcPr>
            <w:tcW w:w="270" w:type="dxa"/>
          </w:tcPr>
          <w:p w14:paraId="4730C9D2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24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35BB55EE" w14:textId="4156F3BC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140"/>
              <w:jc w:val="right"/>
              <w:rPr>
                <w:b/>
                <w:bCs/>
              </w:rPr>
            </w:pPr>
            <w:r w:rsidRPr="0064137D">
              <w:rPr>
                <w:b/>
                <w:bCs/>
              </w:rPr>
              <w:t>3,596</w:t>
            </w:r>
          </w:p>
        </w:tc>
      </w:tr>
      <w:tr w:rsidR="002B35F7" w:rsidRPr="0064137D" w14:paraId="040EA834" w14:textId="77777777" w:rsidTr="006A140B">
        <w:trPr>
          <w:trHeight w:val="308"/>
        </w:trPr>
        <w:tc>
          <w:tcPr>
            <w:tcW w:w="5670" w:type="dxa"/>
          </w:tcPr>
          <w:p w14:paraId="1777B489" w14:textId="77777777" w:rsidR="002B35F7" w:rsidRPr="0064137D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655B413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0EA219C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sz w:val="22"/>
                <w:szCs w:val="22"/>
              </w:rPr>
            </w:pPr>
          </w:p>
        </w:tc>
        <w:tc>
          <w:tcPr>
            <w:tcW w:w="1683" w:type="dxa"/>
          </w:tcPr>
          <w:p w14:paraId="311815F2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sz w:val="22"/>
                <w:szCs w:val="22"/>
              </w:rPr>
            </w:pPr>
          </w:p>
        </w:tc>
      </w:tr>
      <w:tr w:rsidR="009225A0" w:rsidRPr="0064137D" w14:paraId="742DD734" w14:textId="77777777" w:rsidTr="009225A0">
        <w:tc>
          <w:tcPr>
            <w:tcW w:w="5670" w:type="dxa"/>
          </w:tcPr>
          <w:p w14:paraId="06749922" w14:textId="714EAA00" w:rsidR="009225A0" w:rsidRPr="0064137D" w:rsidRDefault="009225A0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i/>
                <w:iCs/>
                <w:cs/>
                <w:lang w:val="en-GB"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422357C3" w14:textId="77777777" w:rsidR="009225A0" w:rsidRPr="0064137D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after="0" w:line="240" w:lineRule="auto"/>
              <w:ind w:lef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0EAA656" w14:textId="77777777" w:rsidR="009225A0" w:rsidRPr="0064137D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b/>
                <w:bCs/>
              </w:rPr>
            </w:pPr>
          </w:p>
        </w:tc>
        <w:tc>
          <w:tcPr>
            <w:tcW w:w="1683" w:type="dxa"/>
          </w:tcPr>
          <w:p w14:paraId="24FC0A8F" w14:textId="77777777" w:rsidR="009225A0" w:rsidRPr="0064137D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b/>
                <w:bCs/>
              </w:rPr>
            </w:pPr>
          </w:p>
        </w:tc>
      </w:tr>
      <w:tr w:rsidR="002B35F7" w:rsidRPr="0064137D" w14:paraId="63D29F57" w14:textId="77777777" w:rsidTr="00F87335">
        <w:tc>
          <w:tcPr>
            <w:tcW w:w="5670" w:type="dxa"/>
          </w:tcPr>
          <w:p w14:paraId="20D326D2" w14:textId="77777777" w:rsidR="002B35F7" w:rsidRPr="0064137D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cs/>
                <w:lang w:val="en-GB"/>
              </w:rPr>
            </w:pPr>
            <w:r w:rsidRPr="0064137D">
              <w:rPr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85127D" w14:textId="22A934D2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 w:rsidRPr="0064137D">
              <w:t>26,826</w:t>
            </w:r>
          </w:p>
        </w:tc>
        <w:tc>
          <w:tcPr>
            <w:tcW w:w="270" w:type="dxa"/>
          </w:tcPr>
          <w:p w14:paraId="0F233B33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55A2DBAF" w14:textId="2B3AAE45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24"/>
            </w:pPr>
            <w:r w:rsidRPr="0064137D">
              <w:t>25,386</w:t>
            </w:r>
          </w:p>
        </w:tc>
      </w:tr>
      <w:tr w:rsidR="002B35F7" w:rsidRPr="0064137D" w14:paraId="2C4D71FA" w14:textId="77777777" w:rsidTr="00F87335">
        <w:tc>
          <w:tcPr>
            <w:tcW w:w="5670" w:type="dxa"/>
          </w:tcPr>
          <w:p w14:paraId="2237B37C" w14:textId="77777777" w:rsidR="002B35F7" w:rsidRPr="0064137D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cs/>
                <w:lang w:val="en-GB"/>
              </w:rPr>
            </w:pPr>
            <w:r w:rsidRPr="0064137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5E95" w14:textId="61F583F2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24"/>
              <w:rPr>
                <w:b/>
                <w:bCs/>
              </w:rPr>
            </w:pPr>
            <w:r w:rsidRPr="0064137D">
              <w:rPr>
                <w:b/>
                <w:bCs/>
              </w:rPr>
              <w:t>26,826</w:t>
            </w:r>
          </w:p>
        </w:tc>
        <w:tc>
          <w:tcPr>
            <w:tcW w:w="270" w:type="dxa"/>
          </w:tcPr>
          <w:p w14:paraId="26525F5C" w14:textId="77777777" w:rsidR="002B35F7" w:rsidRPr="0064137D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41210F1C" w14:textId="160E7347" w:rsidR="002B35F7" w:rsidRPr="0064137D" w:rsidRDefault="005A798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b/>
                <w:bCs/>
                <w:cs/>
              </w:rPr>
            </w:pPr>
            <w:r w:rsidRPr="0064137D">
              <w:rPr>
                <w:b/>
                <w:bCs/>
              </w:rPr>
              <w:t>25,386</w:t>
            </w:r>
          </w:p>
        </w:tc>
      </w:tr>
    </w:tbl>
    <w:p w14:paraId="6A6B0EE0" w14:textId="7495F767" w:rsidR="00FD4432" w:rsidRPr="0064137D" w:rsidRDefault="00282CEF" w:rsidP="000A6B73">
      <w:pPr>
        <w:pStyle w:val="BodyTextIndent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4"/>
          <w:tab w:val="left" w:pos="7553"/>
        </w:tabs>
        <w:spacing w:after="0" w:line="240" w:lineRule="auto"/>
        <w:ind w:left="0" w:right="-43"/>
        <w:jc w:val="thaiDistribute"/>
        <w:rPr>
          <w:sz w:val="26"/>
          <w:szCs w:val="26"/>
        </w:rPr>
      </w:pPr>
      <w:r w:rsidRPr="0064137D">
        <w:rPr>
          <w:sz w:val="26"/>
          <w:szCs w:val="26"/>
        </w:rPr>
        <w:tab/>
      </w:r>
    </w:p>
    <w:p w14:paraId="1CA8A0C2" w14:textId="2B7AB5E7" w:rsidR="006E4E32" w:rsidRPr="0064137D" w:rsidRDefault="006E4E32" w:rsidP="006E4E32">
      <w:pPr>
        <w:pStyle w:val="BodyTextIndent"/>
        <w:spacing w:after="0" w:line="240" w:lineRule="auto"/>
        <w:ind w:left="720" w:right="-43"/>
        <w:jc w:val="thaiDistribute"/>
        <w:rPr>
          <w:b/>
          <w:bCs/>
          <w:i/>
          <w:iCs/>
          <w:lang w:val="en-GB"/>
        </w:rPr>
      </w:pPr>
      <w:r w:rsidRPr="0064137D">
        <w:rPr>
          <w:b/>
          <w:bCs/>
          <w:i/>
          <w:iCs/>
          <w:cs/>
          <w:lang w:val="en-GB"/>
        </w:rPr>
        <w:t>สัญญา</w:t>
      </w:r>
      <w:r w:rsidR="00F2487B" w:rsidRPr="0064137D">
        <w:rPr>
          <w:rFonts w:hint="cs"/>
          <w:b/>
          <w:bCs/>
          <w:i/>
          <w:iCs/>
          <w:cs/>
          <w:lang w:val="en-GB"/>
        </w:rPr>
        <w:t>ให้</w:t>
      </w:r>
      <w:r w:rsidRPr="0064137D">
        <w:rPr>
          <w:b/>
          <w:bCs/>
          <w:i/>
          <w:iCs/>
          <w:cs/>
          <w:lang w:val="en-GB"/>
        </w:rPr>
        <w:t>เช่าที่ดินปลูกมันสำปะหลังและข้าว</w:t>
      </w:r>
    </w:p>
    <w:p w14:paraId="49C469B7" w14:textId="731C79FD" w:rsidR="006E4E32" w:rsidRDefault="006E4E32" w:rsidP="006E4E32">
      <w:pPr>
        <w:pStyle w:val="BodyTextIndent"/>
        <w:spacing w:after="0" w:line="240" w:lineRule="auto"/>
        <w:ind w:left="720" w:right="-43"/>
        <w:jc w:val="thaiDistribute"/>
        <w:rPr>
          <w:lang w:val="en-GB"/>
        </w:rPr>
      </w:pPr>
      <w:r w:rsidRPr="0064137D">
        <w:rPr>
          <w:rFonts w:ascii="Tahoma" w:hAnsi="Tahoma" w:cs="Tahoma"/>
          <w:color w:val="36393D"/>
          <w:sz w:val="18"/>
          <w:szCs w:val="18"/>
        </w:rPr>
        <w:br/>
      </w:r>
      <w:r w:rsidRPr="0064137D">
        <w:rPr>
          <w:cs/>
          <w:lang w:val="en-GB"/>
        </w:rPr>
        <w:t>บริษัทย่อยแห่งหน</w:t>
      </w:r>
      <w:r w:rsidRPr="0064137D">
        <w:rPr>
          <w:rFonts w:hint="cs"/>
          <w:cs/>
          <w:lang w:val="en-GB"/>
        </w:rPr>
        <w:t>ึ่</w:t>
      </w:r>
      <w:r w:rsidRPr="0064137D">
        <w:rPr>
          <w:cs/>
          <w:lang w:val="en-GB"/>
        </w:rPr>
        <w:t>ง</w:t>
      </w:r>
      <w:r w:rsidR="00F2487B" w:rsidRPr="0064137D">
        <w:rPr>
          <w:rFonts w:hint="cs"/>
          <w:cs/>
          <w:lang w:val="en-GB"/>
        </w:rPr>
        <w:t>ได้ทำสัญญาให้เช่าที่ดิน</w:t>
      </w:r>
      <w:r w:rsidR="00F2487B" w:rsidRPr="0064137D">
        <w:rPr>
          <w:cs/>
          <w:lang w:val="en-GB"/>
        </w:rPr>
        <w:t>เพื่อ</w:t>
      </w:r>
      <w:r w:rsidR="00AC3F44" w:rsidRPr="0064137D">
        <w:rPr>
          <w:rFonts w:hint="cs"/>
          <w:cs/>
          <w:lang w:val="en-GB"/>
        </w:rPr>
        <w:t>การ</w:t>
      </w:r>
      <w:r w:rsidR="00F2487B" w:rsidRPr="0064137D">
        <w:rPr>
          <w:cs/>
          <w:lang w:val="en-GB"/>
        </w:rPr>
        <w:t>ปลูกมันสำปะหลังและข้าว</w:t>
      </w:r>
      <w:r w:rsidR="00F2487B" w:rsidRPr="0064137D">
        <w:rPr>
          <w:rFonts w:hint="cs"/>
          <w:cs/>
          <w:lang w:val="en-GB"/>
        </w:rPr>
        <w:t xml:space="preserve"> และบริษัทย่อยดังกล่าว</w:t>
      </w:r>
      <w:r w:rsidRPr="0064137D">
        <w:rPr>
          <w:cs/>
          <w:lang w:val="en-GB"/>
        </w:rPr>
        <w:t>มีภาระผูกพัน</w:t>
      </w:r>
      <w:r w:rsidRPr="0064137D">
        <w:rPr>
          <w:rFonts w:hint="cs"/>
          <w:cs/>
          <w:lang w:val="en-GB"/>
        </w:rPr>
        <w:t>ที่จะต้องรับซื้อ</w:t>
      </w:r>
      <w:r w:rsidR="00F2487B" w:rsidRPr="0064137D">
        <w:rPr>
          <w:cs/>
          <w:lang w:val="en-GB"/>
        </w:rPr>
        <w:t>มันสำปะหลังและข้าว</w:t>
      </w:r>
      <w:r w:rsidR="00F2487B" w:rsidRPr="0064137D">
        <w:rPr>
          <w:rFonts w:hint="cs"/>
          <w:cs/>
          <w:lang w:val="en-GB"/>
        </w:rPr>
        <w:t>ที่ปลูกได้จากพื้นที่ให้เช่าดังกล่าว โดยราคาเป็นไปตาม</w:t>
      </w:r>
      <w:r w:rsidR="00AC3F44" w:rsidRPr="0064137D">
        <w:rPr>
          <w:rFonts w:hint="cs"/>
          <w:cs/>
          <w:lang w:val="en-GB"/>
        </w:rPr>
        <w:t>ที่กำหนดไว้ในสัญญา</w:t>
      </w:r>
    </w:p>
    <w:p w14:paraId="39C838B5" w14:textId="77777777" w:rsidR="006E4E32" w:rsidRDefault="006E4E32" w:rsidP="002A67A5">
      <w:pPr>
        <w:pStyle w:val="BodyTextIndent"/>
        <w:spacing w:after="0" w:line="240" w:lineRule="auto"/>
        <w:ind w:left="0" w:right="-43"/>
        <w:jc w:val="thaiDistribute"/>
      </w:pPr>
    </w:p>
    <w:p w14:paraId="12219EE8" w14:textId="482AE092" w:rsidR="006E4E32" w:rsidRPr="00F2487B" w:rsidRDefault="006E4E32" w:rsidP="006E4E32">
      <w:pPr>
        <w:pStyle w:val="BodyTextIndent"/>
        <w:spacing w:after="0" w:line="240" w:lineRule="auto"/>
        <w:ind w:left="720" w:right="-43"/>
        <w:jc w:val="thaiDistribute"/>
        <w:rPr>
          <w:cs/>
        </w:rPr>
      </w:pPr>
    </w:p>
    <w:sectPr w:rsidR="006E4E32" w:rsidRPr="00F2487B" w:rsidSect="007970C5">
      <w:footerReference w:type="default" r:id="rId17"/>
      <w:pgSz w:w="11909" w:h="16834" w:code="9"/>
      <w:pgMar w:top="691" w:right="929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8F0C" w14:textId="77777777" w:rsidR="00C837F3" w:rsidRDefault="00C837F3">
      <w:r>
        <w:separator/>
      </w:r>
    </w:p>
  </w:endnote>
  <w:endnote w:type="continuationSeparator" w:id="0">
    <w:p w14:paraId="0D97B317" w14:textId="77777777" w:rsidR="00C837F3" w:rsidRDefault="00C8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792C" w14:textId="17AD8AE9" w:rsidR="00C837F3" w:rsidRPr="00ED2966" w:rsidRDefault="00C837F3" w:rsidP="00ED2966">
    <w:pPr>
      <w:pStyle w:val="Footer"/>
      <w:jc w:val="center"/>
    </w:pPr>
    <w:r w:rsidRPr="00D5310E">
      <w:fldChar w:fldCharType="begin"/>
    </w:r>
    <w:r w:rsidRPr="00D5310E">
      <w:instrText xml:space="preserve"> PAGE   \* MERGEFORMAT </w:instrText>
    </w:r>
    <w:r w:rsidRPr="00D5310E">
      <w:fldChar w:fldCharType="separate"/>
    </w:r>
    <w:r>
      <w:rPr>
        <w:noProof/>
      </w:rPr>
      <w:t>2</w:t>
    </w:r>
    <w:r>
      <w:rPr>
        <w:noProof/>
      </w:rPr>
      <w:t>3</w:t>
    </w:r>
    <w:r w:rsidRPr="00D5310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DD48" w14:textId="3839C183" w:rsidR="00C837F3" w:rsidRPr="00D06851" w:rsidRDefault="00C837F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</w:t>
    </w:r>
    <w:r>
      <w:rPr>
        <w:noProof/>
      </w:rPr>
      <w:t>2</w:t>
    </w:r>
    <w:r w:rsidRPr="00F302B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ED83" w14:textId="6F8CC585" w:rsidR="00C837F3" w:rsidRPr="00D06851" w:rsidRDefault="00C837F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</w:t>
    </w:r>
    <w:r>
      <w:rPr>
        <w:noProof/>
      </w:rPr>
      <w:t>7</w:t>
    </w:r>
    <w:r w:rsidRPr="00F302B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BCD2" w14:textId="77777777" w:rsidR="00C837F3" w:rsidRDefault="00C837F3" w:rsidP="00D65AAB">
    <w:pPr>
      <w:pStyle w:val="Footer"/>
      <w:jc w:val="center"/>
      <w:rPr>
        <w:lang w:val="en-US"/>
      </w:rPr>
    </w:pPr>
  </w:p>
  <w:p w14:paraId="68A983C0" w14:textId="1DC4C168" w:rsidR="00C837F3" w:rsidRPr="00D06851" w:rsidRDefault="00C837F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</w:t>
    </w:r>
    <w:r>
      <w:rPr>
        <w:noProof/>
      </w:rPr>
      <w:t>9</w:t>
    </w:r>
    <w:r w:rsidRPr="00F302B2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7845" w14:textId="74BD79F5" w:rsidR="00C837F3" w:rsidRPr="00D06851" w:rsidRDefault="00C837F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4</w:t>
    </w:r>
    <w:r>
      <w:rPr>
        <w:noProof/>
      </w:rPr>
      <w:t>6</w:t>
    </w:r>
    <w:r w:rsidRPr="00F302B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126D1" w14:textId="77777777" w:rsidR="00C837F3" w:rsidRDefault="00C837F3">
      <w:r>
        <w:separator/>
      </w:r>
    </w:p>
  </w:footnote>
  <w:footnote w:type="continuationSeparator" w:id="0">
    <w:p w14:paraId="79929746" w14:textId="77777777" w:rsidR="00C837F3" w:rsidRDefault="00C8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0604" w14:textId="77777777" w:rsidR="00C837F3" w:rsidRPr="00D06851" w:rsidRDefault="00C837F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  <w:cs/>
      </w:rPr>
    </w:pPr>
    <w:r w:rsidRPr="00D06851">
      <w:rPr>
        <w:b/>
        <w:bCs/>
        <w:sz w:val="32"/>
        <w:szCs w:val="32"/>
        <w:cs/>
      </w:rPr>
      <w:t xml:space="preserve">บริษัท </w:t>
    </w:r>
    <w:r w:rsidRPr="006429BB">
      <w:rPr>
        <w:rFonts w:hint="cs"/>
        <w:b/>
        <w:bCs/>
        <w:sz w:val="32"/>
        <w:szCs w:val="32"/>
        <w:cs/>
      </w:rPr>
      <w:t>อุบล ไบโอ</w:t>
    </w:r>
    <w:r w:rsidRPr="006429BB">
      <w:rPr>
        <w:b/>
        <w:bCs/>
        <w:sz w:val="32"/>
        <w:szCs w:val="32"/>
        <w:cs/>
      </w:rPr>
      <w:t xml:space="preserve"> เอทานอล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  <w:r w:rsidRPr="00BB29C6">
      <w:rPr>
        <w:rFonts w:hint="cs"/>
        <w:b/>
        <w:bCs/>
        <w:sz w:val="32"/>
        <w:szCs w:val="32"/>
        <w:cs/>
      </w:rPr>
      <w:t xml:space="preserve"> </w:t>
    </w:r>
    <w:r w:rsidRPr="00BB29C6">
      <w:rPr>
        <w:b/>
        <w:bCs/>
        <w:sz w:val="32"/>
        <w:szCs w:val="32"/>
      </w:rPr>
      <w:t>(</w:t>
    </w:r>
    <w:r w:rsidRPr="00BB29C6">
      <w:rPr>
        <w:rFonts w:hint="cs"/>
        <w:b/>
        <w:bCs/>
        <w:sz w:val="32"/>
        <w:szCs w:val="32"/>
        <w:cs/>
      </w:rPr>
      <w:t>มหาชน</w:t>
    </w:r>
    <w:r w:rsidRPr="00BB29C6">
      <w:rPr>
        <w:b/>
        <w:bCs/>
        <w:sz w:val="32"/>
        <w:szCs w:val="32"/>
      </w:rPr>
      <w:t>)</w:t>
    </w:r>
    <w:r w:rsidRPr="00BB29C6">
      <w:rPr>
        <w:rFonts w:hint="cs"/>
        <w:b/>
        <w:bCs/>
        <w:sz w:val="32"/>
        <w:szCs w:val="32"/>
        <w:cs/>
      </w:rPr>
      <w:t xml:space="preserve"> </w:t>
    </w:r>
    <w:r w:rsidRPr="00D06851">
      <w:rPr>
        <w:b/>
        <w:bCs/>
        <w:sz w:val="32"/>
        <w:szCs w:val="32"/>
        <w:cs/>
      </w:rPr>
      <w:t>และบริษัทย่อย</w:t>
    </w:r>
  </w:p>
  <w:p w14:paraId="78B375E8" w14:textId="77777777" w:rsidR="00C837F3" w:rsidRDefault="00C837F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</w:rPr>
    </w:pPr>
    <w:r w:rsidRPr="00D068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A76FBD">
      <w:rPr>
        <w:rFonts w:hint="cs"/>
        <w:b/>
        <w:bCs/>
        <w:sz w:val="32"/>
        <w:szCs w:val="32"/>
        <w:cs/>
      </w:rPr>
      <w:t>แบบย่อ</w:t>
    </w:r>
  </w:p>
  <w:p w14:paraId="17BF36CD" w14:textId="441D956F" w:rsidR="00C837F3" w:rsidRPr="00D06851" w:rsidRDefault="00C837F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กันยายน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1DA61125" w14:textId="77777777" w:rsidR="00C837F3" w:rsidRPr="00844940" w:rsidRDefault="00C837F3" w:rsidP="008449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00"/>
      </w:tabs>
      <w:rPr>
        <w:sz w:val="26"/>
        <w:szCs w:val="26"/>
      </w:rPr>
    </w:pPr>
    <w:r>
      <w:rPr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F683" w14:textId="77777777" w:rsidR="00C837F3" w:rsidRPr="003E6798" w:rsidRDefault="00C837F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  <w:cs/>
        <w:lang w:val="th-TH"/>
      </w:rPr>
    </w:pPr>
    <w:r w:rsidRPr="003E6798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 อุบล ไบโอ เอทานอล</w:t>
    </w:r>
    <w:r w:rsidRPr="003E6798">
      <w:rPr>
        <w:b/>
        <w:bCs/>
        <w:sz w:val="32"/>
        <w:szCs w:val="32"/>
        <w:cs/>
      </w:rPr>
      <w:t xml:space="preserve"> จำกัด</w:t>
    </w:r>
    <w:r>
      <w:rPr>
        <w:b/>
        <w:bCs/>
        <w:sz w:val="32"/>
        <w:szCs w:val="32"/>
      </w:rPr>
      <w:t xml:space="preserve"> 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 w:rsidRPr="003E6798">
      <w:rPr>
        <w:b/>
        <w:bCs/>
        <w:sz w:val="32"/>
        <w:szCs w:val="32"/>
        <w:cs/>
      </w:rPr>
      <w:t xml:space="preserve"> และบริษัทย่อย</w:t>
    </w:r>
  </w:p>
  <w:p w14:paraId="5BE4B610" w14:textId="77777777" w:rsidR="00C837F3" w:rsidRDefault="00C837F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  <w:cs/>
      </w:rPr>
    </w:pPr>
    <w:r w:rsidRPr="003E6798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</w:t>
    </w:r>
    <w:r w:rsidRPr="000828AE">
      <w:rPr>
        <w:rFonts w:hint="cs"/>
        <w:b/>
        <w:bCs/>
        <w:sz w:val="32"/>
        <w:szCs w:val="32"/>
        <w:cs/>
      </w:rPr>
      <w:t>กาลแบบย่อ</w:t>
    </w:r>
  </w:p>
  <w:p w14:paraId="70295FAC" w14:textId="2C1DC01F" w:rsidR="00C837F3" w:rsidRPr="00D06851" w:rsidRDefault="00C837F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กันยายน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7E483DD8" w14:textId="77777777" w:rsidR="00C837F3" w:rsidRPr="00381B54" w:rsidRDefault="00C837F3" w:rsidP="005A5C14">
    <w:pPr>
      <w:pStyle w:val="Header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152E" w14:textId="77777777" w:rsidR="00C837F3" w:rsidRDefault="00C837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9BC4F" w14:textId="77777777" w:rsidR="00C837F3" w:rsidRPr="003E6798" w:rsidRDefault="00C837F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  <w:cs/>
        <w:lang w:val="th-TH"/>
      </w:rPr>
    </w:pPr>
    <w:r w:rsidRPr="003E6798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 อุบล ไบโอ เอทานอล</w:t>
    </w:r>
    <w:r w:rsidRPr="003E6798">
      <w:rPr>
        <w:b/>
        <w:bCs/>
        <w:sz w:val="32"/>
        <w:szCs w:val="32"/>
        <w:cs/>
      </w:rPr>
      <w:t xml:space="preserve"> จำกัด</w:t>
    </w:r>
    <w:r>
      <w:rPr>
        <w:b/>
        <w:bCs/>
        <w:sz w:val="32"/>
        <w:szCs w:val="32"/>
      </w:rPr>
      <w:t xml:space="preserve"> 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 w:rsidRPr="003E6798">
      <w:rPr>
        <w:b/>
        <w:bCs/>
        <w:sz w:val="32"/>
        <w:szCs w:val="32"/>
        <w:cs/>
      </w:rPr>
      <w:t xml:space="preserve"> และบริษัทย่อย</w:t>
    </w:r>
  </w:p>
  <w:p w14:paraId="7C69D220" w14:textId="77777777" w:rsidR="00C837F3" w:rsidRDefault="00C837F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  <w:cs/>
      </w:rPr>
    </w:pPr>
    <w:r w:rsidRPr="003E6798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</w:t>
    </w:r>
    <w:r w:rsidRPr="00FB097F">
      <w:rPr>
        <w:rFonts w:hint="cs"/>
        <w:b/>
        <w:bCs/>
        <w:sz w:val="32"/>
        <w:szCs w:val="32"/>
        <w:cs/>
      </w:rPr>
      <w:t>กาลแบบย่อ</w:t>
    </w:r>
  </w:p>
  <w:p w14:paraId="02AF1502" w14:textId="41AB8F54" w:rsidR="00C837F3" w:rsidRPr="00D06851" w:rsidRDefault="00C837F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กันยายน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11C5991D" w14:textId="77777777" w:rsidR="00C837F3" w:rsidRPr="00381B54" w:rsidRDefault="00C837F3" w:rsidP="005A5C14">
    <w:pPr>
      <w:pStyle w:val="Header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EF6CF" w14:textId="77777777" w:rsidR="00C837F3" w:rsidRDefault="00C83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F978267E"/>
    <w:lvl w:ilvl="0" w:tplc="2A42785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F176DE"/>
    <w:multiLevelType w:val="hybridMultilevel"/>
    <w:tmpl w:val="10D04560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9A9"/>
    <w:rsid w:val="000009D0"/>
    <w:rsid w:val="00000AEC"/>
    <w:rsid w:val="00000D55"/>
    <w:rsid w:val="000012A5"/>
    <w:rsid w:val="000013DC"/>
    <w:rsid w:val="00001526"/>
    <w:rsid w:val="00001EAB"/>
    <w:rsid w:val="00001ED7"/>
    <w:rsid w:val="00001FFD"/>
    <w:rsid w:val="00002E85"/>
    <w:rsid w:val="00003758"/>
    <w:rsid w:val="00003D5A"/>
    <w:rsid w:val="00004ABF"/>
    <w:rsid w:val="000051AC"/>
    <w:rsid w:val="000051ED"/>
    <w:rsid w:val="0000574B"/>
    <w:rsid w:val="00005F7C"/>
    <w:rsid w:val="000063C4"/>
    <w:rsid w:val="00006DC0"/>
    <w:rsid w:val="00007071"/>
    <w:rsid w:val="00007B53"/>
    <w:rsid w:val="00007F2D"/>
    <w:rsid w:val="000101C1"/>
    <w:rsid w:val="000103F7"/>
    <w:rsid w:val="00010B80"/>
    <w:rsid w:val="000111E9"/>
    <w:rsid w:val="000111F3"/>
    <w:rsid w:val="000112EF"/>
    <w:rsid w:val="000114E1"/>
    <w:rsid w:val="00011617"/>
    <w:rsid w:val="00011951"/>
    <w:rsid w:val="00011CAC"/>
    <w:rsid w:val="00012476"/>
    <w:rsid w:val="00013A1C"/>
    <w:rsid w:val="00013E9F"/>
    <w:rsid w:val="00014114"/>
    <w:rsid w:val="0001432E"/>
    <w:rsid w:val="00014BB4"/>
    <w:rsid w:val="00014C35"/>
    <w:rsid w:val="00015A4A"/>
    <w:rsid w:val="00015FBF"/>
    <w:rsid w:val="0001604C"/>
    <w:rsid w:val="00016163"/>
    <w:rsid w:val="000164C3"/>
    <w:rsid w:val="00016F32"/>
    <w:rsid w:val="000175CD"/>
    <w:rsid w:val="00017787"/>
    <w:rsid w:val="00020317"/>
    <w:rsid w:val="0002078F"/>
    <w:rsid w:val="00020B40"/>
    <w:rsid w:val="00021242"/>
    <w:rsid w:val="000212A0"/>
    <w:rsid w:val="0002136D"/>
    <w:rsid w:val="00021396"/>
    <w:rsid w:val="000213A9"/>
    <w:rsid w:val="00021A10"/>
    <w:rsid w:val="00022AA7"/>
    <w:rsid w:val="00022D65"/>
    <w:rsid w:val="00022DCA"/>
    <w:rsid w:val="00024CAB"/>
    <w:rsid w:val="00024E75"/>
    <w:rsid w:val="0002525C"/>
    <w:rsid w:val="0002548E"/>
    <w:rsid w:val="0002573F"/>
    <w:rsid w:val="00025AB1"/>
    <w:rsid w:val="00026A55"/>
    <w:rsid w:val="00026AF2"/>
    <w:rsid w:val="000271D3"/>
    <w:rsid w:val="000274C6"/>
    <w:rsid w:val="000278D7"/>
    <w:rsid w:val="00027E03"/>
    <w:rsid w:val="00027F90"/>
    <w:rsid w:val="00030640"/>
    <w:rsid w:val="00030790"/>
    <w:rsid w:val="00030AE9"/>
    <w:rsid w:val="00030C06"/>
    <w:rsid w:val="00030D78"/>
    <w:rsid w:val="000318E9"/>
    <w:rsid w:val="0003286F"/>
    <w:rsid w:val="00032BC3"/>
    <w:rsid w:val="00032FA7"/>
    <w:rsid w:val="00033E6B"/>
    <w:rsid w:val="00034704"/>
    <w:rsid w:val="00035A33"/>
    <w:rsid w:val="00035EB0"/>
    <w:rsid w:val="00036095"/>
    <w:rsid w:val="000362C1"/>
    <w:rsid w:val="00036492"/>
    <w:rsid w:val="0003773D"/>
    <w:rsid w:val="00037CB7"/>
    <w:rsid w:val="0004071A"/>
    <w:rsid w:val="0004086E"/>
    <w:rsid w:val="00041353"/>
    <w:rsid w:val="000413CA"/>
    <w:rsid w:val="00041501"/>
    <w:rsid w:val="000419C5"/>
    <w:rsid w:val="000423E1"/>
    <w:rsid w:val="000429FE"/>
    <w:rsid w:val="00042F76"/>
    <w:rsid w:val="00042FF1"/>
    <w:rsid w:val="0004309E"/>
    <w:rsid w:val="000431F5"/>
    <w:rsid w:val="00043231"/>
    <w:rsid w:val="000435BD"/>
    <w:rsid w:val="00043F48"/>
    <w:rsid w:val="0004589E"/>
    <w:rsid w:val="00045D2A"/>
    <w:rsid w:val="00045F9A"/>
    <w:rsid w:val="00046094"/>
    <w:rsid w:val="00046637"/>
    <w:rsid w:val="00046744"/>
    <w:rsid w:val="00046D57"/>
    <w:rsid w:val="00047261"/>
    <w:rsid w:val="000477BF"/>
    <w:rsid w:val="00047F34"/>
    <w:rsid w:val="000503EE"/>
    <w:rsid w:val="00050918"/>
    <w:rsid w:val="00050DDC"/>
    <w:rsid w:val="0005113F"/>
    <w:rsid w:val="00051554"/>
    <w:rsid w:val="00051689"/>
    <w:rsid w:val="000517FB"/>
    <w:rsid w:val="00051DA6"/>
    <w:rsid w:val="00052273"/>
    <w:rsid w:val="000524A7"/>
    <w:rsid w:val="00052552"/>
    <w:rsid w:val="00052C40"/>
    <w:rsid w:val="00052DD7"/>
    <w:rsid w:val="000532C7"/>
    <w:rsid w:val="00054AFA"/>
    <w:rsid w:val="00055049"/>
    <w:rsid w:val="000557FD"/>
    <w:rsid w:val="00055B53"/>
    <w:rsid w:val="000560C0"/>
    <w:rsid w:val="000573FC"/>
    <w:rsid w:val="00057477"/>
    <w:rsid w:val="00057A90"/>
    <w:rsid w:val="00057D83"/>
    <w:rsid w:val="00057DF6"/>
    <w:rsid w:val="000605AA"/>
    <w:rsid w:val="00060D20"/>
    <w:rsid w:val="000611BE"/>
    <w:rsid w:val="000616A6"/>
    <w:rsid w:val="000616E9"/>
    <w:rsid w:val="00061CFB"/>
    <w:rsid w:val="00061F01"/>
    <w:rsid w:val="00062208"/>
    <w:rsid w:val="000625D9"/>
    <w:rsid w:val="00062766"/>
    <w:rsid w:val="00062BC9"/>
    <w:rsid w:val="00062D26"/>
    <w:rsid w:val="00062FBE"/>
    <w:rsid w:val="0006383D"/>
    <w:rsid w:val="00063F25"/>
    <w:rsid w:val="000648F6"/>
    <w:rsid w:val="00064FA8"/>
    <w:rsid w:val="000651AC"/>
    <w:rsid w:val="000653AF"/>
    <w:rsid w:val="000653FC"/>
    <w:rsid w:val="00065CF5"/>
    <w:rsid w:val="00066B54"/>
    <w:rsid w:val="00066B6F"/>
    <w:rsid w:val="00066DDC"/>
    <w:rsid w:val="0006752A"/>
    <w:rsid w:val="000676FC"/>
    <w:rsid w:val="0007042C"/>
    <w:rsid w:val="000719C5"/>
    <w:rsid w:val="00071E67"/>
    <w:rsid w:val="00072294"/>
    <w:rsid w:val="00072E15"/>
    <w:rsid w:val="00072E7E"/>
    <w:rsid w:val="00073035"/>
    <w:rsid w:val="0007303F"/>
    <w:rsid w:val="000736C5"/>
    <w:rsid w:val="00073AC9"/>
    <w:rsid w:val="00073EB8"/>
    <w:rsid w:val="0007476D"/>
    <w:rsid w:val="00074835"/>
    <w:rsid w:val="00074A90"/>
    <w:rsid w:val="00074E88"/>
    <w:rsid w:val="00075154"/>
    <w:rsid w:val="0007528C"/>
    <w:rsid w:val="0007543A"/>
    <w:rsid w:val="00075471"/>
    <w:rsid w:val="00075637"/>
    <w:rsid w:val="00075929"/>
    <w:rsid w:val="00075FFB"/>
    <w:rsid w:val="00076076"/>
    <w:rsid w:val="000767C2"/>
    <w:rsid w:val="00076B7A"/>
    <w:rsid w:val="00076E5A"/>
    <w:rsid w:val="000806A1"/>
    <w:rsid w:val="00080807"/>
    <w:rsid w:val="0008126C"/>
    <w:rsid w:val="000818D2"/>
    <w:rsid w:val="000820FD"/>
    <w:rsid w:val="000823F8"/>
    <w:rsid w:val="00082409"/>
    <w:rsid w:val="000828AE"/>
    <w:rsid w:val="00083DBF"/>
    <w:rsid w:val="00084AC5"/>
    <w:rsid w:val="000856E0"/>
    <w:rsid w:val="000865C9"/>
    <w:rsid w:val="00086B38"/>
    <w:rsid w:val="00086C88"/>
    <w:rsid w:val="00086EE9"/>
    <w:rsid w:val="000874C2"/>
    <w:rsid w:val="00087A0E"/>
    <w:rsid w:val="00087BA3"/>
    <w:rsid w:val="00087C6E"/>
    <w:rsid w:val="00087D54"/>
    <w:rsid w:val="00087DB5"/>
    <w:rsid w:val="00090235"/>
    <w:rsid w:val="00090340"/>
    <w:rsid w:val="00090A9D"/>
    <w:rsid w:val="00090B4C"/>
    <w:rsid w:val="0009181C"/>
    <w:rsid w:val="00091C1F"/>
    <w:rsid w:val="00091C35"/>
    <w:rsid w:val="0009207C"/>
    <w:rsid w:val="0009268A"/>
    <w:rsid w:val="00092F99"/>
    <w:rsid w:val="00093356"/>
    <w:rsid w:val="0009354C"/>
    <w:rsid w:val="00093876"/>
    <w:rsid w:val="00093AD3"/>
    <w:rsid w:val="00093E7C"/>
    <w:rsid w:val="00094022"/>
    <w:rsid w:val="00094157"/>
    <w:rsid w:val="000942B8"/>
    <w:rsid w:val="000948AF"/>
    <w:rsid w:val="00094D46"/>
    <w:rsid w:val="00094D86"/>
    <w:rsid w:val="00094F1C"/>
    <w:rsid w:val="000954E8"/>
    <w:rsid w:val="00096183"/>
    <w:rsid w:val="0009676A"/>
    <w:rsid w:val="00097089"/>
    <w:rsid w:val="0009739C"/>
    <w:rsid w:val="000973F7"/>
    <w:rsid w:val="00097EAE"/>
    <w:rsid w:val="000A0189"/>
    <w:rsid w:val="000A077C"/>
    <w:rsid w:val="000A0A76"/>
    <w:rsid w:val="000A0AE0"/>
    <w:rsid w:val="000A0F7D"/>
    <w:rsid w:val="000A11E2"/>
    <w:rsid w:val="000A1C2A"/>
    <w:rsid w:val="000A2453"/>
    <w:rsid w:val="000A2B28"/>
    <w:rsid w:val="000A379E"/>
    <w:rsid w:val="000A3AEB"/>
    <w:rsid w:val="000A3C1F"/>
    <w:rsid w:val="000A3D6E"/>
    <w:rsid w:val="000A3DD2"/>
    <w:rsid w:val="000A4253"/>
    <w:rsid w:val="000A4479"/>
    <w:rsid w:val="000A498C"/>
    <w:rsid w:val="000A4A48"/>
    <w:rsid w:val="000A4E4A"/>
    <w:rsid w:val="000A521F"/>
    <w:rsid w:val="000A5DEE"/>
    <w:rsid w:val="000A5F8B"/>
    <w:rsid w:val="000A6039"/>
    <w:rsid w:val="000A66F2"/>
    <w:rsid w:val="000A67F3"/>
    <w:rsid w:val="000A6B73"/>
    <w:rsid w:val="000A6C1E"/>
    <w:rsid w:val="000A6CE2"/>
    <w:rsid w:val="000A703A"/>
    <w:rsid w:val="000A792B"/>
    <w:rsid w:val="000A79C6"/>
    <w:rsid w:val="000A7FAF"/>
    <w:rsid w:val="000B09D6"/>
    <w:rsid w:val="000B0D97"/>
    <w:rsid w:val="000B0FF7"/>
    <w:rsid w:val="000B1C99"/>
    <w:rsid w:val="000B20F2"/>
    <w:rsid w:val="000B265A"/>
    <w:rsid w:val="000B2B78"/>
    <w:rsid w:val="000B2D73"/>
    <w:rsid w:val="000B34E1"/>
    <w:rsid w:val="000B47D8"/>
    <w:rsid w:val="000B4BFE"/>
    <w:rsid w:val="000B4C45"/>
    <w:rsid w:val="000B4DAD"/>
    <w:rsid w:val="000B60FF"/>
    <w:rsid w:val="000B6A38"/>
    <w:rsid w:val="000B7721"/>
    <w:rsid w:val="000B7773"/>
    <w:rsid w:val="000B7B6B"/>
    <w:rsid w:val="000B7B99"/>
    <w:rsid w:val="000C00A2"/>
    <w:rsid w:val="000C0CF7"/>
    <w:rsid w:val="000C11CC"/>
    <w:rsid w:val="000C1F54"/>
    <w:rsid w:val="000C253C"/>
    <w:rsid w:val="000C285F"/>
    <w:rsid w:val="000C2902"/>
    <w:rsid w:val="000C2908"/>
    <w:rsid w:val="000C321F"/>
    <w:rsid w:val="000C37B5"/>
    <w:rsid w:val="000C3B93"/>
    <w:rsid w:val="000C49CF"/>
    <w:rsid w:val="000C4ADC"/>
    <w:rsid w:val="000C4E2A"/>
    <w:rsid w:val="000C5A75"/>
    <w:rsid w:val="000C5AD7"/>
    <w:rsid w:val="000C5FD9"/>
    <w:rsid w:val="000C6075"/>
    <w:rsid w:val="000C6B57"/>
    <w:rsid w:val="000C6DC8"/>
    <w:rsid w:val="000C794D"/>
    <w:rsid w:val="000C7DFA"/>
    <w:rsid w:val="000D01D0"/>
    <w:rsid w:val="000D0673"/>
    <w:rsid w:val="000D0F0E"/>
    <w:rsid w:val="000D12A8"/>
    <w:rsid w:val="000D1968"/>
    <w:rsid w:val="000D1A84"/>
    <w:rsid w:val="000D2311"/>
    <w:rsid w:val="000D33B3"/>
    <w:rsid w:val="000D349E"/>
    <w:rsid w:val="000D3617"/>
    <w:rsid w:val="000D365F"/>
    <w:rsid w:val="000D39EF"/>
    <w:rsid w:val="000D4377"/>
    <w:rsid w:val="000D4553"/>
    <w:rsid w:val="000D4706"/>
    <w:rsid w:val="000D47A3"/>
    <w:rsid w:val="000D4B71"/>
    <w:rsid w:val="000D50FC"/>
    <w:rsid w:val="000D55EC"/>
    <w:rsid w:val="000D566D"/>
    <w:rsid w:val="000D5997"/>
    <w:rsid w:val="000D5A3E"/>
    <w:rsid w:val="000D6CC5"/>
    <w:rsid w:val="000D7125"/>
    <w:rsid w:val="000D7331"/>
    <w:rsid w:val="000D7EC8"/>
    <w:rsid w:val="000D7FCC"/>
    <w:rsid w:val="000E03CF"/>
    <w:rsid w:val="000E04BC"/>
    <w:rsid w:val="000E050E"/>
    <w:rsid w:val="000E0CEF"/>
    <w:rsid w:val="000E136F"/>
    <w:rsid w:val="000E138F"/>
    <w:rsid w:val="000E17E1"/>
    <w:rsid w:val="000E19BE"/>
    <w:rsid w:val="000E19C4"/>
    <w:rsid w:val="000E1BDB"/>
    <w:rsid w:val="000E1EA8"/>
    <w:rsid w:val="000E29C6"/>
    <w:rsid w:val="000E2C23"/>
    <w:rsid w:val="000E3037"/>
    <w:rsid w:val="000E30B5"/>
    <w:rsid w:val="000E3412"/>
    <w:rsid w:val="000E353D"/>
    <w:rsid w:val="000E480D"/>
    <w:rsid w:val="000E4D69"/>
    <w:rsid w:val="000E533A"/>
    <w:rsid w:val="000E5B81"/>
    <w:rsid w:val="000E68EB"/>
    <w:rsid w:val="000E7004"/>
    <w:rsid w:val="000E7620"/>
    <w:rsid w:val="000F0330"/>
    <w:rsid w:val="000F0637"/>
    <w:rsid w:val="000F100D"/>
    <w:rsid w:val="000F1951"/>
    <w:rsid w:val="000F1C6A"/>
    <w:rsid w:val="000F2E55"/>
    <w:rsid w:val="000F2F4A"/>
    <w:rsid w:val="000F349F"/>
    <w:rsid w:val="000F3A6E"/>
    <w:rsid w:val="000F45C4"/>
    <w:rsid w:val="000F480E"/>
    <w:rsid w:val="000F4A44"/>
    <w:rsid w:val="000F5482"/>
    <w:rsid w:val="000F5B04"/>
    <w:rsid w:val="000F5D09"/>
    <w:rsid w:val="000F66C5"/>
    <w:rsid w:val="000F6C0E"/>
    <w:rsid w:val="000F6CC1"/>
    <w:rsid w:val="000F6CF8"/>
    <w:rsid w:val="000F6FF5"/>
    <w:rsid w:val="000F7580"/>
    <w:rsid w:val="001005FC"/>
    <w:rsid w:val="00100801"/>
    <w:rsid w:val="00100B05"/>
    <w:rsid w:val="00100B74"/>
    <w:rsid w:val="00100C5A"/>
    <w:rsid w:val="00101403"/>
    <w:rsid w:val="00101651"/>
    <w:rsid w:val="00101992"/>
    <w:rsid w:val="0010253C"/>
    <w:rsid w:val="00102759"/>
    <w:rsid w:val="00102D76"/>
    <w:rsid w:val="00102DC8"/>
    <w:rsid w:val="00102EA7"/>
    <w:rsid w:val="0010307F"/>
    <w:rsid w:val="0010313F"/>
    <w:rsid w:val="0010319E"/>
    <w:rsid w:val="00103612"/>
    <w:rsid w:val="00103B15"/>
    <w:rsid w:val="00103E36"/>
    <w:rsid w:val="00104778"/>
    <w:rsid w:val="001047C1"/>
    <w:rsid w:val="001059B6"/>
    <w:rsid w:val="00105A7F"/>
    <w:rsid w:val="0010719B"/>
    <w:rsid w:val="00107430"/>
    <w:rsid w:val="001077C9"/>
    <w:rsid w:val="00107D5E"/>
    <w:rsid w:val="001111E2"/>
    <w:rsid w:val="00111734"/>
    <w:rsid w:val="00111F35"/>
    <w:rsid w:val="0011206A"/>
    <w:rsid w:val="00112E76"/>
    <w:rsid w:val="00112EA8"/>
    <w:rsid w:val="0011341D"/>
    <w:rsid w:val="001135D6"/>
    <w:rsid w:val="001136DC"/>
    <w:rsid w:val="00113D05"/>
    <w:rsid w:val="00115355"/>
    <w:rsid w:val="001153C7"/>
    <w:rsid w:val="001155D9"/>
    <w:rsid w:val="0011609A"/>
    <w:rsid w:val="001162F7"/>
    <w:rsid w:val="00116740"/>
    <w:rsid w:val="00116AD1"/>
    <w:rsid w:val="00116BDB"/>
    <w:rsid w:val="00116D50"/>
    <w:rsid w:val="00116EC0"/>
    <w:rsid w:val="00116EED"/>
    <w:rsid w:val="0011729E"/>
    <w:rsid w:val="0011738D"/>
    <w:rsid w:val="00117623"/>
    <w:rsid w:val="00117657"/>
    <w:rsid w:val="00117721"/>
    <w:rsid w:val="00120167"/>
    <w:rsid w:val="0012017F"/>
    <w:rsid w:val="0012079E"/>
    <w:rsid w:val="001208C8"/>
    <w:rsid w:val="00121128"/>
    <w:rsid w:val="001216CD"/>
    <w:rsid w:val="00121990"/>
    <w:rsid w:val="00121D90"/>
    <w:rsid w:val="00122877"/>
    <w:rsid w:val="00122973"/>
    <w:rsid w:val="00123308"/>
    <w:rsid w:val="00123335"/>
    <w:rsid w:val="00123462"/>
    <w:rsid w:val="00123741"/>
    <w:rsid w:val="0012410F"/>
    <w:rsid w:val="001254DC"/>
    <w:rsid w:val="00125E90"/>
    <w:rsid w:val="0012609D"/>
    <w:rsid w:val="00126269"/>
    <w:rsid w:val="001269FD"/>
    <w:rsid w:val="00126C9F"/>
    <w:rsid w:val="0012792A"/>
    <w:rsid w:val="001302A0"/>
    <w:rsid w:val="001315D4"/>
    <w:rsid w:val="001316B8"/>
    <w:rsid w:val="00131D3F"/>
    <w:rsid w:val="00131EFB"/>
    <w:rsid w:val="001321B8"/>
    <w:rsid w:val="00132A6B"/>
    <w:rsid w:val="00132F9D"/>
    <w:rsid w:val="00133EC7"/>
    <w:rsid w:val="00134940"/>
    <w:rsid w:val="00134B33"/>
    <w:rsid w:val="00134B50"/>
    <w:rsid w:val="00135043"/>
    <w:rsid w:val="00135541"/>
    <w:rsid w:val="0013569E"/>
    <w:rsid w:val="00136209"/>
    <w:rsid w:val="001362A6"/>
    <w:rsid w:val="001363F8"/>
    <w:rsid w:val="001368A5"/>
    <w:rsid w:val="00136D6F"/>
    <w:rsid w:val="00136E50"/>
    <w:rsid w:val="00136E53"/>
    <w:rsid w:val="00137E5B"/>
    <w:rsid w:val="00137F53"/>
    <w:rsid w:val="00140698"/>
    <w:rsid w:val="00140B79"/>
    <w:rsid w:val="00140C2A"/>
    <w:rsid w:val="001418A0"/>
    <w:rsid w:val="001418B7"/>
    <w:rsid w:val="001418F1"/>
    <w:rsid w:val="001426F4"/>
    <w:rsid w:val="00142A40"/>
    <w:rsid w:val="00142B16"/>
    <w:rsid w:val="001434EE"/>
    <w:rsid w:val="00143A2E"/>
    <w:rsid w:val="00143AAC"/>
    <w:rsid w:val="001443DF"/>
    <w:rsid w:val="001449E7"/>
    <w:rsid w:val="00144FAF"/>
    <w:rsid w:val="001452F3"/>
    <w:rsid w:val="001456B6"/>
    <w:rsid w:val="0014576F"/>
    <w:rsid w:val="00146106"/>
    <w:rsid w:val="00146347"/>
    <w:rsid w:val="001463B6"/>
    <w:rsid w:val="001465C1"/>
    <w:rsid w:val="00146654"/>
    <w:rsid w:val="00146B4E"/>
    <w:rsid w:val="00146C8A"/>
    <w:rsid w:val="00146E43"/>
    <w:rsid w:val="001470B2"/>
    <w:rsid w:val="00147476"/>
    <w:rsid w:val="0015167C"/>
    <w:rsid w:val="00151D32"/>
    <w:rsid w:val="001520E1"/>
    <w:rsid w:val="001522F7"/>
    <w:rsid w:val="0015249D"/>
    <w:rsid w:val="00153021"/>
    <w:rsid w:val="00153445"/>
    <w:rsid w:val="00153A4D"/>
    <w:rsid w:val="00154C42"/>
    <w:rsid w:val="0015555C"/>
    <w:rsid w:val="00156CF1"/>
    <w:rsid w:val="00157148"/>
    <w:rsid w:val="001574E9"/>
    <w:rsid w:val="00157BD6"/>
    <w:rsid w:val="00157CDD"/>
    <w:rsid w:val="0016023C"/>
    <w:rsid w:val="00160C08"/>
    <w:rsid w:val="00160DBD"/>
    <w:rsid w:val="0016141E"/>
    <w:rsid w:val="00161DE9"/>
    <w:rsid w:val="00162344"/>
    <w:rsid w:val="001629C5"/>
    <w:rsid w:val="00162F9F"/>
    <w:rsid w:val="00162FB2"/>
    <w:rsid w:val="00163034"/>
    <w:rsid w:val="0016345F"/>
    <w:rsid w:val="00163868"/>
    <w:rsid w:val="00163C2E"/>
    <w:rsid w:val="001642F1"/>
    <w:rsid w:val="00164658"/>
    <w:rsid w:val="001654B8"/>
    <w:rsid w:val="001666F2"/>
    <w:rsid w:val="001668D6"/>
    <w:rsid w:val="001670A7"/>
    <w:rsid w:val="001670FE"/>
    <w:rsid w:val="0016777D"/>
    <w:rsid w:val="001678AF"/>
    <w:rsid w:val="001679C9"/>
    <w:rsid w:val="00167C71"/>
    <w:rsid w:val="00167F49"/>
    <w:rsid w:val="00170079"/>
    <w:rsid w:val="00170EDF"/>
    <w:rsid w:val="00170F9B"/>
    <w:rsid w:val="0017111D"/>
    <w:rsid w:val="001712D3"/>
    <w:rsid w:val="0017176A"/>
    <w:rsid w:val="00171E69"/>
    <w:rsid w:val="001724EA"/>
    <w:rsid w:val="00173276"/>
    <w:rsid w:val="00173861"/>
    <w:rsid w:val="00174032"/>
    <w:rsid w:val="001747AE"/>
    <w:rsid w:val="00174C38"/>
    <w:rsid w:val="001750F9"/>
    <w:rsid w:val="00175162"/>
    <w:rsid w:val="001758AF"/>
    <w:rsid w:val="001759B5"/>
    <w:rsid w:val="001759F7"/>
    <w:rsid w:val="00175BBE"/>
    <w:rsid w:val="0017637D"/>
    <w:rsid w:val="001774FE"/>
    <w:rsid w:val="001776B5"/>
    <w:rsid w:val="0018067D"/>
    <w:rsid w:val="001808EC"/>
    <w:rsid w:val="00180FE1"/>
    <w:rsid w:val="001814AD"/>
    <w:rsid w:val="00181B5C"/>
    <w:rsid w:val="00181C24"/>
    <w:rsid w:val="00181C9F"/>
    <w:rsid w:val="00181D8C"/>
    <w:rsid w:val="0018210C"/>
    <w:rsid w:val="0018274D"/>
    <w:rsid w:val="00182D83"/>
    <w:rsid w:val="00182E0E"/>
    <w:rsid w:val="00183002"/>
    <w:rsid w:val="001830B4"/>
    <w:rsid w:val="0018436F"/>
    <w:rsid w:val="001844E1"/>
    <w:rsid w:val="00184AF9"/>
    <w:rsid w:val="00184C42"/>
    <w:rsid w:val="00184E19"/>
    <w:rsid w:val="00185659"/>
    <w:rsid w:val="00185777"/>
    <w:rsid w:val="00185947"/>
    <w:rsid w:val="00185D1B"/>
    <w:rsid w:val="00185DED"/>
    <w:rsid w:val="00186101"/>
    <w:rsid w:val="001862DC"/>
    <w:rsid w:val="001865D6"/>
    <w:rsid w:val="0018664B"/>
    <w:rsid w:val="00186752"/>
    <w:rsid w:val="00186820"/>
    <w:rsid w:val="00186ACC"/>
    <w:rsid w:val="001874C3"/>
    <w:rsid w:val="0018794A"/>
    <w:rsid w:val="00187F6B"/>
    <w:rsid w:val="001908FD"/>
    <w:rsid w:val="00190C26"/>
    <w:rsid w:val="00190CA9"/>
    <w:rsid w:val="00190D52"/>
    <w:rsid w:val="00190FA2"/>
    <w:rsid w:val="0019104F"/>
    <w:rsid w:val="001910B4"/>
    <w:rsid w:val="00191D23"/>
    <w:rsid w:val="00191DF1"/>
    <w:rsid w:val="0019233E"/>
    <w:rsid w:val="001923A8"/>
    <w:rsid w:val="0019245E"/>
    <w:rsid w:val="00192568"/>
    <w:rsid w:val="001925CA"/>
    <w:rsid w:val="00192C1C"/>
    <w:rsid w:val="00192E49"/>
    <w:rsid w:val="0019317E"/>
    <w:rsid w:val="001932F5"/>
    <w:rsid w:val="0019395B"/>
    <w:rsid w:val="00194451"/>
    <w:rsid w:val="0019496B"/>
    <w:rsid w:val="00195B10"/>
    <w:rsid w:val="00195DD0"/>
    <w:rsid w:val="00196177"/>
    <w:rsid w:val="0019620F"/>
    <w:rsid w:val="001962B9"/>
    <w:rsid w:val="0019640F"/>
    <w:rsid w:val="00196680"/>
    <w:rsid w:val="00196874"/>
    <w:rsid w:val="00196932"/>
    <w:rsid w:val="00196967"/>
    <w:rsid w:val="00196ADD"/>
    <w:rsid w:val="00196E0E"/>
    <w:rsid w:val="00196F6F"/>
    <w:rsid w:val="001974D2"/>
    <w:rsid w:val="00197748"/>
    <w:rsid w:val="001977B4"/>
    <w:rsid w:val="00197F80"/>
    <w:rsid w:val="001A0018"/>
    <w:rsid w:val="001A01B0"/>
    <w:rsid w:val="001A03C1"/>
    <w:rsid w:val="001A0BCF"/>
    <w:rsid w:val="001A0E4C"/>
    <w:rsid w:val="001A0E59"/>
    <w:rsid w:val="001A109E"/>
    <w:rsid w:val="001A1285"/>
    <w:rsid w:val="001A1A4D"/>
    <w:rsid w:val="001A1E90"/>
    <w:rsid w:val="001A263D"/>
    <w:rsid w:val="001A26B1"/>
    <w:rsid w:val="001A331A"/>
    <w:rsid w:val="001A33C4"/>
    <w:rsid w:val="001A3444"/>
    <w:rsid w:val="001A34C3"/>
    <w:rsid w:val="001A35F0"/>
    <w:rsid w:val="001A3770"/>
    <w:rsid w:val="001A3837"/>
    <w:rsid w:val="001A3A1B"/>
    <w:rsid w:val="001A5078"/>
    <w:rsid w:val="001A5422"/>
    <w:rsid w:val="001A5526"/>
    <w:rsid w:val="001A5637"/>
    <w:rsid w:val="001A5B01"/>
    <w:rsid w:val="001A5BC6"/>
    <w:rsid w:val="001A6156"/>
    <w:rsid w:val="001A6301"/>
    <w:rsid w:val="001A6373"/>
    <w:rsid w:val="001A64F2"/>
    <w:rsid w:val="001A66A0"/>
    <w:rsid w:val="001A6973"/>
    <w:rsid w:val="001A69A3"/>
    <w:rsid w:val="001A727C"/>
    <w:rsid w:val="001A7428"/>
    <w:rsid w:val="001A77D0"/>
    <w:rsid w:val="001A7D97"/>
    <w:rsid w:val="001A7E8E"/>
    <w:rsid w:val="001B0302"/>
    <w:rsid w:val="001B05A5"/>
    <w:rsid w:val="001B05AB"/>
    <w:rsid w:val="001B099C"/>
    <w:rsid w:val="001B09BB"/>
    <w:rsid w:val="001B0CA5"/>
    <w:rsid w:val="001B0EBA"/>
    <w:rsid w:val="001B103D"/>
    <w:rsid w:val="001B1470"/>
    <w:rsid w:val="001B19F7"/>
    <w:rsid w:val="001B1C4B"/>
    <w:rsid w:val="001B2206"/>
    <w:rsid w:val="001B2254"/>
    <w:rsid w:val="001B2501"/>
    <w:rsid w:val="001B2595"/>
    <w:rsid w:val="001B2C83"/>
    <w:rsid w:val="001B2E18"/>
    <w:rsid w:val="001B2FFE"/>
    <w:rsid w:val="001B310C"/>
    <w:rsid w:val="001B31BA"/>
    <w:rsid w:val="001B3286"/>
    <w:rsid w:val="001B363B"/>
    <w:rsid w:val="001B3723"/>
    <w:rsid w:val="001B3787"/>
    <w:rsid w:val="001B3AB9"/>
    <w:rsid w:val="001B3B30"/>
    <w:rsid w:val="001B3EE8"/>
    <w:rsid w:val="001B47CA"/>
    <w:rsid w:val="001B4988"/>
    <w:rsid w:val="001B4DC4"/>
    <w:rsid w:val="001B4FBC"/>
    <w:rsid w:val="001B507F"/>
    <w:rsid w:val="001B55EA"/>
    <w:rsid w:val="001B5D34"/>
    <w:rsid w:val="001B607A"/>
    <w:rsid w:val="001B631A"/>
    <w:rsid w:val="001B66F8"/>
    <w:rsid w:val="001B6736"/>
    <w:rsid w:val="001B723B"/>
    <w:rsid w:val="001B725B"/>
    <w:rsid w:val="001B7AE2"/>
    <w:rsid w:val="001C02AC"/>
    <w:rsid w:val="001C0F83"/>
    <w:rsid w:val="001C175D"/>
    <w:rsid w:val="001C1CAF"/>
    <w:rsid w:val="001C1D4A"/>
    <w:rsid w:val="001C209F"/>
    <w:rsid w:val="001C2933"/>
    <w:rsid w:val="001C2EA2"/>
    <w:rsid w:val="001C37FA"/>
    <w:rsid w:val="001C49E1"/>
    <w:rsid w:val="001C4A3D"/>
    <w:rsid w:val="001C4DD6"/>
    <w:rsid w:val="001C5392"/>
    <w:rsid w:val="001C54AA"/>
    <w:rsid w:val="001C577F"/>
    <w:rsid w:val="001C5973"/>
    <w:rsid w:val="001C6080"/>
    <w:rsid w:val="001C64DE"/>
    <w:rsid w:val="001C6D18"/>
    <w:rsid w:val="001C6DF6"/>
    <w:rsid w:val="001C6FB2"/>
    <w:rsid w:val="001C78F2"/>
    <w:rsid w:val="001D037B"/>
    <w:rsid w:val="001D0B54"/>
    <w:rsid w:val="001D1B3D"/>
    <w:rsid w:val="001D1BC2"/>
    <w:rsid w:val="001D2083"/>
    <w:rsid w:val="001D2747"/>
    <w:rsid w:val="001D2769"/>
    <w:rsid w:val="001D42B2"/>
    <w:rsid w:val="001D437E"/>
    <w:rsid w:val="001D4CEA"/>
    <w:rsid w:val="001D4E59"/>
    <w:rsid w:val="001D571F"/>
    <w:rsid w:val="001D58AA"/>
    <w:rsid w:val="001D615F"/>
    <w:rsid w:val="001D69BF"/>
    <w:rsid w:val="001D6A38"/>
    <w:rsid w:val="001D6C6C"/>
    <w:rsid w:val="001D70DD"/>
    <w:rsid w:val="001E03D6"/>
    <w:rsid w:val="001E06AF"/>
    <w:rsid w:val="001E0CED"/>
    <w:rsid w:val="001E14FE"/>
    <w:rsid w:val="001E1766"/>
    <w:rsid w:val="001E1FE2"/>
    <w:rsid w:val="001E2348"/>
    <w:rsid w:val="001E2408"/>
    <w:rsid w:val="001E2448"/>
    <w:rsid w:val="001E26CD"/>
    <w:rsid w:val="001E2737"/>
    <w:rsid w:val="001E2C12"/>
    <w:rsid w:val="001E2D20"/>
    <w:rsid w:val="001E3019"/>
    <w:rsid w:val="001E3099"/>
    <w:rsid w:val="001E316E"/>
    <w:rsid w:val="001E362D"/>
    <w:rsid w:val="001E4117"/>
    <w:rsid w:val="001E55BF"/>
    <w:rsid w:val="001E6075"/>
    <w:rsid w:val="001E69A6"/>
    <w:rsid w:val="001E75AD"/>
    <w:rsid w:val="001E788C"/>
    <w:rsid w:val="001E7D1D"/>
    <w:rsid w:val="001E7D6E"/>
    <w:rsid w:val="001F0158"/>
    <w:rsid w:val="001F076A"/>
    <w:rsid w:val="001F07BB"/>
    <w:rsid w:val="001F0AF9"/>
    <w:rsid w:val="001F0AFA"/>
    <w:rsid w:val="001F0C08"/>
    <w:rsid w:val="001F0C48"/>
    <w:rsid w:val="001F13A3"/>
    <w:rsid w:val="001F169B"/>
    <w:rsid w:val="001F1AD7"/>
    <w:rsid w:val="001F1F85"/>
    <w:rsid w:val="001F2120"/>
    <w:rsid w:val="001F24A9"/>
    <w:rsid w:val="001F2790"/>
    <w:rsid w:val="001F2B83"/>
    <w:rsid w:val="001F3CFA"/>
    <w:rsid w:val="001F3E35"/>
    <w:rsid w:val="001F3F71"/>
    <w:rsid w:val="001F4702"/>
    <w:rsid w:val="001F4AFC"/>
    <w:rsid w:val="001F50DC"/>
    <w:rsid w:val="001F51D0"/>
    <w:rsid w:val="001F5DE6"/>
    <w:rsid w:val="001F6C6A"/>
    <w:rsid w:val="001F6E81"/>
    <w:rsid w:val="001F707D"/>
    <w:rsid w:val="001F7315"/>
    <w:rsid w:val="001F7848"/>
    <w:rsid w:val="00200323"/>
    <w:rsid w:val="00200A78"/>
    <w:rsid w:val="00200E0F"/>
    <w:rsid w:val="0020106E"/>
    <w:rsid w:val="002015C6"/>
    <w:rsid w:val="00201D85"/>
    <w:rsid w:val="00201EDC"/>
    <w:rsid w:val="0020210A"/>
    <w:rsid w:val="0020231A"/>
    <w:rsid w:val="00202368"/>
    <w:rsid w:val="00202A38"/>
    <w:rsid w:val="002034ED"/>
    <w:rsid w:val="0020466F"/>
    <w:rsid w:val="002047D5"/>
    <w:rsid w:val="00204A0B"/>
    <w:rsid w:val="00204F1D"/>
    <w:rsid w:val="002055A2"/>
    <w:rsid w:val="002059BF"/>
    <w:rsid w:val="00205A7E"/>
    <w:rsid w:val="00205A98"/>
    <w:rsid w:val="00205ABD"/>
    <w:rsid w:val="00205D17"/>
    <w:rsid w:val="00206759"/>
    <w:rsid w:val="002076D0"/>
    <w:rsid w:val="0020770B"/>
    <w:rsid w:val="00207E62"/>
    <w:rsid w:val="0021028A"/>
    <w:rsid w:val="00210923"/>
    <w:rsid w:val="00210F5B"/>
    <w:rsid w:val="00211430"/>
    <w:rsid w:val="0021153B"/>
    <w:rsid w:val="0021159E"/>
    <w:rsid w:val="002117D5"/>
    <w:rsid w:val="00212956"/>
    <w:rsid w:val="002136B7"/>
    <w:rsid w:val="00213D63"/>
    <w:rsid w:val="002140CC"/>
    <w:rsid w:val="0021445A"/>
    <w:rsid w:val="00214810"/>
    <w:rsid w:val="00214B37"/>
    <w:rsid w:val="00214DE0"/>
    <w:rsid w:val="00215331"/>
    <w:rsid w:val="002155E2"/>
    <w:rsid w:val="00215BFA"/>
    <w:rsid w:val="0021696C"/>
    <w:rsid w:val="00217328"/>
    <w:rsid w:val="0021797D"/>
    <w:rsid w:val="002209C5"/>
    <w:rsid w:val="0022113C"/>
    <w:rsid w:val="00221DB4"/>
    <w:rsid w:val="00221DC4"/>
    <w:rsid w:val="00222278"/>
    <w:rsid w:val="0022277B"/>
    <w:rsid w:val="00222CB0"/>
    <w:rsid w:val="00222D9C"/>
    <w:rsid w:val="002231F3"/>
    <w:rsid w:val="00223638"/>
    <w:rsid w:val="002238B4"/>
    <w:rsid w:val="00223B41"/>
    <w:rsid w:val="00224309"/>
    <w:rsid w:val="002248F7"/>
    <w:rsid w:val="00224E30"/>
    <w:rsid w:val="002259DE"/>
    <w:rsid w:val="00225C47"/>
    <w:rsid w:val="0022641A"/>
    <w:rsid w:val="0022675A"/>
    <w:rsid w:val="00226B71"/>
    <w:rsid w:val="00226C48"/>
    <w:rsid w:val="00226E88"/>
    <w:rsid w:val="00227485"/>
    <w:rsid w:val="00230B80"/>
    <w:rsid w:val="00230DED"/>
    <w:rsid w:val="002313C4"/>
    <w:rsid w:val="00231D3C"/>
    <w:rsid w:val="00232087"/>
    <w:rsid w:val="002320B2"/>
    <w:rsid w:val="00232331"/>
    <w:rsid w:val="00232A3D"/>
    <w:rsid w:val="0023331D"/>
    <w:rsid w:val="00234A0F"/>
    <w:rsid w:val="00234C69"/>
    <w:rsid w:val="002351C3"/>
    <w:rsid w:val="0023535F"/>
    <w:rsid w:val="00235BFA"/>
    <w:rsid w:val="00235F46"/>
    <w:rsid w:val="0023646E"/>
    <w:rsid w:val="00236A39"/>
    <w:rsid w:val="00237119"/>
    <w:rsid w:val="00237AD9"/>
    <w:rsid w:val="00240FD4"/>
    <w:rsid w:val="002410A4"/>
    <w:rsid w:val="00241919"/>
    <w:rsid w:val="00241E93"/>
    <w:rsid w:val="002422C8"/>
    <w:rsid w:val="00242489"/>
    <w:rsid w:val="00242663"/>
    <w:rsid w:val="0024289E"/>
    <w:rsid w:val="00242C3A"/>
    <w:rsid w:val="00242CAA"/>
    <w:rsid w:val="00242E64"/>
    <w:rsid w:val="0024307F"/>
    <w:rsid w:val="00243CB1"/>
    <w:rsid w:val="002443B1"/>
    <w:rsid w:val="00244633"/>
    <w:rsid w:val="002447D9"/>
    <w:rsid w:val="002454B8"/>
    <w:rsid w:val="00245C35"/>
    <w:rsid w:val="00245D9E"/>
    <w:rsid w:val="0024606A"/>
    <w:rsid w:val="00246360"/>
    <w:rsid w:val="0024680C"/>
    <w:rsid w:val="00246B0B"/>
    <w:rsid w:val="00246D16"/>
    <w:rsid w:val="00247115"/>
    <w:rsid w:val="00247268"/>
    <w:rsid w:val="002472B8"/>
    <w:rsid w:val="002473B3"/>
    <w:rsid w:val="0024766E"/>
    <w:rsid w:val="002479B7"/>
    <w:rsid w:val="00247E55"/>
    <w:rsid w:val="00250072"/>
    <w:rsid w:val="002501E4"/>
    <w:rsid w:val="0025055B"/>
    <w:rsid w:val="00250A8C"/>
    <w:rsid w:val="00250E8B"/>
    <w:rsid w:val="00250F7C"/>
    <w:rsid w:val="00251415"/>
    <w:rsid w:val="00251684"/>
    <w:rsid w:val="00251D1E"/>
    <w:rsid w:val="00251DE0"/>
    <w:rsid w:val="0025282E"/>
    <w:rsid w:val="0025286F"/>
    <w:rsid w:val="00252BC2"/>
    <w:rsid w:val="00253459"/>
    <w:rsid w:val="00253E15"/>
    <w:rsid w:val="002542F2"/>
    <w:rsid w:val="002545B3"/>
    <w:rsid w:val="002558FE"/>
    <w:rsid w:val="002560C1"/>
    <w:rsid w:val="0025612B"/>
    <w:rsid w:val="002566D6"/>
    <w:rsid w:val="00257322"/>
    <w:rsid w:val="00257906"/>
    <w:rsid w:val="00260B49"/>
    <w:rsid w:val="00260F3B"/>
    <w:rsid w:val="00261D59"/>
    <w:rsid w:val="0026223A"/>
    <w:rsid w:val="0026249B"/>
    <w:rsid w:val="002625EC"/>
    <w:rsid w:val="00262667"/>
    <w:rsid w:val="00262C63"/>
    <w:rsid w:val="00262D4D"/>
    <w:rsid w:val="00263F04"/>
    <w:rsid w:val="00264077"/>
    <w:rsid w:val="00264BED"/>
    <w:rsid w:val="00265107"/>
    <w:rsid w:val="00265372"/>
    <w:rsid w:val="00265515"/>
    <w:rsid w:val="00265525"/>
    <w:rsid w:val="00265747"/>
    <w:rsid w:val="002657DF"/>
    <w:rsid w:val="00265E10"/>
    <w:rsid w:val="00266797"/>
    <w:rsid w:val="002667D7"/>
    <w:rsid w:val="00266FEC"/>
    <w:rsid w:val="0026719F"/>
    <w:rsid w:val="00267443"/>
    <w:rsid w:val="0026756B"/>
    <w:rsid w:val="002676ED"/>
    <w:rsid w:val="002676F1"/>
    <w:rsid w:val="00267BA1"/>
    <w:rsid w:val="00267C21"/>
    <w:rsid w:val="00270C5E"/>
    <w:rsid w:val="0027115A"/>
    <w:rsid w:val="0027134A"/>
    <w:rsid w:val="00271A7A"/>
    <w:rsid w:val="002722B8"/>
    <w:rsid w:val="002729A3"/>
    <w:rsid w:val="00272AA9"/>
    <w:rsid w:val="0027317A"/>
    <w:rsid w:val="002738AC"/>
    <w:rsid w:val="00273CC8"/>
    <w:rsid w:val="00273FDE"/>
    <w:rsid w:val="00274465"/>
    <w:rsid w:val="002744F8"/>
    <w:rsid w:val="0027450A"/>
    <w:rsid w:val="00274C08"/>
    <w:rsid w:val="00275925"/>
    <w:rsid w:val="002759A3"/>
    <w:rsid w:val="00275E2F"/>
    <w:rsid w:val="00276632"/>
    <w:rsid w:val="0027733F"/>
    <w:rsid w:val="00277545"/>
    <w:rsid w:val="00280160"/>
    <w:rsid w:val="00280289"/>
    <w:rsid w:val="00280642"/>
    <w:rsid w:val="002806B3"/>
    <w:rsid w:val="002807CB"/>
    <w:rsid w:val="00281195"/>
    <w:rsid w:val="00281265"/>
    <w:rsid w:val="00281588"/>
    <w:rsid w:val="0028259B"/>
    <w:rsid w:val="0028265C"/>
    <w:rsid w:val="002827EB"/>
    <w:rsid w:val="00282CEF"/>
    <w:rsid w:val="00282F10"/>
    <w:rsid w:val="00284021"/>
    <w:rsid w:val="00284185"/>
    <w:rsid w:val="00284DC2"/>
    <w:rsid w:val="0028558F"/>
    <w:rsid w:val="00285ED9"/>
    <w:rsid w:val="00286068"/>
    <w:rsid w:val="00286B14"/>
    <w:rsid w:val="00286CB5"/>
    <w:rsid w:val="00287841"/>
    <w:rsid w:val="00287985"/>
    <w:rsid w:val="00290B63"/>
    <w:rsid w:val="00290DAE"/>
    <w:rsid w:val="00290E43"/>
    <w:rsid w:val="00291DDE"/>
    <w:rsid w:val="00292032"/>
    <w:rsid w:val="0029205D"/>
    <w:rsid w:val="00293800"/>
    <w:rsid w:val="00293AA2"/>
    <w:rsid w:val="00293CA7"/>
    <w:rsid w:val="00293F62"/>
    <w:rsid w:val="00294CC6"/>
    <w:rsid w:val="00294FD6"/>
    <w:rsid w:val="002952AD"/>
    <w:rsid w:val="00295312"/>
    <w:rsid w:val="00295602"/>
    <w:rsid w:val="002957E0"/>
    <w:rsid w:val="00296343"/>
    <w:rsid w:val="002966C6"/>
    <w:rsid w:val="00296B7A"/>
    <w:rsid w:val="00297562"/>
    <w:rsid w:val="00297D66"/>
    <w:rsid w:val="002A0745"/>
    <w:rsid w:val="002A07AB"/>
    <w:rsid w:val="002A0D35"/>
    <w:rsid w:val="002A13FD"/>
    <w:rsid w:val="002A169E"/>
    <w:rsid w:val="002A1B5B"/>
    <w:rsid w:val="002A25DB"/>
    <w:rsid w:val="002A32A5"/>
    <w:rsid w:val="002A3629"/>
    <w:rsid w:val="002A37BC"/>
    <w:rsid w:val="002A49DE"/>
    <w:rsid w:val="002A4E29"/>
    <w:rsid w:val="002A5047"/>
    <w:rsid w:val="002A5EB2"/>
    <w:rsid w:val="002A6365"/>
    <w:rsid w:val="002A642A"/>
    <w:rsid w:val="002A67A5"/>
    <w:rsid w:val="002A6F8E"/>
    <w:rsid w:val="002A7724"/>
    <w:rsid w:val="002A7EF5"/>
    <w:rsid w:val="002A7F64"/>
    <w:rsid w:val="002B0236"/>
    <w:rsid w:val="002B0E9C"/>
    <w:rsid w:val="002B14CC"/>
    <w:rsid w:val="002B1F71"/>
    <w:rsid w:val="002B2271"/>
    <w:rsid w:val="002B23E8"/>
    <w:rsid w:val="002B2E5C"/>
    <w:rsid w:val="002B3311"/>
    <w:rsid w:val="002B35A6"/>
    <w:rsid w:val="002B35F7"/>
    <w:rsid w:val="002B3EBD"/>
    <w:rsid w:val="002B4599"/>
    <w:rsid w:val="002B4B95"/>
    <w:rsid w:val="002B4E02"/>
    <w:rsid w:val="002B5923"/>
    <w:rsid w:val="002B66F8"/>
    <w:rsid w:val="002B6881"/>
    <w:rsid w:val="002B6A64"/>
    <w:rsid w:val="002B6E5F"/>
    <w:rsid w:val="002B7189"/>
    <w:rsid w:val="002B7362"/>
    <w:rsid w:val="002B750C"/>
    <w:rsid w:val="002B78A2"/>
    <w:rsid w:val="002C039A"/>
    <w:rsid w:val="002C0FB3"/>
    <w:rsid w:val="002C1240"/>
    <w:rsid w:val="002C12B0"/>
    <w:rsid w:val="002C13FA"/>
    <w:rsid w:val="002C140B"/>
    <w:rsid w:val="002C1547"/>
    <w:rsid w:val="002C1871"/>
    <w:rsid w:val="002C1D11"/>
    <w:rsid w:val="002C1D74"/>
    <w:rsid w:val="002C1EDE"/>
    <w:rsid w:val="002C2B51"/>
    <w:rsid w:val="002C2D5C"/>
    <w:rsid w:val="002C3148"/>
    <w:rsid w:val="002C3225"/>
    <w:rsid w:val="002C3E68"/>
    <w:rsid w:val="002C416A"/>
    <w:rsid w:val="002C4226"/>
    <w:rsid w:val="002C4F01"/>
    <w:rsid w:val="002C5901"/>
    <w:rsid w:val="002C6605"/>
    <w:rsid w:val="002C67F3"/>
    <w:rsid w:val="002C69C7"/>
    <w:rsid w:val="002C6B68"/>
    <w:rsid w:val="002C7578"/>
    <w:rsid w:val="002C760A"/>
    <w:rsid w:val="002D0259"/>
    <w:rsid w:val="002D0482"/>
    <w:rsid w:val="002D134C"/>
    <w:rsid w:val="002D15D0"/>
    <w:rsid w:val="002D19E1"/>
    <w:rsid w:val="002D2442"/>
    <w:rsid w:val="002D24E6"/>
    <w:rsid w:val="002D472F"/>
    <w:rsid w:val="002D56E7"/>
    <w:rsid w:val="002D5F9A"/>
    <w:rsid w:val="002D6429"/>
    <w:rsid w:val="002D71FA"/>
    <w:rsid w:val="002D7517"/>
    <w:rsid w:val="002E0194"/>
    <w:rsid w:val="002E0523"/>
    <w:rsid w:val="002E0CEF"/>
    <w:rsid w:val="002E1612"/>
    <w:rsid w:val="002E16C0"/>
    <w:rsid w:val="002E1A11"/>
    <w:rsid w:val="002E1E3B"/>
    <w:rsid w:val="002E1F62"/>
    <w:rsid w:val="002E200D"/>
    <w:rsid w:val="002E2912"/>
    <w:rsid w:val="002E291C"/>
    <w:rsid w:val="002E2A3E"/>
    <w:rsid w:val="002E2C45"/>
    <w:rsid w:val="002E3695"/>
    <w:rsid w:val="002E42EB"/>
    <w:rsid w:val="002E4DEF"/>
    <w:rsid w:val="002E55CD"/>
    <w:rsid w:val="002E5B38"/>
    <w:rsid w:val="002E5DB8"/>
    <w:rsid w:val="002E63E0"/>
    <w:rsid w:val="002E67F9"/>
    <w:rsid w:val="002E6A1A"/>
    <w:rsid w:val="002E6A90"/>
    <w:rsid w:val="002E7655"/>
    <w:rsid w:val="002E7D3E"/>
    <w:rsid w:val="002F0066"/>
    <w:rsid w:val="002F058A"/>
    <w:rsid w:val="002F0DD3"/>
    <w:rsid w:val="002F0FB4"/>
    <w:rsid w:val="002F11D2"/>
    <w:rsid w:val="002F138B"/>
    <w:rsid w:val="002F1822"/>
    <w:rsid w:val="002F2150"/>
    <w:rsid w:val="002F2290"/>
    <w:rsid w:val="002F2D78"/>
    <w:rsid w:val="002F2F5E"/>
    <w:rsid w:val="002F3A72"/>
    <w:rsid w:val="002F3AF3"/>
    <w:rsid w:val="002F3AFB"/>
    <w:rsid w:val="002F5215"/>
    <w:rsid w:val="002F547A"/>
    <w:rsid w:val="002F57EE"/>
    <w:rsid w:val="002F5ABC"/>
    <w:rsid w:val="002F5D56"/>
    <w:rsid w:val="002F67DF"/>
    <w:rsid w:val="002F685A"/>
    <w:rsid w:val="002F68FF"/>
    <w:rsid w:val="002F75F6"/>
    <w:rsid w:val="002F7B9E"/>
    <w:rsid w:val="002F7FC8"/>
    <w:rsid w:val="003004EA"/>
    <w:rsid w:val="003009A3"/>
    <w:rsid w:val="00300C24"/>
    <w:rsid w:val="003013B9"/>
    <w:rsid w:val="003013FF"/>
    <w:rsid w:val="00301899"/>
    <w:rsid w:val="00302380"/>
    <w:rsid w:val="003026C3"/>
    <w:rsid w:val="003027EA"/>
    <w:rsid w:val="003027F4"/>
    <w:rsid w:val="0030327D"/>
    <w:rsid w:val="00304B64"/>
    <w:rsid w:val="0030541C"/>
    <w:rsid w:val="00305D21"/>
    <w:rsid w:val="003063DE"/>
    <w:rsid w:val="003068CB"/>
    <w:rsid w:val="003069F6"/>
    <w:rsid w:val="00306D50"/>
    <w:rsid w:val="003079AE"/>
    <w:rsid w:val="00307CD0"/>
    <w:rsid w:val="00310035"/>
    <w:rsid w:val="003107F6"/>
    <w:rsid w:val="00311486"/>
    <w:rsid w:val="0031196C"/>
    <w:rsid w:val="003119C7"/>
    <w:rsid w:val="0031396A"/>
    <w:rsid w:val="00313A3C"/>
    <w:rsid w:val="0031414E"/>
    <w:rsid w:val="00314D18"/>
    <w:rsid w:val="003155FE"/>
    <w:rsid w:val="003156D7"/>
    <w:rsid w:val="003157DE"/>
    <w:rsid w:val="00315D12"/>
    <w:rsid w:val="00315E31"/>
    <w:rsid w:val="00316C12"/>
    <w:rsid w:val="003171F1"/>
    <w:rsid w:val="00317448"/>
    <w:rsid w:val="003176FC"/>
    <w:rsid w:val="00317CEB"/>
    <w:rsid w:val="00317EAC"/>
    <w:rsid w:val="00317F91"/>
    <w:rsid w:val="003200D6"/>
    <w:rsid w:val="003209D6"/>
    <w:rsid w:val="00320DCB"/>
    <w:rsid w:val="00320F9E"/>
    <w:rsid w:val="00321158"/>
    <w:rsid w:val="00321442"/>
    <w:rsid w:val="003219B6"/>
    <w:rsid w:val="0032238C"/>
    <w:rsid w:val="0032297E"/>
    <w:rsid w:val="003229B7"/>
    <w:rsid w:val="00322F66"/>
    <w:rsid w:val="0032341E"/>
    <w:rsid w:val="0032394E"/>
    <w:rsid w:val="00323F3F"/>
    <w:rsid w:val="00323FCC"/>
    <w:rsid w:val="00324731"/>
    <w:rsid w:val="0032568F"/>
    <w:rsid w:val="00325905"/>
    <w:rsid w:val="00325EEC"/>
    <w:rsid w:val="00326C5B"/>
    <w:rsid w:val="00327DAB"/>
    <w:rsid w:val="00327DD5"/>
    <w:rsid w:val="003309FA"/>
    <w:rsid w:val="003311D3"/>
    <w:rsid w:val="0033158C"/>
    <w:rsid w:val="003318CA"/>
    <w:rsid w:val="00331D74"/>
    <w:rsid w:val="00331EDC"/>
    <w:rsid w:val="003322A9"/>
    <w:rsid w:val="003325DE"/>
    <w:rsid w:val="00332950"/>
    <w:rsid w:val="00332C40"/>
    <w:rsid w:val="0033380F"/>
    <w:rsid w:val="00333A07"/>
    <w:rsid w:val="00333A96"/>
    <w:rsid w:val="00334244"/>
    <w:rsid w:val="00334A4C"/>
    <w:rsid w:val="00334BF9"/>
    <w:rsid w:val="00334C5F"/>
    <w:rsid w:val="003350E5"/>
    <w:rsid w:val="003354F0"/>
    <w:rsid w:val="003359B6"/>
    <w:rsid w:val="00336577"/>
    <w:rsid w:val="003369F4"/>
    <w:rsid w:val="00336A70"/>
    <w:rsid w:val="00336A8E"/>
    <w:rsid w:val="00336EFE"/>
    <w:rsid w:val="0033719A"/>
    <w:rsid w:val="003373EB"/>
    <w:rsid w:val="00337474"/>
    <w:rsid w:val="0033754E"/>
    <w:rsid w:val="003375A2"/>
    <w:rsid w:val="00337FDF"/>
    <w:rsid w:val="0034090C"/>
    <w:rsid w:val="003413A8"/>
    <w:rsid w:val="00341515"/>
    <w:rsid w:val="00341648"/>
    <w:rsid w:val="00341A59"/>
    <w:rsid w:val="00342156"/>
    <w:rsid w:val="0034217C"/>
    <w:rsid w:val="003421F6"/>
    <w:rsid w:val="0034255B"/>
    <w:rsid w:val="00342EDB"/>
    <w:rsid w:val="003435BF"/>
    <w:rsid w:val="0034433B"/>
    <w:rsid w:val="003443DF"/>
    <w:rsid w:val="00344562"/>
    <w:rsid w:val="0034462E"/>
    <w:rsid w:val="00344759"/>
    <w:rsid w:val="003447D2"/>
    <w:rsid w:val="003453FB"/>
    <w:rsid w:val="00345706"/>
    <w:rsid w:val="003458D1"/>
    <w:rsid w:val="00346155"/>
    <w:rsid w:val="00346861"/>
    <w:rsid w:val="0034707A"/>
    <w:rsid w:val="003474F6"/>
    <w:rsid w:val="00347524"/>
    <w:rsid w:val="00350746"/>
    <w:rsid w:val="0035082C"/>
    <w:rsid w:val="0035095E"/>
    <w:rsid w:val="0035105F"/>
    <w:rsid w:val="0035155E"/>
    <w:rsid w:val="003518CA"/>
    <w:rsid w:val="00351ED4"/>
    <w:rsid w:val="00352270"/>
    <w:rsid w:val="0035270D"/>
    <w:rsid w:val="00352CB0"/>
    <w:rsid w:val="0035377B"/>
    <w:rsid w:val="0035386F"/>
    <w:rsid w:val="00353ACE"/>
    <w:rsid w:val="00354037"/>
    <w:rsid w:val="00354283"/>
    <w:rsid w:val="00354355"/>
    <w:rsid w:val="0035441C"/>
    <w:rsid w:val="0035442A"/>
    <w:rsid w:val="0035506F"/>
    <w:rsid w:val="003550B9"/>
    <w:rsid w:val="00355DFA"/>
    <w:rsid w:val="00355F59"/>
    <w:rsid w:val="00356A02"/>
    <w:rsid w:val="00356E29"/>
    <w:rsid w:val="00357017"/>
    <w:rsid w:val="00357019"/>
    <w:rsid w:val="00357098"/>
    <w:rsid w:val="00357181"/>
    <w:rsid w:val="00357BB6"/>
    <w:rsid w:val="00357F92"/>
    <w:rsid w:val="00360340"/>
    <w:rsid w:val="003607EF"/>
    <w:rsid w:val="00360879"/>
    <w:rsid w:val="00360D34"/>
    <w:rsid w:val="00360FF9"/>
    <w:rsid w:val="003611B9"/>
    <w:rsid w:val="003611C0"/>
    <w:rsid w:val="0036163F"/>
    <w:rsid w:val="00361D49"/>
    <w:rsid w:val="003620CC"/>
    <w:rsid w:val="00362358"/>
    <w:rsid w:val="00362E21"/>
    <w:rsid w:val="00362E53"/>
    <w:rsid w:val="00363212"/>
    <w:rsid w:val="003633F1"/>
    <w:rsid w:val="003640D3"/>
    <w:rsid w:val="00364104"/>
    <w:rsid w:val="00364C25"/>
    <w:rsid w:val="00364E7F"/>
    <w:rsid w:val="00365056"/>
    <w:rsid w:val="003652DE"/>
    <w:rsid w:val="00365535"/>
    <w:rsid w:val="00365AB0"/>
    <w:rsid w:val="00366051"/>
    <w:rsid w:val="00366507"/>
    <w:rsid w:val="0036652A"/>
    <w:rsid w:val="00366664"/>
    <w:rsid w:val="00366AC5"/>
    <w:rsid w:val="0036767C"/>
    <w:rsid w:val="00367C9C"/>
    <w:rsid w:val="00367E83"/>
    <w:rsid w:val="00370783"/>
    <w:rsid w:val="003717A1"/>
    <w:rsid w:val="00371A6A"/>
    <w:rsid w:val="00371FA1"/>
    <w:rsid w:val="003721D3"/>
    <w:rsid w:val="00372812"/>
    <w:rsid w:val="003729B5"/>
    <w:rsid w:val="00372BA2"/>
    <w:rsid w:val="003730B0"/>
    <w:rsid w:val="0037316C"/>
    <w:rsid w:val="0037319F"/>
    <w:rsid w:val="003732E8"/>
    <w:rsid w:val="003737E4"/>
    <w:rsid w:val="00373E8B"/>
    <w:rsid w:val="003740CF"/>
    <w:rsid w:val="00374196"/>
    <w:rsid w:val="003742DC"/>
    <w:rsid w:val="003757D7"/>
    <w:rsid w:val="003761CB"/>
    <w:rsid w:val="00376762"/>
    <w:rsid w:val="00376934"/>
    <w:rsid w:val="00376F31"/>
    <w:rsid w:val="00376F3A"/>
    <w:rsid w:val="00377306"/>
    <w:rsid w:val="003774EF"/>
    <w:rsid w:val="003779A1"/>
    <w:rsid w:val="003810A9"/>
    <w:rsid w:val="003812AF"/>
    <w:rsid w:val="003813C2"/>
    <w:rsid w:val="003814F6"/>
    <w:rsid w:val="00381846"/>
    <w:rsid w:val="00381A7C"/>
    <w:rsid w:val="00382934"/>
    <w:rsid w:val="00382E33"/>
    <w:rsid w:val="00383B33"/>
    <w:rsid w:val="00383DDE"/>
    <w:rsid w:val="00383E27"/>
    <w:rsid w:val="00383F6F"/>
    <w:rsid w:val="00383F94"/>
    <w:rsid w:val="00384063"/>
    <w:rsid w:val="0038406E"/>
    <w:rsid w:val="00384169"/>
    <w:rsid w:val="003841F8"/>
    <w:rsid w:val="0038437B"/>
    <w:rsid w:val="0038438D"/>
    <w:rsid w:val="00384C92"/>
    <w:rsid w:val="00384CA7"/>
    <w:rsid w:val="0038501C"/>
    <w:rsid w:val="00385655"/>
    <w:rsid w:val="00385D0A"/>
    <w:rsid w:val="00386C07"/>
    <w:rsid w:val="00386F7F"/>
    <w:rsid w:val="00387007"/>
    <w:rsid w:val="0038707E"/>
    <w:rsid w:val="00387D50"/>
    <w:rsid w:val="00390C79"/>
    <w:rsid w:val="00390F2C"/>
    <w:rsid w:val="00391B02"/>
    <w:rsid w:val="0039229B"/>
    <w:rsid w:val="003922D1"/>
    <w:rsid w:val="00392574"/>
    <w:rsid w:val="0039257F"/>
    <w:rsid w:val="003925C8"/>
    <w:rsid w:val="003926A1"/>
    <w:rsid w:val="00392E99"/>
    <w:rsid w:val="00393355"/>
    <w:rsid w:val="00393463"/>
    <w:rsid w:val="00393741"/>
    <w:rsid w:val="0039410A"/>
    <w:rsid w:val="0039447C"/>
    <w:rsid w:val="003949BD"/>
    <w:rsid w:val="003955D7"/>
    <w:rsid w:val="003963E4"/>
    <w:rsid w:val="0039640A"/>
    <w:rsid w:val="00396508"/>
    <w:rsid w:val="00396795"/>
    <w:rsid w:val="00396821"/>
    <w:rsid w:val="00396CA0"/>
    <w:rsid w:val="00397961"/>
    <w:rsid w:val="00397ED6"/>
    <w:rsid w:val="003A005C"/>
    <w:rsid w:val="003A0BF9"/>
    <w:rsid w:val="003A1E0E"/>
    <w:rsid w:val="003A1F9D"/>
    <w:rsid w:val="003A206D"/>
    <w:rsid w:val="003A254E"/>
    <w:rsid w:val="003A258C"/>
    <w:rsid w:val="003A2CFC"/>
    <w:rsid w:val="003A2EE9"/>
    <w:rsid w:val="003A3059"/>
    <w:rsid w:val="003A329A"/>
    <w:rsid w:val="003A4532"/>
    <w:rsid w:val="003A5B98"/>
    <w:rsid w:val="003A60E1"/>
    <w:rsid w:val="003A64E8"/>
    <w:rsid w:val="003A6A96"/>
    <w:rsid w:val="003A6D3D"/>
    <w:rsid w:val="003A6DBE"/>
    <w:rsid w:val="003A71A4"/>
    <w:rsid w:val="003A7654"/>
    <w:rsid w:val="003A77DD"/>
    <w:rsid w:val="003A78C4"/>
    <w:rsid w:val="003A79C6"/>
    <w:rsid w:val="003A7B13"/>
    <w:rsid w:val="003A7C49"/>
    <w:rsid w:val="003B00E2"/>
    <w:rsid w:val="003B0270"/>
    <w:rsid w:val="003B0427"/>
    <w:rsid w:val="003B12DF"/>
    <w:rsid w:val="003B2967"/>
    <w:rsid w:val="003B30CC"/>
    <w:rsid w:val="003B3764"/>
    <w:rsid w:val="003B3D75"/>
    <w:rsid w:val="003B4678"/>
    <w:rsid w:val="003B4A6D"/>
    <w:rsid w:val="003B5137"/>
    <w:rsid w:val="003B5E75"/>
    <w:rsid w:val="003B5E7A"/>
    <w:rsid w:val="003B5EF8"/>
    <w:rsid w:val="003B6665"/>
    <w:rsid w:val="003B673C"/>
    <w:rsid w:val="003B68A8"/>
    <w:rsid w:val="003B6E0E"/>
    <w:rsid w:val="003B726A"/>
    <w:rsid w:val="003B72FC"/>
    <w:rsid w:val="003B76F6"/>
    <w:rsid w:val="003B7854"/>
    <w:rsid w:val="003B7AF7"/>
    <w:rsid w:val="003B7B4A"/>
    <w:rsid w:val="003C0679"/>
    <w:rsid w:val="003C06BA"/>
    <w:rsid w:val="003C0BCE"/>
    <w:rsid w:val="003C0E65"/>
    <w:rsid w:val="003C18CD"/>
    <w:rsid w:val="003C1D08"/>
    <w:rsid w:val="003C1E46"/>
    <w:rsid w:val="003C1FCC"/>
    <w:rsid w:val="003C36BA"/>
    <w:rsid w:val="003C39CA"/>
    <w:rsid w:val="003C4388"/>
    <w:rsid w:val="003C463B"/>
    <w:rsid w:val="003C46A9"/>
    <w:rsid w:val="003C4840"/>
    <w:rsid w:val="003C4926"/>
    <w:rsid w:val="003C59BD"/>
    <w:rsid w:val="003C6917"/>
    <w:rsid w:val="003C6EF7"/>
    <w:rsid w:val="003C71C3"/>
    <w:rsid w:val="003C7489"/>
    <w:rsid w:val="003C7504"/>
    <w:rsid w:val="003C7C9A"/>
    <w:rsid w:val="003D03A1"/>
    <w:rsid w:val="003D0971"/>
    <w:rsid w:val="003D0E28"/>
    <w:rsid w:val="003D1DFC"/>
    <w:rsid w:val="003D2229"/>
    <w:rsid w:val="003D23D5"/>
    <w:rsid w:val="003D24A4"/>
    <w:rsid w:val="003D2D81"/>
    <w:rsid w:val="003D49AE"/>
    <w:rsid w:val="003D4FCF"/>
    <w:rsid w:val="003D52AC"/>
    <w:rsid w:val="003D53F4"/>
    <w:rsid w:val="003D55E6"/>
    <w:rsid w:val="003D5CE6"/>
    <w:rsid w:val="003D5D36"/>
    <w:rsid w:val="003D6165"/>
    <w:rsid w:val="003D6E23"/>
    <w:rsid w:val="003D78F8"/>
    <w:rsid w:val="003D7942"/>
    <w:rsid w:val="003D7AAF"/>
    <w:rsid w:val="003D7AC0"/>
    <w:rsid w:val="003D7DBB"/>
    <w:rsid w:val="003E0828"/>
    <w:rsid w:val="003E1DF5"/>
    <w:rsid w:val="003E1FEF"/>
    <w:rsid w:val="003E2242"/>
    <w:rsid w:val="003E3C1C"/>
    <w:rsid w:val="003E3E08"/>
    <w:rsid w:val="003E47F5"/>
    <w:rsid w:val="003E4B19"/>
    <w:rsid w:val="003E529C"/>
    <w:rsid w:val="003E5868"/>
    <w:rsid w:val="003E5DE5"/>
    <w:rsid w:val="003E6748"/>
    <w:rsid w:val="003E6DB4"/>
    <w:rsid w:val="003E74DE"/>
    <w:rsid w:val="003F065A"/>
    <w:rsid w:val="003F0B93"/>
    <w:rsid w:val="003F0E5A"/>
    <w:rsid w:val="003F0F57"/>
    <w:rsid w:val="003F1889"/>
    <w:rsid w:val="003F19D6"/>
    <w:rsid w:val="003F1A83"/>
    <w:rsid w:val="003F20C6"/>
    <w:rsid w:val="003F26EA"/>
    <w:rsid w:val="003F2B27"/>
    <w:rsid w:val="003F2FA2"/>
    <w:rsid w:val="003F3C2F"/>
    <w:rsid w:val="003F3F17"/>
    <w:rsid w:val="003F40F9"/>
    <w:rsid w:val="003F432D"/>
    <w:rsid w:val="003F43D2"/>
    <w:rsid w:val="003F45DD"/>
    <w:rsid w:val="003F5074"/>
    <w:rsid w:val="003F55A1"/>
    <w:rsid w:val="003F581D"/>
    <w:rsid w:val="003F5C48"/>
    <w:rsid w:val="003F657F"/>
    <w:rsid w:val="003F6929"/>
    <w:rsid w:val="003F69F4"/>
    <w:rsid w:val="003F6A45"/>
    <w:rsid w:val="003F7339"/>
    <w:rsid w:val="003F75AE"/>
    <w:rsid w:val="003F76E8"/>
    <w:rsid w:val="003F77C0"/>
    <w:rsid w:val="003F7932"/>
    <w:rsid w:val="003F7B06"/>
    <w:rsid w:val="003F7E99"/>
    <w:rsid w:val="004002E7"/>
    <w:rsid w:val="00400A52"/>
    <w:rsid w:val="00400A76"/>
    <w:rsid w:val="004010A0"/>
    <w:rsid w:val="00401344"/>
    <w:rsid w:val="0040161D"/>
    <w:rsid w:val="0040197C"/>
    <w:rsid w:val="00401BE7"/>
    <w:rsid w:val="00402066"/>
    <w:rsid w:val="00402126"/>
    <w:rsid w:val="004023A8"/>
    <w:rsid w:val="00402AF5"/>
    <w:rsid w:val="004034A8"/>
    <w:rsid w:val="004039B4"/>
    <w:rsid w:val="004042A4"/>
    <w:rsid w:val="00404BC8"/>
    <w:rsid w:val="00404EC4"/>
    <w:rsid w:val="00405315"/>
    <w:rsid w:val="004055A6"/>
    <w:rsid w:val="00405C8B"/>
    <w:rsid w:val="004062DD"/>
    <w:rsid w:val="0040642C"/>
    <w:rsid w:val="00406E95"/>
    <w:rsid w:val="004071E3"/>
    <w:rsid w:val="004073E9"/>
    <w:rsid w:val="00407F00"/>
    <w:rsid w:val="004102C5"/>
    <w:rsid w:val="00410A03"/>
    <w:rsid w:val="00410EEA"/>
    <w:rsid w:val="004115A4"/>
    <w:rsid w:val="00411941"/>
    <w:rsid w:val="004119D1"/>
    <w:rsid w:val="00411CC3"/>
    <w:rsid w:val="004123BC"/>
    <w:rsid w:val="004125E7"/>
    <w:rsid w:val="00412A4D"/>
    <w:rsid w:val="004131BE"/>
    <w:rsid w:val="00413CD9"/>
    <w:rsid w:val="00413E1F"/>
    <w:rsid w:val="00414D47"/>
    <w:rsid w:val="004153A3"/>
    <w:rsid w:val="00415951"/>
    <w:rsid w:val="00415975"/>
    <w:rsid w:val="00416802"/>
    <w:rsid w:val="00416CAE"/>
    <w:rsid w:val="004171B4"/>
    <w:rsid w:val="00420509"/>
    <w:rsid w:val="00420E0B"/>
    <w:rsid w:val="0042104B"/>
    <w:rsid w:val="00421796"/>
    <w:rsid w:val="00421814"/>
    <w:rsid w:val="00421839"/>
    <w:rsid w:val="00421DC3"/>
    <w:rsid w:val="00421E50"/>
    <w:rsid w:val="004223EC"/>
    <w:rsid w:val="0042287F"/>
    <w:rsid w:val="00422E4A"/>
    <w:rsid w:val="00423654"/>
    <w:rsid w:val="00423ECB"/>
    <w:rsid w:val="004240F5"/>
    <w:rsid w:val="00424A25"/>
    <w:rsid w:val="00424F52"/>
    <w:rsid w:val="00425508"/>
    <w:rsid w:val="00425949"/>
    <w:rsid w:val="00425C67"/>
    <w:rsid w:val="004260A9"/>
    <w:rsid w:val="004260AE"/>
    <w:rsid w:val="004267CB"/>
    <w:rsid w:val="00426C2A"/>
    <w:rsid w:val="00426EA2"/>
    <w:rsid w:val="004276B5"/>
    <w:rsid w:val="004277D4"/>
    <w:rsid w:val="00427C79"/>
    <w:rsid w:val="004302C9"/>
    <w:rsid w:val="004303CD"/>
    <w:rsid w:val="0043159A"/>
    <w:rsid w:val="004317A5"/>
    <w:rsid w:val="004317BB"/>
    <w:rsid w:val="004318B0"/>
    <w:rsid w:val="004322B4"/>
    <w:rsid w:val="004326C1"/>
    <w:rsid w:val="004326F1"/>
    <w:rsid w:val="00432A8E"/>
    <w:rsid w:val="00432AD4"/>
    <w:rsid w:val="00432C72"/>
    <w:rsid w:val="00432EB9"/>
    <w:rsid w:val="004332A2"/>
    <w:rsid w:val="0043396B"/>
    <w:rsid w:val="00433C0F"/>
    <w:rsid w:val="00433CBA"/>
    <w:rsid w:val="00434155"/>
    <w:rsid w:val="00435078"/>
    <w:rsid w:val="00435C52"/>
    <w:rsid w:val="00436260"/>
    <w:rsid w:val="004364E7"/>
    <w:rsid w:val="004367B3"/>
    <w:rsid w:val="0043689E"/>
    <w:rsid w:val="00436A6F"/>
    <w:rsid w:val="00436BD4"/>
    <w:rsid w:val="00436BEE"/>
    <w:rsid w:val="00436E77"/>
    <w:rsid w:val="00437063"/>
    <w:rsid w:val="00437843"/>
    <w:rsid w:val="00437D50"/>
    <w:rsid w:val="00437F70"/>
    <w:rsid w:val="004400FC"/>
    <w:rsid w:val="00440675"/>
    <w:rsid w:val="00440E56"/>
    <w:rsid w:val="00441128"/>
    <w:rsid w:val="004418E7"/>
    <w:rsid w:val="0044191E"/>
    <w:rsid w:val="00441EDC"/>
    <w:rsid w:val="00442239"/>
    <w:rsid w:val="00442AB7"/>
    <w:rsid w:val="00442D3A"/>
    <w:rsid w:val="00442F77"/>
    <w:rsid w:val="00442F7A"/>
    <w:rsid w:val="00443736"/>
    <w:rsid w:val="00443CA8"/>
    <w:rsid w:val="00443F61"/>
    <w:rsid w:val="004441D3"/>
    <w:rsid w:val="0044420A"/>
    <w:rsid w:val="004446F0"/>
    <w:rsid w:val="004447E1"/>
    <w:rsid w:val="00444992"/>
    <w:rsid w:val="00444C38"/>
    <w:rsid w:val="00444C4F"/>
    <w:rsid w:val="004455E8"/>
    <w:rsid w:val="004456F6"/>
    <w:rsid w:val="00445AEC"/>
    <w:rsid w:val="004462D1"/>
    <w:rsid w:val="00446626"/>
    <w:rsid w:val="00446A71"/>
    <w:rsid w:val="00446BB2"/>
    <w:rsid w:val="004470F1"/>
    <w:rsid w:val="004472B3"/>
    <w:rsid w:val="0044776C"/>
    <w:rsid w:val="00447F56"/>
    <w:rsid w:val="004502FC"/>
    <w:rsid w:val="00450932"/>
    <w:rsid w:val="0045103F"/>
    <w:rsid w:val="00452685"/>
    <w:rsid w:val="004526F8"/>
    <w:rsid w:val="00453190"/>
    <w:rsid w:val="004534D8"/>
    <w:rsid w:val="0045353F"/>
    <w:rsid w:val="0045354A"/>
    <w:rsid w:val="00453DB7"/>
    <w:rsid w:val="00454EC4"/>
    <w:rsid w:val="004550CC"/>
    <w:rsid w:val="00455AA2"/>
    <w:rsid w:val="0045618C"/>
    <w:rsid w:val="0045641E"/>
    <w:rsid w:val="00456618"/>
    <w:rsid w:val="00456A8B"/>
    <w:rsid w:val="00456C3E"/>
    <w:rsid w:val="00457073"/>
    <w:rsid w:val="004571EA"/>
    <w:rsid w:val="0045738F"/>
    <w:rsid w:val="00457586"/>
    <w:rsid w:val="00457F2F"/>
    <w:rsid w:val="0046147C"/>
    <w:rsid w:val="00461B8C"/>
    <w:rsid w:val="00461E1C"/>
    <w:rsid w:val="004623E0"/>
    <w:rsid w:val="00462A0F"/>
    <w:rsid w:val="00463223"/>
    <w:rsid w:val="00463898"/>
    <w:rsid w:val="00463967"/>
    <w:rsid w:val="004639A6"/>
    <w:rsid w:val="00464BB4"/>
    <w:rsid w:val="00464C90"/>
    <w:rsid w:val="00464C9E"/>
    <w:rsid w:val="00465706"/>
    <w:rsid w:val="00465846"/>
    <w:rsid w:val="00465E80"/>
    <w:rsid w:val="00466F47"/>
    <w:rsid w:val="0046700D"/>
    <w:rsid w:val="00467083"/>
    <w:rsid w:val="0046761D"/>
    <w:rsid w:val="004678A1"/>
    <w:rsid w:val="00467B6C"/>
    <w:rsid w:val="0047000E"/>
    <w:rsid w:val="0047009D"/>
    <w:rsid w:val="00470126"/>
    <w:rsid w:val="00470196"/>
    <w:rsid w:val="004704B2"/>
    <w:rsid w:val="0047092F"/>
    <w:rsid w:val="00470A1D"/>
    <w:rsid w:val="00470E62"/>
    <w:rsid w:val="0047118D"/>
    <w:rsid w:val="00471B90"/>
    <w:rsid w:val="00472E64"/>
    <w:rsid w:val="00473993"/>
    <w:rsid w:val="00473D22"/>
    <w:rsid w:val="004744A8"/>
    <w:rsid w:val="00474C4F"/>
    <w:rsid w:val="00474D91"/>
    <w:rsid w:val="00475536"/>
    <w:rsid w:val="00475C52"/>
    <w:rsid w:val="00475D0E"/>
    <w:rsid w:val="00475FE0"/>
    <w:rsid w:val="004761C8"/>
    <w:rsid w:val="004763E3"/>
    <w:rsid w:val="0047692C"/>
    <w:rsid w:val="00477418"/>
    <w:rsid w:val="00477AD6"/>
    <w:rsid w:val="0048083F"/>
    <w:rsid w:val="00480B4F"/>
    <w:rsid w:val="00481738"/>
    <w:rsid w:val="00481A36"/>
    <w:rsid w:val="00481AB0"/>
    <w:rsid w:val="00481D43"/>
    <w:rsid w:val="00481E46"/>
    <w:rsid w:val="00482000"/>
    <w:rsid w:val="00482487"/>
    <w:rsid w:val="00482639"/>
    <w:rsid w:val="004829D9"/>
    <w:rsid w:val="00483371"/>
    <w:rsid w:val="0048355C"/>
    <w:rsid w:val="00483A05"/>
    <w:rsid w:val="00483FDB"/>
    <w:rsid w:val="00484177"/>
    <w:rsid w:val="00484659"/>
    <w:rsid w:val="00484C21"/>
    <w:rsid w:val="00484D90"/>
    <w:rsid w:val="00484FC1"/>
    <w:rsid w:val="00485AC2"/>
    <w:rsid w:val="00485E7C"/>
    <w:rsid w:val="00485EC3"/>
    <w:rsid w:val="00486145"/>
    <w:rsid w:val="0048672F"/>
    <w:rsid w:val="00486F12"/>
    <w:rsid w:val="0048758A"/>
    <w:rsid w:val="00487973"/>
    <w:rsid w:val="00487DC1"/>
    <w:rsid w:val="00490418"/>
    <w:rsid w:val="00490512"/>
    <w:rsid w:val="004905EF"/>
    <w:rsid w:val="00490C16"/>
    <w:rsid w:val="004912E4"/>
    <w:rsid w:val="0049163B"/>
    <w:rsid w:val="00491AFC"/>
    <w:rsid w:val="00491C10"/>
    <w:rsid w:val="00492132"/>
    <w:rsid w:val="00492A52"/>
    <w:rsid w:val="0049320E"/>
    <w:rsid w:val="0049335B"/>
    <w:rsid w:val="00493C75"/>
    <w:rsid w:val="00494140"/>
    <w:rsid w:val="00494C8A"/>
    <w:rsid w:val="00495005"/>
    <w:rsid w:val="004952B9"/>
    <w:rsid w:val="00495504"/>
    <w:rsid w:val="00495741"/>
    <w:rsid w:val="00495FF0"/>
    <w:rsid w:val="004967A5"/>
    <w:rsid w:val="0049693C"/>
    <w:rsid w:val="00496BF3"/>
    <w:rsid w:val="00496E5A"/>
    <w:rsid w:val="004970C2"/>
    <w:rsid w:val="0049743E"/>
    <w:rsid w:val="0049771C"/>
    <w:rsid w:val="004977B5"/>
    <w:rsid w:val="00497915"/>
    <w:rsid w:val="004A007E"/>
    <w:rsid w:val="004A00B7"/>
    <w:rsid w:val="004A130E"/>
    <w:rsid w:val="004A1447"/>
    <w:rsid w:val="004A27E5"/>
    <w:rsid w:val="004A2971"/>
    <w:rsid w:val="004A3976"/>
    <w:rsid w:val="004A3C40"/>
    <w:rsid w:val="004A3CD1"/>
    <w:rsid w:val="004A45C5"/>
    <w:rsid w:val="004A4C51"/>
    <w:rsid w:val="004A4F06"/>
    <w:rsid w:val="004A5269"/>
    <w:rsid w:val="004A5325"/>
    <w:rsid w:val="004A5394"/>
    <w:rsid w:val="004A58B2"/>
    <w:rsid w:val="004A6C44"/>
    <w:rsid w:val="004A6CBA"/>
    <w:rsid w:val="004A6D86"/>
    <w:rsid w:val="004A6EA5"/>
    <w:rsid w:val="004A7116"/>
    <w:rsid w:val="004A72F8"/>
    <w:rsid w:val="004A756F"/>
    <w:rsid w:val="004A763D"/>
    <w:rsid w:val="004A772C"/>
    <w:rsid w:val="004A7F7F"/>
    <w:rsid w:val="004B055A"/>
    <w:rsid w:val="004B08FE"/>
    <w:rsid w:val="004B0C33"/>
    <w:rsid w:val="004B0EA3"/>
    <w:rsid w:val="004B0F63"/>
    <w:rsid w:val="004B1400"/>
    <w:rsid w:val="004B1AE6"/>
    <w:rsid w:val="004B1E00"/>
    <w:rsid w:val="004B1F43"/>
    <w:rsid w:val="004B1F58"/>
    <w:rsid w:val="004B2039"/>
    <w:rsid w:val="004B2438"/>
    <w:rsid w:val="004B24AE"/>
    <w:rsid w:val="004B3294"/>
    <w:rsid w:val="004B3463"/>
    <w:rsid w:val="004B361C"/>
    <w:rsid w:val="004B3A69"/>
    <w:rsid w:val="004B3A6D"/>
    <w:rsid w:val="004B3DE5"/>
    <w:rsid w:val="004B3DEF"/>
    <w:rsid w:val="004B49AB"/>
    <w:rsid w:val="004B4BEC"/>
    <w:rsid w:val="004B5AC3"/>
    <w:rsid w:val="004B6768"/>
    <w:rsid w:val="004B693D"/>
    <w:rsid w:val="004B6B8D"/>
    <w:rsid w:val="004C0255"/>
    <w:rsid w:val="004C038D"/>
    <w:rsid w:val="004C05BA"/>
    <w:rsid w:val="004C0788"/>
    <w:rsid w:val="004C12EF"/>
    <w:rsid w:val="004C15B2"/>
    <w:rsid w:val="004C237F"/>
    <w:rsid w:val="004C2AE3"/>
    <w:rsid w:val="004C3293"/>
    <w:rsid w:val="004C3301"/>
    <w:rsid w:val="004C3341"/>
    <w:rsid w:val="004C338B"/>
    <w:rsid w:val="004C3B6F"/>
    <w:rsid w:val="004C4B97"/>
    <w:rsid w:val="004C5B3B"/>
    <w:rsid w:val="004C5C51"/>
    <w:rsid w:val="004C5DB9"/>
    <w:rsid w:val="004C5FC3"/>
    <w:rsid w:val="004C6B3D"/>
    <w:rsid w:val="004C6D77"/>
    <w:rsid w:val="004C7B68"/>
    <w:rsid w:val="004C7F20"/>
    <w:rsid w:val="004D1814"/>
    <w:rsid w:val="004D1AC2"/>
    <w:rsid w:val="004D1EEA"/>
    <w:rsid w:val="004D2E27"/>
    <w:rsid w:val="004D2E49"/>
    <w:rsid w:val="004D3361"/>
    <w:rsid w:val="004D367A"/>
    <w:rsid w:val="004D37C1"/>
    <w:rsid w:val="004D3803"/>
    <w:rsid w:val="004D3B55"/>
    <w:rsid w:val="004D3E22"/>
    <w:rsid w:val="004D4643"/>
    <w:rsid w:val="004D4D06"/>
    <w:rsid w:val="004D4F1F"/>
    <w:rsid w:val="004D4F26"/>
    <w:rsid w:val="004D50F1"/>
    <w:rsid w:val="004D630B"/>
    <w:rsid w:val="004D6606"/>
    <w:rsid w:val="004D6884"/>
    <w:rsid w:val="004D6B8C"/>
    <w:rsid w:val="004D6C22"/>
    <w:rsid w:val="004D6D52"/>
    <w:rsid w:val="004D7AF0"/>
    <w:rsid w:val="004E0188"/>
    <w:rsid w:val="004E02C2"/>
    <w:rsid w:val="004E037A"/>
    <w:rsid w:val="004E05FD"/>
    <w:rsid w:val="004E125C"/>
    <w:rsid w:val="004E15C4"/>
    <w:rsid w:val="004E1C52"/>
    <w:rsid w:val="004E2140"/>
    <w:rsid w:val="004E254B"/>
    <w:rsid w:val="004E2DD2"/>
    <w:rsid w:val="004E2DEE"/>
    <w:rsid w:val="004E3122"/>
    <w:rsid w:val="004E318C"/>
    <w:rsid w:val="004E331D"/>
    <w:rsid w:val="004E3438"/>
    <w:rsid w:val="004E34C6"/>
    <w:rsid w:val="004E34E4"/>
    <w:rsid w:val="004E3CFA"/>
    <w:rsid w:val="004E3F7C"/>
    <w:rsid w:val="004E462E"/>
    <w:rsid w:val="004E49CB"/>
    <w:rsid w:val="004E4A36"/>
    <w:rsid w:val="004E4B96"/>
    <w:rsid w:val="004E4D0A"/>
    <w:rsid w:val="004E50D7"/>
    <w:rsid w:val="004E50F6"/>
    <w:rsid w:val="004E5397"/>
    <w:rsid w:val="004E5AC7"/>
    <w:rsid w:val="004E5FD8"/>
    <w:rsid w:val="004E602A"/>
    <w:rsid w:val="004E661C"/>
    <w:rsid w:val="004E6B54"/>
    <w:rsid w:val="004E6D67"/>
    <w:rsid w:val="004E7583"/>
    <w:rsid w:val="004E7EBC"/>
    <w:rsid w:val="004F0054"/>
    <w:rsid w:val="004F01EA"/>
    <w:rsid w:val="004F0AE8"/>
    <w:rsid w:val="004F0FD8"/>
    <w:rsid w:val="004F18B0"/>
    <w:rsid w:val="004F1C68"/>
    <w:rsid w:val="004F1C9F"/>
    <w:rsid w:val="004F1D3C"/>
    <w:rsid w:val="004F21A9"/>
    <w:rsid w:val="004F227D"/>
    <w:rsid w:val="004F2A1A"/>
    <w:rsid w:val="004F2C00"/>
    <w:rsid w:val="004F2CCE"/>
    <w:rsid w:val="004F2F4A"/>
    <w:rsid w:val="004F3131"/>
    <w:rsid w:val="004F3AAB"/>
    <w:rsid w:val="004F3BBB"/>
    <w:rsid w:val="004F3BDB"/>
    <w:rsid w:val="004F3F36"/>
    <w:rsid w:val="004F4408"/>
    <w:rsid w:val="004F459B"/>
    <w:rsid w:val="004F47DC"/>
    <w:rsid w:val="004F506A"/>
    <w:rsid w:val="004F5585"/>
    <w:rsid w:val="004F634B"/>
    <w:rsid w:val="004F68E0"/>
    <w:rsid w:val="004F6EA0"/>
    <w:rsid w:val="004F703F"/>
    <w:rsid w:val="004F70B5"/>
    <w:rsid w:val="004F72D5"/>
    <w:rsid w:val="004F79B3"/>
    <w:rsid w:val="004F7BBC"/>
    <w:rsid w:val="00500478"/>
    <w:rsid w:val="005004EA"/>
    <w:rsid w:val="00500D9C"/>
    <w:rsid w:val="00500E8A"/>
    <w:rsid w:val="00501117"/>
    <w:rsid w:val="005013A4"/>
    <w:rsid w:val="00501831"/>
    <w:rsid w:val="00501D77"/>
    <w:rsid w:val="00502476"/>
    <w:rsid w:val="00502C18"/>
    <w:rsid w:val="00502E41"/>
    <w:rsid w:val="00503917"/>
    <w:rsid w:val="00503A92"/>
    <w:rsid w:val="00504892"/>
    <w:rsid w:val="005048D1"/>
    <w:rsid w:val="00504E0E"/>
    <w:rsid w:val="005054C8"/>
    <w:rsid w:val="005055D4"/>
    <w:rsid w:val="00505A22"/>
    <w:rsid w:val="00505C20"/>
    <w:rsid w:val="00506655"/>
    <w:rsid w:val="005067D9"/>
    <w:rsid w:val="00506B64"/>
    <w:rsid w:val="005074BF"/>
    <w:rsid w:val="00507A49"/>
    <w:rsid w:val="00507E7D"/>
    <w:rsid w:val="0051023A"/>
    <w:rsid w:val="00510321"/>
    <w:rsid w:val="00511238"/>
    <w:rsid w:val="0051147B"/>
    <w:rsid w:val="00511AB7"/>
    <w:rsid w:val="00511FC9"/>
    <w:rsid w:val="00512447"/>
    <w:rsid w:val="00512C7E"/>
    <w:rsid w:val="00513314"/>
    <w:rsid w:val="00513DE7"/>
    <w:rsid w:val="0051442E"/>
    <w:rsid w:val="005147A4"/>
    <w:rsid w:val="00514B3C"/>
    <w:rsid w:val="00514FBC"/>
    <w:rsid w:val="00514FDD"/>
    <w:rsid w:val="005154DD"/>
    <w:rsid w:val="005162AA"/>
    <w:rsid w:val="005165BA"/>
    <w:rsid w:val="00516E0D"/>
    <w:rsid w:val="00517011"/>
    <w:rsid w:val="005178F3"/>
    <w:rsid w:val="0051799A"/>
    <w:rsid w:val="00517A01"/>
    <w:rsid w:val="00517C54"/>
    <w:rsid w:val="00517DA2"/>
    <w:rsid w:val="0052035A"/>
    <w:rsid w:val="00520458"/>
    <w:rsid w:val="005206C1"/>
    <w:rsid w:val="00520CDC"/>
    <w:rsid w:val="005211BE"/>
    <w:rsid w:val="00521214"/>
    <w:rsid w:val="00521A7F"/>
    <w:rsid w:val="00522465"/>
    <w:rsid w:val="00522900"/>
    <w:rsid w:val="00523318"/>
    <w:rsid w:val="005234C3"/>
    <w:rsid w:val="005234DB"/>
    <w:rsid w:val="00523941"/>
    <w:rsid w:val="00523E11"/>
    <w:rsid w:val="005247B4"/>
    <w:rsid w:val="00525259"/>
    <w:rsid w:val="0052568F"/>
    <w:rsid w:val="00525767"/>
    <w:rsid w:val="00526016"/>
    <w:rsid w:val="00526C39"/>
    <w:rsid w:val="00526CFD"/>
    <w:rsid w:val="005272D2"/>
    <w:rsid w:val="00527524"/>
    <w:rsid w:val="00527783"/>
    <w:rsid w:val="0052785E"/>
    <w:rsid w:val="00527F94"/>
    <w:rsid w:val="005303B1"/>
    <w:rsid w:val="00530C17"/>
    <w:rsid w:val="00530CC2"/>
    <w:rsid w:val="0053136D"/>
    <w:rsid w:val="0053184B"/>
    <w:rsid w:val="005319A0"/>
    <w:rsid w:val="00531DF6"/>
    <w:rsid w:val="0053234B"/>
    <w:rsid w:val="005324B1"/>
    <w:rsid w:val="00532549"/>
    <w:rsid w:val="00532AAF"/>
    <w:rsid w:val="005331C9"/>
    <w:rsid w:val="00533607"/>
    <w:rsid w:val="005337F0"/>
    <w:rsid w:val="00533992"/>
    <w:rsid w:val="00533A3E"/>
    <w:rsid w:val="00533B47"/>
    <w:rsid w:val="00533C38"/>
    <w:rsid w:val="00534080"/>
    <w:rsid w:val="005345EA"/>
    <w:rsid w:val="00535327"/>
    <w:rsid w:val="0053563D"/>
    <w:rsid w:val="00535CC7"/>
    <w:rsid w:val="00536073"/>
    <w:rsid w:val="00536778"/>
    <w:rsid w:val="00536836"/>
    <w:rsid w:val="005368DF"/>
    <w:rsid w:val="0053722B"/>
    <w:rsid w:val="00537399"/>
    <w:rsid w:val="00537A1A"/>
    <w:rsid w:val="00540746"/>
    <w:rsid w:val="005409ED"/>
    <w:rsid w:val="00540FA9"/>
    <w:rsid w:val="005410BC"/>
    <w:rsid w:val="005411DA"/>
    <w:rsid w:val="00541C12"/>
    <w:rsid w:val="00541CA5"/>
    <w:rsid w:val="00542100"/>
    <w:rsid w:val="005424CE"/>
    <w:rsid w:val="0054256C"/>
    <w:rsid w:val="005428DF"/>
    <w:rsid w:val="00542FFD"/>
    <w:rsid w:val="00543188"/>
    <w:rsid w:val="0054334D"/>
    <w:rsid w:val="005444C4"/>
    <w:rsid w:val="00544741"/>
    <w:rsid w:val="005447D2"/>
    <w:rsid w:val="005448B8"/>
    <w:rsid w:val="00545758"/>
    <w:rsid w:val="00545A3F"/>
    <w:rsid w:val="00546DC8"/>
    <w:rsid w:val="00546E72"/>
    <w:rsid w:val="00546FC5"/>
    <w:rsid w:val="0054704A"/>
    <w:rsid w:val="005471F8"/>
    <w:rsid w:val="00550A25"/>
    <w:rsid w:val="00550F17"/>
    <w:rsid w:val="005511AE"/>
    <w:rsid w:val="005521A0"/>
    <w:rsid w:val="0055233E"/>
    <w:rsid w:val="0055244D"/>
    <w:rsid w:val="00552B16"/>
    <w:rsid w:val="00552FA7"/>
    <w:rsid w:val="00553137"/>
    <w:rsid w:val="00553697"/>
    <w:rsid w:val="005549DA"/>
    <w:rsid w:val="00554DC9"/>
    <w:rsid w:val="00554FA8"/>
    <w:rsid w:val="00555380"/>
    <w:rsid w:val="00555429"/>
    <w:rsid w:val="005557D5"/>
    <w:rsid w:val="00555809"/>
    <w:rsid w:val="00555A32"/>
    <w:rsid w:val="00557295"/>
    <w:rsid w:val="00557BCA"/>
    <w:rsid w:val="00557D04"/>
    <w:rsid w:val="00560B64"/>
    <w:rsid w:val="00561ADA"/>
    <w:rsid w:val="005620DC"/>
    <w:rsid w:val="00562272"/>
    <w:rsid w:val="0056270C"/>
    <w:rsid w:val="0056272C"/>
    <w:rsid w:val="005627D4"/>
    <w:rsid w:val="00562FF4"/>
    <w:rsid w:val="005636A1"/>
    <w:rsid w:val="005636BD"/>
    <w:rsid w:val="00563861"/>
    <w:rsid w:val="005639ED"/>
    <w:rsid w:val="005645E3"/>
    <w:rsid w:val="00564649"/>
    <w:rsid w:val="0056488B"/>
    <w:rsid w:val="005648D6"/>
    <w:rsid w:val="00564F3B"/>
    <w:rsid w:val="00565B48"/>
    <w:rsid w:val="00565ED5"/>
    <w:rsid w:val="00566006"/>
    <w:rsid w:val="00566017"/>
    <w:rsid w:val="00566A39"/>
    <w:rsid w:val="005670A2"/>
    <w:rsid w:val="00567696"/>
    <w:rsid w:val="005679B8"/>
    <w:rsid w:val="00567AEC"/>
    <w:rsid w:val="0057083C"/>
    <w:rsid w:val="00570C60"/>
    <w:rsid w:val="00570EE2"/>
    <w:rsid w:val="00571489"/>
    <w:rsid w:val="0057150D"/>
    <w:rsid w:val="00571BFA"/>
    <w:rsid w:val="00572423"/>
    <w:rsid w:val="005727F9"/>
    <w:rsid w:val="005736CB"/>
    <w:rsid w:val="0057375E"/>
    <w:rsid w:val="005743B5"/>
    <w:rsid w:val="005743EE"/>
    <w:rsid w:val="005746F0"/>
    <w:rsid w:val="00574DC0"/>
    <w:rsid w:val="005754B2"/>
    <w:rsid w:val="00575529"/>
    <w:rsid w:val="00575B75"/>
    <w:rsid w:val="005765F5"/>
    <w:rsid w:val="00576E3F"/>
    <w:rsid w:val="005774A3"/>
    <w:rsid w:val="005778E3"/>
    <w:rsid w:val="00577B25"/>
    <w:rsid w:val="00577BC6"/>
    <w:rsid w:val="00577F4D"/>
    <w:rsid w:val="00580048"/>
    <w:rsid w:val="005801E9"/>
    <w:rsid w:val="0058031C"/>
    <w:rsid w:val="00580470"/>
    <w:rsid w:val="00580D98"/>
    <w:rsid w:val="00580FCD"/>
    <w:rsid w:val="00581B57"/>
    <w:rsid w:val="00581FDB"/>
    <w:rsid w:val="005827D7"/>
    <w:rsid w:val="00582997"/>
    <w:rsid w:val="00582BFD"/>
    <w:rsid w:val="005830F5"/>
    <w:rsid w:val="005835DA"/>
    <w:rsid w:val="0058396D"/>
    <w:rsid w:val="00583B5A"/>
    <w:rsid w:val="00583DD4"/>
    <w:rsid w:val="00583DF2"/>
    <w:rsid w:val="0058409E"/>
    <w:rsid w:val="005847D8"/>
    <w:rsid w:val="005849C2"/>
    <w:rsid w:val="00584BCA"/>
    <w:rsid w:val="00585083"/>
    <w:rsid w:val="00585289"/>
    <w:rsid w:val="0058549C"/>
    <w:rsid w:val="005855AE"/>
    <w:rsid w:val="00585BAC"/>
    <w:rsid w:val="00586314"/>
    <w:rsid w:val="00586768"/>
    <w:rsid w:val="005867B7"/>
    <w:rsid w:val="00586B5A"/>
    <w:rsid w:val="00586D96"/>
    <w:rsid w:val="0058733F"/>
    <w:rsid w:val="0058747F"/>
    <w:rsid w:val="005878D9"/>
    <w:rsid w:val="00587B2D"/>
    <w:rsid w:val="00587D3E"/>
    <w:rsid w:val="00590622"/>
    <w:rsid w:val="00590C64"/>
    <w:rsid w:val="00590E0E"/>
    <w:rsid w:val="00590F2C"/>
    <w:rsid w:val="00591642"/>
    <w:rsid w:val="0059178B"/>
    <w:rsid w:val="00591CD9"/>
    <w:rsid w:val="00591E75"/>
    <w:rsid w:val="00591F1A"/>
    <w:rsid w:val="00592EAD"/>
    <w:rsid w:val="00592F56"/>
    <w:rsid w:val="005934AF"/>
    <w:rsid w:val="00593679"/>
    <w:rsid w:val="0059457B"/>
    <w:rsid w:val="00594643"/>
    <w:rsid w:val="00594FD4"/>
    <w:rsid w:val="0059528E"/>
    <w:rsid w:val="005956BA"/>
    <w:rsid w:val="0059590B"/>
    <w:rsid w:val="00595D95"/>
    <w:rsid w:val="00596408"/>
    <w:rsid w:val="005965AA"/>
    <w:rsid w:val="00596C5D"/>
    <w:rsid w:val="00596D95"/>
    <w:rsid w:val="005974CA"/>
    <w:rsid w:val="0059765B"/>
    <w:rsid w:val="005976FC"/>
    <w:rsid w:val="005A0535"/>
    <w:rsid w:val="005A06D1"/>
    <w:rsid w:val="005A0C34"/>
    <w:rsid w:val="005A0DF7"/>
    <w:rsid w:val="005A10B0"/>
    <w:rsid w:val="005A1718"/>
    <w:rsid w:val="005A19BE"/>
    <w:rsid w:val="005A19D2"/>
    <w:rsid w:val="005A1AFB"/>
    <w:rsid w:val="005A1B37"/>
    <w:rsid w:val="005A1BBB"/>
    <w:rsid w:val="005A1D33"/>
    <w:rsid w:val="005A1EA3"/>
    <w:rsid w:val="005A2085"/>
    <w:rsid w:val="005A20E5"/>
    <w:rsid w:val="005A20FF"/>
    <w:rsid w:val="005A2DF3"/>
    <w:rsid w:val="005A336D"/>
    <w:rsid w:val="005A3BB2"/>
    <w:rsid w:val="005A44AF"/>
    <w:rsid w:val="005A4548"/>
    <w:rsid w:val="005A456A"/>
    <w:rsid w:val="005A4EE7"/>
    <w:rsid w:val="005A51B9"/>
    <w:rsid w:val="005A5440"/>
    <w:rsid w:val="005A5B03"/>
    <w:rsid w:val="005A5C14"/>
    <w:rsid w:val="005A6ABE"/>
    <w:rsid w:val="005A73ED"/>
    <w:rsid w:val="005A7475"/>
    <w:rsid w:val="005A761A"/>
    <w:rsid w:val="005A7976"/>
    <w:rsid w:val="005A7988"/>
    <w:rsid w:val="005B0158"/>
    <w:rsid w:val="005B039B"/>
    <w:rsid w:val="005B040D"/>
    <w:rsid w:val="005B071E"/>
    <w:rsid w:val="005B10CF"/>
    <w:rsid w:val="005B1165"/>
    <w:rsid w:val="005B17D8"/>
    <w:rsid w:val="005B1B4C"/>
    <w:rsid w:val="005B1F30"/>
    <w:rsid w:val="005B2582"/>
    <w:rsid w:val="005B2B65"/>
    <w:rsid w:val="005B3641"/>
    <w:rsid w:val="005B42EF"/>
    <w:rsid w:val="005B4373"/>
    <w:rsid w:val="005B5B89"/>
    <w:rsid w:val="005B5CD8"/>
    <w:rsid w:val="005B6364"/>
    <w:rsid w:val="005B636F"/>
    <w:rsid w:val="005B68D3"/>
    <w:rsid w:val="005B71EA"/>
    <w:rsid w:val="005B7668"/>
    <w:rsid w:val="005B7821"/>
    <w:rsid w:val="005B7AE9"/>
    <w:rsid w:val="005B7CEF"/>
    <w:rsid w:val="005C003B"/>
    <w:rsid w:val="005C00BF"/>
    <w:rsid w:val="005C022E"/>
    <w:rsid w:val="005C07E3"/>
    <w:rsid w:val="005C0B19"/>
    <w:rsid w:val="005C0C74"/>
    <w:rsid w:val="005C15BE"/>
    <w:rsid w:val="005C1CFA"/>
    <w:rsid w:val="005C204D"/>
    <w:rsid w:val="005C265C"/>
    <w:rsid w:val="005C2AE9"/>
    <w:rsid w:val="005C2F79"/>
    <w:rsid w:val="005C306D"/>
    <w:rsid w:val="005C3093"/>
    <w:rsid w:val="005C34D5"/>
    <w:rsid w:val="005C4DA9"/>
    <w:rsid w:val="005C4EE3"/>
    <w:rsid w:val="005C5370"/>
    <w:rsid w:val="005C58ED"/>
    <w:rsid w:val="005C5A99"/>
    <w:rsid w:val="005C6214"/>
    <w:rsid w:val="005C6A6E"/>
    <w:rsid w:val="005C7974"/>
    <w:rsid w:val="005D0045"/>
    <w:rsid w:val="005D04F2"/>
    <w:rsid w:val="005D0591"/>
    <w:rsid w:val="005D0B59"/>
    <w:rsid w:val="005D0E06"/>
    <w:rsid w:val="005D1A3F"/>
    <w:rsid w:val="005D1BCD"/>
    <w:rsid w:val="005D1C4B"/>
    <w:rsid w:val="005D1D3A"/>
    <w:rsid w:val="005D1DFD"/>
    <w:rsid w:val="005D1E95"/>
    <w:rsid w:val="005D2B80"/>
    <w:rsid w:val="005D2F84"/>
    <w:rsid w:val="005D3D57"/>
    <w:rsid w:val="005D41E8"/>
    <w:rsid w:val="005D4309"/>
    <w:rsid w:val="005D4E27"/>
    <w:rsid w:val="005D5EDF"/>
    <w:rsid w:val="005D6073"/>
    <w:rsid w:val="005D6600"/>
    <w:rsid w:val="005D6B2E"/>
    <w:rsid w:val="005D77C1"/>
    <w:rsid w:val="005D7B81"/>
    <w:rsid w:val="005D7C79"/>
    <w:rsid w:val="005E133B"/>
    <w:rsid w:val="005E17F2"/>
    <w:rsid w:val="005E18DF"/>
    <w:rsid w:val="005E1D0F"/>
    <w:rsid w:val="005E251B"/>
    <w:rsid w:val="005E28C4"/>
    <w:rsid w:val="005E2942"/>
    <w:rsid w:val="005E34B1"/>
    <w:rsid w:val="005E37FC"/>
    <w:rsid w:val="005E3A8B"/>
    <w:rsid w:val="005E434D"/>
    <w:rsid w:val="005E453E"/>
    <w:rsid w:val="005E49C3"/>
    <w:rsid w:val="005E4D54"/>
    <w:rsid w:val="005E4ECA"/>
    <w:rsid w:val="005E546A"/>
    <w:rsid w:val="005E5FD2"/>
    <w:rsid w:val="005E5FE2"/>
    <w:rsid w:val="005E64C9"/>
    <w:rsid w:val="005E6B2A"/>
    <w:rsid w:val="005E6D61"/>
    <w:rsid w:val="005E740E"/>
    <w:rsid w:val="005E78FE"/>
    <w:rsid w:val="005E7B1E"/>
    <w:rsid w:val="005E7BF2"/>
    <w:rsid w:val="005F013B"/>
    <w:rsid w:val="005F0D9C"/>
    <w:rsid w:val="005F1C28"/>
    <w:rsid w:val="005F2074"/>
    <w:rsid w:val="005F26AB"/>
    <w:rsid w:val="005F2721"/>
    <w:rsid w:val="005F2FF1"/>
    <w:rsid w:val="005F35BC"/>
    <w:rsid w:val="005F37E3"/>
    <w:rsid w:val="005F396B"/>
    <w:rsid w:val="005F4256"/>
    <w:rsid w:val="005F4A1D"/>
    <w:rsid w:val="005F4F44"/>
    <w:rsid w:val="005F516A"/>
    <w:rsid w:val="005F53AF"/>
    <w:rsid w:val="005F5465"/>
    <w:rsid w:val="005F62BB"/>
    <w:rsid w:val="005F6735"/>
    <w:rsid w:val="005F6802"/>
    <w:rsid w:val="005F7041"/>
    <w:rsid w:val="0060000F"/>
    <w:rsid w:val="00600168"/>
    <w:rsid w:val="0060030E"/>
    <w:rsid w:val="00600FEB"/>
    <w:rsid w:val="006012B9"/>
    <w:rsid w:val="00601497"/>
    <w:rsid w:val="00601683"/>
    <w:rsid w:val="00601839"/>
    <w:rsid w:val="00601A0C"/>
    <w:rsid w:val="0060233B"/>
    <w:rsid w:val="006028D3"/>
    <w:rsid w:val="00602E39"/>
    <w:rsid w:val="00602EF0"/>
    <w:rsid w:val="00602F4C"/>
    <w:rsid w:val="006041A3"/>
    <w:rsid w:val="006042EC"/>
    <w:rsid w:val="0060435A"/>
    <w:rsid w:val="00604C1D"/>
    <w:rsid w:val="00604D39"/>
    <w:rsid w:val="00604E47"/>
    <w:rsid w:val="00605157"/>
    <w:rsid w:val="00605459"/>
    <w:rsid w:val="0060571B"/>
    <w:rsid w:val="006057C0"/>
    <w:rsid w:val="00605AED"/>
    <w:rsid w:val="00605AF6"/>
    <w:rsid w:val="00606333"/>
    <w:rsid w:val="00606BE5"/>
    <w:rsid w:val="00606E1B"/>
    <w:rsid w:val="006070C6"/>
    <w:rsid w:val="00607132"/>
    <w:rsid w:val="006072C2"/>
    <w:rsid w:val="00610903"/>
    <w:rsid w:val="00610C52"/>
    <w:rsid w:val="00611146"/>
    <w:rsid w:val="006114CE"/>
    <w:rsid w:val="006126CD"/>
    <w:rsid w:val="00613158"/>
    <w:rsid w:val="006134BF"/>
    <w:rsid w:val="00613B39"/>
    <w:rsid w:val="00613CE7"/>
    <w:rsid w:val="0061409C"/>
    <w:rsid w:val="0061428A"/>
    <w:rsid w:val="00614839"/>
    <w:rsid w:val="00614934"/>
    <w:rsid w:val="00614A5C"/>
    <w:rsid w:val="00614E07"/>
    <w:rsid w:val="00615466"/>
    <w:rsid w:val="00615965"/>
    <w:rsid w:val="00615EF6"/>
    <w:rsid w:val="006162D6"/>
    <w:rsid w:val="0061635F"/>
    <w:rsid w:val="006163A9"/>
    <w:rsid w:val="00616482"/>
    <w:rsid w:val="00616519"/>
    <w:rsid w:val="00616663"/>
    <w:rsid w:val="0061678F"/>
    <w:rsid w:val="00616D30"/>
    <w:rsid w:val="00617718"/>
    <w:rsid w:val="00620270"/>
    <w:rsid w:val="006202E8"/>
    <w:rsid w:val="006203E3"/>
    <w:rsid w:val="00620583"/>
    <w:rsid w:val="00620A0F"/>
    <w:rsid w:val="00620BCA"/>
    <w:rsid w:val="00620EB8"/>
    <w:rsid w:val="00621229"/>
    <w:rsid w:val="00621442"/>
    <w:rsid w:val="006219FA"/>
    <w:rsid w:val="00621BBC"/>
    <w:rsid w:val="00622075"/>
    <w:rsid w:val="00622894"/>
    <w:rsid w:val="006228E2"/>
    <w:rsid w:val="00622D13"/>
    <w:rsid w:val="0062314C"/>
    <w:rsid w:val="00623B71"/>
    <w:rsid w:val="0062433C"/>
    <w:rsid w:val="006249C1"/>
    <w:rsid w:val="00624FE2"/>
    <w:rsid w:val="00625210"/>
    <w:rsid w:val="0062575A"/>
    <w:rsid w:val="00626365"/>
    <w:rsid w:val="00626FAD"/>
    <w:rsid w:val="006270D4"/>
    <w:rsid w:val="006270E7"/>
    <w:rsid w:val="0062731B"/>
    <w:rsid w:val="00627CDF"/>
    <w:rsid w:val="00627EC1"/>
    <w:rsid w:val="00627F33"/>
    <w:rsid w:val="00630885"/>
    <w:rsid w:val="00631BB3"/>
    <w:rsid w:val="00632443"/>
    <w:rsid w:val="00632A18"/>
    <w:rsid w:val="006334D0"/>
    <w:rsid w:val="006337A3"/>
    <w:rsid w:val="006337E4"/>
    <w:rsid w:val="00633C3A"/>
    <w:rsid w:val="00633DF2"/>
    <w:rsid w:val="0063447C"/>
    <w:rsid w:val="0063492C"/>
    <w:rsid w:val="0063515C"/>
    <w:rsid w:val="00635553"/>
    <w:rsid w:val="00635CAD"/>
    <w:rsid w:val="00636641"/>
    <w:rsid w:val="00636898"/>
    <w:rsid w:val="006412EA"/>
    <w:rsid w:val="0064137D"/>
    <w:rsid w:val="006414C9"/>
    <w:rsid w:val="006419B8"/>
    <w:rsid w:val="00641C6B"/>
    <w:rsid w:val="00641D85"/>
    <w:rsid w:val="00642314"/>
    <w:rsid w:val="0064260E"/>
    <w:rsid w:val="0064263D"/>
    <w:rsid w:val="006429BB"/>
    <w:rsid w:val="00642A2E"/>
    <w:rsid w:val="00642ACE"/>
    <w:rsid w:val="00642B05"/>
    <w:rsid w:val="00642C73"/>
    <w:rsid w:val="006443CC"/>
    <w:rsid w:val="006449C5"/>
    <w:rsid w:val="00645791"/>
    <w:rsid w:val="00646A3B"/>
    <w:rsid w:val="0064733B"/>
    <w:rsid w:val="00647BCA"/>
    <w:rsid w:val="006500C6"/>
    <w:rsid w:val="00651134"/>
    <w:rsid w:val="006513DC"/>
    <w:rsid w:val="00651EE6"/>
    <w:rsid w:val="00652167"/>
    <w:rsid w:val="0065222A"/>
    <w:rsid w:val="00652A1F"/>
    <w:rsid w:val="00652A67"/>
    <w:rsid w:val="00653499"/>
    <w:rsid w:val="00653551"/>
    <w:rsid w:val="00653D1F"/>
    <w:rsid w:val="006543A4"/>
    <w:rsid w:val="00654605"/>
    <w:rsid w:val="006548E9"/>
    <w:rsid w:val="00654E44"/>
    <w:rsid w:val="00655FD4"/>
    <w:rsid w:val="006560FB"/>
    <w:rsid w:val="006562AC"/>
    <w:rsid w:val="00656E11"/>
    <w:rsid w:val="0065726C"/>
    <w:rsid w:val="006578B7"/>
    <w:rsid w:val="00657968"/>
    <w:rsid w:val="00657C88"/>
    <w:rsid w:val="006603AF"/>
    <w:rsid w:val="00660CEC"/>
    <w:rsid w:val="00660DD4"/>
    <w:rsid w:val="00661286"/>
    <w:rsid w:val="0066199D"/>
    <w:rsid w:val="006620BE"/>
    <w:rsid w:val="00663044"/>
    <w:rsid w:val="00663111"/>
    <w:rsid w:val="006635E1"/>
    <w:rsid w:val="00663837"/>
    <w:rsid w:val="0066386E"/>
    <w:rsid w:val="00664BA2"/>
    <w:rsid w:val="00664DF5"/>
    <w:rsid w:val="00665980"/>
    <w:rsid w:val="006662B4"/>
    <w:rsid w:val="00666647"/>
    <w:rsid w:val="006669E3"/>
    <w:rsid w:val="00667192"/>
    <w:rsid w:val="006707E8"/>
    <w:rsid w:val="00671831"/>
    <w:rsid w:val="00671A96"/>
    <w:rsid w:val="00672275"/>
    <w:rsid w:val="006722DF"/>
    <w:rsid w:val="00672D9A"/>
    <w:rsid w:val="00673406"/>
    <w:rsid w:val="0067389F"/>
    <w:rsid w:val="006738B8"/>
    <w:rsid w:val="00673DEA"/>
    <w:rsid w:val="006744EA"/>
    <w:rsid w:val="00674836"/>
    <w:rsid w:val="0067495A"/>
    <w:rsid w:val="00674A5F"/>
    <w:rsid w:val="006750C2"/>
    <w:rsid w:val="00675580"/>
    <w:rsid w:val="006756AD"/>
    <w:rsid w:val="00675F0D"/>
    <w:rsid w:val="00676D23"/>
    <w:rsid w:val="00677278"/>
    <w:rsid w:val="0067729F"/>
    <w:rsid w:val="00677A4D"/>
    <w:rsid w:val="00680931"/>
    <w:rsid w:val="00680BD5"/>
    <w:rsid w:val="00681228"/>
    <w:rsid w:val="0068123B"/>
    <w:rsid w:val="00681437"/>
    <w:rsid w:val="00681EDC"/>
    <w:rsid w:val="006823F5"/>
    <w:rsid w:val="00682514"/>
    <w:rsid w:val="00682977"/>
    <w:rsid w:val="00682BB5"/>
    <w:rsid w:val="00682E21"/>
    <w:rsid w:val="006830CA"/>
    <w:rsid w:val="00683427"/>
    <w:rsid w:val="00684650"/>
    <w:rsid w:val="00684AB7"/>
    <w:rsid w:val="00684D5E"/>
    <w:rsid w:val="00685473"/>
    <w:rsid w:val="00685508"/>
    <w:rsid w:val="006856E2"/>
    <w:rsid w:val="0068591B"/>
    <w:rsid w:val="0068631D"/>
    <w:rsid w:val="00686B66"/>
    <w:rsid w:val="0068730D"/>
    <w:rsid w:val="00687EEE"/>
    <w:rsid w:val="006903C4"/>
    <w:rsid w:val="00690422"/>
    <w:rsid w:val="006907FF"/>
    <w:rsid w:val="00690C01"/>
    <w:rsid w:val="00690DFC"/>
    <w:rsid w:val="0069100B"/>
    <w:rsid w:val="006910CE"/>
    <w:rsid w:val="0069118D"/>
    <w:rsid w:val="006918A0"/>
    <w:rsid w:val="00691FE2"/>
    <w:rsid w:val="00692553"/>
    <w:rsid w:val="006925F3"/>
    <w:rsid w:val="006929E1"/>
    <w:rsid w:val="00693596"/>
    <w:rsid w:val="00693716"/>
    <w:rsid w:val="00693BEB"/>
    <w:rsid w:val="00693E99"/>
    <w:rsid w:val="00693FCF"/>
    <w:rsid w:val="006946B5"/>
    <w:rsid w:val="00694935"/>
    <w:rsid w:val="00694BD5"/>
    <w:rsid w:val="00694CCD"/>
    <w:rsid w:val="006952FE"/>
    <w:rsid w:val="0069530D"/>
    <w:rsid w:val="00695C1D"/>
    <w:rsid w:val="0069668E"/>
    <w:rsid w:val="00696827"/>
    <w:rsid w:val="00696F5C"/>
    <w:rsid w:val="00697363"/>
    <w:rsid w:val="00697775"/>
    <w:rsid w:val="00697D3B"/>
    <w:rsid w:val="006A0A0E"/>
    <w:rsid w:val="006A0F72"/>
    <w:rsid w:val="006A140B"/>
    <w:rsid w:val="006A1D9D"/>
    <w:rsid w:val="006A1DC4"/>
    <w:rsid w:val="006A1E5F"/>
    <w:rsid w:val="006A205B"/>
    <w:rsid w:val="006A2300"/>
    <w:rsid w:val="006A2612"/>
    <w:rsid w:val="006A27DE"/>
    <w:rsid w:val="006A2892"/>
    <w:rsid w:val="006A2CE4"/>
    <w:rsid w:val="006A39C3"/>
    <w:rsid w:val="006A3B80"/>
    <w:rsid w:val="006A3BCD"/>
    <w:rsid w:val="006A408D"/>
    <w:rsid w:val="006A431B"/>
    <w:rsid w:val="006A4A55"/>
    <w:rsid w:val="006A60B5"/>
    <w:rsid w:val="006A625D"/>
    <w:rsid w:val="006A6709"/>
    <w:rsid w:val="006A6976"/>
    <w:rsid w:val="006A6B4C"/>
    <w:rsid w:val="006A71D6"/>
    <w:rsid w:val="006A7263"/>
    <w:rsid w:val="006A747F"/>
    <w:rsid w:val="006B03A4"/>
    <w:rsid w:val="006B0436"/>
    <w:rsid w:val="006B0944"/>
    <w:rsid w:val="006B0A63"/>
    <w:rsid w:val="006B0ED4"/>
    <w:rsid w:val="006B103E"/>
    <w:rsid w:val="006B17B7"/>
    <w:rsid w:val="006B193E"/>
    <w:rsid w:val="006B219D"/>
    <w:rsid w:val="006B2333"/>
    <w:rsid w:val="006B25ED"/>
    <w:rsid w:val="006B352F"/>
    <w:rsid w:val="006B4D2E"/>
    <w:rsid w:val="006B4D69"/>
    <w:rsid w:val="006B4D80"/>
    <w:rsid w:val="006B4DCC"/>
    <w:rsid w:val="006B5023"/>
    <w:rsid w:val="006B561D"/>
    <w:rsid w:val="006B590B"/>
    <w:rsid w:val="006B6166"/>
    <w:rsid w:val="006B63FA"/>
    <w:rsid w:val="006B6B59"/>
    <w:rsid w:val="006B7350"/>
    <w:rsid w:val="006B7727"/>
    <w:rsid w:val="006B77C9"/>
    <w:rsid w:val="006B7ABE"/>
    <w:rsid w:val="006B7D76"/>
    <w:rsid w:val="006B7FC2"/>
    <w:rsid w:val="006C021B"/>
    <w:rsid w:val="006C0382"/>
    <w:rsid w:val="006C0470"/>
    <w:rsid w:val="006C12D1"/>
    <w:rsid w:val="006C1849"/>
    <w:rsid w:val="006C1BEE"/>
    <w:rsid w:val="006C1FAC"/>
    <w:rsid w:val="006C2499"/>
    <w:rsid w:val="006C2CD8"/>
    <w:rsid w:val="006C2ED7"/>
    <w:rsid w:val="006C2EF0"/>
    <w:rsid w:val="006C3D3E"/>
    <w:rsid w:val="006C412D"/>
    <w:rsid w:val="006C43C7"/>
    <w:rsid w:val="006C46E2"/>
    <w:rsid w:val="006C47C3"/>
    <w:rsid w:val="006C4B1A"/>
    <w:rsid w:val="006C510F"/>
    <w:rsid w:val="006C5922"/>
    <w:rsid w:val="006C5B02"/>
    <w:rsid w:val="006C5C48"/>
    <w:rsid w:val="006C5D37"/>
    <w:rsid w:val="006C67A2"/>
    <w:rsid w:val="006C6B5F"/>
    <w:rsid w:val="006C6BBF"/>
    <w:rsid w:val="006C711A"/>
    <w:rsid w:val="006C717E"/>
    <w:rsid w:val="006C71B6"/>
    <w:rsid w:val="006D013B"/>
    <w:rsid w:val="006D02FE"/>
    <w:rsid w:val="006D12A9"/>
    <w:rsid w:val="006D1951"/>
    <w:rsid w:val="006D1CFB"/>
    <w:rsid w:val="006D2FE3"/>
    <w:rsid w:val="006D3392"/>
    <w:rsid w:val="006D4584"/>
    <w:rsid w:val="006D4A02"/>
    <w:rsid w:val="006D4CFE"/>
    <w:rsid w:val="006D4D24"/>
    <w:rsid w:val="006D4D31"/>
    <w:rsid w:val="006D5007"/>
    <w:rsid w:val="006D556B"/>
    <w:rsid w:val="006D5B2D"/>
    <w:rsid w:val="006D6149"/>
    <w:rsid w:val="006D61F6"/>
    <w:rsid w:val="006D6450"/>
    <w:rsid w:val="006D72E9"/>
    <w:rsid w:val="006D7A30"/>
    <w:rsid w:val="006D7AC8"/>
    <w:rsid w:val="006D7C41"/>
    <w:rsid w:val="006E11F5"/>
    <w:rsid w:val="006E1226"/>
    <w:rsid w:val="006E1300"/>
    <w:rsid w:val="006E1444"/>
    <w:rsid w:val="006E187C"/>
    <w:rsid w:val="006E19B9"/>
    <w:rsid w:val="006E1ABA"/>
    <w:rsid w:val="006E22B9"/>
    <w:rsid w:val="006E292C"/>
    <w:rsid w:val="006E2C32"/>
    <w:rsid w:val="006E352B"/>
    <w:rsid w:val="006E3D28"/>
    <w:rsid w:val="006E40A3"/>
    <w:rsid w:val="006E4670"/>
    <w:rsid w:val="006E495C"/>
    <w:rsid w:val="006E4A0E"/>
    <w:rsid w:val="006E4BEF"/>
    <w:rsid w:val="006E4E32"/>
    <w:rsid w:val="006E5403"/>
    <w:rsid w:val="006E563B"/>
    <w:rsid w:val="006E607A"/>
    <w:rsid w:val="006E6DAF"/>
    <w:rsid w:val="006E6F1E"/>
    <w:rsid w:val="006E76F6"/>
    <w:rsid w:val="006E799A"/>
    <w:rsid w:val="006E7D42"/>
    <w:rsid w:val="006E7D6D"/>
    <w:rsid w:val="006E7E7B"/>
    <w:rsid w:val="006E7E8F"/>
    <w:rsid w:val="006E7F9D"/>
    <w:rsid w:val="006F076D"/>
    <w:rsid w:val="006F0C74"/>
    <w:rsid w:val="006F0EA9"/>
    <w:rsid w:val="006F1063"/>
    <w:rsid w:val="006F1BEA"/>
    <w:rsid w:val="006F1E5D"/>
    <w:rsid w:val="006F20A4"/>
    <w:rsid w:val="006F24F1"/>
    <w:rsid w:val="006F2561"/>
    <w:rsid w:val="006F2627"/>
    <w:rsid w:val="006F26BE"/>
    <w:rsid w:val="006F2BE1"/>
    <w:rsid w:val="006F2D46"/>
    <w:rsid w:val="006F3A06"/>
    <w:rsid w:val="006F3A2C"/>
    <w:rsid w:val="006F3B39"/>
    <w:rsid w:val="006F3C75"/>
    <w:rsid w:val="006F3E2D"/>
    <w:rsid w:val="006F43D3"/>
    <w:rsid w:val="006F4928"/>
    <w:rsid w:val="006F4FB8"/>
    <w:rsid w:val="006F59FD"/>
    <w:rsid w:val="006F5FC4"/>
    <w:rsid w:val="006F6378"/>
    <w:rsid w:val="006F6DAF"/>
    <w:rsid w:val="006F6F1B"/>
    <w:rsid w:val="006F7776"/>
    <w:rsid w:val="006F7FEA"/>
    <w:rsid w:val="007000A7"/>
    <w:rsid w:val="00700B3C"/>
    <w:rsid w:val="00700F65"/>
    <w:rsid w:val="0070111F"/>
    <w:rsid w:val="007011A9"/>
    <w:rsid w:val="00701356"/>
    <w:rsid w:val="00702287"/>
    <w:rsid w:val="0070246E"/>
    <w:rsid w:val="007027BE"/>
    <w:rsid w:val="0070286A"/>
    <w:rsid w:val="007028BD"/>
    <w:rsid w:val="00702B80"/>
    <w:rsid w:val="007030A4"/>
    <w:rsid w:val="007030FE"/>
    <w:rsid w:val="007033DC"/>
    <w:rsid w:val="0070343C"/>
    <w:rsid w:val="007035D9"/>
    <w:rsid w:val="007037D4"/>
    <w:rsid w:val="0070384A"/>
    <w:rsid w:val="00703BE2"/>
    <w:rsid w:val="00703E96"/>
    <w:rsid w:val="00704465"/>
    <w:rsid w:val="0070478D"/>
    <w:rsid w:val="00705441"/>
    <w:rsid w:val="00705901"/>
    <w:rsid w:val="00706327"/>
    <w:rsid w:val="007067D4"/>
    <w:rsid w:val="00706D05"/>
    <w:rsid w:val="00707611"/>
    <w:rsid w:val="00707F1E"/>
    <w:rsid w:val="00710110"/>
    <w:rsid w:val="00710431"/>
    <w:rsid w:val="00710C03"/>
    <w:rsid w:val="0071133D"/>
    <w:rsid w:val="007117C4"/>
    <w:rsid w:val="00711AFB"/>
    <w:rsid w:val="0071262B"/>
    <w:rsid w:val="00713121"/>
    <w:rsid w:val="00713FBF"/>
    <w:rsid w:val="00714401"/>
    <w:rsid w:val="00714425"/>
    <w:rsid w:val="00714AE0"/>
    <w:rsid w:val="00714D86"/>
    <w:rsid w:val="007152A8"/>
    <w:rsid w:val="00715591"/>
    <w:rsid w:val="00715687"/>
    <w:rsid w:val="0071686C"/>
    <w:rsid w:val="007175CD"/>
    <w:rsid w:val="007176B4"/>
    <w:rsid w:val="00717820"/>
    <w:rsid w:val="00717BD7"/>
    <w:rsid w:val="00720275"/>
    <w:rsid w:val="00720785"/>
    <w:rsid w:val="0072086A"/>
    <w:rsid w:val="00721009"/>
    <w:rsid w:val="00721129"/>
    <w:rsid w:val="00721832"/>
    <w:rsid w:val="00721AA4"/>
    <w:rsid w:val="00721BA8"/>
    <w:rsid w:val="00721F64"/>
    <w:rsid w:val="007226D0"/>
    <w:rsid w:val="00723A3E"/>
    <w:rsid w:val="00723A71"/>
    <w:rsid w:val="00723F50"/>
    <w:rsid w:val="0072417C"/>
    <w:rsid w:val="007244BA"/>
    <w:rsid w:val="00724635"/>
    <w:rsid w:val="0072548F"/>
    <w:rsid w:val="00725749"/>
    <w:rsid w:val="0072586E"/>
    <w:rsid w:val="00725B1F"/>
    <w:rsid w:val="00726037"/>
    <w:rsid w:val="00726199"/>
    <w:rsid w:val="00726E5F"/>
    <w:rsid w:val="00726F8E"/>
    <w:rsid w:val="007273B2"/>
    <w:rsid w:val="00727E67"/>
    <w:rsid w:val="0073091A"/>
    <w:rsid w:val="00730C1B"/>
    <w:rsid w:val="007311EC"/>
    <w:rsid w:val="00731646"/>
    <w:rsid w:val="00731A79"/>
    <w:rsid w:val="00731FF1"/>
    <w:rsid w:val="007322CF"/>
    <w:rsid w:val="007327D2"/>
    <w:rsid w:val="0073280E"/>
    <w:rsid w:val="00732921"/>
    <w:rsid w:val="00733AAE"/>
    <w:rsid w:val="00733B26"/>
    <w:rsid w:val="00734670"/>
    <w:rsid w:val="00734A48"/>
    <w:rsid w:val="007356D0"/>
    <w:rsid w:val="00735725"/>
    <w:rsid w:val="00735835"/>
    <w:rsid w:val="00736982"/>
    <w:rsid w:val="00736C53"/>
    <w:rsid w:val="0073774F"/>
    <w:rsid w:val="00737C31"/>
    <w:rsid w:val="00740263"/>
    <w:rsid w:val="00740348"/>
    <w:rsid w:val="00740613"/>
    <w:rsid w:val="00740933"/>
    <w:rsid w:val="00740DBC"/>
    <w:rsid w:val="00740F38"/>
    <w:rsid w:val="0074119F"/>
    <w:rsid w:val="007413E5"/>
    <w:rsid w:val="00742000"/>
    <w:rsid w:val="00742736"/>
    <w:rsid w:val="00742EB9"/>
    <w:rsid w:val="00743016"/>
    <w:rsid w:val="00743769"/>
    <w:rsid w:val="00743882"/>
    <w:rsid w:val="0074390E"/>
    <w:rsid w:val="00745392"/>
    <w:rsid w:val="00745571"/>
    <w:rsid w:val="00745587"/>
    <w:rsid w:val="0074597F"/>
    <w:rsid w:val="00745A97"/>
    <w:rsid w:val="00746178"/>
    <w:rsid w:val="00746222"/>
    <w:rsid w:val="007463E4"/>
    <w:rsid w:val="007465F3"/>
    <w:rsid w:val="007468F7"/>
    <w:rsid w:val="00746F6E"/>
    <w:rsid w:val="00747122"/>
    <w:rsid w:val="007476C0"/>
    <w:rsid w:val="00750167"/>
    <w:rsid w:val="0075067E"/>
    <w:rsid w:val="00750733"/>
    <w:rsid w:val="007509D2"/>
    <w:rsid w:val="00750C2B"/>
    <w:rsid w:val="007510AE"/>
    <w:rsid w:val="00751254"/>
    <w:rsid w:val="00751A17"/>
    <w:rsid w:val="00752D7E"/>
    <w:rsid w:val="00753A15"/>
    <w:rsid w:val="007545A2"/>
    <w:rsid w:val="0075468B"/>
    <w:rsid w:val="0075495F"/>
    <w:rsid w:val="0075578E"/>
    <w:rsid w:val="00756078"/>
    <w:rsid w:val="0075649A"/>
    <w:rsid w:val="0075692E"/>
    <w:rsid w:val="007569A4"/>
    <w:rsid w:val="00757457"/>
    <w:rsid w:val="0075787E"/>
    <w:rsid w:val="007578A3"/>
    <w:rsid w:val="00757D71"/>
    <w:rsid w:val="00757D87"/>
    <w:rsid w:val="007601F3"/>
    <w:rsid w:val="00760281"/>
    <w:rsid w:val="00760747"/>
    <w:rsid w:val="0076075E"/>
    <w:rsid w:val="00760F21"/>
    <w:rsid w:val="007615FF"/>
    <w:rsid w:val="00761677"/>
    <w:rsid w:val="007617BD"/>
    <w:rsid w:val="0076228E"/>
    <w:rsid w:val="007625BB"/>
    <w:rsid w:val="00762A18"/>
    <w:rsid w:val="00762B69"/>
    <w:rsid w:val="00763219"/>
    <w:rsid w:val="0076373B"/>
    <w:rsid w:val="007637CE"/>
    <w:rsid w:val="00764641"/>
    <w:rsid w:val="00764969"/>
    <w:rsid w:val="00764AC9"/>
    <w:rsid w:val="00764BAD"/>
    <w:rsid w:val="0076579F"/>
    <w:rsid w:val="00765B2C"/>
    <w:rsid w:val="00765BC6"/>
    <w:rsid w:val="00766DC1"/>
    <w:rsid w:val="00766F08"/>
    <w:rsid w:val="007671E0"/>
    <w:rsid w:val="007673B1"/>
    <w:rsid w:val="0076746B"/>
    <w:rsid w:val="0076773D"/>
    <w:rsid w:val="00767B9F"/>
    <w:rsid w:val="00767D81"/>
    <w:rsid w:val="00770036"/>
    <w:rsid w:val="00771027"/>
    <w:rsid w:val="0077216F"/>
    <w:rsid w:val="007727A8"/>
    <w:rsid w:val="00772C81"/>
    <w:rsid w:val="00772DF3"/>
    <w:rsid w:val="00772E61"/>
    <w:rsid w:val="007731CB"/>
    <w:rsid w:val="007733FD"/>
    <w:rsid w:val="007739BB"/>
    <w:rsid w:val="0077451E"/>
    <w:rsid w:val="00774623"/>
    <w:rsid w:val="00774B6B"/>
    <w:rsid w:val="00774E14"/>
    <w:rsid w:val="00774EDF"/>
    <w:rsid w:val="007754BA"/>
    <w:rsid w:val="0077576A"/>
    <w:rsid w:val="00775E1B"/>
    <w:rsid w:val="007760A5"/>
    <w:rsid w:val="0077627D"/>
    <w:rsid w:val="0077733F"/>
    <w:rsid w:val="007777B0"/>
    <w:rsid w:val="007778AF"/>
    <w:rsid w:val="00777A8C"/>
    <w:rsid w:val="00777CD6"/>
    <w:rsid w:val="00780E68"/>
    <w:rsid w:val="0078130B"/>
    <w:rsid w:val="007815C8"/>
    <w:rsid w:val="007819FC"/>
    <w:rsid w:val="00781B9E"/>
    <w:rsid w:val="00781CF8"/>
    <w:rsid w:val="00782CB4"/>
    <w:rsid w:val="00782CCB"/>
    <w:rsid w:val="00784662"/>
    <w:rsid w:val="00784804"/>
    <w:rsid w:val="007848C9"/>
    <w:rsid w:val="00784EA5"/>
    <w:rsid w:val="00785C12"/>
    <w:rsid w:val="007860A0"/>
    <w:rsid w:val="00786C71"/>
    <w:rsid w:val="00786E4D"/>
    <w:rsid w:val="007870DC"/>
    <w:rsid w:val="007873B8"/>
    <w:rsid w:val="00787A0E"/>
    <w:rsid w:val="00787AB2"/>
    <w:rsid w:val="0079005D"/>
    <w:rsid w:val="007902B6"/>
    <w:rsid w:val="007904C4"/>
    <w:rsid w:val="0079083F"/>
    <w:rsid w:val="00790957"/>
    <w:rsid w:val="0079153A"/>
    <w:rsid w:val="00791680"/>
    <w:rsid w:val="007917F2"/>
    <w:rsid w:val="007922DF"/>
    <w:rsid w:val="00792627"/>
    <w:rsid w:val="00792737"/>
    <w:rsid w:val="00792A17"/>
    <w:rsid w:val="00792EF4"/>
    <w:rsid w:val="00793BCC"/>
    <w:rsid w:val="00793C07"/>
    <w:rsid w:val="00793E82"/>
    <w:rsid w:val="007941D2"/>
    <w:rsid w:val="00794256"/>
    <w:rsid w:val="0079465B"/>
    <w:rsid w:val="0079474E"/>
    <w:rsid w:val="00794BCB"/>
    <w:rsid w:val="00795042"/>
    <w:rsid w:val="007953C7"/>
    <w:rsid w:val="00795780"/>
    <w:rsid w:val="007957E4"/>
    <w:rsid w:val="00795ACE"/>
    <w:rsid w:val="007967C8"/>
    <w:rsid w:val="00796BB0"/>
    <w:rsid w:val="007970C5"/>
    <w:rsid w:val="00797449"/>
    <w:rsid w:val="00797873"/>
    <w:rsid w:val="00797A4D"/>
    <w:rsid w:val="00797CBB"/>
    <w:rsid w:val="007A038D"/>
    <w:rsid w:val="007A03FC"/>
    <w:rsid w:val="007A0430"/>
    <w:rsid w:val="007A06E1"/>
    <w:rsid w:val="007A0E48"/>
    <w:rsid w:val="007A118B"/>
    <w:rsid w:val="007A180D"/>
    <w:rsid w:val="007A1923"/>
    <w:rsid w:val="007A29A4"/>
    <w:rsid w:val="007A2B21"/>
    <w:rsid w:val="007A32BC"/>
    <w:rsid w:val="007A44B1"/>
    <w:rsid w:val="007A482A"/>
    <w:rsid w:val="007A5540"/>
    <w:rsid w:val="007A558B"/>
    <w:rsid w:val="007A5752"/>
    <w:rsid w:val="007A5A66"/>
    <w:rsid w:val="007A5B85"/>
    <w:rsid w:val="007A661F"/>
    <w:rsid w:val="007A6F1B"/>
    <w:rsid w:val="007A72FC"/>
    <w:rsid w:val="007A76AF"/>
    <w:rsid w:val="007A774F"/>
    <w:rsid w:val="007B0486"/>
    <w:rsid w:val="007B0AAE"/>
    <w:rsid w:val="007B1F95"/>
    <w:rsid w:val="007B25CD"/>
    <w:rsid w:val="007B2B73"/>
    <w:rsid w:val="007B3218"/>
    <w:rsid w:val="007B34DA"/>
    <w:rsid w:val="007B34DD"/>
    <w:rsid w:val="007B37FA"/>
    <w:rsid w:val="007B3BA7"/>
    <w:rsid w:val="007B43C8"/>
    <w:rsid w:val="007B43FE"/>
    <w:rsid w:val="007B4540"/>
    <w:rsid w:val="007B4DFE"/>
    <w:rsid w:val="007B4ED3"/>
    <w:rsid w:val="007B4EE0"/>
    <w:rsid w:val="007B5016"/>
    <w:rsid w:val="007B50D0"/>
    <w:rsid w:val="007B530B"/>
    <w:rsid w:val="007B55B4"/>
    <w:rsid w:val="007B57DA"/>
    <w:rsid w:val="007B5B7B"/>
    <w:rsid w:val="007B616F"/>
    <w:rsid w:val="007B671E"/>
    <w:rsid w:val="007B7410"/>
    <w:rsid w:val="007B75CF"/>
    <w:rsid w:val="007B771D"/>
    <w:rsid w:val="007C000A"/>
    <w:rsid w:val="007C01FC"/>
    <w:rsid w:val="007C0FE5"/>
    <w:rsid w:val="007C1190"/>
    <w:rsid w:val="007C3353"/>
    <w:rsid w:val="007C35E9"/>
    <w:rsid w:val="007C37BF"/>
    <w:rsid w:val="007C3854"/>
    <w:rsid w:val="007C3F12"/>
    <w:rsid w:val="007C3F48"/>
    <w:rsid w:val="007C4105"/>
    <w:rsid w:val="007C4713"/>
    <w:rsid w:val="007C4BE6"/>
    <w:rsid w:val="007C53C4"/>
    <w:rsid w:val="007C570F"/>
    <w:rsid w:val="007C6731"/>
    <w:rsid w:val="007C70C6"/>
    <w:rsid w:val="007C79F0"/>
    <w:rsid w:val="007C7BD2"/>
    <w:rsid w:val="007C7D7A"/>
    <w:rsid w:val="007C7D85"/>
    <w:rsid w:val="007C7EAC"/>
    <w:rsid w:val="007D167F"/>
    <w:rsid w:val="007D1B19"/>
    <w:rsid w:val="007D1B48"/>
    <w:rsid w:val="007D1EB3"/>
    <w:rsid w:val="007D21B3"/>
    <w:rsid w:val="007D2BA8"/>
    <w:rsid w:val="007D2E87"/>
    <w:rsid w:val="007D2F75"/>
    <w:rsid w:val="007D3896"/>
    <w:rsid w:val="007D428A"/>
    <w:rsid w:val="007D445D"/>
    <w:rsid w:val="007D466A"/>
    <w:rsid w:val="007D48F3"/>
    <w:rsid w:val="007D4BD3"/>
    <w:rsid w:val="007D5149"/>
    <w:rsid w:val="007D6519"/>
    <w:rsid w:val="007D6996"/>
    <w:rsid w:val="007D69C8"/>
    <w:rsid w:val="007D6D47"/>
    <w:rsid w:val="007D6E3A"/>
    <w:rsid w:val="007D6EDB"/>
    <w:rsid w:val="007D7392"/>
    <w:rsid w:val="007D7AF1"/>
    <w:rsid w:val="007D7EA1"/>
    <w:rsid w:val="007E0168"/>
    <w:rsid w:val="007E0442"/>
    <w:rsid w:val="007E1020"/>
    <w:rsid w:val="007E11B5"/>
    <w:rsid w:val="007E13F7"/>
    <w:rsid w:val="007E1875"/>
    <w:rsid w:val="007E1D26"/>
    <w:rsid w:val="007E27B5"/>
    <w:rsid w:val="007E282B"/>
    <w:rsid w:val="007E283B"/>
    <w:rsid w:val="007E2EA7"/>
    <w:rsid w:val="007E32C6"/>
    <w:rsid w:val="007E38F3"/>
    <w:rsid w:val="007E3D00"/>
    <w:rsid w:val="007E4A59"/>
    <w:rsid w:val="007E4BE9"/>
    <w:rsid w:val="007E4C70"/>
    <w:rsid w:val="007E5004"/>
    <w:rsid w:val="007E5634"/>
    <w:rsid w:val="007E592D"/>
    <w:rsid w:val="007E595C"/>
    <w:rsid w:val="007E5C57"/>
    <w:rsid w:val="007E62BA"/>
    <w:rsid w:val="007E65C7"/>
    <w:rsid w:val="007E66BD"/>
    <w:rsid w:val="007E694E"/>
    <w:rsid w:val="007E7502"/>
    <w:rsid w:val="007E7B39"/>
    <w:rsid w:val="007E7C66"/>
    <w:rsid w:val="007F0329"/>
    <w:rsid w:val="007F0DDF"/>
    <w:rsid w:val="007F0EA0"/>
    <w:rsid w:val="007F10FF"/>
    <w:rsid w:val="007F13B7"/>
    <w:rsid w:val="007F18C2"/>
    <w:rsid w:val="007F223F"/>
    <w:rsid w:val="007F265D"/>
    <w:rsid w:val="007F2B21"/>
    <w:rsid w:val="007F2DBD"/>
    <w:rsid w:val="007F2E9D"/>
    <w:rsid w:val="007F3491"/>
    <w:rsid w:val="007F3766"/>
    <w:rsid w:val="007F39A6"/>
    <w:rsid w:val="007F436C"/>
    <w:rsid w:val="007F48E3"/>
    <w:rsid w:val="007F5045"/>
    <w:rsid w:val="007F5321"/>
    <w:rsid w:val="007F5683"/>
    <w:rsid w:val="007F6BC1"/>
    <w:rsid w:val="007F71BF"/>
    <w:rsid w:val="007F74BF"/>
    <w:rsid w:val="007F7508"/>
    <w:rsid w:val="007F75D4"/>
    <w:rsid w:val="007F79CD"/>
    <w:rsid w:val="007F7BBB"/>
    <w:rsid w:val="007F7FDA"/>
    <w:rsid w:val="008007B1"/>
    <w:rsid w:val="00800949"/>
    <w:rsid w:val="00800957"/>
    <w:rsid w:val="00800A4B"/>
    <w:rsid w:val="0080103C"/>
    <w:rsid w:val="0080127A"/>
    <w:rsid w:val="008012EE"/>
    <w:rsid w:val="00801983"/>
    <w:rsid w:val="00801A79"/>
    <w:rsid w:val="00801A84"/>
    <w:rsid w:val="00801B08"/>
    <w:rsid w:val="00802226"/>
    <w:rsid w:val="008022FA"/>
    <w:rsid w:val="00802A1A"/>
    <w:rsid w:val="00802DD7"/>
    <w:rsid w:val="00802E95"/>
    <w:rsid w:val="00803128"/>
    <w:rsid w:val="008037F4"/>
    <w:rsid w:val="0080409F"/>
    <w:rsid w:val="00804245"/>
    <w:rsid w:val="00804680"/>
    <w:rsid w:val="00804744"/>
    <w:rsid w:val="0080523B"/>
    <w:rsid w:val="00805349"/>
    <w:rsid w:val="00805959"/>
    <w:rsid w:val="00805A65"/>
    <w:rsid w:val="00806196"/>
    <w:rsid w:val="008065E1"/>
    <w:rsid w:val="00807B40"/>
    <w:rsid w:val="00807EF3"/>
    <w:rsid w:val="00810090"/>
    <w:rsid w:val="00810620"/>
    <w:rsid w:val="00810BD8"/>
    <w:rsid w:val="0081106D"/>
    <w:rsid w:val="008113D0"/>
    <w:rsid w:val="008120BD"/>
    <w:rsid w:val="00812137"/>
    <w:rsid w:val="00812981"/>
    <w:rsid w:val="00813247"/>
    <w:rsid w:val="00813581"/>
    <w:rsid w:val="00813B76"/>
    <w:rsid w:val="00814217"/>
    <w:rsid w:val="0081423F"/>
    <w:rsid w:val="00814840"/>
    <w:rsid w:val="00814DD1"/>
    <w:rsid w:val="00814DD9"/>
    <w:rsid w:val="008152AD"/>
    <w:rsid w:val="00815B37"/>
    <w:rsid w:val="00815D5A"/>
    <w:rsid w:val="0081627F"/>
    <w:rsid w:val="00816DB9"/>
    <w:rsid w:val="00816E6A"/>
    <w:rsid w:val="00816E86"/>
    <w:rsid w:val="00816F23"/>
    <w:rsid w:val="008170E4"/>
    <w:rsid w:val="00817118"/>
    <w:rsid w:val="00817704"/>
    <w:rsid w:val="00817B64"/>
    <w:rsid w:val="008207D5"/>
    <w:rsid w:val="00820A6A"/>
    <w:rsid w:val="00820C47"/>
    <w:rsid w:val="00820F67"/>
    <w:rsid w:val="00821723"/>
    <w:rsid w:val="008217BA"/>
    <w:rsid w:val="00821870"/>
    <w:rsid w:val="00821A87"/>
    <w:rsid w:val="008225B0"/>
    <w:rsid w:val="00822C62"/>
    <w:rsid w:val="00822C7F"/>
    <w:rsid w:val="00822D6F"/>
    <w:rsid w:val="00822E71"/>
    <w:rsid w:val="0082352C"/>
    <w:rsid w:val="008237E1"/>
    <w:rsid w:val="00823DB9"/>
    <w:rsid w:val="008240D1"/>
    <w:rsid w:val="008245A0"/>
    <w:rsid w:val="00824750"/>
    <w:rsid w:val="00824FD5"/>
    <w:rsid w:val="00825916"/>
    <w:rsid w:val="00826102"/>
    <w:rsid w:val="00826201"/>
    <w:rsid w:val="008268B6"/>
    <w:rsid w:val="00826A0C"/>
    <w:rsid w:val="00826A63"/>
    <w:rsid w:val="00826F0A"/>
    <w:rsid w:val="008271B7"/>
    <w:rsid w:val="008273CF"/>
    <w:rsid w:val="0082759C"/>
    <w:rsid w:val="00827E11"/>
    <w:rsid w:val="00830058"/>
    <w:rsid w:val="008307B7"/>
    <w:rsid w:val="00830BDB"/>
    <w:rsid w:val="0083102E"/>
    <w:rsid w:val="0083163A"/>
    <w:rsid w:val="00831792"/>
    <w:rsid w:val="00832039"/>
    <w:rsid w:val="0083291D"/>
    <w:rsid w:val="00832F5B"/>
    <w:rsid w:val="008331F4"/>
    <w:rsid w:val="00833E4F"/>
    <w:rsid w:val="00834428"/>
    <w:rsid w:val="00834A37"/>
    <w:rsid w:val="00835972"/>
    <w:rsid w:val="00835FB4"/>
    <w:rsid w:val="0083608D"/>
    <w:rsid w:val="00836295"/>
    <w:rsid w:val="00836C96"/>
    <w:rsid w:val="00836EA3"/>
    <w:rsid w:val="008372DD"/>
    <w:rsid w:val="00837790"/>
    <w:rsid w:val="00837B36"/>
    <w:rsid w:val="008405B7"/>
    <w:rsid w:val="0084095C"/>
    <w:rsid w:val="00840A33"/>
    <w:rsid w:val="00840BCB"/>
    <w:rsid w:val="0084148D"/>
    <w:rsid w:val="008417B5"/>
    <w:rsid w:val="00841F1D"/>
    <w:rsid w:val="00841F2B"/>
    <w:rsid w:val="00842106"/>
    <w:rsid w:val="00842B37"/>
    <w:rsid w:val="00843036"/>
    <w:rsid w:val="008434DB"/>
    <w:rsid w:val="008444B6"/>
    <w:rsid w:val="00844940"/>
    <w:rsid w:val="00844C86"/>
    <w:rsid w:val="00845046"/>
    <w:rsid w:val="008456D1"/>
    <w:rsid w:val="00845834"/>
    <w:rsid w:val="008464A6"/>
    <w:rsid w:val="00846CE5"/>
    <w:rsid w:val="00847154"/>
    <w:rsid w:val="00847B1A"/>
    <w:rsid w:val="00847CE4"/>
    <w:rsid w:val="008504B0"/>
    <w:rsid w:val="008508D5"/>
    <w:rsid w:val="00850B2C"/>
    <w:rsid w:val="00851223"/>
    <w:rsid w:val="00851BB8"/>
    <w:rsid w:val="008522BA"/>
    <w:rsid w:val="00852549"/>
    <w:rsid w:val="008525DA"/>
    <w:rsid w:val="00853342"/>
    <w:rsid w:val="0085347D"/>
    <w:rsid w:val="008534EE"/>
    <w:rsid w:val="00853ACB"/>
    <w:rsid w:val="00853B0B"/>
    <w:rsid w:val="008541B3"/>
    <w:rsid w:val="008546F4"/>
    <w:rsid w:val="0085496E"/>
    <w:rsid w:val="00854AA4"/>
    <w:rsid w:val="00854ABF"/>
    <w:rsid w:val="008559FF"/>
    <w:rsid w:val="00856035"/>
    <w:rsid w:val="00856052"/>
    <w:rsid w:val="00856393"/>
    <w:rsid w:val="008566EB"/>
    <w:rsid w:val="00856916"/>
    <w:rsid w:val="00856E15"/>
    <w:rsid w:val="008572E4"/>
    <w:rsid w:val="0085737B"/>
    <w:rsid w:val="008574D4"/>
    <w:rsid w:val="0085769F"/>
    <w:rsid w:val="00857C0E"/>
    <w:rsid w:val="0086048E"/>
    <w:rsid w:val="00860C1F"/>
    <w:rsid w:val="00860EB6"/>
    <w:rsid w:val="00861161"/>
    <w:rsid w:val="0086151A"/>
    <w:rsid w:val="00861576"/>
    <w:rsid w:val="00861D93"/>
    <w:rsid w:val="00861F18"/>
    <w:rsid w:val="00862163"/>
    <w:rsid w:val="00862198"/>
    <w:rsid w:val="00862381"/>
    <w:rsid w:val="0086253A"/>
    <w:rsid w:val="00862F38"/>
    <w:rsid w:val="00863098"/>
    <w:rsid w:val="008631BC"/>
    <w:rsid w:val="00863327"/>
    <w:rsid w:val="00863699"/>
    <w:rsid w:val="00863EDE"/>
    <w:rsid w:val="00864143"/>
    <w:rsid w:val="008643E7"/>
    <w:rsid w:val="00864ABE"/>
    <w:rsid w:val="008652C7"/>
    <w:rsid w:val="008654A1"/>
    <w:rsid w:val="0086552D"/>
    <w:rsid w:val="008657EF"/>
    <w:rsid w:val="00865C9B"/>
    <w:rsid w:val="00866E8B"/>
    <w:rsid w:val="00866EF0"/>
    <w:rsid w:val="008673C6"/>
    <w:rsid w:val="00870F1D"/>
    <w:rsid w:val="00871752"/>
    <w:rsid w:val="00871773"/>
    <w:rsid w:val="00871854"/>
    <w:rsid w:val="00871918"/>
    <w:rsid w:val="00872AFE"/>
    <w:rsid w:val="00872E96"/>
    <w:rsid w:val="00872F0C"/>
    <w:rsid w:val="008732BE"/>
    <w:rsid w:val="008732DF"/>
    <w:rsid w:val="00873308"/>
    <w:rsid w:val="008739FA"/>
    <w:rsid w:val="00873D21"/>
    <w:rsid w:val="00873FEC"/>
    <w:rsid w:val="00874641"/>
    <w:rsid w:val="00874BD8"/>
    <w:rsid w:val="00874C1F"/>
    <w:rsid w:val="00874D7B"/>
    <w:rsid w:val="00874FB4"/>
    <w:rsid w:val="0087529B"/>
    <w:rsid w:val="0087561C"/>
    <w:rsid w:val="00875909"/>
    <w:rsid w:val="00875949"/>
    <w:rsid w:val="0087647A"/>
    <w:rsid w:val="00876626"/>
    <w:rsid w:val="008766C5"/>
    <w:rsid w:val="00876DEB"/>
    <w:rsid w:val="00877601"/>
    <w:rsid w:val="00877886"/>
    <w:rsid w:val="00877CE1"/>
    <w:rsid w:val="00880B5A"/>
    <w:rsid w:val="00881DAD"/>
    <w:rsid w:val="00881F81"/>
    <w:rsid w:val="00882A11"/>
    <w:rsid w:val="00883290"/>
    <w:rsid w:val="008838F0"/>
    <w:rsid w:val="00883998"/>
    <w:rsid w:val="008839D0"/>
    <w:rsid w:val="00884727"/>
    <w:rsid w:val="0088519C"/>
    <w:rsid w:val="008852C6"/>
    <w:rsid w:val="00885849"/>
    <w:rsid w:val="008859C2"/>
    <w:rsid w:val="00885CE3"/>
    <w:rsid w:val="0088616C"/>
    <w:rsid w:val="008861C0"/>
    <w:rsid w:val="00886605"/>
    <w:rsid w:val="008866B3"/>
    <w:rsid w:val="00886BA7"/>
    <w:rsid w:val="0088723E"/>
    <w:rsid w:val="00890057"/>
    <w:rsid w:val="0089017B"/>
    <w:rsid w:val="008903C4"/>
    <w:rsid w:val="008907BA"/>
    <w:rsid w:val="00890A79"/>
    <w:rsid w:val="00890D9B"/>
    <w:rsid w:val="00890E26"/>
    <w:rsid w:val="00890E50"/>
    <w:rsid w:val="0089103A"/>
    <w:rsid w:val="00891752"/>
    <w:rsid w:val="00891A66"/>
    <w:rsid w:val="00891BA8"/>
    <w:rsid w:val="00891F80"/>
    <w:rsid w:val="008927BA"/>
    <w:rsid w:val="00892D58"/>
    <w:rsid w:val="00892F74"/>
    <w:rsid w:val="008933AC"/>
    <w:rsid w:val="0089347E"/>
    <w:rsid w:val="0089359B"/>
    <w:rsid w:val="00893A2C"/>
    <w:rsid w:val="00893AFE"/>
    <w:rsid w:val="00893C69"/>
    <w:rsid w:val="0089432B"/>
    <w:rsid w:val="008945DA"/>
    <w:rsid w:val="00894852"/>
    <w:rsid w:val="00894872"/>
    <w:rsid w:val="0089498F"/>
    <w:rsid w:val="00894A7A"/>
    <w:rsid w:val="00894D7D"/>
    <w:rsid w:val="00894E03"/>
    <w:rsid w:val="008950BA"/>
    <w:rsid w:val="008951FE"/>
    <w:rsid w:val="008955FA"/>
    <w:rsid w:val="00895685"/>
    <w:rsid w:val="00895811"/>
    <w:rsid w:val="00895E59"/>
    <w:rsid w:val="008963C8"/>
    <w:rsid w:val="008965F1"/>
    <w:rsid w:val="00896653"/>
    <w:rsid w:val="00897810"/>
    <w:rsid w:val="008A0105"/>
    <w:rsid w:val="008A0472"/>
    <w:rsid w:val="008A1131"/>
    <w:rsid w:val="008A1375"/>
    <w:rsid w:val="008A1732"/>
    <w:rsid w:val="008A19D8"/>
    <w:rsid w:val="008A241F"/>
    <w:rsid w:val="008A2697"/>
    <w:rsid w:val="008A2A4B"/>
    <w:rsid w:val="008A2B50"/>
    <w:rsid w:val="008A32AD"/>
    <w:rsid w:val="008A3380"/>
    <w:rsid w:val="008A3629"/>
    <w:rsid w:val="008A39F2"/>
    <w:rsid w:val="008A3A62"/>
    <w:rsid w:val="008A3DD3"/>
    <w:rsid w:val="008A3EB3"/>
    <w:rsid w:val="008A448D"/>
    <w:rsid w:val="008A467D"/>
    <w:rsid w:val="008A4E54"/>
    <w:rsid w:val="008A526B"/>
    <w:rsid w:val="008A53A1"/>
    <w:rsid w:val="008A5804"/>
    <w:rsid w:val="008A5FA1"/>
    <w:rsid w:val="008A5FBC"/>
    <w:rsid w:val="008A5FC8"/>
    <w:rsid w:val="008A64E6"/>
    <w:rsid w:val="008A67F3"/>
    <w:rsid w:val="008A6CAB"/>
    <w:rsid w:val="008A71B9"/>
    <w:rsid w:val="008A7830"/>
    <w:rsid w:val="008A7AC0"/>
    <w:rsid w:val="008A7F3B"/>
    <w:rsid w:val="008B007F"/>
    <w:rsid w:val="008B01A5"/>
    <w:rsid w:val="008B0902"/>
    <w:rsid w:val="008B0E60"/>
    <w:rsid w:val="008B1563"/>
    <w:rsid w:val="008B16EF"/>
    <w:rsid w:val="008B204D"/>
    <w:rsid w:val="008B2315"/>
    <w:rsid w:val="008B2523"/>
    <w:rsid w:val="008B2B90"/>
    <w:rsid w:val="008B2BBE"/>
    <w:rsid w:val="008B3A15"/>
    <w:rsid w:val="008B3C1E"/>
    <w:rsid w:val="008B43D8"/>
    <w:rsid w:val="008B4473"/>
    <w:rsid w:val="008B515D"/>
    <w:rsid w:val="008B556A"/>
    <w:rsid w:val="008B5966"/>
    <w:rsid w:val="008B5F32"/>
    <w:rsid w:val="008B5F43"/>
    <w:rsid w:val="008B60EB"/>
    <w:rsid w:val="008B6C4E"/>
    <w:rsid w:val="008B6EE9"/>
    <w:rsid w:val="008B795D"/>
    <w:rsid w:val="008B7A11"/>
    <w:rsid w:val="008B7F33"/>
    <w:rsid w:val="008C0269"/>
    <w:rsid w:val="008C086C"/>
    <w:rsid w:val="008C18E1"/>
    <w:rsid w:val="008C229C"/>
    <w:rsid w:val="008C2463"/>
    <w:rsid w:val="008C2AAD"/>
    <w:rsid w:val="008C2EF0"/>
    <w:rsid w:val="008C3D3A"/>
    <w:rsid w:val="008C4020"/>
    <w:rsid w:val="008C421B"/>
    <w:rsid w:val="008C4D35"/>
    <w:rsid w:val="008C4F29"/>
    <w:rsid w:val="008C5577"/>
    <w:rsid w:val="008C580C"/>
    <w:rsid w:val="008C6724"/>
    <w:rsid w:val="008C68CB"/>
    <w:rsid w:val="008C6A66"/>
    <w:rsid w:val="008C7030"/>
    <w:rsid w:val="008C7449"/>
    <w:rsid w:val="008D0495"/>
    <w:rsid w:val="008D05B1"/>
    <w:rsid w:val="008D0836"/>
    <w:rsid w:val="008D105E"/>
    <w:rsid w:val="008D118F"/>
    <w:rsid w:val="008D1615"/>
    <w:rsid w:val="008D1A05"/>
    <w:rsid w:val="008D20A4"/>
    <w:rsid w:val="008D26CF"/>
    <w:rsid w:val="008D3442"/>
    <w:rsid w:val="008D3E95"/>
    <w:rsid w:val="008D4509"/>
    <w:rsid w:val="008D45B7"/>
    <w:rsid w:val="008D4B58"/>
    <w:rsid w:val="008D5429"/>
    <w:rsid w:val="008D5645"/>
    <w:rsid w:val="008D58F0"/>
    <w:rsid w:val="008D6023"/>
    <w:rsid w:val="008D649D"/>
    <w:rsid w:val="008D6F8C"/>
    <w:rsid w:val="008D71D6"/>
    <w:rsid w:val="008D73D3"/>
    <w:rsid w:val="008E01A8"/>
    <w:rsid w:val="008E03A4"/>
    <w:rsid w:val="008E0550"/>
    <w:rsid w:val="008E1202"/>
    <w:rsid w:val="008E1C7F"/>
    <w:rsid w:val="008E1D6F"/>
    <w:rsid w:val="008E2674"/>
    <w:rsid w:val="008E2762"/>
    <w:rsid w:val="008E2887"/>
    <w:rsid w:val="008E34C1"/>
    <w:rsid w:val="008E36DC"/>
    <w:rsid w:val="008E3D4D"/>
    <w:rsid w:val="008E4039"/>
    <w:rsid w:val="008E41EB"/>
    <w:rsid w:val="008E43B2"/>
    <w:rsid w:val="008E4672"/>
    <w:rsid w:val="008E50A7"/>
    <w:rsid w:val="008E5490"/>
    <w:rsid w:val="008E7101"/>
    <w:rsid w:val="008E72DD"/>
    <w:rsid w:val="008E7350"/>
    <w:rsid w:val="008E76B5"/>
    <w:rsid w:val="008E7E9A"/>
    <w:rsid w:val="008F07FB"/>
    <w:rsid w:val="008F1147"/>
    <w:rsid w:val="008F1791"/>
    <w:rsid w:val="008F1832"/>
    <w:rsid w:val="008F201B"/>
    <w:rsid w:val="008F2CDA"/>
    <w:rsid w:val="008F2D0E"/>
    <w:rsid w:val="008F3195"/>
    <w:rsid w:val="008F3AFE"/>
    <w:rsid w:val="008F3BB2"/>
    <w:rsid w:val="008F3D4E"/>
    <w:rsid w:val="008F4006"/>
    <w:rsid w:val="008F46F2"/>
    <w:rsid w:val="008F5104"/>
    <w:rsid w:val="008F51FF"/>
    <w:rsid w:val="008F5FFF"/>
    <w:rsid w:val="008F61E1"/>
    <w:rsid w:val="008F63AB"/>
    <w:rsid w:val="008F63C6"/>
    <w:rsid w:val="008F7709"/>
    <w:rsid w:val="008F79D6"/>
    <w:rsid w:val="008F7DE9"/>
    <w:rsid w:val="00900AA8"/>
    <w:rsid w:val="00900D97"/>
    <w:rsid w:val="00900E19"/>
    <w:rsid w:val="00900E82"/>
    <w:rsid w:val="00900EEF"/>
    <w:rsid w:val="00900F2D"/>
    <w:rsid w:val="0090106B"/>
    <w:rsid w:val="009018AB"/>
    <w:rsid w:val="00901B71"/>
    <w:rsid w:val="00901BA1"/>
    <w:rsid w:val="009023AB"/>
    <w:rsid w:val="00902913"/>
    <w:rsid w:val="0090363B"/>
    <w:rsid w:val="00903A19"/>
    <w:rsid w:val="00903D3B"/>
    <w:rsid w:val="00903EF3"/>
    <w:rsid w:val="00903F78"/>
    <w:rsid w:val="00904364"/>
    <w:rsid w:val="00904485"/>
    <w:rsid w:val="00904765"/>
    <w:rsid w:val="00904F53"/>
    <w:rsid w:val="00905282"/>
    <w:rsid w:val="00905372"/>
    <w:rsid w:val="00905374"/>
    <w:rsid w:val="00905B2D"/>
    <w:rsid w:val="00905D28"/>
    <w:rsid w:val="00905DC9"/>
    <w:rsid w:val="00905F9F"/>
    <w:rsid w:val="0090762B"/>
    <w:rsid w:val="00907C36"/>
    <w:rsid w:val="0091040F"/>
    <w:rsid w:val="00910798"/>
    <w:rsid w:val="0091082C"/>
    <w:rsid w:val="00910A71"/>
    <w:rsid w:val="00910EA8"/>
    <w:rsid w:val="00910FB8"/>
    <w:rsid w:val="0091101F"/>
    <w:rsid w:val="009113D4"/>
    <w:rsid w:val="009117C0"/>
    <w:rsid w:val="00911CA4"/>
    <w:rsid w:val="00912455"/>
    <w:rsid w:val="0091287F"/>
    <w:rsid w:val="00913E74"/>
    <w:rsid w:val="00914165"/>
    <w:rsid w:val="009144CB"/>
    <w:rsid w:val="00914519"/>
    <w:rsid w:val="009145C2"/>
    <w:rsid w:val="0091483D"/>
    <w:rsid w:val="00914A51"/>
    <w:rsid w:val="00914AE1"/>
    <w:rsid w:val="00914B1F"/>
    <w:rsid w:val="00915157"/>
    <w:rsid w:val="00915539"/>
    <w:rsid w:val="00915AFC"/>
    <w:rsid w:val="009161A2"/>
    <w:rsid w:val="00916488"/>
    <w:rsid w:val="00916990"/>
    <w:rsid w:val="00916E84"/>
    <w:rsid w:val="00917E64"/>
    <w:rsid w:val="0092004D"/>
    <w:rsid w:val="00920050"/>
    <w:rsid w:val="0092047E"/>
    <w:rsid w:val="00920614"/>
    <w:rsid w:val="00920775"/>
    <w:rsid w:val="00921707"/>
    <w:rsid w:val="009217CB"/>
    <w:rsid w:val="00921B6C"/>
    <w:rsid w:val="00921B6E"/>
    <w:rsid w:val="00921E5B"/>
    <w:rsid w:val="009225A0"/>
    <w:rsid w:val="00922989"/>
    <w:rsid w:val="00923086"/>
    <w:rsid w:val="00923CBA"/>
    <w:rsid w:val="00925143"/>
    <w:rsid w:val="00925403"/>
    <w:rsid w:val="0092566E"/>
    <w:rsid w:val="00925E79"/>
    <w:rsid w:val="00925EAA"/>
    <w:rsid w:val="00925F2E"/>
    <w:rsid w:val="00925FEF"/>
    <w:rsid w:val="00926094"/>
    <w:rsid w:val="009264C8"/>
    <w:rsid w:val="009265BF"/>
    <w:rsid w:val="00926967"/>
    <w:rsid w:val="00926C8F"/>
    <w:rsid w:val="00926EBF"/>
    <w:rsid w:val="00927452"/>
    <w:rsid w:val="00927BCC"/>
    <w:rsid w:val="00927ED2"/>
    <w:rsid w:val="00927FD5"/>
    <w:rsid w:val="009302CE"/>
    <w:rsid w:val="009305E8"/>
    <w:rsid w:val="009307BD"/>
    <w:rsid w:val="009310AF"/>
    <w:rsid w:val="00931341"/>
    <w:rsid w:val="00931791"/>
    <w:rsid w:val="00931800"/>
    <w:rsid w:val="00931C0D"/>
    <w:rsid w:val="00932004"/>
    <w:rsid w:val="009324E7"/>
    <w:rsid w:val="0093284D"/>
    <w:rsid w:val="009338C7"/>
    <w:rsid w:val="00933944"/>
    <w:rsid w:val="00934289"/>
    <w:rsid w:val="0093455F"/>
    <w:rsid w:val="00934AB1"/>
    <w:rsid w:val="00934D2E"/>
    <w:rsid w:val="00935108"/>
    <w:rsid w:val="00935694"/>
    <w:rsid w:val="00936069"/>
    <w:rsid w:val="00936253"/>
    <w:rsid w:val="00936D40"/>
    <w:rsid w:val="00937190"/>
    <w:rsid w:val="0093725F"/>
    <w:rsid w:val="0093733E"/>
    <w:rsid w:val="0093749D"/>
    <w:rsid w:val="009374F7"/>
    <w:rsid w:val="009402E1"/>
    <w:rsid w:val="00940541"/>
    <w:rsid w:val="00940BC6"/>
    <w:rsid w:val="00940FB0"/>
    <w:rsid w:val="00941E3C"/>
    <w:rsid w:val="009420D4"/>
    <w:rsid w:val="0094270D"/>
    <w:rsid w:val="00942F82"/>
    <w:rsid w:val="00943484"/>
    <w:rsid w:val="009437E9"/>
    <w:rsid w:val="009442CE"/>
    <w:rsid w:val="00944C80"/>
    <w:rsid w:val="00944EF1"/>
    <w:rsid w:val="0094509C"/>
    <w:rsid w:val="00945514"/>
    <w:rsid w:val="00945832"/>
    <w:rsid w:val="0094595E"/>
    <w:rsid w:val="00945B89"/>
    <w:rsid w:val="00945C15"/>
    <w:rsid w:val="00945C22"/>
    <w:rsid w:val="00945D21"/>
    <w:rsid w:val="009462D4"/>
    <w:rsid w:val="00947381"/>
    <w:rsid w:val="009478C9"/>
    <w:rsid w:val="00947D5C"/>
    <w:rsid w:val="00950034"/>
    <w:rsid w:val="00950149"/>
    <w:rsid w:val="00950191"/>
    <w:rsid w:val="009509AB"/>
    <w:rsid w:val="00950ECE"/>
    <w:rsid w:val="0095149F"/>
    <w:rsid w:val="00952047"/>
    <w:rsid w:val="009521AE"/>
    <w:rsid w:val="0095268F"/>
    <w:rsid w:val="00952AE9"/>
    <w:rsid w:val="00952F65"/>
    <w:rsid w:val="00953052"/>
    <w:rsid w:val="009530F0"/>
    <w:rsid w:val="00953438"/>
    <w:rsid w:val="00953BBB"/>
    <w:rsid w:val="00953EA0"/>
    <w:rsid w:val="00953F0D"/>
    <w:rsid w:val="00953FB4"/>
    <w:rsid w:val="009541BA"/>
    <w:rsid w:val="00954526"/>
    <w:rsid w:val="009545DA"/>
    <w:rsid w:val="009547DB"/>
    <w:rsid w:val="00954857"/>
    <w:rsid w:val="00954E23"/>
    <w:rsid w:val="0095517A"/>
    <w:rsid w:val="009552D3"/>
    <w:rsid w:val="009557C4"/>
    <w:rsid w:val="00955F10"/>
    <w:rsid w:val="0095634F"/>
    <w:rsid w:val="009569B7"/>
    <w:rsid w:val="00957859"/>
    <w:rsid w:val="00957C67"/>
    <w:rsid w:val="00957F84"/>
    <w:rsid w:val="00960035"/>
    <w:rsid w:val="00960205"/>
    <w:rsid w:val="009605D3"/>
    <w:rsid w:val="00960A33"/>
    <w:rsid w:val="00960DEB"/>
    <w:rsid w:val="00960E6A"/>
    <w:rsid w:val="00960F95"/>
    <w:rsid w:val="00961ACC"/>
    <w:rsid w:val="00961FD4"/>
    <w:rsid w:val="009621C5"/>
    <w:rsid w:val="009628BF"/>
    <w:rsid w:val="00962D32"/>
    <w:rsid w:val="0096440C"/>
    <w:rsid w:val="00964523"/>
    <w:rsid w:val="009645A6"/>
    <w:rsid w:val="0096535B"/>
    <w:rsid w:val="00965829"/>
    <w:rsid w:val="0096584E"/>
    <w:rsid w:val="009659C3"/>
    <w:rsid w:val="009667E6"/>
    <w:rsid w:val="00966A76"/>
    <w:rsid w:val="00966FC4"/>
    <w:rsid w:val="00967451"/>
    <w:rsid w:val="0096750B"/>
    <w:rsid w:val="00967572"/>
    <w:rsid w:val="009677D6"/>
    <w:rsid w:val="00967CA9"/>
    <w:rsid w:val="00970479"/>
    <w:rsid w:val="00970547"/>
    <w:rsid w:val="0097055F"/>
    <w:rsid w:val="00970A1B"/>
    <w:rsid w:val="00970C46"/>
    <w:rsid w:val="00971880"/>
    <w:rsid w:val="00972031"/>
    <w:rsid w:val="00972C51"/>
    <w:rsid w:val="00972CAB"/>
    <w:rsid w:val="00973003"/>
    <w:rsid w:val="00973034"/>
    <w:rsid w:val="00973480"/>
    <w:rsid w:val="00973703"/>
    <w:rsid w:val="00973BAA"/>
    <w:rsid w:val="00974947"/>
    <w:rsid w:val="00974D1A"/>
    <w:rsid w:val="009756F0"/>
    <w:rsid w:val="00975AB8"/>
    <w:rsid w:val="00975C1F"/>
    <w:rsid w:val="00975CAF"/>
    <w:rsid w:val="00975F69"/>
    <w:rsid w:val="009763B2"/>
    <w:rsid w:val="00976B17"/>
    <w:rsid w:val="00976F19"/>
    <w:rsid w:val="00977C10"/>
    <w:rsid w:val="00977ED8"/>
    <w:rsid w:val="00977F4A"/>
    <w:rsid w:val="009801FC"/>
    <w:rsid w:val="00980B45"/>
    <w:rsid w:val="00981517"/>
    <w:rsid w:val="00981867"/>
    <w:rsid w:val="00981878"/>
    <w:rsid w:val="00981A24"/>
    <w:rsid w:val="00982107"/>
    <w:rsid w:val="009822BB"/>
    <w:rsid w:val="00982AC6"/>
    <w:rsid w:val="00982CD3"/>
    <w:rsid w:val="00983A52"/>
    <w:rsid w:val="00984149"/>
    <w:rsid w:val="00984D28"/>
    <w:rsid w:val="00984D5E"/>
    <w:rsid w:val="009850D0"/>
    <w:rsid w:val="009859F0"/>
    <w:rsid w:val="00985E62"/>
    <w:rsid w:val="0098637B"/>
    <w:rsid w:val="00986782"/>
    <w:rsid w:val="00986913"/>
    <w:rsid w:val="00987488"/>
    <w:rsid w:val="0098755A"/>
    <w:rsid w:val="009879BE"/>
    <w:rsid w:val="00987BF7"/>
    <w:rsid w:val="00987D6B"/>
    <w:rsid w:val="00987E37"/>
    <w:rsid w:val="009901D3"/>
    <w:rsid w:val="009904B3"/>
    <w:rsid w:val="009905D5"/>
    <w:rsid w:val="00990652"/>
    <w:rsid w:val="009909BF"/>
    <w:rsid w:val="00990F52"/>
    <w:rsid w:val="00991250"/>
    <w:rsid w:val="009916E0"/>
    <w:rsid w:val="00991A6E"/>
    <w:rsid w:val="00991B95"/>
    <w:rsid w:val="00991E2A"/>
    <w:rsid w:val="00991F31"/>
    <w:rsid w:val="0099225C"/>
    <w:rsid w:val="0099284C"/>
    <w:rsid w:val="00992B02"/>
    <w:rsid w:val="00992B28"/>
    <w:rsid w:val="009935FD"/>
    <w:rsid w:val="009936B9"/>
    <w:rsid w:val="009940D3"/>
    <w:rsid w:val="009944C5"/>
    <w:rsid w:val="00995055"/>
    <w:rsid w:val="009950AB"/>
    <w:rsid w:val="0099554D"/>
    <w:rsid w:val="009958F0"/>
    <w:rsid w:val="00995A18"/>
    <w:rsid w:val="00995B46"/>
    <w:rsid w:val="00996034"/>
    <w:rsid w:val="00996153"/>
    <w:rsid w:val="009961F5"/>
    <w:rsid w:val="009963CA"/>
    <w:rsid w:val="009969FF"/>
    <w:rsid w:val="0099729C"/>
    <w:rsid w:val="009975DA"/>
    <w:rsid w:val="009976CD"/>
    <w:rsid w:val="00997808"/>
    <w:rsid w:val="0099798E"/>
    <w:rsid w:val="00997AD9"/>
    <w:rsid w:val="00997B02"/>
    <w:rsid w:val="00997E7D"/>
    <w:rsid w:val="009A0368"/>
    <w:rsid w:val="009A0641"/>
    <w:rsid w:val="009A0AF9"/>
    <w:rsid w:val="009A0EEC"/>
    <w:rsid w:val="009A1020"/>
    <w:rsid w:val="009A17E9"/>
    <w:rsid w:val="009A18EB"/>
    <w:rsid w:val="009A190D"/>
    <w:rsid w:val="009A1ED8"/>
    <w:rsid w:val="009A249E"/>
    <w:rsid w:val="009A2565"/>
    <w:rsid w:val="009A25E1"/>
    <w:rsid w:val="009A2623"/>
    <w:rsid w:val="009A2841"/>
    <w:rsid w:val="009A290F"/>
    <w:rsid w:val="009A30C8"/>
    <w:rsid w:val="009A3249"/>
    <w:rsid w:val="009A3C1C"/>
    <w:rsid w:val="009A4863"/>
    <w:rsid w:val="009A4A74"/>
    <w:rsid w:val="009A4AB7"/>
    <w:rsid w:val="009A64E8"/>
    <w:rsid w:val="009A66DB"/>
    <w:rsid w:val="009A6A94"/>
    <w:rsid w:val="009A6E7F"/>
    <w:rsid w:val="009A6FA9"/>
    <w:rsid w:val="009A75EE"/>
    <w:rsid w:val="009A76D3"/>
    <w:rsid w:val="009A7B8C"/>
    <w:rsid w:val="009A7EB6"/>
    <w:rsid w:val="009B0118"/>
    <w:rsid w:val="009B02BD"/>
    <w:rsid w:val="009B0D5F"/>
    <w:rsid w:val="009B14CB"/>
    <w:rsid w:val="009B15A0"/>
    <w:rsid w:val="009B15B1"/>
    <w:rsid w:val="009B15CD"/>
    <w:rsid w:val="009B1A50"/>
    <w:rsid w:val="009B1B25"/>
    <w:rsid w:val="009B1FD5"/>
    <w:rsid w:val="009B2691"/>
    <w:rsid w:val="009B2EAF"/>
    <w:rsid w:val="009B2EBC"/>
    <w:rsid w:val="009B30F0"/>
    <w:rsid w:val="009B37F7"/>
    <w:rsid w:val="009B384A"/>
    <w:rsid w:val="009B40B4"/>
    <w:rsid w:val="009B42BB"/>
    <w:rsid w:val="009B4F4B"/>
    <w:rsid w:val="009B4F97"/>
    <w:rsid w:val="009B519A"/>
    <w:rsid w:val="009B58C8"/>
    <w:rsid w:val="009B5A1C"/>
    <w:rsid w:val="009B5A70"/>
    <w:rsid w:val="009B709A"/>
    <w:rsid w:val="009B71AD"/>
    <w:rsid w:val="009B73A5"/>
    <w:rsid w:val="009B7773"/>
    <w:rsid w:val="009B7C03"/>
    <w:rsid w:val="009B7EBF"/>
    <w:rsid w:val="009C0546"/>
    <w:rsid w:val="009C06F4"/>
    <w:rsid w:val="009C1896"/>
    <w:rsid w:val="009C1BDB"/>
    <w:rsid w:val="009C1EBC"/>
    <w:rsid w:val="009C24BA"/>
    <w:rsid w:val="009C27AF"/>
    <w:rsid w:val="009C2AD1"/>
    <w:rsid w:val="009C2C0D"/>
    <w:rsid w:val="009C2D04"/>
    <w:rsid w:val="009C2F24"/>
    <w:rsid w:val="009C3117"/>
    <w:rsid w:val="009C3385"/>
    <w:rsid w:val="009C385B"/>
    <w:rsid w:val="009C3D58"/>
    <w:rsid w:val="009C4D7C"/>
    <w:rsid w:val="009C539F"/>
    <w:rsid w:val="009C5AE7"/>
    <w:rsid w:val="009C5B5D"/>
    <w:rsid w:val="009C6A6A"/>
    <w:rsid w:val="009C740B"/>
    <w:rsid w:val="009C753D"/>
    <w:rsid w:val="009C7E05"/>
    <w:rsid w:val="009D03B2"/>
    <w:rsid w:val="009D04DA"/>
    <w:rsid w:val="009D0584"/>
    <w:rsid w:val="009D1135"/>
    <w:rsid w:val="009D19CA"/>
    <w:rsid w:val="009D1C1E"/>
    <w:rsid w:val="009D1C31"/>
    <w:rsid w:val="009D2591"/>
    <w:rsid w:val="009D2945"/>
    <w:rsid w:val="009D37C5"/>
    <w:rsid w:val="009D3C0A"/>
    <w:rsid w:val="009D3CAC"/>
    <w:rsid w:val="009D4308"/>
    <w:rsid w:val="009D48AE"/>
    <w:rsid w:val="009D4944"/>
    <w:rsid w:val="009D4CA8"/>
    <w:rsid w:val="009D4D97"/>
    <w:rsid w:val="009D5FDB"/>
    <w:rsid w:val="009D63A8"/>
    <w:rsid w:val="009D657A"/>
    <w:rsid w:val="009D6661"/>
    <w:rsid w:val="009D66F5"/>
    <w:rsid w:val="009D67AC"/>
    <w:rsid w:val="009D6C40"/>
    <w:rsid w:val="009D74EC"/>
    <w:rsid w:val="009D7D50"/>
    <w:rsid w:val="009E0346"/>
    <w:rsid w:val="009E085E"/>
    <w:rsid w:val="009E0C5A"/>
    <w:rsid w:val="009E2663"/>
    <w:rsid w:val="009E2A47"/>
    <w:rsid w:val="009E2EB2"/>
    <w:rsid w:val="009E3102"/>
    <w:rsid w:val="009E37CA"/>
    <w:rsid w:val="009E408A"/>
    <w:rsid w:val="009E40B4"/>
    <w:rsid w:val="009E4445"/>
    <w:rsid w:val="009E4488"/>
    <w:rsid w:val="009E4829"/>
    <w:rsid w:val="009E4F1F"/>
    <w:rsid w:val="009E5494"/>
    <w:rsid w:val="009E58A6"/>
    <w:rsid w:val="009E5BB7"/>
    <w:rsid w:val="009E6275"/>
    <w:rsid w:val="009E6A8E"/>
    <w:rsid w:val="009E6A97"/>
    <w:rsid w:val="009E7181"/>
    <w:rsid w:val="009E7434"/>
    <w:rsid w:val="009F06B5"/>
    <w:rsid w:val="009F0950"/>
    <w:rsid w:val="009F0EE7"/>
    <w:rsid w:val="009F299D"/>
    <w:rsid w:val="009F2CE3"/>
    <w:rsid w:val="009F2F20"/>
    <w:rsid w:val="009F312B"/>
    <w:rsid w:val="009F323C"/>
    <w:rsid w:val="009F3458"/>
    <w:rsid w:val="009F4701"/>
    <w:rsid w:val="009F4771"/>
    <w:rsid w:val="009F4B65"/>
    <w:rsid w:val="009F4D3E"/>
    <w:rsid w:val="009F512B"/>
    <w:rsid w:val="009F527D"/>
    <w:rsid w:val="009F5A08"/>
    <w:rsid w:val="009F5B2E"/>
    <w:rsid w:val="009F5D17"/>
    <w:rsid w:val="009F5EAE"/>
    <w:rsid w:val="009F6274"/>
    <w:rsid w:val="009F6898"/>
    <w:rsid w:val="009F6ABE"/>
    <w:rsid w:val="009F7617"/>
    <w:rsid w:val="009F78E8"/>
    <w:rsid w:val="00A00457"/>
    <w:rsid w:val="00A00888"/>
    <w:rsid w:val="00A00AA4"/>
    <w:rsid w:val="00A00D2F"/>
    <w:rsid w:val="00A015A2"/>
    <w:rsid w:val="00A017BE"/>
    <w:rsid w:val="00A01D61"/>
    <w:rsid w:val="00A02842"/>
    <w:rsid w:val="00A03450"/>
    <w:rsid w:val="00A03555"/>
    <w:rsid w:val="00A0374F"/>
    <w:rsid w:val="00A03991"/>
    <w:rsid w:val="00A03FA5"/>
    <w:rsid w:val="00A0406A"/>
    <w:rsid w:val="00A0518D"/>
    <w:rsid w:val="00A05213"/>
    <w:rsid w:val="00A05C18"/>
    <w:rsid w:val="00A064E4"/>
    <w:rsid w:val="00A06527"/>
    <w:rsid w:val="00A06533"/>
    <w:rsid w:val="00A06690"/>
    <w:rsid w:val="00A0775E"/>
    <w:rsid w:val="00A07EF2"/>
    <w:rsid w:val="00A1035D"/>
    <w:rsid w:val="00A10461"/>
    <w:rsid w:val="00A112A3"/>
    <w:rsid w:val="00A117ED"/>
    <w:rsid w:val="00A12337"/>
    <w:rsid w:val="00A1265A"/>
    <w:rsid w:val="00A1267F"/>
    <w:rsid w:val="00A12B9C"/>
    <w:rsid w:val="00A12E63"/>
    <w:rsid w:val="00A132B2"/>
    <w:rsid w:val="00A13995"/>
    <w:rsid w:val="00A13AE5"/>
    <w:rsid w:val="00A14367"/>
    <w:rsid w:val="00A14E26"/>
    <w:rsid w:val="00A15B0E"/>
    <w:rsid w:val="00A15FD5"/>
    <w:rsid w:val="00A16624"/>
    <w:rsid w:val="00A16ABB"/>
    <w:rsid w:val="00A16EF5"/>
    <w:rsid w:val="00A16FF6"/>
    <w:rsid w:val="00A1727D"/>
    <w:rsid w:val="00A174FE"/>
    <w:rsid w:val="00A17541"/>
    <w:rsid w:val="00A1770A"/>
    <w:rsid w:val="00A17DB4"/>
    <w:rsid w:val="00A17DF9"/>
    <w:rsid w:val="00A17E4E"/>
    <w:rsid w:val="00A2003E"/>
    <w:rsid w:val="00A20794"/>
    <w:rsid w:val="00A20AF7"/>
    <w:rsid w:val="00A212EA"/>
    <w:rsid w:val="00A21B37"/>
    <w:rsid w:val="00A22B16"/>
    <w:rsid w:val="00A22C4F"/>
    <w:rsid w:val="00A2330A"/>
    <w:rsid w:val="00A236E8"/>
    <w:rsid w:val="00A23F58"/>
    <w:rsid w:val="00A2451A"/>
    <w:rsid w:val="00A24C02"/>
    <w:rsid w:val="00A25052"/>
    <w:rsid w:val="00A25608"/>
    <w:rsid w:val="00A2575C"/>
    <w:rsid w:val="00A25B42"/>
    <w:rsid w:val="00A264FD"/>
    <w:rsid w:val="00A265A5"/>
    <w:rsid w:val="00A2660E"/>
    <w:rsid w:val="00A27571"/>
    <w:rsid w:val="00A275D1"/>
    <w:rsid w:val="00A301DF"/>
    <w:rsid w:val="00A30402"/>
    <w:rsid w:val="00A30D51"/>
    <w:rsid w:val="00A30E8E"/>
    <w:rsid w:val="00A30F20"/>
    <w:rsid w:val="00A3104F"/>
    <w:rsid w:val="00A313A6"/>
    <w:rsid w:val="00A32110"/>
    <w:rsid w:val="00A3223A"/>
    <w:rsid w:val="00A328D7"/>
    <w:rsid w:val="00A32D01"/>
    <w:rsid w:val="00A33237"/>
    <w:rsid w:val="00A332AD"/>
    <w:rsid w:val="00A3353D"/>
    <w:rsid w:val="00A33F8A"/>
    <w:rsid w:val="00A348D4"/>
    <w:rsid w:val="00A35038"/>
    <w:rsid w:val="00A350E3"/>
    <w:rsid w:val="00A35148"/>
    <w:rsid w:val="00A3553F"/>
    <w:rsid w:val="00A356DF"/>
    <w:rsid w:val="00A3629E"/>
    <w:rsid w:val="00A364B4"/>
    <w:rsid w:val="00A3652E"/>
    <w:rsid w:val="00A3674D"/>
    <w:rsid w:val="00A3677C"/>
    <w:rsid w:val="00A3685D"/>
    <w:rsid w:val="00A368F5"/>
    <w:rsid w:val="00A401C3"/>
    <w:rsid w:val="00A412D8"/>
    <w:rsid w:val="00A414FA"/>
    <w:rsid w:val="00A41BB6"/>
    <w:rsid w:val="00A41D13"/>
    <w:rsid w:val="00A41D33"/>
    <w:rsid w:val="00A423CA"/>
    <w:rsid w:val="00A42924"/>
    <w:rsid w:val="00A42D11"/>
    <w:rsid w:val="00A4364F"/>
    <w:rsid w:val="00A43A25"/>
    <w:rsid w:val="00A44596"/>
    <w:rsid w:val="00A449FB"/>
    <w:rsid w:val="00A44A4F"/>
    <w:rsid w:val="00A44AFE"/>
    <w:rsid w:val="00A44FEA"/>
    <w:rsid w:val="00A465C0"/>
    <w:rsid w:val="00A46789"/>
    <w:rsid w:val="00A46869"/>
    <w:rsid w:val="00A46A54"/>
    <w:rsid w:val="00A46CED"/>
    <w:rsid w:val="00A4706A"/>
    <w:rsid w:val="00A47A05"/>
    <w:rsid w:val="00A50D6A"/>
    <w:rsid w:val="00A51889"/>
    <w:rsid w:val="00A519D5"/>
    <w:rsid w:val="00A51BEF"/>
    <w:rsid w:val="00A51DFB"/>
    <w:rsid w:val="00A5250E"/>
    <w:rsid w:val="00A525CB"/>
    <w:rsid w:val="00A525E8"/>
    <w:rsid w:val="00A526C8"/>
    <w:rsid w:val="00A52949"/>
    <w:rsid w:val="00A52BC1"/>
    <w:rsid w:val="00A52C6E"/>
    <w:rsid w:val="00A52D73"/>
    <w:rsid w:val="00A52FE5"/>
    <w:rsid w:val="00A53129"/>
    <w:rsid w:val="00A539AE"/>
    <w:rsid w:val="00A542D0"/>
    <w:rsid w:val="00A544C7"/>
    <w:rsid w:val="00A54EB2"/>
    <w:rsid w:val="00A5501C"/>
    <w:rsid w:val="00A551A6"/>
    <w:rsid w:val="00A55436"/>
    <w:rsid w:val="00A570F9"/>
    <w:rsid w:val="00A5729E"/>
    <w:rsid w:val="00A573AF"/>
    <w:rsid w:val="00A576A1"/>
    <w:rsid w:val="00A57A4B"/>
    <w:rsid w:val="00A60120"/>
    <w:rsid w:val="00A6026B"/>
    <w:rsid w:val="00A60357"/>
    <w:rsid w:val="00A607AC"/>
    <w:rsid w:val="00A6085F"/>
    <w:rsid w:val="00A60883"/>
    <w:rsid w:val="00A60F7F"/>
    <w:rsid w:val="00A60FD5"/>
    <w:rsid w:val="00A612FD"/>
    <w:rsid w:val="00A614B7"/>
    <w:rsid w:val="00A617E7"/>
    <w:rsid w:val="00A618F0"/>
    <w:rsid w:val="00A61C3E"/>
    <w:rsid w:val="00A61D6F"/>
    <w:rsid w:val="00A61E84"/>
    <w:rsid w:val="00A623EE"/>
    <w:rsid w:val="00A62BDC"/>
    <w:rsid w:val="00A63C7D"/>
    <w:rsid w:val="00A63DD0"/>
    <w:rsid w:val="00A641D1"/>
    <w:rsid w:val="00A646B2"/>
    <w:rsid w:val="00A65249"/>
    <w:rsid w:val="00A66AD2"/>
    <w:rsid w:val="00A67162"/>
    <w:rsid w:val="00A674E2"/>
    <w:rsid w:val="00A6760A"/>
    <w:rsid w:val="00A704EF"/>
    <w:rsid w:val="00A7094E"/>
    <w:rsid w:val="00A71865"/>
    <w:rsid w:val="00A719B9"/>
    <w:rsid w:val="00A71E74"/>
    <w:rsid w:val="00A721B4"/>
    <w:rsid w:val="00A7273D"/>
    <w:rsid w:val="00A72CC3"/>
    <w:rsid w:val="00A73B94"/>
    <w:rsid w:val="00A73DDD"/>
    <w:rsid w:val="00A7409D"/>
    <w:rsid w:val="00A74370"/>
    <w:rsid w:val="00A74514"/>
    <w:rsid w:val="00A757FC"/>
    <w:rsid w:val="00A759FC"/>
    <w:rsid w:val="00A761D5"/>
    <w:rsid w:val="00A76583"/>
    <w:rsid w:val="00A76917"/>
    <w:rsid w:val="00A76FBD"/>
    <w:rsid w:val="00A771F7"/>
    <w:rsid w:val="00A775F4"/>
    <w:rsid w:val="00A778EA"/>
    <w:rsid w:val="00A77CE2"/>
    <w:rsid w:val="00A801E7"/>
    <w:rsid w:val="00A80870"/>
    <w:rsid w:val="00A81409"/>
    <w:rsid w:val="00A81975"/>
    <w:rsid w:val="00A8199E"/>
    <w:rsid w:val="00A81C93"/>
    <w:rsid w:val="00A8258A"/>
    <w:rsid w:val="00A82B75"/>
    <w:rsid w:val="00A836F0"/>
    <w:rsid w:val="00A8372E"/>
    <w:rsid w:val="00A83C51"/>
    <w:rsid w:val="00A843B4"/>
    <w:rsid w:val="00A843D9"/>
    <w:rsid w:val="00A84727"/>
    <w:rsid w:val="00A84D00"/>
    <w:rsid w:val="00A86E39"/>
    <w:rsid w:val="00A87237"/>
    <w:rsid w:val="00A90112"/>
    <w:rsid w:val="00A903AA"/>
    <w:rsid w:val="00A909C7"/>
    <w:rsid w:val="00A90DF5"/>
    <w:rsid w:val="00A91812"/>
    <w:rsid w:val="00A91EFE"/>
    <w:rsid w:val="00A92015"/>
    <w:rsid w:val="00A936CB"/>
    <w:rsid w:val="00A93900"/>
    <w:rsid w:val="00A93BDE"/>
    <w:rsid w:val="00A941C3"/>
    <w:rsid w:val="00A94331"/>
    <w:rsid w:val="00A94623"/>
    <w:rsid w:val="00A94773"/>
    <w:rsid w:val="00A94BC9"/>
    <w:rsid w:val="00A94BD6"/>
    <w:rsid w:val="00A95575"/>
    <w:rsid w:val="00A957AE"/>
    <w:rsid w:val="00A95F8E"/>
    <w:rsid w:val="00A967C3"/>
    <w:rsid w:val="00A96870"/>
    <w:rsid w:val="00A96B09"/>
    <w:rsid w:val="00A96B67"/>
    <w:rsid w:val="00A96BBF"/>
    <w:rsid w:val="00A96C88"/>
    <w:rsid w:val="00A9715C"/>
    <w:rsid w:val="00A9787B"/>
    <w:rsid w:val="00A97938"/>
    <w:rsid w:val="00AA0229"/>
    <w:rsid w:val="00AA02A8"/>
    <w:rsid w:val="00AA07AF"/>
    <w:rsid w:val="00AA08F0"/>
    <w:rsid w:val="00AA0AF4"/>
    <w:rsid w:val="00AA0DC4"/>
    <w:rsid w:val="00AA0FA9"/>
    <w:rsid w:val="00AA1082"/>
    <w:rsid w:val="00AA11E5"/>
    <w:rsid w:val="00AA25C1"/>
    <w:rsid w:val="00AA2F21"/>
    <w:rsid w:val="00AA384B"/>
    <w:rsid w:val="00AA3D4D"/>
    <w:rsid w:val="00AA5029"/>
    <w:rsid w:val="00AA51E8"/>
    <w:rsid w:val="00AA53B1"/>
    <w:rsid w:val="00AA5622"/>
    <w:rsid w:val="00AA5A8F"/>
    <w:rsid w:val="00AA5D1D"/>
    <w:rsid w:val="00AA5D7D"/>
    <w:rsid w:val="00AA5FEB"/>
    <w:rsid w:val="00AA60DB"/>
    <w:rsid w:val="00AA61D4"/>
    <w:rsid w:val="00AA6A51"/>
    <w:rsid w:val="00AA6A6D"/>
    <w:rsid w:val="00AA6AE5"/>
    <w:rsid w:val="00AA77DE"/>
    <w:rsid w:val="00AA7BDD"/>
    <w:rsid w:val="00AB01B3"/>
    <w:rsid w:val="00AB0678"/>
    <w:rsid w:val="00AB06C1"/>
    <w:rsid w:val="00AB07CB"/>
    <w:rsid w:val="00AB0D1A"/>
    <w:rsid w:val="00AB0EDC"/>
    <w:rsid w:val="00AB1C24"/>
    <w:rsid w:val="00AB1F2C"/>
    <w:rsid w:val="00AB20F3"/>
    <w:rsid w:val="00AB26A7"/>
    <w:rsid w:val="00AB36A3"/>
    <w:rsid w:val="00AB3740"/>
    <w:rsid w:val="00AB46D3"/>
    <w:rsid w:val="00AB4836"/>
    <w:rsid w:val="00AB496F"/>
    <w:rsid w:val="00AB51B8"/>
    <w:rsid w:val="00AB561E"/>
    <w:rsid w:val="00AB597D"/>
    <w:rsid w:val="00AB59E9"/>
    <w:rsid w:val="00AB5D59"/>
    <w:rsid w:val="00AB5F23"/>
    <w:rsid w:val="00AB6013"/>
    <w:rsid w:val="00AB6274"/>
    <w:rsid w:val="00AB636C"/>
    <w:rsid w:val="00AB68D0"/>
    <w:rsid w:val="00AB70AD"/>
    <w:rsid w:val="00AB7EF2"/>
    <w:rsid w:val="00AC0056"/>
    <w:rsid w:val="00AC0656"/>
    <w:rsid w:val="00AC0FDA"/>
    <w:rsid w:val="00AC10F1"/>
    <w:rsid w:val="00AC193C"/>
    <w:rsid w:val="00AC1BEF"/>
    <w:rsid w:val="00AC2068"/>
    <w:rsid w:val="00AC22D5"/>
    <w:rsid w:val="00AC35AB"/>
    <w:rsid w:val="00AC36E2"/>
    <w:rsid w:val="00AC3E73"/>
    <w:rsid w:val="00AC3F44"/>
    <w:rsid w:val="00AC457F"/>
    <w:rsid w:val="00AC5F56"/>
    <w:rsid w:val="00AC6144"/>
    <w:rsid w:val="00AC671E"/>
    <w:rsid w:val="00AC6D19"/>
    <w:rsid w:val="00AC6E19"/>
    <w:rsid w:val="00AC7180"/>
    <w:rsid w:val="00AC7587"/>
    <w:rsid w:val="00AC7758"/>
    <w:rsid w:val="00AD05E1"/>
    <w:rsid w:val="00AD0DA9"/>
    <w:rsid w:val="00AD0ED7"/>
    <w:rsid w:val="00AD0F0D"/>
    <w:rsid w:val="00AD0F12"/>
    <w:rsid w:val="00AD1FF6"/>
    <w:rsid w:val="00AD2188"/>
    <w:rsid w:val="00AD231B"/>
    <w:rsid w:val="00AD2BB5"/>
    <w:rsid w:val="00AD2C0D"/>
    <w:rsid w:val="00AD30CE"/>
    <w:rsid w:val="00AD3A4B"/>
    <w:rsid w:val="00AD3AF4"/>
    <w:rsid w:val="00AD3E74"/>
    <w:rsid w:val="00AD41DA"/>
    <w:rsid w:val="00AD4564"/>
    <w:rsid w:val="00AD4C30"/>
    <w:rsid w:val="00AD4DA1"/>
    <w:rsid w:val="00AD4FED"/>
    <w:rsid w:val="00AD5CE1"/>
    <w:rsid w:val="00AD67A7"/>
    <w:rsid w:val="00AD7439"/>
    <w:rsid w:val="00AE022D"/>
    <w:rsid w:val="00AE114E"/>
    <w:rsid w:val="00AE116A"/>
    <w:rsid w:val="00AE1253"/>
    <w:rsid w:val="00AE203D"/>
    <w:rsid w:val="00AE3025"/>
    <w:rsid w:val="00AE3415"/>
    <w:rsid w:val="00AE41C9"/>
    <w:rsid w:val="00AE46F6"/>
    <w:rsid w:val="00AE4D0E"/>
    <w:rsid w:val="00AE4F8E"/>
    <w:rsid w:val="00AE59E1"/>
    <w:rsid w:val="00AE5DB0"/>
    <w:rsid w:val="00AE606A"/>
    <w:rsid w:val="00AE6C7E"/>
    <w:rsid w:val="00AE6D45"/>
    <w:rsid w:val="00AE7E23"/>
    <w:rsid w:val="00AE7F06"/>
    <w:rsid w:val="00AE7F20"/>
    <w:rsid w:val="00AF0067"/>
    <w:rsid w:val="00AF038A"/>
    <w:rsid w:val="00AF0506"/>
    <w:rsid w:val="00AF0708"/>
    <w:rsid w:val="00AF09AD"/>
    <w:rsid w:val="00AF0B2E"/>
    <w:rsid w:val="00AF0BFD"/>
    <w:rsid w:val="00AF0D2D"/>
    <w:rsid w:val="00AF143B"/>
    <w:rsid w:val="00AF1792"/>
    <w:rsid w:val="00AF1BE2"/>
    <w:rsid w:val="00AF1D76"/>
    <w:rsid w:val="00AF1D89"/>
    <w:rsid w:val="00AF2339"/>
    <w:rsid w:val="00AF2895"/>
    <w:rsid w:val="00AF2A67"/>
    <w:rsid w:val="00AF3091"/>
    <w:rsid w:val="00AF3682"/>
    <w:rsid w:val="00AF3891"/>
    <w:rsid w:val="00AF3959"/>
    <w:rsid w:val="00AF3C4D"/>
    <w:rsid w:val="00AF3FBC"/>
    <w:rsid w:val="00AF40B9"/>
    <w:rsid w:val="00AF475F"/>
    <w:rsid w:val="00AF52BB"/>
    <w:rsid w:val="00AF5886"/>
    <w:rsid w:val="00AF5C83"/>
    <w:rsid w:val="00AF611F"/>
    <w:rsid w:val="00AF628E"/>
    <w:rsid w:val="00AF7420"/>
    <w:rsid w:val="00AF76DD"/>
    <w:rsid w:val="00AF77AE"/>
    <w:rsid w:val="00AF7840"/>
    <w:rsid w:val="00AF7C92"/>
    <w:rsid w:val="00B000C0"/>
    <w:rsid w:val="00B0030E"/>
    <w:rsid w:val="00B0090E"/>
    <w:rsid w:val="00B00A10"/>
    <w:rsid w:val="00B00CA2"/>
    <w:rsid w:val="00B00E48"/>
    <w:rsid w:val="00B01190"/>
    <w:rsid w:val="00B01934"/>
    <w:rsid w:val="00B01B69"/>
    <w:rsid w:val="00B01F82"/>
    <w:rsid w:val="00B026E6"/>
    <w:rsid w:val="00B03102"/>
    <w:rsid w:val="00B03384"/>
    <w:rsid w:val="00B03764"/>
    <w:rsid w:val="00B03DEA"/>
    <w:rsid w:val="00B040A3"/>
    <w:rsid w:val="00B04262"/>
    <w:rsid w:val="00B048E6"/>
    <w:rsid w:val="00B0552B"/>
    <w:rsid w:val="00B05F56"/>
    <w:rsid w:val="00B062E8"/>
    <w:rsid w:val="00B0748F"/>
    <w:rsid w:val="00B075A7"/>
    <w:rsid w:val="00B07816"/>
    <w:rsid w:val="00B0784F"/>
    <w:rsid w:val="00B0799F"/>
    <w:rsid w:val="00B079E3"/>
    <w:rsid w:val="00B101A6"/>
    <w:rsid w:val="00B102C5"/>
    <w:rsid w:val="00B10319"/>
    <w:rsid w:val="00B103CB"/>
    <w:rsid w:val="00B1069A"/>
    <w:rsid w:val="00B10C2C"/>
    <w:rsid w:val="00B10D74"/>
    <w:rsid w:val="00B10EDF"/>
    <w:rsid w:val="00B1171A"/>
    <w:rsid w:val="00B11DF1"/>
    <w:rsid w:val="00B127D7"/>
    <w:rsid w:val="00B12A03"/>
    <w:rsid w:val="00B12E52"/>
    <w:rsid w:val="00B13126"/>
    <w:rsid w:val="00B1325C"/>
    <w:rsid w:val="00B133B8"/>
    <w:rsid w:val="00B14993"/>
    <w:rsid w:val="00B14F22"/>
    <w:rsid w:val="00B14F43"/>
    <w:rsid w:val="00B15190"/>
    <w:rsid w:val="00B15628"/>
    <w:rsid w:val="00B1586C"/>
    <w:rsid w:val="00B15BB3"/>
    <w:rsid w:val="00B170E8"/>
    <w:rsid w:val="00B17683"/>
    <w:rsid w:val="00B1794D"/>
    <w:rsid w:val="00B17A52"/>
    <w:rsid w:val="00B20325"/>
    <w:rsid w:val="00B20404"/>
    <w:rsid w:val="00B20553"/>
    <w:rsid w:val="00B20609"/>
    <w:rsid w:val="00B20AED"/>
    <w:rsid w:val="00B21254"/>
    <w:rsid w:val="00B216CD"/>
    <w:rsid w:val="00B216E9"/>
    <w:rsid w:val="00B21B55"/>
    <w:rsid w:val="00B21E84"/>
    <w:rsid w:val="00B221FF"/>
    <w:rsid w:val="00B22D6E"/>
    <w:rsid w:val="00B231B7"/>
    <w:rsid w:val="00B23212"/>
    <w:rsid w:val="00B2375A"/>
    <w:rsid w:val="00B23E3B"/>
    <w:rsid w:val="00B2411D"/>
    <w:rsid w:val="00B245A3"/>
    <w:rsid w:val="00B24940"/>
    <w:rsid w:val="00B24C66"/>
    <w:rsid w:val="00B253E4"/>
    <w:rsid w:val="00B257E3"/>
    <w:rsid w:val="00B2596B"/>
    <w:rsid w:val="00B25D69"/>
    <w:rsid w:val="00B25E15"/>
    <w:rsid w:val="00B25F35"/>
    <w:rsid w:val="00B260A8"/>
    <w:rsid w:val="00B26832"/>
    <w:rsid w:val="00B26B20"/>
    <w:rsid w:val="00B26CD0"/>
    <w:rsid w:val="00B271F3"/>
    <w:rsid w:val="00B278A2"/>
    <w:rsid w:val="00B30254"/>
    <w:rsid w:val="00B304E7"/>
    <w:rsid w:val="00B30593"/>
    <w:rsid w:val="00B30867"/>
    <w:rsid w:val="00B30D00"/>
    <w:rsid w:val="00B30D39"/>
    <w:rsid w:val="00B311A4"/>
    <w:rsid w:val="00B311FB"/>
    <w:rsid w:val="00B31523"/>
    <w:rsid w:val="00B31879"/>
    <w:rsid w:val="00B325AF"/>
    <w:rsid w:val="00B32C51"/>
    <w:rsid w:val="00B3302F"/>
    <w:rsid w:val="00B33175"/>
    <w:rsid w:val="00B332B6"/>
    <w:rsid w:val="00B33F98"/>
    <w:rsid w:val="00B34A23"/>
    <w:rsid w:val="00B34D19"/>
    <w:rsid w:val="00B34FC6"/>
    <w:rsid w:val="00B35F4C"/>
    <w:rsid w:val="00B364B2"/>
    <w:rsid w:val="00B364E7"/>
    <w:rsid w:val="00B37165"/>
    <w:rsid w:val="00B3730D"/>
    <w:rsid w:val="00B37456"/>
    <w:rsid w:val="00B3751D"/>
    <w:rsid w:val="00B379BF"/>
    <w:rsid w:val="00B37CA3"/>
    <w:rsid w:val="00B401E0"/>
    <w:rsid w:val="00B406FE"/>
    <w:rsid w:val="00B4136F"/>
    <w:rsid w:val="00B415A7"/>
    <w:rsid w:val="00B41939"/>
    <w:rsid w:val="00B41CFD"/>
    <w:rsid w:val="00B42209"/>
    <w:rsid w:val="00B42214"/>
    <w:rsid w:val="00B42A9C"/>
    <w:rsid w:val="00B42B93"/>
    <w:rsid w:val="00B42E3B"/>
    <w:rsid w:val="00B43350"/>
    <w:rsid w:val="00B441B4"/>
    <w:rsid w:val="00B4425F"/>
    <w:rsid w:val="00B44C64"/>
    <w:rsid w:val="00B4573D"/>
    <w:rsid w:val="00B45BFC"/>
    <w:rsid w:val="00B45DBF"/>
    <w:rsid w:val="00B4600F"/>
    <w:rsid w:val="00B462D9"/>
    <w:rsid w:val="00B47326"/>
    <w:rsid w:val="00B4757F"/>
    <w:rsid w:val="00B4790A"/>
    <w:rsid w:val="00B47C3C"/>
    <w:rsid w:val="00B50105"/>
    <w:rsid w:val="00B50236"/>
    <w:rsid w:val="00B50301"/>
    <w:rsid w:val="00B50618"/>
    <w:rsid w:val="00B506A0"/>
    <w:rsid w:val="00B509AB"/>
    <w:rsid w:val="00B513E6"/>
    <w:rsid w:val="00B517B0"/>
    <w:rsid w:val="00B5184D"/>
    <w:rsid w:val="00B51A0F"/>
    <w:rsid w:val="00B52BA1"/>
    <w:rsid w:val="00B53115"/>
    <w:rsid w:val="00B53159"/>
    <w:rsid w:val="00B534DA"/>
    <w:rsid w:val="00B5368F"/>
    <w:rsid w:val="00B53A9D"/>
    <w:rsid w:val="00B53CB8"/>
    <w:rsid w:val="00B53E77"/>
    <w:rsid w:val="00B53EBA"/>
    <w:rsid w:val="00B54290"/>
    <w:rsid w:val="00B55418"/>
    <w:rsid w:val="00B55480"/>
    <w:rsid w:val="00B557FD"/>
    <w:rsid w:val="00B56950"/>
    <w:rsid w:val="00B56D08"/>
    <w:rsid w:val="00B56FD4"/>
    <w:rsid w:val="00B5769B"/>
    <w:rsid w:val="00B57ABE"/>
    <w:rsid w:val="00B60629"/>
    <w:rsid w:val="00B608C0"/>
    <w:rsid w:val="00B6095F"/>
    <w:rsid w:val="00B612AA"/>
    <w:rsid w:val="00B622EF"/>
    <w:rsid w:val="00B62A22"/>
    <w:rsid w:val="00B62A30"/>
    <w:rsid w:val="00B62DC8"/>
    <w:rsid w:val="00B62F2A"/>
    <w:rsid w:val="00B631AC"/>
    <w:rsid w:val="00B63224"/>
    <w:rsid w:val="00B6340D"/>
    <w:rsid w:val="00B64883"/>
    <w:rsid w:val="00B648B6"/>
    <w:rsid w:val="00B6534C"/>
    <w:rsid w:val="00B657F4"/>
    <w:rsid w:val="00B65B9F"/>
    <w:rsid w:val="00B65E85"/>
    <w:rsid w:val="00B66FEF"/>
    <w:rsid w:val="00B6726E"/>
    <w:rsid w:val="00B70B23"/>
    <w:rsid w:val="00B70D84"/>
    <w:rsid w:val="00B712F2"/>
    <w:rsid w:val="00B716D7"/>
    <w:rsid w:val="00B7178F"/>
    <w:rsid w:val="00B72367"/>
    <w:rsid w:val="00B734C4"/>
    <w:rsid w:val="00B7352C"/>
    <w:rsid w:val="00B73640"/>
    <w:rsid w:val="00B73C62"/>
    <w:rsid w:val="00B73D21"/>
    <w:rsid w:val="00B7413F"/>
    <w:rsid w:val="00B7457B"/>
    <w:rsid w:val="00B7459A"/>
    <w:rsid w:val="00B7499B"/>
    <w:rsid w:val="00B74E19"/>
    <w:rsid w:val="00B74FB3"/>
    <w:rsid w:val="00B76640"/>
    <w:rsid w:val="00B767A1"/>
    <w:rsid w:val="00B768BF"/>
    <w:rsid w:val="00B76C9D"/>
    <w:rsid w:val="00B7717F"/>
    <w:rsid w:val="00B777BE"/>
    <w:rsid w:val="00B77DDF"/>
    <w:rsid w:val="00B77E2D"/>
    <w:rsid w:val="00B80A82"/>
    <w:rsid w:val="00B8104F"/>
    <w:rsid w:val="00B8123C"/>
    <w:rsid w:val="00B8126E"/>
    <w:rsid w:val="00B813C3"/>
    <w:rsid w:val="00B814F6"/>
    <w:rsid w:val="00B81B17"/>
    <w:rsid w:val="00B81D16"/>
    <w:rsid w:val="00B82056"/>
    <w:rsid w:val="00B82386"/>
    <w:rsid w:val="00B823D5"/>
    <w:rsid w:val="00B825F8"/>
    <w:rsid w:val="00B82BD5"/>
    <w:rsid w:val="00B82FEC"/>
    <w:rsid w:val="00B83762"/>
    <w:rsid w:val="00B83A5D"/>
    <w:rsid w:val="00B83F21"/>
    <w:rsid w:val="00B84639"/>
    <w:rsid w:val="00B84C10"/>
    <w:rsid w:val="00B860D1"/>
    <w:rsid w:val="00B86430"/>
    <w:rsid w:val="00B865F1"/>
    <w:rsid w:val="00B86697"/>
    <w:rsid w:val="00B8676B"/>
    <w:rsid w:val="00B868BF"/>
    <w:rsid w:val="00B86AC8"/>
    <w:rsid w:val="00B86E70"/>
    <w:rsid w:val="00B871FE"/>
    <w:rsid w:val="00B879D7"/>
    <w:rsid w:val="00B87E78"/>
    <w:rsid w:val="00B9007E"/>
    <w:rsid w:val="00B90A30"/>
    <w:rsid w:val="00B913CB"/>
    <w:rsid w:val="00B91646"/>
    <w:rsid w:val="00B91807"/>
    <w:rsid w:val="00B91BFA"/>
    <w:rsid w:val="00B91F97"/>
    <w:rsid w:val="00B92363"/>
    <w:rsid w:val="00B9316E"/>
    <w:rsid w:val="00B932B3"/>
    <w:rsid w:val="00B93492"/>
    <w:rsid w:val="00B93884"/>
    <w:rsid w:val="00B93A58"/>
    <w:rsid w:val="00B93FCD"/>
    <w:rsid w:val="00B94797"/>
    <w:rsid w:val="00B9480F"/>
    <w:rsid w:val="00B95F9F"/>
    <w:rsid w:val="00B966E1"/>
    <w:rsid w:val="00B96763"/>
    <w:rsid w:val="00B96BBF"/>
    <w:rsid w:val="00B9706A"/>
    <w:rsid w:val="00B972AB"/>
    <w:rsid w:val="00B9754F"/>
    <w:rsid w:val="00B97ADE"/>
    <w:rsid w:val="00B97FF5"/>
    <w:rsid w:val="00BA0257"/>
    <w:rsid w:val="00BA075D"/>
    <w:rsid w:val="00BA103F"/>
    <w:rsid w:val="00BA107E"/>
    <w:rsid w:val="00BA110F"/>
    <w:rsid w:val="00BA159D"/>
    <w:rsid w:val="00BA16B5"/>
    <w:rsid w:val="00BA1929"/>
    <w:rsid w:val="00BA2038"/>
    <w:rsid w:val="00BA24C0"/>
    <w:rsid w:val="00BA2B29"/>
    <w:rsid w:val="00BA2E1A"/>
    <w:rsid w:val="00BA2E71"/>
    <w:rsid w:val="00BA3038"/>
    <w:rsid w:val="00BA3081"/>
    <w:rsid w:val="00BA36CE"/>
    <w:rsid w:val="00BA3703"/>
    <w:rsid w:val="00BA3D9A"/>
    <w:rsid w:val="00BA405F"/>
    <w:rsid w:val="00BA4228"/>
    <w:rsid w:val="00BA452B"/>
    <w:rsid w:val="00BA45AF"/>
    <w:rsid w:val="00BA4E94"/>
    <w:rsid w:val="00BA51C7"/>
    <w:rsid w:val="00BA5664"/>
    <w:rsid w:val="00BA57E8"/>
    <w:rsid w:val="00BA5AD2"/>
    <w:rsid w:val="00BA5EA9"/>
    <w:rsid w:val="00BA6555"/>
    <w:rsid w:val="00BA66A6"/>
    <w:rsid w:val="00BA68B2"/>
    <w:rsid w:val="00BA76A8"/>
    <w:rsid w:val="00BA7FCE"/>
    <w:rsid w:val="00BB03D2"/>
    <w:rsid w:val="00BB12BF"/>
    <w:rsid w:val="00BB14F1"/>
    <w:rsid w:val="00BB1836"/>
    <w:rsid w:val="00BB183D"/>
    <w:rsid w:val="00BB193D"/>
    <w:rsid w:val="00BB2408"/>
    <w:rsid w:val="00BB2811"/>
    <w:rsid w:val="00BB2B31"/>
    <w:rsid w:val="00BB2D6B"/>
    <w:rsid w:val="00BB2E74"/>
    <w:rsid w:val="00BB30E0"/>
    <w:rsid w:val="00BB333D"/>
    <w:rsid w:val="00BB38ED"/>
    <w:rsid w:val="00BB4287"/>
    <w:rsid w:val="00BB4BFD"/>
    <w:rsid w:val="00BB4E31"/>
    <w:rsid w:val="00BB5D32"/>
    <w:rsid w:val="00BB61B2"/>
    <w:rsid w:val="00BB6383"/>
    <w:rsid w:val="00BB64F8"/>
    <w:rsid w:val="00BB6977"/>
    <w:rsid w:val="00BB7007"/>
    <w:rsid w:val="00BB7C7C"/>
    <w:rsid w:val="00BB7D29"/>
    <w:rsid w:val="00BC067F"/>
    <w:rsid w:val="00BC1C6A"/>
    <w:rsid w:val="00BC283F"/>
    <w:rsid w:val="00BC3507"/>
    <w:rsid w:val="00BC36F4"/>
    <w:rsid w:val="00BC3D2C"/>
    <w:rsid w:val="00BC439A"/>
    <w:rsid w:val="00BC46B7"/>
    <w:rsid w:val="00BC50FF"/>
    <w:rsid w:val="00BC5813"/>
    <w:rsid w:val="00BC5854"/>
    <w:rsid w:val="00BC5B2F"/>
    <w:rsid w:val="00BC63E7"/>
    <w:rsid w:val="00BC6406"/>
    <w:rsid w:val="00BC6444"/>
    <w:rsid w:val="00BC6770"/>
    <w:rsid w:val="00BC68E2"/>
    <w:rsid w:val="00BC6A3D"/>
    <w:rsid w:val="00BC6B78"/>
    <w:rsid w:val="00BC6BA2"/>
    <w:rsid w:val="00BC6EC2"/>
    <w:rsid w:val="00BC71B6"/>
    <w:rsid w:val="00BC7ECB"/>
    <w:rsid w:val="00BD0164"/>
    <w:rsid w:val="00BD03EF"/>
    <w:rsid w:val="00BD04C0"/>
    <w:rsid w:val="00BD0885"/>
    <w:rsid w:val="00BD08E8"/>
    <w:rsid w:val="00BD1367"/>
    <w:rsid w:val="00BD15BF"/>
    <w:rsid w:val="00BD1C08"/>
    <w:rsid w:val="00BD2039"/>
    <w:rsid w:val="00BD23A5"/>
    <w:rsid w:val="00BD285A"/>
    <w:rsid w:val="00BD28C2"/>
    <w:rsid w:val="00BD2A69"/>
    <w:rsid w:val="00BD2E40"/>
    <w:rsid w:val="00BD30F8"/>
    <w:rsid w:val="00BD31DD"/>
    <w:rsid w:val="00BD3A49"/>
    <w:rsid w:val="00BD3DC3"/>
    <w:rsid w:val="00BD4516"/>
    <w:rsid w:val="00BD47DE"/>
    <w:rsid w:val="00BD496A"/>
    <w:rsid w:val="00BD508C"/>
    <w:rsid w:val="00BD517F"/>
    <w:rsid w:val="00BD54E3"/>
    <w:rsid w:val="00BD56EE"/>
    <w:rsid w:val="00BD5820"/>
    <w:rsid w:val="00BD5958"/>
    <w:rsid w:val="00BD5A5A"/>
    <w:rsid w:val="00BD5AE5"/>
    <w:rsid w:val="00BD667E"/>
    <w:rsid w:val="00BD695E"/>
    <w:rsid w:val="00BD6A22"/>
    <w:rsid w:val="00BD6CFC"/>
    <w:rsid w:val="00BD6EDC"/>
    <w:rsid w:val="00BD73A8"/>
    <w:rsid w:val="00BD785F"/>
    <w:rsid w:val="00BD79EB"/>
    <w:rsid w:val="00BE0066"/>
    <w:rsid w:val="00BE0275"/>
    <w:rsid w:val="00BE027F"/>
    <w:rsid w:val="00BE05B8"/>
    <w:rsid w:val="00BE0654"/>
    <w:rsid w:val="00BE0E76"/>
    <w:rsid w:val="00BE12A7"/>
    <w:rsid w:val="00BE13A7"/>
    <w:rsid w:val="00BE19C7"/>
    <w:rsid w:val="00BE1C3F"/>
    <w:rsid w:val="00BE1E6D"/>
    <w:rsid w:val="00BE1FD6"/>
    <w:rsid w:val="00BE211E"/>
    <w:rsid w:val="00BE25A5"/>
    <w:rsid w:val="00BE268D"/>
    <w:rsid w:val="00BE2831"/>
    <w:rsid w:val="00BE2957"/>
    <w:rsid w:val="00BE2B8B"/>
    <w:rsid w:val="00BE2E8A"/>
    <w:rsid w:val="00BE3760"/>
    <w:rsid w:val="00BE4029"/>
    <w:rsid w:val="00BE4354"/>
    <w:rsid w:val="00BE4828"/>
    <w:rsid w:val="00BE495E"/>
    <w:rsid w:val="00BE4A0D"/>
    <w:rsid w:val="00BE4E3B"/>
    <w:rsid w:val="00BE4E67"/>
    <w:rsid w:val="00BE5B61"/>
    <w:rsid w:val="00BE5DE9"/>
    <w:rsid w:val="00BE67AD"/>
    <w:rsid w:val="00BE6A97"/>
    <w:rsid w:val="00BE6C43"/>
    <w:rsid w:val="00BE735B"/>
    <w:rsid w:val="00BE755A"/>
    <w:rsid w:val="00BE7B05"/>
    <w:rsid w:val="00BE7D0F"/>
    <w:rsid w:val="00BE7D8A"/>
    <w:rsid w:val="00BF02C6"/>
    <w:rsid w:val="00BF0B24"/>
    <w:rsid w:val="00BF0CFC"/>
    <w:rsid w:val="00BF0F16"/>
    <w:rsid w:val="00BF1E46"/>
    <w:rsid w:val="00BF1E93"/>
    <w:rsid w:val="00BF1EF9"/>
    <w:rsid w:val="00BF1FA7"/>
    <w:rsid w:val="00BF27AD"/>
    <w:rsid w:val="00BF2F39"/>
    <w:rsid w:val="00BF3084"/>
    <w:rsid w:val="00BF3388"/>
    <w:rsid w:val="00BF338C"/>
    <w:rsid w:val="00BF33F2"/>
    <w:rsid w:val="00BF3482"/>
    <w:rsid w:val="00BF3E52"/>
    <w:rsid w:val="00BF4294"/>
    <w:rsid w:val="00BF4A4A"/>
    <w:rsid w:val="00BF4B7D"/>
    <w:rsid w:val="00BF4F99"/>
    <w:rsid w:val="00BF56A4"/>
    <w:rsid w:val="00BF56E7"/>
    <w:rsid w:val="00BF62C5"/>
    <w:rsid w:val="00BF6E22"/>
    <w:rsid w:val="00BF726C"/>
    <w:rsid w:val="00BF769A"/>
    <w:rsid w:val="00BF7E0D"/>
    <w:rsid w:val="00C00089"/>
    <w:rsid w:val="00C000D7"/>
    <w:rsid w:val="00C00792"/>
    <w:rsid w:val="00C00C56"/>
    <w:rsid w:val="00C00DB4"/>
    <w:rsid w:val="00C010B2"/>
    <w:rsid w:val="00C01D6F"/>
    <w:rsid w:val="00C021BF"/>
    <w:rsid w:val="00C02371"/>
    <w:rsid w:val="00C0290E"/>
    <w:rsid w:val="00C02A52"/>
    <w:rsid w:val="00C02A87"/>
    <w:rsid w:val="00C02E36"/>
    <w:rsid w:val="00C02F28"/>
    <w:rsid w:val="00C02F86"/>
    <w:rsid w:val="00C03ABE"/>
    <w:rsid w:val="00C03DFC"/>
    <w:rsid w:val="00C03FF0"/>
    <w:rsid w:val="00C040AA"/>
    <w:rsid w:val="00C04894"/>
    <w:rsid w:val="00C04D27"/>
    <w:rsid w:val="00C04D9D"/>
    <w:rsid w:val="00C05146"/>
    <w:rsid w:val="00C05D66"/>
    <w:rsid w:val="00C064B4"/>
    <w:rsid w:val="00C064F0"/>
    <w:rsid w:val="00C0705B"/>
    <w:rsid w:val="00C0718D"/>
    <w:rsid w:val="00C071C4"/>
    <w:rsid w:val="00C07528"/>
    <w:rsid w:val="00C07944"/>
    <w:rsid w:val="00C07B0F"/>
    <w:rsid w:val="00C07F78"/>
    <w:rsid w:val="00C10430"/>
    <w:rsid w:val="00C108D7"/>
    <w:rsid w:val="00C10CDB"/>
    <w:rsid w:val="00C10FD9"/>
    <w:rsid w:val="00C11562"/>
    <w:rsid w:val="00C119C7"/>
    <w:rsid w:val="00C120FE"/>
    <w:rsid w:val="00C1237D"/>
    <w:rsid w:val="00C128C3"/>
    <w:rsid w:val="00C133C4"/>
    <w:rsid w:val="00C137B4"/>
    <w:rsid w:val="00C13C66"/>
    <w:rsid w:val="00C13FC0"/>
    <w:rsid w:val="00C140A7"/>
    <w:rsid w:val="00C14180"/>
    <w:rsid w:val="00C14447"/>
    <w:rsid w:val="00C148BE"/>
    <w:rsid w:val="00C14939"/>
    <w:rsid w:val="00C14C93"/>
    <w:rsid w:val="00C152F5"/>
    <w:rsid w:val="00C15D60"/>
    <w:rsid w:val="00C15F1F"/>
    <w:rsid w:val="00C15F61"/>
    <w:rsid w:val="00C163F5"/>
    <w:rsid w:val="00C16902"/>
    <w:rsid w:val="00C16CB3"/>
    <w:rsid w:val="00C1729B"/>
    <w:rsid w:val="00C172F3"/>
    <w:rsid w:val="00C17579"/>
    <w:rsid w:val="00C17DFB"/>
    <w:rsid w:val="00C17E85"/>
    <w:rsid w:val="00C20039"/>
    <w:rsid w:val="00C202B7"/>
    <w:rsid w:val="00C2062D"/>
    <w:rsid w:val="00C206FD"/>
    <w:rsid w:val="00C20E99"/>
    <w:rsid w:val="00C218EB"/>
    <w:rsid w:val="00C21E13"/>
    <w:rsid w:val="00C2238B"/>
    <w:rsid w:val="00C2283A"/>
    <w:rsid w:val="00C22B77"/>
    <w:rsid w:val="00C22BBE"/>
    <w:rsid w:val="00C22E6C"/>
    <w:rsid w:val="00C23FD7"/>
    <w:rsid w:val="00C24452"/>
    <w:rsid w:val="00C2497E"/>
    <w:rsid w:val="00C24C25"/>
    <w:rsid w:val="00C24EB1"/>
    <w:rsid w:val="00C254E6"/>
    <w:rsid w:val="00C25830"/>
    <w:rsid w:val="00C25B11"/>
    <w:rsid w:val="00C25B1F"/>
    <w:rsid w:val="00C25C1B"/>
    <w:rsid w:val="00C25F4D"/>
    <w:rsid w:val="00C26268"/>
    <w:rsid w:val="00C26931"/>
    <w:rsid w:val="00C26D86"/>
    <w:rsid w:val="00C272FF"/>
    <w:rsid w:val="00C275E5"/>
    <w:rsid w:val="00C27780"/>
    <w:rsid w:val="00C277A9"/>
    <w:rsid w:val="00C304D9"/>
    <w:rsid w:val="00C3062D"/>
    <w:rsid w:val="00C314DD"/>
    <w:rsid w:val="00C3168B"/>
    <w:rsid w:val="00C319B5"/>
    <w:rsid w:val="00C31BBD"/>
    <w:rsid w:val="00C31D01"/>
    <w:rsid w:val="00C3201D"/>
    <w:rsid w:val="00C325B1"/>
    <w:rsid w:val="00C32CBA"/>
    <w:rsid w:val="00C330D4"/>
    <w:rsid w:val="00C3382D"/>
    <w:rsid w:val="00C33CC4"/>
    <w:rsid w:val="00C33D5B"/>
    <w:rsid w:val="00C341FE"/>
    <w:rsid w:val="00C34AEA"/>
    <w:rsid w:val="00C34CB5"/>
    <w:rsid w:val="00C35743"/>
    <w:rsid w:val="00C35964"/>
    <w:rsid w:val="00C35E88"/>
    <w:rsid w:val="00C36AC8"/>
    <w:rsid w:val="00C379AD"/>
    <w:rsid w:val="00C40396"/>
    <w:rsid w:val="00C4052B"/>
    <w:rsid w:val="00C40D97"/>
    <w:rsid w:val="00C413C6"/>
    <w:rsid w:val="00C41C1A"/>
    <w:rsid w:val="00C41E10"/>
    <w:rsid w:val="00C41F18"/>
    <w:rsid w:val="00C42C7B"/>
    <w:rsid w:val="00C434EA"/>
    <w:rsid w:val="00C438BC"/>
    <w:rsid w:val="00C43FA1"/>
    <w:rsid w:val="00C44317"/>
    <w:rsid w:val="00C44410"/>
    <w:rsid w:val="00C44738"/>
    <w:rsid w:val="00C45ABA"/>
    <w:rsid w:val="00C46D3D"/>
    <w:rsid w:val="00C472A0"/>
    <w:rsid w:val="00C47B05"/>
    <w:rsid w:val="00C47D36"/>
    <w:rsid w:val="00C47E9D"/>
    <w:rsid w:val="00C50316"/>
    <w:rsid w:val="00C50A29"/>
    <w:rsid w:val="00C50A94"/>
    <w:rsid w:val="00C50E7A"/>
    <w:rsid w:val="00C516AD"/>
    <w:rsid w:val="00C51C2C"/>
    <w:rsid w:val="00C51DCF"/>
    <w:rsid w:val="00C52427"/>
    <w:rsid w:val="00C52D43"/>
    <w:rsid w:val="00C5335E"/>
    <w:rsid w:val="00C5360D"/>
    <w:rsid w:val="00C53639"/>
    <w:rsid w:val="00C53B9C"/>
    <w:rsid w:val="00C544F6"/>
    <w:rsid w:val="00C5475C"/>
    <w:rsid w:val="00C54E8F"/>
    <w:rsid w:val="00C54EA8"/>
    <w:rsid w:val="00C5547F"/>
    <w:rsid w:val="00C555AC"/>
    <w:rsid w:val="00C55F0A"/>
    <w:rsid w:val="00C5617D"/>
    <w:rsid w:val="00C56A20"/>
    <w:rsid w:val="00C56DD7"/>
    <w:rsid w:val="00C57199"/>
    <w:rsid w:val="00C5745E"/>
    <w:rsid w:val="00C57CBA"/>
    <w:rsid w:val="00C6004E"/>
    <w:rsid w:val="00C600BA"/>
    <w:rsid w:val="00C60743"/>
    <w:rsid w:val="00C615CC"/>
    <w:rsid w:val="00C6288F"/>
    <w:rsid w:val="00C62B07"/>
    <w:rsid w:val="00C639AB"/>
    <w:rsid w:val="00C63D61"/>
    <w:rsid w:val="00C63EF3"/>
    <w:rsid w:val="00C64517"/>
    <w:rsid w:val="00C64768"/>
    <w:rsid w:val="00C6538A"/>
    <w:rsid w:val="00C656A3"/>
    <w:rsid w:val="00C65EAB"/>
    <w:rsid w:val="00C66151"/>
    <w:rsid w:val="00C663C4"/>
    <w:rsid w:val="00C66418"/>
    <w:rsid w:val="00C670EA"/>
    <w:rsid w:val="00C672FD"/>
    <w:rsid w:val="00C67367"/>
    <w:rsid w:val="00C67F1A"/>
    <w:rsid w:val="00C7052A"/>
    <w:rsid w:val="00C70D7E"/>
    <w:rsid w:val="00C70E8A"/>
    <w:rsid w:val="00C70E9D"/>
    <w:rsid w:val="00C71195"/>
    <w:rsid w:val="00C7124B"/>
    <w:rsid w:val="00C71481"/>
    <w:rsid w:val="00C716D6"/>
    <w:rsid w:val="00C71C56"/>
    <w:rsid w:val="00C720C7"/>
    <w:rsid w:val="00C72237"/>
    <w:rsid w:val="00C722ED"/>
    <w:rsid w:val="00C72416"/>
    <w:rsid w:val="00C72A65"/>
    <w:rsid w:val="00C72AA9"/>
    <w:rsid w:val="00C72DC3"/>
    <w:rsid w:val="00C72FB6"/>
    <w:rsid w:val="00C734DC"/>
    <w:rsid w:val="00C73679"/>
    <w:rsid w:val="00C738EA"/>
    <w:rsid w:val="00C7410A"/>
    <w:rsid w:val="00C74351"/>
    <w:rsid w:val="00C7452F"/>
    <w:rsid w:val="00C74757"/>
    <w:rsid w:val="00C747D8"/>
    <w:rsid w:val="00C74830"/>
    <w:rsid w:val="00C74FB4"/>
    <w:rsid w:val="00C750D7"/>
    <w:rsid w:val="00C752E2"/>
    <w:rsid w:val="00C752EE"/>
    <w:rsid w:val="00C75634"/>
    <w:rsid w:val="00C75750"/>
    <w:rsid w:val="00C75906"/>
    <w:rsid w:val="00C75A0B"/>
    <w:rsid w:val="00C75F8D"/>
    <w:rsid w:val="00C75FCB"/>
    <w:rsid w:val="00C760A2"/>
    <w:rsid w:val="00C76370"/>
    <w:rsid w:val="00C7637B"/>
    <w:rsid w:val="00C765A9"/>
    <w:rsid w:val="00C76AD1"/>
    <w:rsid w:val="00C77700"/>
    <w:rsid w:val="00C80A4A"/>
    <w:rsid w:val="00C80C89"/>
    <w:rsid w:val="00C80CF2"/>
    <w:rsid w:val="00C80E00"/>
    <w:rsid w:val="00C80E0B"/>
    <w:rsid w:val="00C8109C"/>
    <w:rsid w:val="00C819CF"/>
    <w:rsid w:val="00C829C4"/>
    <w:rsid w:val="00C82BCE"/>
    <w:rsid w:val="00C83095"/>
    <w:rsid w:val="00C83230"/>
    <w:rsid w:val="00C8364C"/>
    <w:rsid w:val="00C837F3"/>
    <w:rsid w:val="00C84117"/>
    <w:rsid w:val="00C8443F"/>
    <w:rsid w:val="00C8449A"/>
    <w:rsid w:val="00C84AE8"/>
    <w:rsid w:val="00C8503D"/>
    <w:rsid w:val="00C85CCD"/>
    <w:rsid w:val="00C862EC"/>
    <w:rsid w:val="00C86326"/>
    <w:rsid w:val="00C8678B"/>
    <w:rsid w:val="00C86CFC"/>
    <w:rsid w:val="00C86F9E"/>
    <w:rsid w:val="00C870BB"/>
    <w:rsid w:val="00C905A5"/>
    <w:rsid w:val="00C906BA"/>
    <w:rsid w:val="00C90CA2"/>
    <w:rsid w:val="00C91804"/>
    <w:rsid w:val="00C91C9E"/>
    <w:rsid w:val="00C923EA"/>
    <w:rsid w:val="00C9297B"/>
    <w:rsid w:val="00C935E7"/>
    <w:rsid w:val="00C9574F"/>
    <w:rsid w:val="00C95D38"/>
    <w:rsid w:val="00C960DE"/>
    <w:rsid w:val="00C9625E"/>
    <w:rsid w:val="00C962DC"/>
    <w:rsid w:val="00C96306"/>
    <w:rsid w:val="00C96D46"/>
    <w:rsid w:val="00C973ED"/>
    <w:rsid w:val="00C9749F"/>
    <w:rsid w:val="00C9791C"/>
    <w:rsid w:val="00CA06FF"/>
    <w:rsid w:val="00CA1D0C"/>
    <w:rsid w:val="00CA1EE4"/>
    <w:rsid w:val="00CA208E"/>
    <w:rsid w:val="00CA260A"/>
    <w:rsid w:val="00CA2BA2"/>
    <w:rsid w:val="00CA2BFE"/>
    <w:rsid w:val="00CA2D48"/>
    <w:rsid w:val="00CA375B"/>
    <w:rsid w:val="00CA3B41"/>
    <w:rsid w:val="00CA4785"/>
    <w:rsid w:val="00CA4D31"/>
    <w:rsid w:val="00CA4D35"/>
    <w:rsid w:val="00CA4EE0"/>
    <w:rsid w:val="00CA5054"/>
    <w:rsid w:val="00CA5201"/>
    <w:rsid w:val="00CA5589"/>
    <w:rsid w:val="00CA5735"/>
    <w:rsid w:val="00CA5F4C"/>
    <w:rsid w:val="00CA5F92"/>
    <w:rsid w:val="00CA5FEE"/>
    <w:rsid w:val="00CA600D"/>
    <w:rsid w:val="00CA61FD"/>
    <w:rsid w:val="00CA6288"/>
    <w:rsid w:val="00CA65DB"/>
    <w:rsid w:val="00CA688E"/>
    <w:rsid w:val="00CA6EDF"/>
    <w:rsid w:val="00CA7104"/>
    <w:rsid w:val="00CA7181"/>
    <w:rsid w:val="00CA79F6"/>
    <w:rsid w:val="00CA7B17"/>
    <w:rsid w:val="00CA7C24"/>
    <w:rsid w:val="00CB0437"/>
    <w:rsid w:val="00CB0706"/>
    <w:rsid w:val="00CB127E"/>
    <w:rsid w:val="00CB1B75"/>
    <w:rsid w:val="00CB1BF2"/>
    <w:rsid w:val="00CB2DA5"/>
    <w:rsid w:val="00CB3336"/>
    <w:rsid w:val="00CB3F94"/>
    <w:rsid w:val="00CB499E"/>
    <w:rsid w:val="00CB4B72"/>
    <w:rsid w:val="00CB50EF"/>
    <w:rsid w:val="00CB5124"/>
    <w:rsid w:val="00CB512D"/>
    <w:rsid w:val="00CB5196"/>
    <w:rsid w:val="00CB532B"/>
    <w:rsid w:val="00CB5354"/>
    <w:rsid w:val="00CB5646"/>
    <w:rsid w:val="00CB5BD4"/>
    <w:rsid w:val="00CB5BE8"/>
    <w:rsid w:val="00CB5E59"/>
    <w:rsid w:val="00CB62BA"/>
    <w:rsid w:val="00CB6A58"/>
    <w:rsid w:val="00CB6B98"/>
    <w:rsid w:val="00CB6BBA"/>
    <w:rsid w:val="00CB6D1A"/>
    <w:rsid w:val="00CB6EB1"/>
    <w:rsid w:val="00CB7263"/>
    <w:rsid w:val="00CC000B"/>
    <w:rsid w:val="00CC0DCB"/>
    <w:rsid w:val="00CC1693"/>
    <w:rsid w:val="00CC17BF"/>
    <w:rsid w:val="00CC1F9A"/>
    <w:rsid w:val="00CC2522"/>
    <w:rsid w:val="00CC2652"/>
    <w:rsid w:val="00CC26CD"/>
    <w:rsid w:val="00CC29D6"/>
    <w:rsid w:val="00CC2DCF"/>
    <w:rsid w:val="00CC36BA"/>
    <w:rsid w:val="00CC37DE"/>
    <w:rsid w:val="00CC3854"/>
    <w:rsid w:val="00CC3890"/>
    <w:rsid w:val="00CC3F1B"/>
    <w:rsid w:val="00CC40AE"/>
    <w:rsid w:val="00CC4797"/>
    <w:rsid w:val="00CC57DB"/>
    <w:rsid w:val="00CC61A2"/>
    <w:rsid w:val="00CC6C8E"/>
    <w:rsid w:val="00CC6CC0"/>
    <w:rsid w:val="00CC7CD2"/>
    <w:rsid w:val="00CD01C8"/>
    <w:rsid w:val="00CD0A0F"/>
    <w:rsid w:val="00CD1961"/>
    <w:rsid w:val="00CD23A9"/>
    <w:rsid w:val="00CD23F1"/>
    <w:rsid w:val="00CD3342"/>
    <w:rsid w:val="00CD3651"/>
    <w:rsid w:val="00CD3E1A"/>
    <w:rsid w:val="00CD3F4E"/>
    <w:rsid w:val="00CD477F"/>
    <w:rsid w:val="00CD4C90"/>
    <w:rsid w:val="00CD54E2"/>
    <w:rsid w:val="00CD5AD3"/>
    <w:rsid w:val="00CD5BFC"/>
    <w:rsid w:val="00CD5CEA"/>
    <w:rsid w:val="00CD5DDF"/>
    <w:rsid w:val="00CD6309"/>
    <w:rsid w:val="00CD63C0"/>
    <w:rsid w:val="00CD67A8"/>
    <w:rsid w:val="00CD730A"/>
    <w:rsid w:val="00CD775B"/>
    <w:rsid w:val="00CD7F80"/>
    <w:rsid w:val="00CE011B"/>
    <w:rsid w:val="00CE07FA"/>
    <w:rsid w:val="00CE08F2"/>
    <w:rsid w:val="00CE09CA"/>
    <w:rsid w:val="00CE1165"/>
    <w:rsid w:val="00CE11CD"/>
    <w:rsid w:val="00CE14B0"/>
    <w:rsid w:val="00CE192E"/>
    <w:rsid w:val="00CE193F"/>
    <w:rsid w:val="00CE2084"/>
    <w:rsid w:val="00CE2AD7"/>
    <w:rsid w:val="00CE3266"/>
    <w:rsid w:val="00CE3E94"/>
    <w:rsid w:val="00CE40C6"/>
    <w:rsid w:val="00CE45C4"/>
    <w:rsid w:val="00CE4787"/>
    <w:rsid w:val="00CE542C"/>
    <w:rsid w:val="00CE5469"/>
    <w:rsid w:val="00CE5516"/>
    <w:rsid w:val="00CE5987"/>
    <w:rsid w:val="00CE6053"/>
    <w:rsid w:val="00CE6261"/>
    <w:rsid w:val="00CE6803"/>
    <w:rsid w:val="00CE69BC"/>
    <w:rsid w:val="00CE71E8"/>
    <w:rsid w:val="00CF0E56"/>
    <w:rsid w:val="00CF1050"/>
    <w:rsid w:val="00CF1123"/>
    <w:rsid w:val="00CF1997"/>
    <w:rsid w:val="00CF1B90"/>
    <w:rsid w:val="00CF1BEB"/>
    <w:rsid w:val="00CF1C08"/>
    <w:rsid w:val="00CF1E9A"/>
    <w:rsid w:val="00CF2200"/>
    <w:rsid w:val="00CF2352"/>
    <w:rsid w:val="00CF237B"/>
    <w:rsid w:val="00CF2B85"/>
    <w:rsid w:val="00CF3B37"/>
    <w:rsid w:val="00CF3BB6"/>
    <w:rsid w:val="00CF3FDD"/>
    <w:rsid w:val="00CF4B8E"/>
    <w:rsid w:val="00CF57AC"/>
    <w:rsid w:val="00CF57C0"/>
    <w:rsid w:val="00CF57E3"/>
    <w:rsid w:val="00CF584A"/>
    <w:rsid w:val="00CF5EDA"/>
    <w:rsid w:val="00CF631B"/>
    <w:rsid w:val="00CF6734"/>
    <w:rsid w:val="00CF68D6"/>
    <w:rsid w:val="00CF6925"/>
    <w:rsid w:val="00CF6F22"/>
    <w:rsid w:val="00CF6FBE"/>
    <w:rsid w:val="00CF74F5"/>
    <w:rsid w:val="00CF7929"/>
    <w:rsid w:val="00CF7AAF"/>
    <w:rsid w:val="00CF7D70"/>
    <w:rsid w:val="00D007E6"/>
    <w:rsid w:val="00D0126D"/>
    <w:rsid w:val="00D01B3E"/>
    <w:rsid w:val="00D02058"/>
    <w:rsid w:val="00D0255E"/>
    <w:rsid w:val="00D02F4E"/>
    <w:rsid w:val="00D03627"/>
    <w:rsid w:val="00D03CE1"/>
    <w:rsid w:val="00D03EA1"/>
    <w:rsid w:val="00D045DA"/>
    <w:rsid w:val="00D04793"/>
    <w:rsid w:val="00D047DA"/>
    <w:rsid w:val="00D06185"/>
    <w:rsid w:val="00D061BC"/>
    <w:rsid w:val="00D06851"/>
    <w:rsid w:val="00D069BD"/>
    <w:rsid w:val="00D06A65"/>
    <w:rsid w:val="00D06CF2"/>
    <w:rsid w:val="00D07909"/>
    <w:rsid w:val="00D100CA"/>
    <w:rsid w:val="00D10253"/>
    <w:rsid w:val="00D1033D"/>
    <w:rsid w:val="00D1040D"/>
    <w:rsid w:val="00D10C46"/>
    <w:rsid w:val="00D1182D"/>
    <w:rsid w:val="00D11A30"/>
    <w:rsid w:val="00D11F60"/>
    <w:rsid w:val="00D125D4"/>
    <w:rsid w:val="00D1271D"/>
    <w:rsid w:val="00D12CA3"/>
    <w:rsid w:val="00D12D6D"/>
    <w:rsid w:val="00D131ED"/>
    <w:rsid w:val="00D133ED"/>
    <w:rsid w:val="00D13736"/>
    <w:rsid w:val="00D1385A"/>
    <w:rsid w:val="00D13D3F"/>
    <w:rsid w:val="00D13D4A"/>
    <w:rsid w:val="00D14345"/>
    <w:rsid w:val="00D14602"/>
    <w:rsid w:val="00D1560E"/>
    <w:rsid w:val="00D1562B"/>
    <w:rsid w:val="00D15F5F"/>
    <w:rsid w:val="00D1639D"/>
    <w:rsid w:val="00D1654A"/>
    <w:rsid w:val="00D16554"/>
    <w:rsid w:val="00D16F9F"/>
    <w:rsid w:val="00D1713D"/>
    <w:rsid w:val="00D17366"/>
    <w:rsid w:val="00D17607"/>
    <w:rsid w:val="00D17856"/>
    <w:rsid w:val="00D2032F"/>
    <w:rsid w:val="00D20574"/>
    <w:rsid w:val="00D20CBF"/>
    <w:rsid w:val="00D21001"/>
    <w:rsid w:val="00D210BD"/>
    <w:rsid w:val="00D210ED"/>
    <w:rsid w:val="00D212BD"/>
    <w:rsid w:val="00D2168A"/>
    <w:rsid w:val="00D21719"/>
    <w:rsid w:val="00D21992"/>
    <w:rsid w:val="00D21DEF"/>
    <w:rsid w:val="00D21F19"/>
    <w:rsid w:val="00D226C1"/>
    <w:rsid w:val="00D2281F"/>
    <w:rsid w:val="00D22D99"/>
    <w:rsid w:val="00D22F02"/>
    <w:rsid w:val="00D22F44"/>
    <w:rsid w:val="00D233B2"/>
    <w:rsid w:val="00D242CF"/>
    <w:rsid w:val="00D24902"/>
    <w:rsid w:val="00D24BA1"/>
    <w:rsid w:val="00D25012"/>
    <w:rsid w:val="00D254B0"/>
    <w:rsid w:val="00D25E36"/>
    <w:rsid w:val="00D2644E"/>
    <w:rsid w:val="00D2687B"/>
    <w:rsid w:val="00D26E8E"/>
    <w:rsid w:val="00D26FD8"/>
    <w:rsid w:val="00D271B5"/>
    <w:rsid w:val="00D275E0"/>
    <w:rsid w:val="00D27FD8"/>
    <w:rsid w:val="00D301D4"/>
    <w:rsid w:val="00D303EB"/>
    <w:rsid w:val="00D305D4"/>
    <w:rsid w:val="00D3084E"/>
    <w:rsid w:val="00D30FE2"/>
    <w:rsid w:val="00D31E36"/>
    <w:rsid w:val="00D31FC2"/>
    <w:rsid w:val="00D3205A"/>
    <w:rsid w:val="00D33439"/>
    <w:rsid w:val="00D34647"/>
    <w:rsid w:val="00D34B56"/>
    <w:rsid w:val="00D35275"/>
    <w:rsid w:val="00D35E9B"/>
    <w:rsid w:val="00D36253"/>
    <w:rsid w:val="00D362CC"/>
    <w:rsid w:val="00D368F3"/>
    <w:rsid w:val="00D36AD1"/>
    <w:rsid w:val="00D36C67"/>
    <w:rsid w:val="00D36DCF"/>
    <w:rsid w:val="00D372B7"/>
    <w:rsid w:val="00D37A57"/>
    <w:rsid w:val="00D37BD2"/>
    <w:rsid w:val="00D401C2"/>
    <w:rsid w:val="00D405D6"/>
    <w:rsid w:val="00D40F78"/>
    <w:rsid w:val="00D4113E"/>
    <w:rsid w:val="00D4185F"/>
    <w:rsid w:val="00D42208"/>
    <w:rsid w:val="00D4228A"/>
    <w:rsid w:val="00D42332"/>
    <w:rsid w:val="00D42EAB"/>
    <w:rsid w:val="00D43050"/>
    <w:rsid w:val="00D4364C"/>
    <w:rsid w:val="00D436A1"/>
    <w:rsid w:val="00D4456A"/>
    <w:rsid w:val="00D447DB"/>
    <w:rsid w:val="00D44BAC"/>
    <w:rsid w:val="00D44EC1"/>
    <w:rsid w:val="00D4559B"/>
    <w:rsid w:val="00D45C64"/>
    <w:rsid w:val="00D4602A"/>
    <w:rsid w:val="00D461E6"/>
    <w:rsid w:val="00D4633E"/>
    <w:rsid w:val="00D46426"/>
    <w:rsid w:val="00D474C7"/>
    <w:rsid w:val="00D475FC"/>
    <w:rsid w:val="00D4781F"/>
    <w:rsid w:val="00D47C19"/>
    <w:rsid w:val="00D47D5A"/>
    <w:rsid w:val="00D47E42"/>
    <w:rsid w:val="00D50A56"/>
    <w:rsid w:val="00D50C51"/>
    <w:rsid w:val="00D50F1F"/>
    <w:rsid w:val="00D50F65"/>
    <w:rsid w:val="00D51331"/>
    <w:rsid w:val="00D5159C"/>
    <w:rsid w:val="00D524B6"/>
    <w:rsid w:val="00D529D9"/>
    <w:rsid w:val="00D52E74"/>
    <w:rsid w:val="00D5310E"/>
    <w:rsid w:val="00D5321E"/>
    <w:rsid w:val="00D53ABC"/>
    <w:rsid w:val="00D53CF4"/>
    <w:rsid w:val="00D54037"/>
    <w:rsid w:val="00D55041"/>
    <w:rsid w:val="00D5505C"/>
    <w:rsid w:val="00D55710"/>
    <w:rsid w:val="00D557A5"/>
    <w:rsid w:val="00D55A32"/>
    <w:rsid w:val="00D56680"/>
    <w:rsid w:val="00D568E2"/>
    <w:rsid w:val="00D56AB8"/>
    <w:rsid w:val="00D56EE7"/>
    <w:rsid w:val="00D5790D"/>
    <w:rsid w:val="00D57C13"/>
    <w:rsid w:val="00D57C24"/>
    <w:rsid w:val="00D61378"/>
    <w:rsid w:val="00D61C02"/>
    <w:rsid w:val="00D61CBC"/>
    <w:rsid w:val="00D61EE7"/>
    <w:rsid w:val="00D622A8"/>
    <w:rsid w:val="00D6255F"/>
    <w:rsid w:val="00D62811"/>
    <w:rsid w:val="00D62D60"/>
    <w:rsid w:val="00D62EA1"/>
    <w:rsid w:val="00D63288"/>
    <w:rsid w:val="00D633B4"/>
    <w:rsid w:val="00D6351A"/>
    <w:rsid w:val="00D63769"/>
    <w:rsid w:val="00D63A4E"/>
    <w:rsid w:val="00D63ADD"/>
    <w:rsid w:val="00D63DB4"/>
    <w:rsid w:val="00D63E81"/>
    <w:rsid w:val="00D64765"/>
    <w:rsid w:val="00D64907"/>
    <w:rsid w:val="00D64913"/>
    <w:rsid w:val="00D6518A"/>
    <w:rsid w:val="00D6530C"/>
    <w:rsid w:val="00D653DA"/>
    <w:rsid w:val="00D65517"/>
    <w:rsid w:val="00D65565"/>
    <w:rsid w:val="00D6585E"/>
    <w:rsid w:val="00D65A8F"/>
    <w:rsid w:val="00D65AAB"/>
    <w:rsid w:val="00D65BA1"/>
    <w:rsid w:val="00D66E84"/>
    <w:rsid w:val="00D671AF"/>
    <w:rsid w:val="00D67F5A"/>
    <w:rsid w:val="00D70187"/>
    <w:rsid w:val="00D709B7"/>
    <w:rsid w:val="00D71054"/>
    <w:rsid w:val="00D710A9"/>
    <w:rsid w:val="00D713E5"/>
    <w:rsid w:val="00D7174A"/>
    <w:rsid w:val="00D71768"/>
    <w:rsid w:val="00D72319"/>
    <w:rsid w:val="00D72356"/>
    <w:rsid w:val="00D72A4A"/>
    <w:rsid w:val="00D73714"/>
    <w:rsid w:val="00D73E0E"/>
    <w:rsid w:val="00D745F3"/>
    <w:rsid w:val="00D7461B"/>
    <w:rsid w:val="00D74870"/>
    <w:rsid w:val="00D74DF5"/>
    <w:rsid w:val="00D74F90"/>
    <w:rsid w:val="00D756E0"/>
    <w:rsid w:val="00D75731"/>
    <w:rsid w:val="00D76335"/>
    <w:rsid w:val="00D7663E"/>
    <w:rsid w:val="00D76644"/>
    <w:rsid w:val="00D771B9"/>
    <w:rsid w:val="00D771E0"/>
    <w:rsid w:val="00D77267"/>
    <w:rsid w:val="00D77893"/>
    <w:rsid w:val="00D811BA"/>
    <w:rsid w:val="00D82019"/>
    <w:rsid w:val="00D82043"/>
    <w:rsid w:val="00D82317"/>
    <w:rsid w:val="00D82698"/>
    <w:rsid w:val="00D82DD1"/>
    <w:rsid w:val="00D83069"/>
    <w:rsid w:val="00D832CC"/>
    <w:rsid w:val="00D83BAA"/>
    <w:rsid w:val="00D83EC2"/>
    <w:rsid w:val="00D84073"/>
    <w:rsid w:val="00D84221"/>
    <w:rsid w:val="00D843BB"/>
    <w:rsid w:val="00D84949"/>
    <w:rsid w:val="00D85044"/>
    <w:rsid w:val="00D85063"/>
    <w:rsid w:val="00D859BD"/>
    <w:rsid w:val="00D8642A"/>
    <w:rsid w:val="00D868C4"/>
    <w:rsid w:val="00D87619"/>
    <w:rsid w:val="00D87EEE"/>
    <w:rsid w:val="00D90389"/>
    <w:rsid w:val="00D90697"/>
    <w:rsid w:val="00D909AC"/>
    <w:rsid w:val="00D90EF5"/>
    <w:rsid w:val="00D9152E"/>
    <w:rsid w:val="00D91713"/>
    <w:rsid w:val="00D922D9"/>
    <w:rsid w:val="00D9296D"/>
    <w:rsid w:val="00D929F2"/>
    <w:rsid w:val="00D92A0F"/>
    <w:rsid w:val="00D92BDE"/>
    <w:rsid w:val="00D92C50"/>
    <w:rsid w:val="00D92FC2"/>
    <w:rsid w:val="00D93058"/>
    <w:rsid w:val="00D9334A"/>
    <w:rsid w:val="00D93F0A"/>
    <w:rsid w:val="00D945CB"/>
    <w:rsid w:val="00D946F4"/>
    <w:rsid w:val="00D947EE"/>
    <w:rsid w:val="00D94AC0"/>
    <w:rsid w:val="00D94CC5"/>
    <w:rsid w:val="00D95A0F"/>
    <w:rsid w:val="00D95E25"/>
    <w:rsid w:val="00D96F42"/>
    <w:rsid w:val="00D96F9C"/>
    <w:rsid w:val="00D97665"/>
    <w:rsid w:val="00D97A9D"/>
    <w:rsid w:val="00D97CD5"/>
    <w:rsid w:val="00DA0818"/>
    <w:rsid w:val="00DA0911"/>
    <w:rsid w:val="00DA0DE6"/>
    <w:rsid w:val="00DA105E"/>
    <w:rsid w:val="00DA121B"/>
    <w:rsid w:val="00DA1A61"/>
    <w:rsid w:val="00DA28A1"/>
    <w:rsid w:val="00DA2C18"/>
    <w:rsid w:val="00DA3161"/>
    <w:rsid w:val="00DA459C"/>
    <w:rsid w:val="00DA465F"/>
    <w:rsid w:val="00DA47D7"/>
    <w:rsid w:val="00DA4B5C"/>
    <w:rsid w:val="00DA4EE6"/>
    <w:rsid w:val="00DA4F99"/>
    <w:rsid w:val="00DA5109"/>
    <w:rsid w:val="00DA585C"/>
    <w:rsid w:val="00DA5922"/>
    <w:rsid w:val="00DA683D"/>
    <w:rsid w:val="00DA77C1"/>
    <w:rsid w:val="00DA79EF"/>
    <w:rsid w:val="00DA7FD2"/>
    <w:rsid w:val="00DB04F8"/>
    <w:rsid w:val="00DB07E6"/>
    <w:rsid w:val="00DB0868"/>
    <w:rsid w:val="00DB08FF"/>
    <w:rsid w:val="00DB0C0E"/>
    <w:rsid w:val="00DB107B"/>
    <w:rsid w:val="00DB1A34"/>
    <w:rsid w:val="00DB1C10"/>
    <w:rsid w:val="00DB1EF8"/>
    <w:rsid w:val="00DB2921"/>
    <w:rsid w:val="00DB2F7C"/>
    <w:rsid w:val="00DB3341"/>
    <w:rsid w:val="00DB3512"/>
    <w:rsid w:val="00DB3683"/>
    <w:rsid w:val="00DB4A88"/>
    <w:rsid w:val="00DB4F0F"/>
    <w:rsid w:val="00DB4FC1"/>
    <w:rsid w:val="00DB5393"/>
    <w:rsid w:val="00DB5813"/>
    <w:rsid w:val="00DB5964"/>
    <w:rsid w:val="00DB6A8C"/>
    <w:rsid w:val="00DB6AD4"/>
    <w:rsid w:val="00DB700F"/>
    <w:rsid w:val="00DB7290"/>
    <w:rsid w:val="00DB7434"/>
    <w:rsid w:val="00DC0010"/>
    <w:rsid w:val="00DC01ED"/>
    <w:rsid w:val="00DC03CB"/>
    <w:rsid w:val="00DC0684"/>
    <w:rsid w:val="00DC0BCE"/>
    <w:rsid w:val="00DC1F51"/>
    <w:rsid w:val="00DC21D1"/>
    <w:rsid w:val="00DC252F"/>
    <w:rsid w:val="00DC255F"/>
    <w:rsid w:val="00DC257D"/>
    <w:rsid w:val="00DC261B"/>
    <w:rsid w:val="00DC32CD"/>
    <w:rsid w:val="00DC3A93"/>
    <w:rsid w:val="00DC3E03"/>
    <w:rsid w:val="00DC3ECA"/>
    <w:rsid w:val="00DC4BC8"/>
    <w:rsid w:val="00DC4FC8"/>
    <w:rsid w:val="00DC52E9"/>
    <w:rsid w:val="00DC5635"/>
    <w:rsid w:val="00DC5912"/>
    <w:rsid w:val="00DC5A7D"/>
    <w:rsid w:val="00DC650B"/>
    <w:rsid w:val="00DC680F"/>
    <w:rsid w:val="00DC6A10"/>
    <w:rsid w:val="00DC7679"/>
    <w:rsid w:val="00DC7BAC"/>
    <w:rsid w:val="00DD061F"/>
    <w:rsid w:val="00DD07FA"/>
    <w:rsid w:val="00DD0C06"/>
    <w:rsid w:val="00DD15F6"/>
    <w:rsid w:val="00DD1913"/>
    <w:rsid w:val="00DD1AE8"/>
    <w:rsid w:val="00DD1B4D"/>
    <w:rsid w:val="00DD1DB4"/>
    <w:rsid w:val="00DD1EDC"/>
    <w:rsid w:val="00DD23DE"/>
    <w:rsid w:val="00DD267E"/>
    <w:rsid w:val="00DD2C79"/>
    <w:rsid w:val="00DD2E51"/>
    <w:rsid w:val="00DD360F"/>
    <w:rsid w:val="00DD3719"/>
    <w:rsid w:val="00DD3D5A"/>
    <w:rsid w:val="00DD3ED8"/>
    <w:rsid w:val="00DD499E"/>
    <w:rsid w:val="00DD4D3B"/>
    <w:rsid w:val="00DD51A3"/>
    <w:rsid w:val="00DD538B"/>
    <w:rsid w:val="00DD5DB5"/>
    <w:rsid w:val="00DD5DF2"/>
    <w:rsid w:val="00DD5F95"/>
    <w:rsid w:val="00DD67B5"/>
    <w:rsid w:val="00DD7086"/>
    <w:rsid w:val="00DD7962"/>
    <w:rsid w:val="00DD7A16"/>
    <w:rsid w:val="00DE0BA5"/>
    <w:rsid w:val="00DE14FA"/>
    <w:rsid w:val="00DE2313"/>
    <w:rsid w:val="00DE302F"/>
    <w:rsid w:val="00DE3954"/>
    <w:rsid w:val="00DE4045"/>
    <w:rsid w:val="00DE422B"/>
    <w:rsid w:val="00DE4A19"/>
    <w:rsid w:val="00DE4E39"/>
    <w:rsid w:val="00DE507D"/>
    <w:rsid w:val="00DE6204"/>
    <w:rsid w:val="00DE624C"/>
    <w:rsid w:val="00DE6527"/>
    <w:rsid w:val="00DE6B18"/>
    <w:rsid w:val="00DE6B39"/>
    <w:rsid w:val="00DE6E26"/>
    <w:rsid w:val="00DE7761"/>
    <w:rsid w:val="00DE77F5"/>
    <w:rsid w:val="00DE7E07"/>
    <w:rsid w:val="00DE7F42"/>
    <w:rsid w:val="00DF07D9"/>
    <w:rsid w:val="00DF08BB"/>
    <w:rsid w:val="00DF0AE2"/>
    <w:rsid w:val="00DF1826"/>
    <w:rsid w:val="00DF186A"/>
    <w:rsid w:val="00DF2D26"/>
    <w:rsid w:val="00DF3951"/>
    <w:rsid w:val="00DF411E"/>
    <w:rsid w:val="00DF49C1"/>
    <w:rsid w:val="00DF4A1F"/>
    <w:rsid w:val="00DF50A6"/>
    <w:rsid w:val="00DF51F6"/>
    <w:rsid w:val="00DF5237"/>
    <w:rsid w:val="00DF52AF"/>
    <w:rsid w:val="00DF5706"/>
    <w:rsid w:val="00DF57A3"/>
    <w:rsid w:val="00DF5819"/>
    <w:rsid w:val="00DF5905"/>
    <w:rsid w:val="00DF5B0A"/>
    <w:rsid w:val="00DF5C5A"/>
    <w:rsid w:val="00DF5E43"/>
    <w:rsid w:val="00DF6FB8"/>
    <w:rsid w:val="00DF70D0"/>
    <w:rsid w:val="00DF714F"/>
    <w:rsid w:val="00DF73BC"/>
    <w:rsid w:val="00E01131"/>
    <w:rsid w:val="00E013F7"/>
    <w:rsid w:val="00E01E0E"/>
    <w:rsid w:val="00E01F4A"/>
    <w:rsid w:val="00E020C9"/>
    <w:rsid w:val="00E0242B"/>
    <w:rsid w:val="00E02681"/>
    <w:rsid w:val="00E040BA"/>
    <w:rsid w:val="00E043A8"/>
    <w:rsid w:val="00E043E8"/>
    <w:rsid w:val="00E0441B"/>
    <w:rsid w:val="00E0526A"/>
    <w:rsid w:val="00E05828"/>
    <w:rsid w:val="00E0598E"/>
    <w:rsid w:val="00E05A39"/>
    <w:rsid w:val="00E05B6B"/>
    <w:rsid w:val="00E05B84"/>
    <w:rsid w:val="00E062A7"/>
    <w:rsid w:val="00E062D0"/>
    <w:rsid w:val="00E0663A"/>
    <w:rsid w:val="00E06773"/>
    <w:rsid w:val="00E06B96"/>
    <w:rsid w:val="00E0713D"/>
    <w:rsid w:val="00E07162"/>
    <w:rsid w:val="00E0734A"/>
    <w:rsid w:val="00E07525"/>
    <w:rsid w:val="00E07B84"/>
    <w:rsid w:val="00E07DEA"/>
    <w:rsid w:val="00E11166"/>
    <w:rsid w:val="00E11541"/>
    <w:rsid w:val="00E11749"/>
    <w:rsid w:val="00E11BB1"/>
    <w:rsid w:val="00E12441"/>
    <w:rsid w:val="00E124F4"/>
    <w:rsid w:val="00E12E29"/>
    <w:rsid w:val="00E12F85"/>
    <w:rsid w:val="00E131F0"/>
    <w:rsid w:val="00E13360"/>
    <w:rsid w:val="00E13401"/>
    <w:rsid w:val="00E1392C"/>
    <w:rsid w:val="00E13F4C"/>
    <w:rsid w:val="00E141A6"/>
    <w:rsid w:val="00E1421D"/>
    <w:rsid w:val="00E159E1"/>
    <w:rsid w:val="00E1606C"/>
    <w:rsid w:val="00E162E1"/>
    <w:rsid w:val="00E16346"/>
    <w:rsid w:val="00E168B3"/>
    <w:rsid w:val="00E16A20"/>
    <w:rsid w:val="00E16C30"/>
    <w:rsid w:val="00E17597"/>
    <w:rsid w:val="00E176F4"/>
    <w:rsid w:val="00E17A42"/>
    <w:rsid w:val="00E17B65"/>
    <w:rsid w:val="00E17F52"/>
    <w:rsid w:val="00E20152"/>
    <w:rsid w:val="00E20230"/>
    <w:rsid w:val="00E20A7E"/>
    <w:rsid w:val="00E213BD"/>
    <w:rsid w:val="00E213DC"/>
    <w:rsid w:val="00E21480"/>
    <w:rsid w:val="00E2159D"/>
    <w:rsid w:val="00E217F3"/>
    <w:rsid w:val="00E2207C"/>
    <w:rsid w:val="00E228DD"/>
    <w:rsid w:val="00E229B2"/>
    <w:rsid w:val="00E22C82"/>
    <w:rsid w:val="00E22DAF"/>
    <w:rsid w:val="00E23387"/>
    <w:rsid w:val="00E233F9"/>
    <w:rsid w:val="00E235DA"/>
    <w:rsid w:val="00E236CF"/>
    <w:rsid w:val="00E23DDD"/>
    <w:rsid w:val="00E23F02"/>
    <w:rsid w:val="00E241EA"/>
    <w:rsid w:val="00E24270"/>
    <w:rsid w:val="00E245C6"/>
    <w:rsid w:val="00E2516C"/>
    <w:rsid w:val="00E25C68"/>
    <w:rsid w:val="00E261E9"/>
    <w:rsid w:val="00E26D60"/>
    <w:rsid w:val="00E27938"/>
    <w:rsid w:val="00E300DA"/>
    <w:rsid w:val="00E302EF"/>
    <w:rsid w:val="00E3047F"/>
    <w:rsid w:val="00E30651"/>
    <w:rsid w:val="00E3125B"/>
    <w:rsid w:val="00E3150E"/>
    <w:rsid w:val="00E31589"/>
    <w:rsid w:val="00E31F67"/>
    <w:rsid w:val="00E3216E"/>
    <w:rsid w:val="00E3232C"/>
    <w:rsid w:val="00E329E8"/>
    <w:rsid w:val="00E32B73"/>
    <w:rsid w:val="00E32F1A"/>
    <w:rsid w:val="00E33D77"/>
    <w:rsid w:val="00E34021"/>
    <w:rsid w:val="00E34554"/>
    <w:rsid w:val="00E3472B"/>
    <w:rsid w:val="00E34855"/>
    <w:rsid w:val="00E3493F"/>
    <w:rsid w:val="00E34DE3"/>
    <w:rsid w:val="00E34E3B"/>
    <w:rsid w:val="00E34FD6"/>
    <w:rsid w:val="00E354E6"/>
    <w:rsid w:val="00E355B5"/>
    <w:rsid w:val="00E35F75"/>
    <w:rsid w:val="00E36067"/>
    <w:rsid w:val="00E36421"/>
    <w:rsid w:val="00E36444"/>
    <w:rsid w:val="00E3706F"/>
    <w:rsid w:val="00E3752A"/>
    <w:rsid w:val="00E379D2"/>
    <w:rsid w:val="00E37C6D"/>
    <w:rsid w:val="00E37CA2"/>
    <w:rsid w:val="00E40646"/>
    <w:rsid w:val="00E4066E"/>
    <w:rsid w:val="00E41CA2"/>
    <w:rsid w:val="00E422F3"/>
    <w:rsid w:val="00E42321"/>
    <w:rsid w:val="00E4282F"/>
    <w:rsid w:val="00E43F32"/>
    <w:rsid w:val="00E44420"/>
    <w:rsid w:val="00E4479F"/>
    <w:rsid w:val="00E448BA"/>
    <w:rsid w:val="00E44BAF"/>
    <w:rsid w:val="00E44FAE"/>
    <w:rsid w:val="00E44FD4"/>
    <w:rsid w:val="00E452EB"/>
    <w:rsid w:val="00E459DA"/>
    <w:rsid w:val="00E45CF4"/>
    <w:rsid w:val="00E461B7"/>
    <w:rsid w:val="00E463F3"/>
    <w:rsid w:val="00E467AD"/>
    <w:rsid w:val="00E46EFE"/>
    <w:rsid w:val="00E47752"/>
    <w:rsid w:val="00E50138"/>
    <w:rsid w:val="00E502B0"/>
    <w:rsid w:val="00E50360"/>
    <w:rsid w:val="00E506B1"/>
    <w:rsid w:val="00E508B0"/>
    <w:rsid w:val="00E50C1A"/>
    <w:rsid w:val="00E50C9E"/>
    <w:rsid w:val="00E50F0F"/>
    <w:rsid w:val="00E5142B"/>
    <w:rsid w:val="00E51919"/>
    <w:rsid w:val="00E51954"/>
    <w:rsid w:val="00E51D80"/>
    <w:rsid w:val="00E523BB"/>
    <w:rsid w:val="00E534EC"/>
    <w:rsid w:val="00E5350E"/>
    <w:rsid w:val="00E53510"/>
    <w:rsid w:val="00E53567"/>
    <w:rsid w:val="00E54924"/>
    <w:rsid w:val="00E54C17"/>
    <w:rsid w:val="00E5520E"/>
    <w:rsid w:val="00E55897"/>
    <w:rsid w:val="00E56BCC"/>
    <w:rsid w:val="00E56C36"/>
    <w:rsid w:val="00E577F5"/>
    <w:rsid w:val="00E57E08"/>
    <w:rsid w:val="00E57FD4"/>
    <w:rsid w:val="00E6055C"/>
    <w:rsid w:val="00E60A2F"/>
    <w:rsid w:val="00E60A76"/>
    <w:rsid w:val="00E612EF"/>
    <w:rsid w:val="00E613A0"/>
    <w:rsid w:val="00E618A3"/>
    <w:rsid w:val="00E62676"/>
    <w:rsid w:val="00E62749"/>
    <w:rsid w:val="00E6308D"/>
    <w:rsid w:val="00E63095"/>
    <w:rsid w:val="00E63364"/>
    <w:rsid w:val="00E636E4"/>
    <w:rsid w:val="00E64057"/>
    <w:rsid w:val="00E646FD"/>
    <w:rsid w:val="00E6477C"/>
    <w:rsid w:val="00E6494E"/>
    <w:rsid w:val="00E649AD"/>
    <w:rsid w:val="00E64F63"/>
    <w:rsid w:val="00E650C8"/>
    <w:rsid w:val="00E65CB1"/>
    <w:rsid w:val="00E65E83"/>
    <w:rsid w:val="00E66393"/>
    <w:rsid w:val="00E672EA"/>
    <w:rsid w:val="00E673EF"/>
    <w:rsid w:val="00E67500"/>
    <w:rsid w:val="00E67E08"/>
    <w:rsid w:val="00E67FDE"/>
    <w:rsid w:val="00E712D3"/>
    <w:rsid w:val="00E71656"/>
    <w:rsid w:val="00E71B96"/>
    <w:rsid w:val="00E71F81"/>
    <w:rsid w:val="00E720AD"/>
    <w:rsid w:val="00E72C61"/>
    <w:rsid w:val="00E736A3"/>
    <w:rsid w:val="00E73E0B"/>
    <w:rsid w:val="00E74095"/>
    <w:rsid w:val="00E744B3"/>
    <w:rsid w:val="00E7488F"/>
    <w:rsid w:val="00E74CA0"/>
    <w:rsid w:val="00E753A4"/>
    <w:rsid w:val="00E757EE"/>
    <w:rsid w:val="00E75A07"/>
    <w:rsid w:val="00E75DB7"/>
    <w:rsid w:val="00E762D4"/>
    <w:rsid w:val="00E76799"/>
    <w:rsid w:val="00E76AAA"/>
    <w:rsid w:val="00E76F8C"/>
    <w:rsid w:val="00E771D2"/>
    <w:rsid w:val="00E77D15"/>
    <w:rsid w:val="00E80A28"/>
    <w:rsid w:val="00E81DC9"/>
    <w:rsid w:val="00E81FCB"/>
    <w:rsid w:val="00E82120"/>
    <w:rsid w:val="00E822B2"/>
    <w:rsid w:val="00E82AEB"/>
    <w:rsid w:val="00E82D47"/>
    <w:rsid w:val="00E83140"/>
    <w:rsid w:val="00E83338"/>
    <w:rsid w:val="00E8369A"/>
    <w:rsid w:val="00E8374D"/>
    <w:rsid w:val="00E8393E"/>
    <w:rsid w:val="00E8398D"/>
    <w:rsid w:val="00E844A7"/>
    <w:rsid w:val="00E849D2"/>
    <w:rsid w:val="00E84C37"/>
    <w:rsid w:val="00E84CDB"/>
    <w:rsid w:val="00E84D41"/>
    <w:rsid w:val="00E85842"/>
    <w:rsid w:val="00E85A53"/>
    <w:rsid w:val="00E85AD7"/>
    <w:rsid w:val="00E85FDE"/>
    <w:rsid w:val="00E86923"/>
    <w:rsid w:val="00E86D59"/>
    <w:rsid w:val="00E871FB"/>
    <w:rsid w:val="00E872C5"/>
    <w:rsid w:val="00E873B2"/>
    <w:rsid w:val="00E87698"/>
    <w:rsid w:val="00E878A3"/>
    <w:rsid w:val="00E878B8"/>
    <w:rsid w:val="00E87D12"/>
    <w:rsid w:val="00E87F66"/>
    <w:rsid w:val="00E901B5"/>
    <w:rsid w:val="00E90361"/>
    <w:rsid w:val="00E906E1"/>
    <w:rsid w:val="00E90CF6"/>
    <w:rsid w:val="00E9165D"/>
    <w:rsid w:val="00E91B66"/>
    <w:rsid w:val="00E9217D"/>
    <w:rsid w:val="00E928FF"/>
    <w:rsid w:val="00E92B47"/>
    <w:rsid w:val="00E93769"/>
    <w:rsid w:val="00E9379F"/>
    <w:rsid w:val="00E9389C"/>
    <w:rsid w:val="00E93ABF"/>
    <w:rsid w:val="00E942A0"/>
    <w:rsid w:val="00E945B7"/>
    <w:rsid w:val="00E94747"/>
    <w:rsid w:val="00E94A3E"/>
    <w:rsid w:val="00E94BDE"/>
    <w:rsid w:val="00E94E2A"/>
    <w:rsid w:val="00E94FDC"/>
    <w:rsid w:val="00E95239"/>
    <w:rsid w:val="00E952C5"/>
    <w:rsid w:val="00E95407"/>
    <w:rsid w:val="00E95E2A"/>
    <w:rsid w:val="00E964ED"/>
    <w:rsid w:val="00E96819"/>
    <w:rsid w:val="00E96C5D"/>
    <w:rsid w:val="00E970C9"/>
    <w:rsid w:val="00E97248"/>
    <w:rsid w:val="00E973C4"/>
    <w:rsid w:val="00E97746"/>
    <w:rsid w:val="00E97E11"/>
    <w:rsid w:val="00EA0DF4"/>
    <w:rsid w:val="00EA11EF"/>
    <w:rsid w:val="00EA150D"/>
    <w:rsid w:val="00EA1AB3"/>
    <w:rsid w:val="00EA1B51"/>
    <w:rsid w:val="00EA1CB6"/>
    <w:rsid w:val="00EA22AC"/>
    <w:rsid w:val="00EA22B3"/>
    <w:rsid w:val="00EA2CB1"/>
    <w:rsid w:val="00EA303B"/>
    <w:rsid w:val="00EA3227"/>
    <w:rsid w:val="00EA3A49"/>
    <w:rsid w:val="00EA3EC8"/>
    <w:rsid w:val="00EA42D9"/>
    <w:rsid w:val="00EA45E1"/>
    <w:rsid w:val="00EA496C"/>
    <w:rsid w:val="00EA4F8D"/>
    <w:rsid w:val="00EA50C4"/>
    <w:rsid w:val="00EA50E0"/>
    <w:rsid w:val="00EA5169"/>
    <w:rsid w:val="00EA5D96"/>
    <w:rsid w:val="00EA616C"/>
    <w:rsid w:val="00EA6803"/>
    <w:rsid w:val="00EA7048"/>
    <w:rsid w:val="00EA705D"/>
    <w:rsid w:val="00EB0063"/>
    <w:rsid w:val="00EB05D6"/>
    <w:rsid w:val="00EB09FD"/>
    <w:rsid w:val="00EB0AD5"/>
    <w:rsid w:val="00EB1189"/>
    <w:rsid w:val="00EB169F"/>
    <w:rsid w:val="00EB20B3"/>
    <w:rsid w:val="00EB2D61"/>
    <w:rsid w:val="00EB2D6F"/>
    <w:rsid w:val="00EB2E77"/>
    <w:rsid w:val="00EB38CE"/>
    <w:rsid w:val="00EB39E2"/>
    <w:rsid w:val="00EB4556"/>
    <w:rsid w:val="00EB4A40"/>
    <w:rsid w:val="00EB4C41"/>
    <w:rsid w:val="00EB6249"/>
    <w:rsid w:val="00EB6265"/>
    <w:rsid w:val="00EB6CF9"/>
    <w:rsid w:val="00EB6DE2"/>
    <w:rsid w:val="00EB7849"/>
    <w:rsid w:val="00EB7B54"/>
    <w:rsid w:val="00EC061A"/>
    <w:rsid w:val="00EC12A6"/>
    <w:rsid w:val="00EC134D"/>
    <w:rsid w:val="00EC1665"/>
    <w:rsid w:val="00EC1D1D"/>
    <w:rsid w:val="00EC1D91"/>
    <w:rsid w:val="00EC1FCA"/>
    <w:rsid w:val="00EC259D"/>
    <w:rsid w:val="00EC2E0C"/>
    <w:rsid w:val="00EC366F"/>
    <w:rsid w:val="00EC37A3"/>
    <w:rsid w:val="00EC3907"/>
    <w:rsid w:val="00EC3981"/>
    <w:rsid w:val="00EC3D59"/>
    <w:rsid w:val="00EC3DC7"/>
    <w:rsid w:val="00EC4265"/>
    <w:rsid w:val="00EC440D"/>
    <w:rsid w:val="00EC461F"/>
    <w:rsid w:val="00EC4895"/>
    <w:rsid w:val="00EC4966"/>
    <w:rsid w:val="00EC594C"/>
    <w:rsid w:val="00EC5F81"/>
    <w:rsid w:val="00EC6B7C"/>
    <w:rsid w:val="00EC7522"/>
    <w:rsid w:val="00EC75FE"/>
    <w:rsid w:val="00EC7F87"/>
    <w:rsid w:val="00ED0D1B"/>
    <w:rsid w:val="00ED0DF0"/>
    <w:rsid w:val="00ED0F09"/>
    <w:rsid w:val="00ED11D7"/>
    <w:rsid w:val="00ED1345"/>
    <w:rsid w:val="00ED1F10"/>
    <w:rsid w:val="00ED211E"/>
    <w:rsid w:val="00ED264A"/>
    <w:rsid w:val="00ED269B"/>
    <w:rsid w:val="00ED28C2"/>
    <w:rsid w:val="00ED2966"/>
    <w:rsid w:val="00ED2AAB"/>
    <w:rsid w:val="00ED2CFE"/>
    <w:rsid w:val="00ED2F39"/>
    <w:rsid w:val="00ED3651"/>
    <w:rsid w:val="00ED4269"/>
    <w:rsid w:val="00ED4633"/>
    <w:rsid w:val="00ED4A98"/>
    <w:rsid w:val="00ED4F7E"/>
    <w:rsid w:val="00ED5B84"/>
    <w:rsid w:val="00ED642C"/>
    <w:rsid w:val="00ED6CBC"/>
    <w:rsid w:val="00ED71D8"/>
    <w:rsid w:val="00ED7360"/>
    <w:rsid w:val="00ED7A3C"/>
    <w:rsid w:val="00ED7AB6"/>
    <w:rsid w:val="00ED7BE0"/>
    <w:rsid w:val="00ED7C3C"/>
    <w:rsid w:val="00EE0849"/>
    <w:rsid w:val="00EE1182"/>
    <w:rsid w:val="00EE14C5"/>
    <w:rsid w:val="00EE1644"/>
    <w:rsid w:val="00EE1A62"/>
    <w:rsid w:val="00EE1E8D"/>
    <w:rsid w:val="00EE213A"/>
    <w:rsid w:val="00EE24C6"/>
    <w:rsid w:val="00EE2D1C"/>
    <w:rsid w:val="00EE409D"/>
    <w:rsid w:val="00EE487D"/>
    <w:rsid w:val="00EE4939"/>
    <w:rsid w:val="00EE55DC"/>
    <w:rsid w:val="00EE58AC"/>
    <w:rsid w:val="00EE6395"/>
    <w:rsid w:val="00EE6ED5"/>
    <w:rsid w:val="00EE6F79"/>
    <w:rsid w:val="00EE7006"/>
    <w:rsid w:val="00EF0355"/>
    <w:rsid w:val="00EF112C"/>
    <w:rsid w:val="00EF13AC"/>
    <w:rsid w:val="00EF1749"/>
    <w:rsid w:val="00EF19B3"/>
    <w:rsid w:val="00EF1A48"/>
    <w:rsid w:val="00EF1A8B"/>
    <w:rsid w:val="00EF22F7"/>
    <w:rsid w:val="00EF28CB"/>
    <w:rsid w:val="00EF2BCA"/>
    <w:rsid w:val="00EF3815"/>
    <w:rsid w:val="00EF39C9"/>
    <w:rsid w:val="00EF4588"/>
    <w:rsid w:val="00EF468B"/>
    <w:rsid w:val="00EF4D76"/>
    <w:rsid w:val="00EF4FF8"/>
    <w:rsid w:val="00EF5263"/>
    <w:rsid w:val="00EF5388"/>
    <w:rsid w:val="00EF5530"/>
    <w:rsid w:val="00EF60DD"/>
    <w:rsid w:val="00EF62A3"/>
    <w:rsid w:val="00EF62D2"/>
    <w:rsid w:val="00EF6393"/>
    <w:rsid w:val="00EF64EB"/>
    <w:rsid w:val="00EF65E2"/>
    <w:rsid w:val="00EF6703"/>
    <w:rsid w:val="00EF68B6"/>
    <w:rsid w:val="00EF6C54"/>
    <w:rsid w:val="00EF6CEA"/>
    <w:rsid w:val="00EF6DD1"/>
    <w:rsid w:val="00EF6FE1"/>
    <w:rsid w:val="00EF7300"/>
    <w:rsid w:val="00EF7AB6"/>
    <w:rsid w:val="00EF7BF8"/>
    <w:rsid w:val="00F0030E"/>
    <w:rsid w:val="00F00587"/>
    <w:rsid w:val="00F00959"/>
    <w:rsid w:val="00F010CB"/>
    <w:rsid w:val="00F0117E"/>
    <w:rsid w:val="00F014D0"/>
    <w:rsid w:val="00F016A3"/>
    <w:rsid w:val="00F01B07"/>
    <w:rsid w:val="00F01E66"/>
    <w:rsid w:val="00F01ED2"/>
    <w:rsid w:val="00F02568"/>
    <w:rsid w:val="00F036A8"/>
    <w:rsid w:val="00F037D1"/>
    <w:rsid w:val="00F04186"/>
    <w:rsid w:val="00F0424F"/>
    <w:rsid w:val="00F048E8"/>
    <w:rsid w:val="00F04973"/>
    <w:rsid w:val="00F04C6B"/>
    <w:rsid w:val="00F0540A"/>
    <w:rsid w:val="00F057B9"/>
    <w:rsid w:val="00F061DA"/>
    <w:rsid w:val="00F06CD3"/>
    <w:rsid w:val="00F06F8D"/>
    <w:rsid w:val="00F07A67"/>
    <w:rsid w:val="00F07C6C"/>
    <w:rsid w:val="00F1025F"/>
    <w:rsid w:val="00F1093E"/>
    <w:rsid w:val="00F10CFE"/>
    <w:rsid w:val="00F111DA"/>
    <w:rsid w:val="00F11574"/>
    <w:rsid w:val="00F116A3"/>
    <w:rsid w:val="00F117E1"/>
    <w:rsid w:val="00F11888"/>
    <w:rsid w:val="00F11CBC"/>
    <w:rsid w:val="00F11EA4"/>
    <w:rsid w:val="00F121AA"/>
    <w:rsid w:val="00F1234E"/>
    <w:rsid w:val="00F12463"/>
    <w:rsid w:val="00F12553"/>
    <w:rsid w:val="00F125E8"/>
    <w:rsid w:val="00F1267B"/>
    <w:rsid w:val="00F12AB6"/>
    <w:rsid w:val="00F1306A"/>
    <w:rsid w:val="00F13198"/>
    <w:rsid w:val="00F1466E"/>
    <w:rsid w:val="00F150EC"/>
    <w:rsid w:val="00F15794"/>
    <w:rsid w:val="00F15D03"/>
    <w:rsid w:val="00F15FCC"/>
    <w:rsid w:val="00F16963"/>
    <w:rsid w:val="00F16A6C"/>
    <w:rsid w:val="00F16B0B"/>
    <w:rsid w:val="00F17D92"/>
    <w:rsid w:val="00F17F20"/>
    <w:rsid w:val="00F17F26"/>
    <w:rsid w:val="00F20951"/>
    <w:rsid w:val="00F20D22"/>
    <w:rsid w:val="00F20D56"/>
    <w:rsid w:val="00F228EB"/>
    <w:rsid w:val="00F2326A"/>
    <w:rsid w:val="00F236C1"/>
    <w:rsid w:val="00F239EE"/>
    <w:rsid w:val="00F23F8E"/>
    <w:rsid w:val="00F2487B"/>
    <w:rsid w:val="00F24EC8"/>
    <w:rsid w:val="00F24FF6"/>
    <w:rsid w:val="00F2528C"/>
    <w:rsid w:val="00F252CB"/>
    <w:rsid w:val="00F25545"/>
    <w:rsid w:val="00F25547"/>
    <w:rsid w:val="00F26C84"/>
    <w:rsid w:val="00F26E07"/>
    <w:rsid w:val="00F2754A"/>
    <w:rsid w:val="00F27B3F"/>
    <w:rsid w:val="00F27E89"/>
    <w:rsid w:val="00F30171"/>
    <w:rsid w:val="00F302B2"/>
    <w:rsid w:val="00F303F7"/>
    <w:rsid w:val="00F30530"/>
    <w:rsid w:val="00F30621"/>
    <w:rsid w:val="00F30A63"/>
    <w:rsid w:val="00F31976"/>
    <w:rsid w:val="00F31B7F"/>
    <w:rsid w:val="00F32525"/>
    <w:rsid w:val="00F32DA5"/>
    <w:rsid w:val="00F33C69"/>
    <w:rsid w:val="00F33D8B"/>
    <w:rsid w:val="00F33DC0"/>
    <w:rsid w:val="00F33F7A"/>
    <w:rsid w:val="00F340AC"/>
    <w:rsid w:val="00F34466"/>
    <w:rsid w:val="00F34D1F"/>
    <w:rsid w:val="00F35716"/>
    <w:rsid w:val="00F35E32"/>
    <w:rsid w:val="00F362AF"/>
    <w:rsid w:val="00F364CE"/>
    <w:rsid w:val="00F36703"/>
    <w:rsid w:val="00F3726D"/>
    <w:rsid w:val="00F37350"/>
    <w:rsid w:val="00F378A3"/>
    <w:rsid w:val="00F37CC8"/>
    <w:rsid w:val="00F409D2"/>
    <w:rsid w:val="00F409D7"/>
    <w:rsid w:val="00F40B8D"/>
    <w:rsid w:val="00F410D2"/>
    <w:rsid w:val="00F413F1"/>
    <w:rsid w:val="00F417CD"/>
    <w:rsid w:val="00F419E8"/>
    <w:rsid w:val="00F42175"/>
    <w:rsid w:val="00F422D9"/>
    <w:rsid w:val="00F4279F"/>
    <w:rsid w:val="00F42CB2"/>
    <w:rsid w:val="00F4344C"/>
    <w:rsid w:val="00F43923"/>
    <w:rsid w:val="00F442E8"/>
    <w:rsid w:val="00F44802"/>
    <w:rsid w:val="00F4483F"/>
    <w:rsid w:val="00F44EC7"/>
    <w:rsid w:val="00F44F0B"/>
    <w:rsid w:val="00F44F26"/>
    <w:rsid w:val="00F44FFF"/>
    <w:rsid w:val="00F451BE"/>
    <w:rsid w:val="00F4603E"/>
    <w:rsid w:val="00F4620E"/>
    <w:rsid w:val="00F46BBB"/>
    <w:rsid w:val="00F46D6C"/>
    <w:rsid w:val="00F4706F"/>
    <w:rsid w:val="00F4761C"/>
    <w:rsid w:val="00F5002D"/>
    <w:rsid w:val="00F50BF7"/>
    <w:rsid w:val="00F51356"/>
    <w:rsid w:val="00F52205"/>
    <w:rsid w:val="00F527A9"/>
    <w:rsid w:val="00F52BE2"/>
    <w:rsid w:val="00F53044"/>
    <w:rsid w:val="00F5313D"/>
    <w:rsid w:val="00F53142"/>
    <w:rsid w:val="00F532B8"/>
    <w:rsid w:val="00F533F4"/>
    <w:rsid w:val="00F5357A"/>
    <w:rsid w:val="00F53671"/>
    <w:rsid w:val="00F53813"/>
    <w:rsid w:val="00F53AB3"/>
    <w:rsid w:val="00F53B44"/>
    <w:rsid w:val="00F53FA0"/>
    <w:rsid w:val="00F54569"/>
    <w:rsid w:val="00F54724"/>
    <w:rsid w:val="00F547B1"/>
    <w:rsid w:val="00F5484E"/>
    <w:rsid w:val="00F54E93"/>
    <w:rsid w:val="00F54F44"/>
    <w:rsid w:val="00F55D70"/>
    <w:rsid w:val="00F56E8A"/>
    <w:rsid w:val="00F57427"/>
    <w:rsid w:val="00F575B6"/>
    <w:rsid w:val="00F57947"/>
    <w:rsid w:val="00F57B0E"/>
    <w:rsid w:val="00F57DA9"/>
    <w:rsid w:val="00F607E7"/>
    <w:rsid w:val="00F61AE2"/>
    <w:rsid w:val="00F61CD9"/>
    <w:rsid w:val="00F621AE"/>
    <w:rsid w:val="00F62383"/>
    <w:rsid w:val="00F623D5"/>
    <w:rsid w:val="00F626A4"/>
    <w:rsid w:val="00F6299C"/>
    <w:rsid w:val="00F636C9"/>
    <w:rsid w:val="00F63B82"/>
    <w:rsid w:val="00F63D70"/>
    <w:rsid w:val="00F644A7"/>
    <w:rsid w:val="00F64691"/>
    <w:rsid w:val="00F646DD"/>
    <w:rsid w:val="00F64A45"/>
    <w:rsid w:val="00F64CE0"/>
    <w:rsid w:val="00F652F0"/>
    <w:rsid w:val="00F65976"/>
    <w:rsid w:val="00F65FA6"/>
    <w:rsid w:val="00F66337"/>
    <w:rsid w:val="00F664F9"/>
    <w:rsid w:val="00F66801"/>
    <w:rsid w:val="00F67049"/>
    <w:rsid w:val="00F67107"/>
    <w:rsid w:val="00F672A9"/>
    <w:rsid w:val="00F717CA"/>
    <w:rsid w:val="00F73275"/>
    <w:rsid w:val="00F736E7"/>
    <w:rsid w:val="00F740B8"/>
    <w:rsid w:val="00F74193"/>
    <w:rsid w:val="00F745D1"/>
    <w:rsid w:val="00F74786"/>
    <w:rsid w:val="00F748A8"/>
    <w:rsid w:val="00F749DC"/>
    <w:rsid w:val="00F75669"/>
    <w:rsid w:val="00F75D6E"/>
    <w:rsid w:val="00F7604B"/>
    <w:rsid w:val="00F7678E"/>
    <w:rsid w:val="00F76CB2"/>
    <w:rsid w:val="00F77164"/>
    <w:rsid w:val="00F7745A"/>
    <w:rsid w:val="00F7755D"/>
    <w:rsid w:val="00F77688"/>
    <w:rsid w:val="00F779ED"/>
    <w:rsid w:val="00F77C37"/>
    <w:rsid w:val="00F81250"/>
    <w:rsid w:val="00F81285"/>
    <w:rsid w:val="00F8177C"/>
    <w:rsid w:val="00F81A34"/>
    <w:rsid w:val="00F81B78"/>
    <w:rsid w:val="00F81D92"/>
    <w:rsid w:val="00F82271"/>
    <w:rsid w:val="00F823E4"/>
    <w:rsid w:val="00F82B74"/>
    <w:rsid w:val="00F8319A"/>
    <w:rsid w:val="00F832E8"/>
    <w:rsid w:val="00F83BEA"/>
    <w:rsid w:val="00F8447C"/>
    <w:rsid w:val="00F845A7"/>
    <w:rsid w:val="00F84D0B"/>
    <w:rsid w:val="00F84FD6"/>
    <w:rsid w:val="00F85666"/>
    <w:rsid w:val="00F85803"/>
    <w:rsid w:val="00F8585F"/>
    <w:rsid w:val="00F85925"/>
    <w:rsid w:val="00F861FF"/>
    <w:rsid w:val="00F863AB"/>
    <w:rsid w:val="00F8662A"/>
    <w:rsid w:val="00F8665D"/>
    <w:rsid w:val="00F87335"/>
    <w:rsid w:val="00F874F4"/>
    <w:rsid w:val="00F875C3"/>
    <w:rsid w:val="00F87607"/>
    <w:rsid w:val="00F87B8D"/>
    <w:rsid w:val="00F87FF5"/>
    <w:rsid w:val="00F9019A"/>
    <w:rsid w:val="00F908EA"/>
    <w:rsid w:val="00F90937"/>
    <w:rsid w:val="00F90C97"/>
    <w:rsid w:val="00F90F69"/>
    <w:rsid w:val="00F912C2"/>
    <w:rsid w:val="00F9150F"/>
    <w:rsid w:val="00F91D03"/>
    <w:rsid w:val="00F91DA2"/>
    <w:rsid w:val="00F9265B"/>
    <w:rsid w:val="00F927B2"/>
    <w:rsid w:val="00F92957"/>
    <w:rsid w:val="00F94266"/>
    <w:rsid w:val="00F943B2"/>
    <w:rsid w:val="00F946B9"/>
    <w:rsid w:val="00F9475C"/>
    <w:rsid w:val="00F9480F"/>
    <w:rsid w:val="00F94958"/>
    <w:rsid w:val="00F95836"/>
    <w:rsid w:val="00F959E0"/>
    <w:rsid w:val="00F95FE0"/>
    <w:rsid w:val="00F963AF"/>
    <w:rsid w:val="00F9690B"/>
    <w:rsid w:val="00F96F42"/>
    <w:rsid w:val="00F97B2A"/>
    <w:rsid w:val="00FA0FD0"/>
    <w:rsid w:val="00FA19EE"/>
    <w:rsid w:val="00FA2159"/>
    <w:rsid w:val="00FA22E5"/>
    <w:rsid w:val="00FA34A3"/>
    <w:rsid w:val="00FA39E2"/>
    <w:rsid w:val="00FA3CD3"/>
    <w:rsid w:val="00FA3DE6"/>
    <w:rsid w:val="00FA3EA7"/>
    <w:rsid w:val="00FA3F0E"/>
    <w:rsid w:val="00FA4EE7"/>
    <w:rsid w:val="00FA50F6"/>
    <w:rsid w:val="00FA5882"/>
    <w:rsid w:val="00FA59FE"/>
    <w:rsid w:val="00FA5DC1"/>
    <w:rsid w:val="00FA6084"/>
    <w:rsid w:val="00FA6EA4"/>
    <w:rsid w:val="00FA7499"/>
    <w:rsid w:val="00FA77F5"/>
    <w:rsid w:val="00FA79BE"/>
    <w:rsid w:val="00FA7B89"/>
    <w:rsid w:val="00FA7BDD"/>
    <w:rsid w:val="00FA7C2D"/>
    <w:rsid w:val="00FB08AB"/>
    <w:rsid w:val="00FB097F"/>
    <w:rsid w:val="00FB0FAC"/>
    <w:rsid w:val="00FB13FA"/>
    <w:rsid w:val="00FB16F1"/>
    <w:rsid w:val="00FB1CAA"/>
    <w:rsid w:val="00FB1F31"/>
    <w:rsid w:val="00FB2A9E"/>
    <w:rsid w:val="00FB2F3B"/>
    <w:rsid w:val="00FB30D4"/>
    <w:rsid w:val="00FB31AC"/>
    <w:rsid w:val="00FB329C"/>
    <w:rsid w:val="00FB34BC"/>
    <w:rsid w:val="00FB35FD"/>
    <w:rsid w:val="00FB3CF1"/>
    <w:rsid w:val="00FB3FBE"/>
    <w:rsid w:val="00FB459B"/>
    <w:rsid w:val="00FB4DEC"/>
    <w:rsid w:val="00FB53B1"/>
    <w:rsid w:val="00FB55A6"/>
    <w:rsid w:val="00FB5828"/>
    <w:rsid w:val="00FB6011"/>
    <w:rsid w:val="00FB609A"/>
    <w:rsid w:val="00FB61FF"/>
    <w:rsid w:val="00FB627E"/>
    <w:rsid w:val="00FB6577"/>
    <w:rsid w:val="00FB661B"/>
    <w:rsid w:val="00FB6AA5"/>
    <w:rsid w:val="00FB6B21"/>
    <w:rsid w:val="00FB6BCE"/>
    <w:rsid w:val="00FB7210"/>
    <w:rsid w:val="00FB733D"/>
    <w:rsid w:val="00FB774F"/>
    <w:rsid w:val="00FB7867"/>
    <w:rsid w:val="00FB794F"/>
    <w:rsid w:val="00FB7986"/>
    <w:rsid w:val="00FB7BF5"/>
    <w:rsid w:val="00FB7D7F"/>
    <w:rsid w:val="00FB7EDE"/>
    <w:rsid w:val="00FC0254"/>
    <w:rsid w:val="00FC0D74"/>
    <w:rsid w:val="00FC1294"/>
    <w:rsid w:val="00FC17F2"/>
    <w:rsid w:val="00FC1901"/>
    <w:rsid w:val="00FC24D9"/>
    <w:rsid w:val="00FC24E1"/>
    <w:rsid w:val="00FC24E6"/>
    <w:rsid w:val="00FC275A"/>
    <w:rsid w:val="00FC2897"/>
    <w:rsid w:val="00FC2CC4"/>
    <w:rsid w:val="00FC2F31"/>
    <w:rsid w:val="00FC301D"/>
    <w:rsid w:val="00FC30C0"/>
    <w:rsid w:val="00FC3547"/>
    <w:rsid w:val="00FC3D62"/>
    <w:rsid w:val="00FC449D"/>
    <w:rsid w:val="00FC46A2"/>
    <w:rsid w:val="00FC4750"/>
    <w:rsid w:val="00FC4942"/>
    <w:rsid w:val="00FC4CAB"/>
    <w:rsid w:val="00FC4D7B"/>
    <w:rsid w:val="00FC5B03"/>
    <w:rsid w:val="00FC743D"/>
    <w:rsid w:val="00FD0715"/>
    <w:rsid w:val="00FD07EE"/>
    <w:rsid w:val="00FD0957"/>
    <w:rsid w:val="00FD0EA3"/>
    <w:rsid w:val="00FD254D"/>
    <w:rsid w:val="00FD2D1B"/>
    <w:rsid w:val="00FD37E9"/>
    <w:rsid w:val="00FD3A86"/>
    <w:rsid w:val="00FD3D3B"/>
    <w:rsid w:val="00FD430A"/>
    <w:rsid w:val="00FD4432"/>
    <w:rsid w:val="00FD45D1"/>
    <w:rsid w:val="00FD4C91"/>
    <w:rsid w:val="00FD53F4"/>
    <w:rsid w:val="00FD5751"/>
    <w:rsid w:val="00FD5790"/>
    <w:rsid w:val="00FD57BC"/>
    <w:rsid w:val="00FD5B9B"/>
    <w:rsid w:val="00FD5ECF"/>
    <w:rsid w:val="00FD61CE"/>
    <w:rsid w:val="00FD62A3"/>
    <w:rsid w:val="00FD635D"/>
    <w:rsid w:val="00FD6673"/>
    <w:rsid w:val="00FD6809"/>
    <w:rsid w:val="00FD6B19"/>
    <w:rsid w:val="00FD6B8B"/>
    <w:rsid w:val="00FD6D04"/>
    <w:rsid w:val="00FD7346"/>
    <w:rsid w:val="00FD7937"/>
    <w:rsid w:val="00FD7CD0"/>
    <w:rsid w:val="00FD7EC9"/>
    <w:rsid w:val="00FE0800"/>
    <w:rsid w:val="00FE089E"/>
    <w:rsid w:val="00FE0E4D"/>
    <w:rsid w:val="00FE1132"/>
    <w:rsid w:val="00FE1620"/>
    <w:rsid w:val="00FE27A8"/>
    <w:rsid w:val="00FE2B79"/>
    <w:rsid w:val="00FE2B94"/>
    <w:rsid w:val="00FE341C"/>
    <w:rsid w:val="00FE47DB"/>
    <w:rsid w:val="00FE48C7"/>
    <w:rsid w:val="00FE495C"/>
    <w:rsid w:val="00FE4A97"/>
    <w:rsid w:val="00FE4BB1"/>
    <w:rsid w:val="00FE4DCE"/>
    <w:rsid w:val="00FE55C2"/>
    <w:rsid w:val="00FE644E"/>
    <w:rsid w:val="00FE67A1"/>
    <w:rsid w:val="00FE7A08"/>
    <w:rsid w:val="00FE7DC1"/>
    <w:rsid w:val="00FF00C6"/>
    <w:rsid w:val="00FF011E"/>
    <w:rsid w:val="00FF06DB"/>
    <w:rsid w:val="00FF0F6D"/>
    <w:rsid w:val="00FF1212"/>
    <w:rsid w:val="00FF1741"/>
    <w:rsid w:val="00FF1B46"/>
    <w:rsid w:val="00FF23ED"/>
    <w:rsid w:val="00FF2C22"/>
    <w:rsid w:val="00FF2F1B"/>
    <w:rsid w:val="00FF3086"/>
    <w:rsid w:val="00FF311A"/>
    <w:rsid w:val="00FF3463"/>
    <w:rsid w:val="00FF3762"/>
    <w:rsid w:val="00FF43C6"/>
    <w:rsid w:val="00FF446C"/>
    <w:rsid w:val="00FF452A"/>
    <w:rsid w:val="00FF464F"/>
    <w:rsid w:val="00FF5453"/>
    <w:rsid w:val="00FF5476"/>
    <w:rsid w:val="00FF5950"/>
    <w:rsid w:val="00FF643A"/>
    <w:rsid w:val="00FF698B"/>
    <w:rsid w:val="00FF7345"/>
    <w:rsid w:val="00FF73F0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B7B1319"/>
  <w15:docId w15:val="{9C98EC09-2C68-4B47-B399-879E2A43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4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b/>
      <w:bCs/>
      <w:sz w:val="30"/>
      <w:szCs w:val="30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lang w:val="th-TH"/>
    </w:rPr>
  </w:style>
  <w:style w:type="paragraph" w:customStyle="1" w:styleId="30">
    <w:name w:val="?????3????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1FCA"/>
    <w:pPr>
      <w:ind w:left="1134"/>
    </w:pPr>
  </w:style>
  <w:style w:type="character" w:customStyle="1" w:styleId="AccPolicyalternativeChar">
    <w:name w:val="Acc Policy alternative Char"/>
    <w:link w:val="AccPolicyalternative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paragraph" w:styleId="PlainText">
    <w:name w:val="Plain Text"/>
    <w:basedOn w:val="Normal"/>
    <w:link w:val="PlainTextChar"/>
    <w:uiPriority w:val="99"/>
    <w:rsid w:val="000515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51554"/>
    <w:rPr>
      <w:rFonts w:ascii="Consolas" w:hAnsi="Consolas"/>
      <w:sz w:val="21"/>
      <w:szCs w:val="26"/>
    </w:rPr>
  </w:style>
  <w:style w:type="character" w:customStyle="1" w:styleId="Heading8Char">
    <w:name w:val="Heading 8 Char"/>
    <w:link w:val="Heading8"/>
    <w:rsid w:val="0054256C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5471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C7124B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D210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18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?????3????1"/>
    <w:basedOn w:val="Normal"/>
    <w:rsid w:val="000D73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0D7331"/>
    <w:rPr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F54C-E948-4A55-938D-8029ABE8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19</Pages>
  <Words>3488</Words>
  <Characters>15663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19113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Pairuch, Tangusolertnapa</dc:creator>
  <cp:keywords/>
  <cp:lastModifiedBy>nipa charoensri</cp:lastModifiedBy>
  <cp:revision>2</cp:revision>
  <cp:lastPrinted>2021-11-01T06:13:00Z</cp:lastPrinted>
  <dcterms:created xsi:type="dcterms:W3CDTF">2021-11-09T15:59:00Z</dcterms:created>
  <dcterms:modified xsi:type="dcterms:W3CDTF">2021-11-09T15:59:00Z</dcterms:modified>
</cp:coreProperties>
</file>