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2F44502" w:rsidR="00BB102D" w:rsidRPr="00D96B04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96B04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108BE6E6" w14:textId="78C8375D" w:rsidR="00020752" w:rsidRPr="00EC46BC" w:rsidRDefault="0002075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E496665" w14:textId="32B58401" w:rsidR="00804175" w:rsidRPr="00EC46B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EC46BC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AC7AC2" w:rsidRPr="00EC46BC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2D170565" w14:textId="0C218457" w:rsidR="0069033F" w:rsidRPr="00EC46B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AC7AC2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344A64DF" w14:textId="1566ED89" w:rsidR="0006227F" w:rsidRPr="00EC46BC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28B35F30" w14:textId="57326486" w:rsidR="00251B3C" w:rsidRPr="00EC46BC" w:rsidRDefault="00251B3C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7978EFC1" w14:textId="43473FF9" w:rsidR="00804175" w:rsidRPr="00EC46BC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C46BC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5C28B5D2" w14:textId="633AECE3" w:rsidR="007A19C7" w:rsidRPr="007A19C7" w:rsidRDefault="007A19C7" w:rsidP="007A19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C46B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9E5694" w14:textId="098205E4" w:rsidR="00804175" w:rsidRPr="00EC46B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1D0A8FF" w14:textId="6C8CBFA2" w:rsidR="00A50F01" w:rsidRDefault="00A50F01" w:rsidP="00A50F0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A50F01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38939C4" w14:textId="77777777" w:rsidR="009A0755" w:rsidRDefault="009A0755" w:rsidP="009A075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6EA0A28F" w14:textId="77777777" w:rsidR="009A0755" w:rsidRPr="00A50F01" w:rsidRDefault="009A0755" w:rsidP="009A0755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3158DC2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</w:t>
      </w:r>
      <w:r w:rsidR="0038071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1D520A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7027EB0" w14:textId="62978172" w:rsidR="00804175" w:rsidRPr="001D520A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38071B">
        <w:rPr>
          <w:rFonts w:ascii="Angsana New" w:hAnsi="Angsana New" w:cs="Angsana New" w:hint="cs"/>
          <w:sz w:val="30"/>
          <w:szCs w:val="30"/>
          <w:cs/>
        </w:rPr>
        <w:t>ได้อนุมัติให้ออกงบการเงินระหว่างกาลนี้</w:t>
      </w:r>
      <w:r w:rsidRPr="001D520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261DAB" w:rsidRPr="001D520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1</w:t>
      </w:r>
      <w:r w:rsidR="006A56A2">
        <w:rPr>
          <w:rFonts w:ascii="Angsana New" w:hAnsi="Angsana New" w:cs="Angsana New"/>
          <w:sz w:val="30"/>
          <w:szCs w:val="30"/>
        </w:rPr>
        <w:t xml:space="preserve">5 </w:t>
      </w:r>
      <w:r w:rsidR="00E8681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61DAB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6CF698CE" w14:textId="77777777" w:rsidR="00880BB9" w:rsidRPr="001D520A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009F4A" w14:textId="237B8C78" w:rsidR="00C11916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520A" w:rsidRDefault="000F4CA1" w:rsidP="000F4CA1">
      <w:pPr>
        <w:rPr>
          <w:rFonts w:ascii="Angsana New" w:hAnsi="Angsana New" w:cs="Angsana New"/>
          <w:sz w:val="30"/>
          <w:szCs w:val="30"/>
          <w:lang w:val="th-TH"/>
        </w:rPr>
      </w:pPr>
    </w:p>
    <w:p w14:paraId="7602225B" w14:textId="7D9CC608" w:rsidR="009C5AD3" w:rsidRPr="00BA02FA" w:rsidRDefault="00BA02FA" w:rsidP="00BA0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BA02FA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93A4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473A8A">
        <w:rPr>
          <w:rFonts w:ascii="Angsana New" w:hAnsi="Angsana New" w:cs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ตามมาตรฐานการบัญชีฉบับที่</w:t>
      </w:r>
      <w:r w:rsidR="00473A8A" w:rsidRPr="00473A8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02BFC" w:rsidRPr="00473A8A">
        <w:rPr>
          <w:rFonts w:ascii="Angsana New" w:hAnsi="Angsana New" w:cs="Angsana New"/>
          <w:spacing w:val="-4"/>
          <w:sz w:val="30"/>
          <w:szCs w:val="30"/>
        </w:rPr>
        <w:t>34</w:t>
      </w:r>
      <w:r w:rsidRPr="00473A8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A02F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93A47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A02FA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BA02FA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Pr="00BA02FA">
        <w:rPr>
          <w:rFonts w:ascii="Angsana New" w:hAnsi="Angsana New" w:cs="Angsana New" w:hint="cs"/>
          <w:sz w:val="30"/>
          <w:szCs w:val="30"/>
          <w:cs/>
        </w:rPr>
        <w:t>โดย</w:t>
      </w:r>
      <w:r w:rsidRPr="00BA02FA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BA02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02FA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Pr="00BA02FA">
        <w:rPr>
          <w:rFonts w:ascii="Angsana New" w:hAnsi="Angsana New" w:cs="Angsana New"/>
          <w:sz w:val="30"/>
          <w:szCs w:val="30"/>
          <w:cs/>
        </w:rPr>
        <w:t>ธันวาคม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</w:p>
    <w:p w14:paraId="64C42B8C" w14:textId="77777777" w:rsidR="007B1DB6" w:rsidRPr="001D520A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9C58828" w14:textId="17491E20" w:rsidR="00B8752F" w:rsidRPr="001D520A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1D520A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ไม่แตกต่างจาก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ที่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ได้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อธิบาย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ไว้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ใน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="007A0AF1" w:rsidRPr="001D520A">
        <w:rPr>
          <w:rFonts w:ascii="Angsana New" w:hAnsi="Angsana New" w:cs="Angsana New"/>
          <w:sz w:val="30"/>
          <w:szCs w:val="30"/>
        </w:rPr>
        <w:t xml:space="preserve">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="00261FE6"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082D37E2" w14:textId="34596D03" w:rsidR="00B8752F" w:rsidRPr="00D87336" w:rsidRDefault="00B8752F" w:rsidP="00E94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1D520A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1" w:name="_Hlk78795017"/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bookmarkEnd w:id="1"/>
    <w:p w14:paraId="306A4373" w14:textId="77777777" w:rsidR="004B492A" w:rsidRPr="001D520A" w:rsidRDefault="004B492A" w:rsidP="004B492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9D6F1ED" w14:textId="09ACA50D" w:rsidR="000E0F5D" w:rsidRPr="001D520A" w:rsidRDefault="00802769" w:rsidP="00CB375A">
      <w:pPr>
        <w:spacing w:line="240" w:lineRule="auto"/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1D520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893A4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0035AF" w:rsidRPr="001D520A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893A47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="00754FD8" w:rsidRPr="001D520A">
        <w:rPr>
          <w:rFonts w:ascii="Angsana New" w:hAnsi="Angsana New" w:cs="Angsana New"/>
          <w:b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</w:t>
      </w:r>
      <w:r w:rsidR="00D87336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ประกอบงบการเงินระหว่างกาลแบบย่อ</w:t>
      </w:r>
      <w:r w:rsidR="002D4A98" w:rsidRPr="001D520A">
        <w:rPr>
          <w:rFonts w:ascii="Angsana New" w:hAnsi="Angsana New" w:cs="Angsana New"/>
          <w:b/>
          <w:sz w:val="30"/>
          <w:szCs w:val="30"/>
          <w:cs/>
        </w:rPr>
        <w:t>ข้อ</w:t>
      </w:r>
      <w:r w:rsidR="00D75CE8" w:rsidRPr="001D520A">
        <w:rPr>
          <w:rFonts w:ascii="Angsana New" w:hAnsi="Angsana New" w:cs="Angsana New"/>
          <w:bCs/>
          <w:sz w:val="30"/>
          <w:szCs w:val="30"/>
        </w:rPr>
        <w:t xml:space="preserve"> </w:t>
      </w:r>
      <w:r w:rsidR="00CB375A">
        <w:rPr>
          <w:rFonts w:ascii="Angsana New" w:hAnsi="Angsana New" w:cs="Angsana New"/>
          <w:bCs/>
          <w:sz w:val="30"/>
          <w:szCs w:val="30"/>
        </w:rPr>
        <w:t>5</w:t>
      </w:r>
      <w:r w:rsidR="00752EC2" w:rsidRPr="001D520A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307C65" w:rsidRPr="001D520A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4F50A8" w:rsidRPr="001D520A">
        <w:rPr>
          <w:rFonts w:ascii="Angsana New" w:hAnsi="Angsana New" w:cs="Angsana New"/>
          <w:bCs/>
          <w:sz w:val="30"/>
          <w:szCs w:val="30"/>
        </w:rPr>
        <w:t xml:space="preserve"> </w:t>
      </w:r>
      <w:r w:rsidR="00893A47">
        <w:rPr>
          <w:rFonts w:ascii="Angsana New" w:hAnsi="Angsana New" w:cs="Angsana New"/>
          <w:bCs/>
          <w:sz w:val="30"/>
          <w:szCs w:val="30"/>
        </w:rPr>
        <w:t>6</w:t>
      </w:r>
      <w:r w:rsidR="00752EC2" w:rsidRPr="001D520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>
        <w:rPr>
          <w:rFonts w:ascii="Angsana New" w:hAnsi="Angsana New" w:cs="Angsana New" w:hint="cs"/>
          <w:b/>
          <w:sz w:val="30"/>
          <w:szCs w:val="30"/>
          <w:cs/>
        </w:rPr>
        <w:t xml:space="preserve">ตามลำดับ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และนโยบาย</w:t>
      </w:r>
      <w:r w:rsidR="003020EB">
        <w:rPr>
          <w:rFonts w:ascii="Angsana New" w:hAnsi="Angsana New" w:cs="Angsana New"/>
          <w:b/>
          <w:sz w:val="30"/>
          <w:szCs w:val="30"/>
        </w:rPr>
        <w:t xml:space="preserve">        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การกำหนดราคาสำหรับรายการกับบุคคลหรือกิจการที่เกี่ยวข้องกันแต่ละประเภท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1343EB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เดือนสิ้นสุดวันที่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bCs/>
          <w:sz w:val="30"/>
          <w:szCs w:val="30"/>
        </w:rPr>
        <w:t>30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1343EB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D87336" w:rsidRPr="007A107E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bCs/>
          <w:sz w:val="30"/>
          <w:szCs w:val="30"/>
        </w:rPr>
        <w:t>2564</w:t>
      </w:r>
    </w:p>
    <w:p w14:paraId="64171C75" w14:textId="77777777" w:rsidR="003E6A17" w:rsidRPr="00340310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1DC1CE5" w14:textId="444D3AA2" w:rsidR="00893A47" w:rsidRDefault="00893A47">
      <w:r>
        <w:br w:type="page"/>
      </w:r>
    </w:p>
    <w:p w14:paraId="61CF3097" w14:textId="609A11E4" w:rsidR="00893A47" w:rsidRPr="00893A47" w:rsidRDefault="00893A47" w:rsidP="00893A47">
      <w:pPr>
        <w:ind w:left="540"/>
        <w:rPr>
          <w:rFonts w:ascii="Angsana New" w:hAnsi="Angsana New" w:cs="Angsana New"/>
          <w:b/>
          <w:sz w:val="30"/>
          <w:szCs w:val="30"/>
          <w:cs/>
        </w:rPr>
      </w:pPr>
      <w:r w:rsidRPr="00893A47">
        <w:rPr>
          <w:rFonts w:ascii="Angsana New" w:hAnsi="Angsana New" w:cs="Angsana New" w:hint="cs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>
        <w:rPr>
          <w:rFonts w:ascii="Angsana New" w:hAnsi="Angsana New" w:cs="Angsana New" w:hint="cs"/>
          <w:b/>
          <w:sz w:val="30"/>
          <w:szCs w:val="30"/>
          <w:cs/>
        </w:rPr>
        <w:t>สำหรับงวด</w:t>
      </w:r>
      <w:r w:rsidR="00795C85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เดือนสิ้นสุดวันที่ </w:t>
      </w:r>
      <w:r w:rsidRPr="00893A47">
        <w:rPr>
          <w:rFonts w:ascii="Angsana New" w:hAnsi="Angsana New" w:cs="Angsana New"/>
          <w:bCs/>
          <w:sz w:val="30"/>
          <w:szCs w:val="30"/>
        </w:rPr>
        <w:t>30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 w:rsidR="00795C85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893A47">
        <w:rPr>
          <w:rFonts w:ascii="Angsana New" w:hAnsi="Angsana New" w:cs="Angsana New"/>
          <w:bCs/>
          <w:sz w:val="30"/>
          <w:szCs w:val="30"/>
        </w:rPr>
        <w:t>2564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Pr="00893A47">
        <w:rPr>
          <w:rFonts w:ascii="Angsana New" w:hAnsi="Angsana New" w:cs="Angsana New"/>
          <w:bCs/>
          <w:sz w:val="30"/>
          <w:szCs w:val="30"/>
        </w:rPr>
        <w:t>2563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>มีดังนี้</w:t>
      </w:r>
    </w:p>
    <w:p w14:paraId="514B71E8" w14:textId="77777777" w:rsidR="00893A47" w:rsidRPr="00961AC1" w:rsidRDefault="00893A47">
      <w:pPr>
        <w:rPr>
          <w:rFonts w:ascii="Angsana New" w:hAnsi="Angsana New" w:cs="Angsana New"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992"/>
        <w:gridCol w:w="270"/>
        <w:gridCol w:w="973"/>
        <w:gridCol w:w="237"/>
        <w:gridCol w:w="1078"/>
        <w:gridCol w:w="250"/>
        <w:gridCol w:w="1098"/>
      </w:tblGrid>
      <w:tr w:rsidR="00804175" w:rsidRPr="001D520A" w14:paraId="193925E8" w14:textId="77777777" w:rsidTr="003C5E61">
        <w:trPr>
          <w:tblHeader/>
        </w:trPr>
        <w:tc>
          <w:tcPr>
            <w:tcW w:w="2318" w:type="pct"/>
            <w:shd w:val="clear" w:color="auto" w:fill="auto"/>
          </w:tcPr>
          <w:p w14:paraId="5B53334D" w14:textId="6F3D7B91" w:rsidR="00804175" w:rsidRPr="00D773E7" w:rsidRDefault="00804175" w:rsidP="00D77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3"/>
          </w:tcPr>
          <w:p w14:paraId="21E3E678" w14:textId="706CDAD1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3F0D46B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B5F7C86" w14:textId="7280D485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175" w:rsidRPr="001D520A" w14:paraId="62FFF97A" w14:textId="77777777" w:rsidTr="003C5E61">
        <w:trPr>
          <w:tblHeader/>
        </w:trPr>
        <w:tc>
          <w:tcPr>
            <w:tcW w:w="2318" w:type="pct"/>
          </w:tcPr>
          <w:p w14:paraId="406FE742" w14:textId="72ADE3E0" w:rsidR="00804175" w:rsidRPr="001D520A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70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04175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82912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C74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3" w:type="pct"/>
          </w:tcPr>
          <w:p w14:paraId="2007AEBD" w14:textId="5267CE6A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1C74161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241356" w14:textId="42D51D50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7068FB3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C3AE7B" w14:textId="14967F86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4B09601A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B8A0DC" w14:textId="5ECB3ED5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1D520A" w14:paraId="757A914A" w14:textId="77777777" w:rsidTr="003C5E61">
        <w:trPr>
          <w:tblHeader/>
        </w:trPr>
        <w:tc>
          <w:tcPr>
            <w:tcW w:w="2318" w:type="pct"/>
          </w:tcPr>
          <w:p w14:paraId="1112AA32" w14:textId="77777777" w:rsidR="00804175" w:rsidRPr="001D520A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2" w:type="pct"/>
            <w:gridSpan w:val="7"/>
          </w:tcPr>
          <w:p w14:paraId="1417F0B8" w14:textId="593CE958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4175" w:rsidRPr="001D520A" w14:paraId="1CE2B2C6" w14:textId="77777777" w:rsidTr="003C5E61">
        <w:tc>
          <w:tcPr>
            <w:tcW w:w="2318" w:type="pct"/>
          </w:tcPr>
          <w:p w14:paraId="7A24CAE6" w14:textId="4A656697" w:rsidR="00804175" w:rsidRPr="007A107E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A5348"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543" w:type="pct"/>
          </w:tcPr>
          <w:p w14:paraId="7088E60B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4EEE2403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20E87636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10BB768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987D6B1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3B4409D6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C3A1FC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42E5B" w:rsidRPr="001D520A" w14:paraId="730BC1A3" w14:textId="77777777" w:rsidTr="003C5E61">
        <w:tc>
          <w:tcPr>
            <w:tcW w:w="2318" w:type="pct"/>
          </w:tcPr>
          <w:p w14:paraId="5E31AE7B" w14:textId="59B72245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32FF9993" w14:textId="141B11F3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B35DAB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061D249E" w14:textId="6D8C649A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7127D6B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B62384F" w14:textId="53400B38" w:rsidR="00542E5B" w:rsidRPr="001D520A" w:rsidRDefault="004332D6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216D84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51743B17" w14:textId="787921A0" w:rsidR="00542E5B" w:rsidRPr="001D520A" w:rsidRDefault="005429B7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42E5B" w:rsidRPr="001D520A" w14:paraId="11BF9211" w14:textId="77777777" w:rsidTr="003C5E61">
        <w:tc>
          <w:tcPr>
            <w:tcW w:w="2318" w:type="pct"/>
            <w:vAlign w:val="bottom"/>
          </w:tcPr>
          <w:p w14:paraId="6F1F1858" w14:textId="23F1C42C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</w:tcPr>
          <w:p w14:paraId="16F5EDDE" w14:textId="0CFF90C6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B327E6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3B0EA2FB" w14:textId="4361A5AA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B8F5DE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6128E9D" w14:textId="3E183E12" w:rsidR="00542E5B" w:rsidRPr="001D520A" w:rsidRDefault="004332D6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37" w:type="pct"/>
          </w:tcPr>
          <w:p w14:paraId="10F5BDC8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3E7E6398" w14:textId="1AB1AB11" w:rsidR="00542E5B" w:rsidRPr="001D520A" w:rsidRDefault="005429B7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542E5B" w:rsidRPr="001D520A" w14:paraId="75ECC534" w14:textId="77777777" w:rsidTr="003C5E61">
        <w:tc>
          <w:tcPr>
            <w:tcW w:w="2318" w:type="pct"/>
          </w:tcPr>
          <w:p w14:paraId="463070E5" w14:textId="49B3EEC5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3" w:type="pct"/>
          </w:tcPr>
          <w:p w14:paraId="4B67C886" w14:textId="642AC01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849385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1C4329" w14:textId="17DABDDF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4960AD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90E8C16" w14:textId="09B444E2" w:rsidR="00542E5B" w:rsidRPr="001D520A" w:rsidRDefault="004332D6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11,21</w:t>
            </w:r>
            <w:r w:rsidR="00720EB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7E210D84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551085E0" w14:textId="07539C15" w:rsidR="00542E5B" w:rsidRPr="001D520A" w:rsidRDefault="005429B7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11,180</w:t>
            </w:r>
          </w:p>
        </w:tc>
      </w:tr>
      <w:tr w:rsidR="00542E5B" w:rsidRPr="001D520A" w14:paraId="22049BF3" w14:textId="77777777" w:rsidTr="003C5E61">
        <w:tc>
          <w:tcPr>
            <w:tcW w:w="2318" w:type="pct"/>
          </w:tcPr>
          <w:p w14:paraId="358EA50E" w14:textId="398EAD17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3C5EDBE8" w14:textId="6AE13BE3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273A9C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20038A7" w14:textId="5DC3685A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8A518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E66B9B3" w14:textId="0D4934FD" w:rsidR="00542E5B" w:rsidRPr="001D520A" w:rsidRDefault="00F706BE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37" w:type="pct"/>
          </w:tcPr>
          <w:p w14:paraId="45EF0C6D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7EBC89EF" w14:textId="2D979032" w:rsidR="00542E5B" w:rsidRPr="001D520A" w:rsidRDefault="005429B7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A2147" w:rsidRPr="001D520A" w14:paraId="0094E77F" w14:textId="77777777" w:rsidTr="003C5E61">
        <w:tc>
          <w:tcPr>
            <w:tcW w:w="2318" w:type="pct"/>
          </w:tcPr>
          <w:p w14:paraId="7F253C1C" w14:textId="02A5C178" w:rsidR="006A2147" w:rsidRPr="00F43B03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471B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52800D49" w14:textId="3D68F423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8A80F7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D82363B" w14:textId="7E6ABEE0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7675F9C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3CBA5FC" w14:textId="0CCB7970" w:rsidR="006A2147" w:rsidRPr="00CB375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28,325</w:t>
            </w:r>
          </w:p>
        </w:tc>
        <w:tc>
          <w:tcPr>
            <w:tcW w:w="137" w:type="pct"/>
          </w:tcPr>
          <w:p w14:paraId="56AB84DE" w14:textId="77777777" w:rsidR="006A2147" w:rsidRPr="00CB375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D152E11" w14:textId="7F308FAA" w:rsidR="006A2147" w:rsidRPr="00CB375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2147" w:rsidRPr="001D520A" w14:paraId="17F360D2" w14:textId="77777777" w:rsidTr="003C5E61">
        <w:tc>
          <w:tcPr>
            <w:tcW w:w="2318" w:type="pct"/>
            <w:vAlign w:val="bottom"/>
          </w:tcPr>
          <w:p w14:paraId="09D177A6" w14:textId="6AEA0E4D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1A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3" w:type="pct"/>
          </w:tcPr>
          <w:p w14:paraId="43E7E15D" w14:textId="303381E8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BD8042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DEE24CA" w14:textId="7DC839EB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0637CB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D973B7E" w14:textId="11F28EC8" w:rsidR="006A2147" w:rsidRPr="00CB4517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33,554</w:t>
            </w:r>
          </w:p>
        </w:tc>
        <w:tc>
          <w:tcPr>
            <w:tcW w:w="137" w:type="pct"/>
          </w:tcPr>
          <w:p w14:paraId="6DD214F5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2F7AE015" w14:textId="17FDD4D4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28,474</w:t>
            </w:r>
          </w:p>
        </w:tc>
      </w:tr>
      <w:tr w:rsidR="006A2147" w:rsidRPr="001D520A" w14:paraId="2630C0F3" w14:textId="77777777" w:rsidTr="003C5E61">
        <w:tc>
          <w:tcPr>
            <w:tcW w:w="2318" w:type="pct"/>
            <w:vAlign w:val="bottom"/>
          </w:tcPr>
          <w:p w14:paraId="0FBBD21E" w14:textId="2E6E67EB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3378810F" w14:textId="6E3270A1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FBE877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B11EE6A" w14:textId="3C269716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F43E27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A010DAB" w14:textId="060E69B2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137" w:type="pct"/>
          </w:tcPr>
          <w:p w14:paraId="15765F78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79394C4B" w14:textId="4CB0D8F3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833</w:t>
            </w:r>
          </w:p>
        </w:tc>
      </w:tr>
      <w:tr w:rsidR="006A2147" w:rsidRPr="001D520A" w14:paraId="492414D8" w14:textId="77777777" w:rsidTr="003C5E61">
        <w:tc>
          <w:tcPr>
            <w:tcW w:w="2318" w:type="pct"/>
            <w:vAlign w:val="bottom"/>
          </w:tcPr>
          <w:p w14:paraId="23C490D5" w14:textId="63DEC96E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43" w:type="pct"/>
          </w:tcPr>
          <w:p w14:paraId="46F50E8D" w14:textId="22ADCE79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3C0287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339BD94" w14:textId="37B14D25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2A83A6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F094993" w14:textId="14C2AE65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9,900</w:t>
            </w:r>
          </w:p>
        </w:tc>
        <w:tc>
          <w:tcPr>
            <w:tcW w:w="137" w:type="pct"/>
          </w:tcPr>
          <w:p w14:paraId="0258772E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16E0CCF8" w14:textId="03C967D9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8,100</w:t>
            </w:r>
          </w:p>
        </w:tc>
      </w:tr>
      <w:tr w:rsidR="006A2147" w:rsidRPr="001D520A" w14:paraId="1CE30E9F" w14:textId="77777777" w:rsidTr="003C5E61">
        <w:tc>
          <w:tcPr>
            <w:tcW w:w="2318" w:type="pct"/>
            <w:vAlign w:val="bottom"/>
          </w:tcPr>
          <w:p w14:paraId="5826A9C0" w14:textId="68673AF6" w:rsidR="006A2147" w:rsidRPr="00020752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B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เงินสดจ่ายหนี้สินตามสัญญาเช่า</w:t>
            </w:r>
          </w:p>
        </w:tc>
        <w:tc>
          <w:tcPr>
            <w:tcW w:w="543" w:type="pct"/>
          </w:tcPr>
          <w:p w14:paraId="5E4B0C61" w14:textId="7B7E0DAE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26D915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62A70F" w14:textId="2DDFD88E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CAFDFA3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2235BBE" w14:textId="3D0B1439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1832E50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409485F0" w14:textId="525EB7FD" w:rsidR="006A2147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30,300</w:t>
            </w:r>
          </w:p>
        </w:tc>
      </w:tr>
      <w:tr w:rsidR="006A2147" w:rsidRPr="00961AC1" w14:paraId="76213CBB" w14:textId="77777777" w:rsidTr="003C5E61">
        <w:tc>
          <w:tcPr>
            <w:tcW w:w="2318" w:type="pct"/>
            <w:vAlign w:val="bottom"/>
          </w:tcPr>
          <w:p w14:paraId="2A63C735" w14:textId="77777777" w:rsidR="006A2147" w:rsidRPr="00961AC1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50DDF6EC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569E30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BFF8B35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8C15CB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A2CE6A9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799BA09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1F82C08A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2147" w:rsidRPr="001D520A" w14:paraId="07BCC2AB" w14:textId="77777777" w:rsidTr="003C5E61">
        <w:tc>
          <w:tcPr>
            <w:tcW w:w="2318" w:type="pct"/>
            <w:vAlign w:val="bottom"/>
          </w:tcPr>
          <w:p w14:paraId="4C6350BC" w14:textId="719CE737" w:rsidR="006A2147" w:rsidRPr="00FF08A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191D18B0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0C48C9FE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5F79D5A3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6005A92D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43810D1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05EA0A3B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7E9726E9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2147" w:rsidRPr="001D520A" w14:paraId="560011E4" w14:textId="77777777" w:rsidTr="003C5E61">
        <w:tc>
          <w:tcPr>
            <w:tcW w:w="2318" w:type="pct"/>
            <w:vAlign w:val="bottom"/>
          </w:tcPr>
          <w:p w14:paraId="40825CF2" w14:textId="15757AF4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64347585" w14:textId="33F2C9E9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2,657,161</w:t>
            </w:r>
          </w:p>
        </w:tc>
        <w:tc>
          <w:tcPr>
            <w:tcW w:w="148" w:type="pct"/>
          </w:tcPr>
          <w:p w14:paraId="4B8D65B4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A8383EF" w14:textId="73BCE6C2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50787C">
              <w:rPr>
                <w:rFonts w:ascii="Angsana New" w:hAnsi="Angsana New" w:cs="Angsana New"/>
                <w:sz w:val="30"/>
                <w:szCs w:val="30"/>
              </w:rPr>
              <w:t>219,304</w:t>
            </w:r>
          </w:p>
        </w:tc>
        <w:tc>
          <w:tcPr>
            <w:tcW w:w="130" w:type="pct"/>
          </w:tcPr>
          <w:p w14:paraId="72691D9F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A246A3" w14:textId="72C690A1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2,623,033</w:t>
            </w:r>
          </w:p>
        </w:tc>
        <w:tc>
          <w:tcPr>
            <w:tcW w:w="137" w:type="pct"/>
          </w:tcPr>
          <w:p w14:paraId="7D7CA803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2468243" w14:textId="4E0F95F3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5233">
              <w:rPr>
                <w:rFonts w:ascii="Angsana New" w:hAnsi="Angsana New" w:cs="Angsana New"/>
                <w:sz w:val="30"/>
                <w:szCs w:val="30"/>
              </w:rPr>
              <w:t>190,702</w:t>
            </w:r>
          </w:p>
        </w:tc>
      </w:tr>
      <w:tr w:rsidR="006A2147" w:rsidRPr="001D520A" w14:paraId="14C5B4D7" w14:textId="77777777" w:rsidTr="003C5E61">
        <w:tc>
          <w:tcPr>
            <w:tcW w:w="2318" w:type="pct"/>
            <w:vAlign w:val="bottom"/>
          </w:tcPr>
          <w:p w14:paraId="5FCB9194" w14:textId="53EDFFE1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1F9CB1D6" w14:textId="0E4A5CD4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8" w:type="pct"/>
          </w:tcPr>
          <w:p w14:paraId="595F14C4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FAC7B9F" w14:textId="34D3825A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0" w:type="pct"/>
          </w:tcPr>
          <w:p w14:paraId="070F4321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EFD96" w14:textId="6A8C92A1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7" w:type="pct"/>
          </w:tcPr>
          <w:p w14:paraId="5BA350F6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365D5BF" w14:textId="2F8B6BC2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6A2147" w:rsidRPr="001D520A" w14:paraId="19B24A5D" w14:textId="77777777" w:rsidTr="003C5E61">
        <w:tc>
          <w:tcPr>
            <w:tcW w:w="2318" w:type="pct"/>
            <w:vAlign w:val="bottom"/>
          </w:tcPr>
          <w:p w14:paraId="1F287F75" w14:textId="3B5E9237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6FAE5B9B" w14:textId="174BCF63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2,399,958</w:t>
            </w:r>
          </w:p>
        </w:tc>
        <w:tc>
          <w:tcPr>
            <w:tcW w:w="148" w:type="pct"/>
          </w:tcPr>
          <w:p w14:paraId="0EFD3AAE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3C0D1F2" w14:textId="3AC0FE5A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50787C">
              <w:rPr>
                <w:rFonts w:ascii="Angsana New" w:hAnsi="Angsana New" w:cs="Angsana New"/>
                <w:sz w:val="30"/>
                <w:szCs w:val="30"/>
              </w:rPr>
              <w:t>1,125,093</w:t>
            </w:r>
          </w:p>
        </w:tc>
        <w:tc>
          <w:tcPr>
            <w:tcW w:w="130" w:type="pct"/>
          </w:tcPr>
          <w:p w14:paraId="3742F540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C764E7" w14:textId="3AEF64B8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2,399,958</w:t>
            </w:r>
          </w:p>
        </w:tc>
        <w:tc>
          <w:tcPr>
            <w:tcW w:w="137" w:type="pct"/>
          </w:tcPr>
          <w:p w14:paraId="6276C4C9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1684F2E" w14:textId="203F89FE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15233">
              <w:rPr>
                <w:rFonts w:ascii="Angsana New" w:hAnsi="Angsana New" w:cs="Angsana New"/>
                <w:sz w:val="30"/>
                <w:szCs w:val="30"/>
              </w:rPr>
              <w:t>1,125,093</w:t>
            </w:r>
          </w:p>
        </w:tc>
      </w:tr>
      <w:tr w:rsidR="006A2147" w:rsidRPr="001D520A" w14:paraId="66DB8407" w14:textId="77777777" w:rsidTr="00CC52DF">
        <w:tc>
          <w:tcPr>
            <w:tcW w:w="2318" w:type="pct"/>
            <w:vAlign w:val="bottom"/>
          </w:tcPr>
          <w:p w14:paraId="2CB25E33" w14:textId="50E39333" w:rsidR="006A2147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B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เงินสดจ่ายหนี้สินตามสัญญาเช่า</w:t>
            </w:r>
          </w:p>
        </w:tc>
        <w:tc>
          <w:tcPr>
            <w:tcW w:w="543" w:type="pct"/>
            <w:vAlign w:val="bottom"/>
          </w:tcPr>
          <w:p w14:paraId="51D4A4BE" w14:textId="1230195F" w:rsidR="006A2147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C0DB2C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32A51222" w14:textId="0D98AA38" w:rsidR="006A2147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0" w:type="pct"/>
          </w:tcPr>
          <w:p w14:paraId="01B57274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8F48649" w14:textId="11AD4263" w:rsidR="006A2147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7D07690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3614D34" w14:textId="6FF4DAC2" w:rsidR="006A2147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2147" w:rsidRPr="00961AC1" w14:paraId="5831EA19" w14:textId="77777777" w:rsidTr="00AC1FEC">
        <w:trPr>
          <w:trHeight w:val="281"/>
        </w:trPr>
        <w:tc>
          <w:tcPr>
            <w:tcW w:w="2318" w:type="pct"/>
            <w:vAlign w:val="bottom"/>
          </w:tcPr>
          <w:p w14:paraId="26AE79A5" w14:textId="77777777" w:rsidR="006A2147" w:rsidRPr="00961AC1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0E7D7A3F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C78B6A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83C5B1E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80603E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F91C44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BE2C34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2B29604" w14:textId="77777777" w:rsidR="006A2147" w:rsidRPr="00961AC1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2147" w:rsidRPr="001D520A" w14:paraId="2A775BA3" w14:textId="77777777" w:rsidTr="003C5E61">
        <w:tc>
          <w:tcPr>
            <w:tcW w:w="2318" w:type="pct"/>
            <w:vAlign w:val="bottom"/>
          </w:tcPr>
          <w:p w14:paraId="7CD200A8" w14:textId="0445511B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1F702A04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088E08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3D93AF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157850E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9833D1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08A893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637EC78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2147" w:rsidRPr="001D520A" w14:paraId="16A5AA8A" w14:textId="77777777" w:rsidTr="003C5E61">
        <w:tc>
          <w:tcPr>
            <w:tcW w:w="2318" w:type="pct"/>
          </w:tcPr>
          <w:p w14:paraId="3A950A98" w14:textId="39F4CD60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02C44C47" w14:textId="59B919D6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290,150</w:t>
            </w:r>
          </w:p>
        </w:tc>
        <w:tc>
          <w:tcPr>
            <w:tcW w:w="148" w:type="pct"/>
          </w:tcPr>
          <w:p w14:paraId="3FAEF837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6752735" w14:textId="7AD61F3B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335E0">
              <w:rPr>
                <w:rFonts w:ascii="Angsana New" w:hAnsi="Angsana New" w:cs="Angsana New"/>
                <w:sz w:val="30"/>
                <w:szCs w:val="30"/>
              </w:rPr>
              <w:t>101,963</w:t>
            </w:r>
          </w:p>
        </w:tc>
        <w:tc>
          <w:tcPr>
            <w:tcW w:w="130" w:type="pct"/>
          </w:tcPr>
          <w:p w14:paraId="476DE2D6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A409A0" w14:textId="46CB3010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225,772</w:t>
            </w:r>
          </w:p>
        </w:tc>
        <w:tc>
          <w:tcPr>
            <w:tcW w:w="137" w:type="pct"/>
          </w:tcPr>
          <w:p w14:paraId="79122FD0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9C145F5" w14:textId="1ABBF96A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5E0">
              <w:rPr>
                <w:rFonts w:ascii="Angsana New" w:hAnsi="Angsana New" w:cs="Angsana New"/>
                <w:sz w:val="30"/>
                <w:szCs w:val="30"/>
              </w:rPr>
              <w:t>65,605</w:t>
            </w:r>
          </w:p>
        </w:tc>
      </w:tr>
      <w:tr w:rsidR="006A2147" w:rsidRPr="001D520A" w14:paraId="043894A4" w14:textId="77777777" w:rsidTr="00CC52DF">
        <w:tc>
          <w:tcPr>
            <w:tcW w:w="2318" w:type="pct"/>
            <w:vAlign w:val="bottom"/>
          </w:tcPr>
          <w:p w14:paraId="3E0EE251" w14:textId="75DCFE98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  <w:vAlign w:val="bottom"/>
          </w:tcPr>
          <w:p w14:paraId="5C0D1FF5" w14:textId="732F87C5" w:rsidR="006A2147" w:rsidRPr="001D520A" w:rsidRDefault="009153A8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6,354</w:t>
            </w:r>
          </w:p>
        </w:tc>
        <w:tc>
          <w:tcPr>
            <w:tcW w:w="148" w:type="pct"/>
          </w:tcPr>
          <w:p w14:paraId="7E8FCE5F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ED0094" w14:textId="2ACB4466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335E0">
              <w:rPr>
                <w:rFonts w:ascii="Angsana New" w:hAnsi="Angsana New" w:cs="Angsana New"/>
                <w:sz w:val="30"/>
                <w:szCs w:val="30"/>
              </w:rPr>
              <w:t>5,467</w:t>
            </w:r>
          </w:p>
        </w:tc>
        <w:tc>
          <w:tcPr>
            <w:tcW w:w="130" w:type="pct"/>
          </w:tcPr>
          <w:p w14:paraId="383C2786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6C51FF6" w14:textId="357D2B41" w:rsidR="006A2147" w:rsidRPr="001D520A" w:rsidRDefault="009153A8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6,354</w:t>
            </w:r>
          </w:p>
        </w:tc>
        <w:tc>
          <w:tcPr>
            <w:tcW w:w="137" w:type="pct"/>
          </w:tcPr>
          <w:p w14:paraId="036809DF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94F59E5" w14:textId="74484082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5E0">
              <w:rPr>
                <w:rFonts w:ascii="Angsana New" w:hAnsi="Angsana New" w:cs="Angsana New"/>
                <w:sz w:val="30"/>
                <w:szCs w:val="30"/>
              </w:rPr>
              <w:t>5,467</w:t>
            </w:r>
          </w:p>
        </w:tc>
      </w:tr>
      <w:tr w:rsidR="006A2147" w:rsidRPr="001D520A" w14:paraId="594E5464" w14:textId="77777777" w:rsidTr="003C5E61">
        <w:tc>
          <w:tcPr>
            <w:tcW w:w="2318" w:type="pct"/>
            <w:vAlign w:val="bottom"/>
          </w:tcPr>
          <w:p w14:paraId="78B16322" w14:textId="77777777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4835182C" w14:textId="14799F0B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48" w:type="pct"/>
          </w:tcPr>
          <w:p w14:paraId="37ED1D89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92EA89" w14:textId="7A473023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30" w:type="pct"/>
          </w:tcPr>
          <w:p w14:paraId="053C547A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818377" w14:textId="69D876B4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37" w:type="pct"/>
          </w:tcPr>
          <w:p w14:paraId="619D6071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D89C4C3" w14:textId="3F11540E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6A2147" w:rsidRPr="001D520A" w14:paraId="778C503F" w14:textId="77777777" w:rsidTr="003C5E61">
        <w:tc>
          <w:tcPr>
            <w:tcW w:w="2318" w:type="pct"/>
            <w:vAlign w:val="bottom"/>
          </w:tcPr>
          <w:p w14:paraId="569EEFE5" w14:textId="6A24049E" w:rsidR="006A2147" w:rsidRPr="001D520A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2A6619FB" w14:textId="689199CC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1,877,601</w:t>
            </w:r>
          </w:p>
        </w:tc>
        <w:tc>
          <w:tcPr>
            <w:tcW w:w="148" w:type="pct"/>
          </w:tcPr>
          <w:p w14:paraId="29FF7A57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905325F" w14:textId="0756EFC2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335E0">
              <w:rPr>
                <w:rFonts w:ascii="Angsana New" w:hAnsi="Angsana New" w:cs="Angsana New"/>
                <w:sz w:val="30"/>
                <w:szCs w:val="30"/>
              </w:rPr>
              <w:t>1,558,571</w:t>
            </w:r>
          </w:p>
        </w:tc>
        <w:tc>
          <w:tcPr>
            <w:tcW w:w="130" w:type="pct"/>
          </w:tcPr>
          <w:p w14:paraId="676A4D63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27B7DD" w14:textId="3E033D9B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1,877,601</w:t>
            </w:r>
          </w:p>
        </w:tc>
        <w:tc>
          <w:tcPr>
            <w:tcW w:w="137" w:type="pct"/>
          </w:tcPr>
          <w:p w14:paraId="32C57E84" w14:textId="77777777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D9350B6" w14:textId="4DF640FE" w:rsidR="006A2147" w:rsidRPr="001D520A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35E0">
              <w:rPr>
                <w:rFonts w:ascii="Angsana New" w:hAnsi="Angsana New" w:cs="Angsana New"/>
                <w:sz w:val="30"/>
                <w:szCs w:val="30"/>
              </w:rPr>
              <w:t>770,850</w:t>
            </w:r>
          </w:p>
        </w:tc>
      </w:tr>
      <w:tr w:rsidR="006A2147" w:rsidRPr="00A957A3" w14:paraId="787D9908" w14:textId="77777777" w:rsidTr="003C5E61">
        <w:tc>
          <w:tcPr>
            <w:tcW w:w="2318" w:type="pct"/>
            <w:vAlign w:val="bottom"/>
          </w:tcPr>
          <w:p w14:paraId="6A08F7E3" w14:textId="77777777" w:rsidR="006A2147" w:rsidRPr="00AC1FEC" w:rsidRDefault="006A2147" w:rsidP="006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3" w:type="pct"/>
          </w:tcPr>
          <w:p w14:paraId="751A9D0C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1907D08B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" w:type="pct"/>
          </w:tcPr>
          <w:p w14:paraId="5BD82FA6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0FA8D444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5AE3E9D3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48E3B89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pct"/>
            <w:vAlign w:val="bottom"/>
          </w:tcPr>
          <w:p w14:paraId="0F8EE897" w14:textId="77777777" w:rsidR="006A2147" w:rsidRPr="00AC1FEC" w:rsidRDefault="006A2147" w:rsidP="006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ADEE4BA" w14:textId="50F49214" w:rsidR="006E7605" w:rsidRDefault="006E7605"/>
    <w:p w14:paraId="5194F742" w14:textId="2056C12C" w:rsidR="00961AC1" w:rsidRDefault="00961AC1">
      <w:pPr>
        <w:rPr>
          <w:rFonts w:cstheme="minorBidi"/>
        </w:rPr>
      </w:pPr>
    </w:p>
    <w:p w14:paraId="3B3D78CC" w14:textId="77777777" w:rsidR="006A53D4" w:rsidRPr="006A53D4" w:rsidRDefault="006A53D4">
      <w:pPr>
        <w:rPr>
          <w:rFonts w:cstheme="minorBidi"/>
        </w:rPr>
      </w:pPr>
    </w:p>
    <w:p w14:paraId="278810AA" w14:textId="77777777" w:rsidR="00961AC1" w:rsidRDefault="00961AC1"/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961AC1" w:rsidRPr="001D520A" w14:paraId="6DBF7DDA" w14:textId="77777777" w:rsidTr="00961AC1">
        <w:tc>
          <w:tcPr>
            <w:tcW w:w="2212" w:type="pct"/>
          </w:tcPr>
          <w:p w14:paraId="344D80B0" w14:textId="69B28FA9" w:rsidR="00961AC1" w:rsidRPr="00D41D04" w:rsidRDefault="00961AC1" w:rsidP="00961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C4EB343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3FD29B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57F3FCD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AC1" w:rsidRPr="001D520A" w14:paraId="07D20BB5" w14:textId="77777777" w:rsidTr="00961AC1">
        <w:tc>
          <w:tcPr>
            <w:tcW w:w="2212" w:type="pct"/>
          </w:tcPr>
          <w:p w14:paraId="1F8FA826" w14:textId="24C0F96F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45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45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40" w:type="pct"/>
          </w:tcPr>
          <w:p w14:paraId="65327E70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D297736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CF3B5F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B255C71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35825FC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67B5DA3C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68217A6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61AC1" w:rsidRPr="001D520A" w14:paraId="27BC13C7" w14:textId="77777777" w:rsidTr="00961AC1">
        <w:trPr>
          <w:tblHeader/>
        </w:trPr>
        <w:tc>
          <w:tcPr>
            <w:tcW w:w="2212" w:type="pct"/>
          </w:tcPr>
          <w:p w14:paraId="2017CE69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4C5659B3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AC1" w:rsidRPr="001D520A" w14:paraId="1944F3B3" w14:textId="77777777" w:rsidTr="00961AC1">
        <w:tc>
          <w:tcPr>
            <w:tcW w:w="2212" w:type="pct"/>
          </w:tcPr>
          <w:p w14:paraId="754F7469" w14:textId="6BC1C4B3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0" w:type="pct"/>
          </w:tcPr>
          <w:p w14:paraId="0431C60D" w14:textId="2722D095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879567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7B3821" w14:textId="569B83F9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252E2A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768FBD8" w14:textId="3491C0BB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192473D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3C3CAB9" w14:textId="04FB37A1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AC1" w:rsidRPr="001D520A" w14:paraId="68ED0163" w14:textId="77777777" w:rsidTr="00961AC1">
        <w:tc>
          <w:tcPr>
            <w:tcW w:w="2212" w:type="pct"/>
          </w:tcPr>
          <w:p w14:paraId="189A99F7" w14:textId="03A3F134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0" w:type="pct"/>
          </w:tcPr>
          <w:p w14:paraId="7E1158B7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856953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B26974D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75271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C72A16D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A7AD69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FB474AE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6F8" w:rsidRPr="001D520A" w14:paraId="425566AB" w14:textId="77777777" w:rsidTr="00961AC1">
        <w:tc>
          <w:tcPr>
            <w:tcW w:w="2212" w:type="pct"/>
          </w:tcPr>
          <w:p w14:paraId="57ABBB22" w14:textId="43691A34" w:rsidR="008956F8" w:rsidRPr="001D520A" w:rsidRDefault="008956F8" w:rsidP="0089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0" w:type="pct"/>
          </w:tcPr>
          <w:p w14:paraId="7236FD36" w14:textId="68BF8A9A" w:rsidR="008956F8" w:rsidRPr="00A02BFC" w:rsidRDefault="003B46CE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19,593</w:t>
            </w:r>
          </w:p>
        </w:tc>
        <w:tc>
          <w:tcPr>
            <w:tcW w:w="148" w:type="pct"/>
          </w:tcPr>
          <w:p w14:paraId="429CF61B" w14:textId="77777777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9A3C75" w14:textId="61D664EF" w:rsidR="008956F8" w:rsidRPr="00A02BFC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1EC4">
              <w:rPr>
                <w:rFonts w:ascii="Angsana New" w:hAnsi="Angsana New" w:cs="Angsana New"/>
                <w:sz w:val="30"/>
                <w:szCs w:val="30"/>
              </w:rPr>
              <w:t>20,674</w:t>
            </w:r>
          </w:p>
        </w:tc>
        <w:tc>
          <w:tcPr>
            <w:tcW w:w="147" w:type="pct"/>
          </w:tcPr>
          <w:p w14:paraId="2A0E1565" w14:textId="77777777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95782B4" w14:textId="352F414C" w:rsidR="008956F8" w:rsidRPr="00A02BFC" w:rsidRDefault="003B46CE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12,815</w:t>
            </w:r>
          </w:p>
        </w:tc>
        <w:tc>
          <w:tcPr>
            <w:tcW w:w="140" w:type="pct"/>
          </w:tcPr>
          <w:p w14:paraId="2D3E2A61" w14:textId="77777777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4EC8FCC" w14:textId="10CEC2D5" w:rsidR="008956F8" w:rsidRPr="00A02BFC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1EC4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031E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1EC4">
              <w:rPr>
                <w:rFonts w:ascii="Angsana New" w:hAnsi="Angsana New" w:cs="Angsana New"/>
                <w:sz w:val="30"/>
                <w:szCs w:val="30"/>
                <w:cs/>
              </w:rPr>
              <w:t>087</w:t>
            </w:r>
          </w:p>
        </w:tc>
      </w:tr>
      <w:tr w:rsidR="008956F8" w:rsidRPr="001D520A" w14:paraId="65F4AA00" w14:textId="77777777" w:rsidTr="00961AC1">
        <w:tc>
          <w:tcPr>
            <w:tcW w:w="2212" w:type="pct"/>
          </w:tcPr>
          <w:p w14:paraId="0545E15D" w14:textId="6C4AC607" w:rsidR="008956F8" w:rsidRPr="001D520A" w:rsidRDefault="008956F8" w:rsidP="0089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เงินชดเชยพนักงานเมื่อออกจากงาน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4E35D43" w14:textId="29907326" w:rsidR="008956F8" w:rsidRPr="001D520A" w:rsidRDefault="003B46CE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  <w:tc>
          <w:tcPr>
            <w:tcW w:w="148" w:type="pct"/>
          </w:tcPr>
          <w:p w14:paraId="017DC130" w14:textId="77777777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0690CDA" w14:textId="78EB179C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  <w:tc>
          <w:tcPr>
            <w:tcW w:w="147" w:type="pct"/>
          </w:tcPr>
          <w:p w14:paraId="691EECCC" w14:textId="77777777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26F3F19" w14:textId="6E30C89E" w:rsidR="008956F8" w:rsidRPr="001D520A" w:rsidRDefault="003B46CE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140" w:type="pct"/>
          </w:tcPr>
          <w:p w14:paraId="60D49EFC" w14:textId="77777777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7E421E1" w14:textId="2131BB19" w:rsidR="008956F8" w:rsidRPr="001D520A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</w:tr>
      <w:tr w:rsidR="008956F8" w:rsidRPr="001D520A" w14:paraId="6DDEE918" w14:textId="77777777" w:rsidTr="00961AC1">
        <w:tc>
          <w:tcPr>
            <w:tcW w:w="2212" w:type="pct"/>
          </w:tcPr>
          <w:p w14:paraId="762AA61A" w14:textId="77CFFBA6" w:rsidR="008956F8" w:rsidRPr="001D520A" w:rsidRDefault="008956F8" w:rsidP="0089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D33270F" w14:textId="39B565ED" w:rsidR="008956F8" w:rsidRPr="004C7002" w:rsidRDefault="003B46CE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20,334</w:t>
            </w:r>
          </w:p>
        </w:tc>
        <w:tc>
          <w:tcPr>
            <w:tcW w:w="148" w:type="pct"/>
          </w:tcPr>
          <w:p w14:paraId="0E6E4EC8" w14:textId="77777777" w:rsidR="008956F8" w:rsidRPr="004C7002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38D10A73" w14:textId="6DF5C65D" w:rsidR="008956F8" w:rsidRPr="004C7002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21,663</w:t>
            </w:r>
          </w:p>
        </w:tc>
        <w:tc>
          <w:tcPr>
            <w:tcW w:w="147" w:type="pct"/>
          </w:tcPr>
          <w:p w14:paraId="468AB5AB" w14:textId="77777777" w:rsidR="008956F8" w:rsidRPr="004C7002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2683D6F" w14:textId="349787BF" w:rsidR="008956F8" w:rsidRPr="004C7002" w:rsidRDefault="003B46CE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13,349</w:t>
            </w:r>
          </w:p>
        </w:tc>
        <w:tc>
          <w:tcPr>
            <w:tcW w:w="140" w:type="pct"/>
          </w:tcPr>
          <w:p w14:paraId="04099CC6" w14:textId="77777777" w:rsidR="008956F8" w:rsidRPr="00534A77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FD01C69" w14:textId="0EB7DBBC" w:rsidR="008956F8" w:rsidRPr="00534A77" w:rsidRDefault="008956F8" w:rsidP="0089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13,519</w:t>
            </w:r>
          </w:p>
        </w:tc>
      </w:tr>
    </w:tbl>
    <w:p w14:paraId="003CB738" w14:textId="77777777" w:rsidR="00961AC1" w:rsidRDefault="00961AC1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7EC67F" w14:textId="3DB63409" w:rsidR="00FF7403" w:rsidRPr="001D520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Pr="00020752">
        <w:rPr>
          <w:rFonts w:ascii="Angsana New" w:hAnsi="Angsana New" w:cs="Angsana New"/>
          <w:sz w:val="30"/>
          <w:szCs w:val="30"/>
          <w:cs/>
        </w:rPr>
        <w:t>กับกิจการที่เกี่ยวข้อง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กัน ณ 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="00D773E7">
        <w:rPr>
          <w:rFonts w:ascii="Angsana New" w:hAnsi="Angsana New" w:cs="Angsana New"/>
          <w:sz w:val="30"/>
          <w:szCs w:val="30"/>
        </w:rPr>
        <w:t xml:space="preserve"> </w:t>
      </w:r>
      <w:r w:rsidR="0050597D">
        <w:rPr>
          <w:rFonts w:ascii="Angsana New" w:hAnsi="Angsana New" w:cs="Angsana New" w:hint="cs"/>
          <w:sz w:val="30"/>
          <w:szCs w:val="30"/>
          <w:cs/>
        </w:rPr>
        <w:t>กันย</w:t>
      </w:r>
      <w:r w:rsidR="00D773E7">
        <w:rPr>
          <w:rFonts w:ascii="Angsana New" w:hAnsi="Angsana New" w:cs="Angsana New" w:hint="cs"/>
          <w:sz w:val="30"/>
          <w:szCs w:val="30"/>
          <w:cs/>
        </w:rPr>
        <w:t>ายน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22166F2" w14:textId="5FDD42F3" w:rsidR="00FF7403" w:rsidRPr="00961AC1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21270C36" w14:textId="77777777" w:rsidR="00DF080A" w:rsidRPr="008C2F0D" w:rsidRDefault="00DF080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"/>
          <w:szCs w:val="2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804175" w:rsidRPr="001D520A" w14:paraId="6FB865DF" w14:textId="77777777" w:rsidTr="00AC1FEC">
        <w:tc>
          <w:tcPr>
            <w:tcW w:w="2212" w:type="pct"/>
          </w:tcPr>
          <w:p w14:paraId="37AB88B4" w14:textId="526C47F8" w:rsidR="00804175" w:rsidRPr="00D41D04" w:rsidRDefault="00D41D04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1D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0" w:type="pct"/>
            <w:gridSpan w:val="3"/>
          </w:tcPr>
          <w:p w14:paraId="4AA8390E" w14:textId="142887C8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1B09E5F" w14:textId="6635201C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B2D" w:rsidRPr="001D520A" w14:paraId="28331891" w14:textId="77777777" w:rsidTr="00AC1FEC">
        <w:tc>
          <w:tcPr>
            <w:tcW w:w="2212" w:type="pct"/>
          </w:tcPr>
          <w:p w14:paraId="1029012C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101EA16C" w14:textId="7DE5997A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8631E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8" w:type="pct"/>
          </w:tcPr>
          <w:p w14:paraId="022354B3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750DCD" w14:textId="318DBCE3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9D4535B" w14:textId="6FF812D1" w:rsidR="00600B2D" w:rsidRPr="001D520A" w:rsidRDefault="0078631E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318E7957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D1C9AF" w14:textId="511AEFA8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23959" w:rsidRPr="001D520A" w14:paraId="6355C962" w14:textId="77777777" w:rsidTr="00AC1FEC">
        <w:tc>
          <w:tcPr>
            <w:tcW w:w="2212" w:type="pct"/>
          </w:tcPr>
          <w:p w14:paraId="4B422BEC" w14:textId="3C98F142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2" w:name="_Hlk35959253"/>
          </w:p>
        </w:tc>
        <w:tc>
          <w:tcPr>
            <w:tcW w:w="640" w:type="pct"/>
          </w:tcPr>
          <w:p w14:paraId="449BCDE2" w14:textId="40C0AEA8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8362614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05F91FA" w14:textId="07E8B9F2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D6FECF4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9E20AE8" w14:textId="4C625B12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2FC93DF3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5A5AAF" w14:textId="3AE8DECA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1D520A" w14:paraId="263F8192" w14:textId="77777777" w:rsidTr="00B23959">
        <w:trPr>
          <w:tblHeader/>
        </w:trPr>
        <w:tc>
          <w:tcPr>
            <w:tcW w:w="2212" w:type="pct"/>
          </w:tcPr>
          <w:p w14:paraId="6D1B9E53" w14:textId="13ED073E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5795BB4E" w14:textId="32337CD6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bookmarkEnd w:id="2"/>
      <w:tr w:rsidR="008B4B42" w:rsidRPr="001D520A" w14:paraId="10E70A39" w14:textId="77777777" w:rsidTr="00D41D04">
        <w:tc>
          <w:tcPr>
            <w:tcW w:w="2212" w:type="pct"/>
          </w:tcPr>
          <w:p w14:paraId="5BF052E7" w14:textId="76F07681" w:rsidR="008B4B42" w:rsidRPr="001D520A" w:rsidRDefault="008B4B42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0" w:type="pct"/>
          </w:tcPr>
          <w:p w14:paraId="2DA95730" w14:textId="1B64E091" w:rsidR="008B4B42" w:rsidRPr="001D520A" w:rsidRDefault="003C65A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1,396,256</w:t>
            </w:r>
          </w:p>
        </w:tc>
        <w:tc>
          <w:tcPr>
            <w:tcW w:w="148" w:type="pct"/>
          </w:tcPr>
          <w:p w14:paraId="54829C29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ADB4ED" w14:textId="1BA80212" w:rsidR="008B4B42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7002AE61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1E8A79D" w14:textId="1EBE14EF" w:rsidR="008B4B42" w:rsidRPr="001D520A" w:rsidRDefault="003C65A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1,393,443</w:t>
            </w:r>
          </w:p>
        </w:tc>
        <w:tc>
          <w:tcPr>
            <w:tcW w:w="140" w:type="pct"/>
          </w:tcPr>
          <w:p w14:paraId="45730CEC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C3A03C" w14:textId="52B9C85C" w:rsidR="008B4B42" w:rsidRPr="001D520A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</w:tr>
      <w:tr w:rsidR="008B4B42" w:rsidRPr="001D520A" w14:paraId="4897DC70" w14:textId="77777777" w:rsidTr="00D41D04">
        <w:tc>
          <w:tcPr>
            <w:tcW w:w="2212" w:type="pct"/>
          </w:tcPr>
          <w:p w14:paraId="6DA75CE4" w14:textId="09A2028B" w:rsidR="008B4B42" w:rsidRPr="001D520A" w:rsidRDefault="001F115B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="008B4B42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8A377C9" w14:textId="3A139645" w:rsidR="008B4B42" w:rsidRPr="001D520A" w:rsidRDefault="003C65A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62,598</w:t>
            </w:r>
          </w:p>
        </w:tc>
        <w:tc>
          <w:tcPr>
            <w:tcW w:w="148" w:type="pct"/>
          </w:tcPr>
          <w:p w14:paraId="423735A8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B124D7D" w14:textId="6D9554B8" w:rsidR="008B4B42" w:rsidRPr="001D520A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68339DFB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F40A3C4" w14:textId="5DEB07A1" w:rsidR="008B4B42" w:rsidRPr="001D520A" w:rsidRDefault="003C65AC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52,205</w:t>
            </w:r>
          </w:p>
        </w:tc>
        <w:tc>
          <w:tcPr>
            <w:tcW w:w="140" w:type="pct"/>
          </w:tcPr>
          <w:p w14:paraId="0DD75A2B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AACD6F" w14:textId="758CFE84" w:rsidR="008B4B42" w:rsidRPr="001D520A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418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</w:tr>
      <w:tr w:rsidR="00D41D04" w:rsidRPr="001D520A" w14:paraId="46BC4FFD" w14:textId="77777777" w:rsidTr="00801EDC">
        <w:tc>
          <w:tcPr>
            <w:tcW w:w="2212" w:type="pct"/>
          </w:tcPr>
          <w:p w14:paraId="7D9E1CF0" w14:textId="7F79A1BB" w:rsidR="00D41D04" w:rsidRPr="001D520A" w:rsidRDefault="00D95BB6" w:rsidP="00D4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7A168401" w:rsidR="00D41D04" w:rsidRPr="004C7002" w:rsidRDefault="003C65A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1,458,854</w:t>
            </w:r>
          </w:p>
        </w:tc>
        <w:tc>
          <w:tcPr>
            <w:tcW w:w="148" w:type="pct"/>
          </w:tcPr>
          <w:p w14:paraId="02876C40" w14:textId="77777777" w:rsidR="00D41D04" w:rsidRPr="004C7002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5FD5F886" w:rsidR="00D41D04" w:rsidRPr="004C7002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="001E05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7,548</w:t>
            </w:r>
          </w:p>
        </w:tc>
        <w:tc>
          <w:tcPr>
            <w:tcW w:w="147" w:type="pct"/>
          </w:tcPr>
          <w:p w14:paraId="49AF9D61" w14:textId="77777777" w:rsidR="00D41D04" w:rsidRPr="004C7002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5FA22539" w:rsidR="00D41D04" w:rsidRPr="004C7002" w:rsidRDefault="003C65A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1,445,648</w:t>
            </w:r>
          </w:p>
        </w:tc>
        <w:tc>
          <w:tcPr>
            <w:tcW w:w="140" w:type="pct"/>
          </w:tcPr>
          <w:p w14:paraId="274CA64A" w14:textId="77777777" w:rsidR="00D41D04" w:rsidRPr="00534A77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117B67BC" w:rsidR="00D41D04" w:rsidRPr="00534A77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="001E05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2,241</w:t>
            </w:r>
          </w:p>
        </w:tc>
      </w:tr>
    </w:tbl>
    <w:p w14:paraId="586DC2BB" w14:textId="3A6D6523" w:rsidR="00340310" w:rsidRPr="00961AC1" w:rsidRDefault="003403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F8251F" w:rsidRPr="001D520A" w14:paraId="77BD90AE" w14:textId="77777777" w:rsidTr="00801EDC">
        <w:trPr>
          <w:tblHeader/>
        </w:trPr>
        <w:tc>
          <w:tcPr>
            <w:tcW w:w="2212" w:type="pct"/>
          </w:tcPr>
          <w:p w14:paraId="664121D0" w14:textId="141F9A68" w:rsidR="00F8251F" w:rsidRPr="00AB433A" w:rsidRDefault="00DF080A" w:rsidP="003F0F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33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0" w:type="pct"/>
            <w:gridSpan w:val="3"/>
          </w:tcPr>
          <w:p w14:paraId="6BBB1488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0F9BCC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8D8944A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51F" w:rsidRPr="001D520A" w14:paraId="7C436D58" w14:textId="77777777" w:rsidTr="00F8251F">
        <w:trPr>
          <w:tblHeader/>
        </w:trPr>
        <w:tc>
          <w:tcPr>
            <w:tcW w:w="2212" w:type="pct"/>
          </w:tcPr>
          <w:p w14:paraId="3E646414" w14:textId="77777777" w:rsidR="00F8251F" w:rsidRPr="00AB433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C602E28" w14:textId="091A6A53" w:rsidR="00F8251F" w:rsidRPr="001D520A" w:rsidRDefault="0078631E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0D774AD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A3B08A" w14:textId="697127BA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6B897F7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2AAD15F" w14:textId="6C9CEA75" w:rsidR="00F8251F" w:rsidRPr="001D520A" w:rsidRDefault="0078631E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0E2F000F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C21EB0F" w14:textId="12F95B1D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8251F" w:rsidRPr="001D520A" w14:paraId="53CF6366" w14:textId="77777777" w:rsidTr="00F8251F">
        <w:trPr>
          <w:tblHeader/>
        </w:trPr>
        <w:tc>
          <w:tcPr>
            <w:tcW w:w="2212" w:type="pct"/>
          </w:tcPr>
          <w:p w14:paraId="41C6D370" w14:textId="0DF63D3A" w:rsidR="00F8251F" w:rsidRPr="00AB433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03AA3CF1" w14:textId="216DF2B2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4F0A771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F54753E" w14:textId="4A664FB2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622812C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4C250EB" w14:textId="3CB8BC7F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DA742B5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4B6CC7A" w14:textId="063553CA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8251F" w:rsidRPr="001D520A" w14:paraId="70BC2F2C" w14:textId="77777777" w:rsidTr="003F0F60">
        <w:trPr>
          <w:tblHeader/>
        </w:trPr>
        <w:tc>
          <w:tcPr>
            <w:tcW w:w="2212" w:type="pct"/>
          </w:tcPr>
          <w:p w14:paraId="56251C4A" w14:textId="77777777" w:rsidR="00F8251F" w:rsidRPr="00AB433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8BB33B9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4DC" w:rsidRPr="001D520A" w14:paraId="38262AC2" w14:textId="77777777" w:rsidTr="00DF080A">
        <w:tc>
          <w:tcPr>
            <w:tcW w:w="2212" w:type="pct"/>
          </w:tcPr>
          <w:p w14:paraId="7E6AAB8F" w14:textId="6CCB7CC5" w:rsidR="009964DC" w:rsidRPr="00AB433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33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5D448176" w14:textId="557E868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277717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D10846D" w14:textId="71FBD7B6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B4FF9F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3BF4F2E" w14:textId="6CD71275" w:rsidR="009964DC" w:rsidRPr="001D520A" w:rsidRDefault="00ED6776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843</w:t>
            </w:r>
          </w:p>
        </w:tc>
        <w:tc>
          <w:tcPr>
            <w:tcW w:w="140" w:type="pct"/>
          </w:tcPr>
          <w:p w14:paraId="4D4D5813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B38ABDE" w14:textId="3946A1E2" w:rsidR="009964DC" w:rsidRPr="001D520A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896</w:t>
            </w:r>
          </w:p>
        </w:tc>
      </w:tr>
      <w:tr w:rsidR="009964DC" w:rsidRPr="00441C82" w14:paraId="4208C96C" w14:textId="77777777" w:rsidTr="00DF080A">
        <w:tc>
          <w:tcPr>
            <w:tcW w:w="2212" w:type="pct"/>
          </w:tcPr>
          <w:p w14:paraId="18A4EC0E" w14:textId="15E0210B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0" w:type="pct"/>
          </w:tcPr>
          <w:p w14:paraId="0A0085A5" w14:textId="558C5332" w:rsidR="009964DC" w:rsidRPr="001D520A" w:rsidRDefault="00C50BE5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5113B307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BC7F432" w14:textId="3541A67D" w:rsidR="009964DC" w:rsidRPr="001D520A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40F02E81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934ECF1" w14:textId="573CA348" w:rsidR="009964DC" w:rsidRPr="001D520A" w:rsidRDefault="00C50BE5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0" w:type="pct"/>
          </w:tcPr>
          <w:p w14:paraId="5E72D0D6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5C2822C" w14:textId="170FF314" w:rsidR="009964DC" w:rsidRPr="001D520A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9964DC" w:rsidRPr="001D520A" w14:paraId="5FC5E3DB" w14:textId="77777777" w:rsidTr="00DF080A">
        <w:tc>
          <w:tcPr>
            <w:tcW w:w="2212" w:type="pct"/>
          </w:tcPr>
          <w:p w14:paraId="2B43166A" w14:textId="007453F9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BFB45A" w14:textId="654805AD" w:rsidR="009964DC" w:rsidRPr="001D520A" w:rsidRDefault="00C50BE5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8" w:type="pct"/>
          </w:tcPr>
          <w:p w14:paraId="2076C45A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7577A81" w14:textId="23DED32B" w:rsidR="009964DC" w:rsidRPr="001D520A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147" w:type="pct"/>
          </w:tcPr>
          <w:p w14:paraId="4203571E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531F2D7" w14:textId="4CA3AFA8" w:rsidR="009964DC" w:rsidRPr="001D520A" w:rsidRDefault="00C50BE5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0" w:type="pct"/>
          </w:tcPr>
          <w:p w14:paraId="383DECE2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AB57E95" w14:textId="643D2A39" w:rsidR="009964DC" w:rsidRPr="001D520A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9964DC" w:rsidRPr="001D520A" w14:paraId="0DB14FE8" w14:textId="77777777" w:rsidTr="00F8251F">
        <w:tc>
          <w:tcPr>
            <w:tcW w:w="2212" w:type="pct"/>
          </w:tcPr>
          <w:p w14:paraId="1B62AE2B" w14:textId="2DA3A5EA" w:rsidR="009964DC" w:rsidRPr="001D520A" w:rsidRDefault="0011327E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3C05BFF" w14:textId="46C71CC0" w:rsidR="009964DC" w:rsidRPr="00D762E4" w:rsidRDefault="00D1384A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48" w:type="pct"/>
          </w:tcPr>
          <w:p w14:paraId="75961E33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B117F31" w14:textId="10694BB4" w:rsidR="009964DC" w:rsidRPr="00D762E4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7" w:type="pct"/>
          </w:tcPr>
          <w:p w14:paraId="09494D9A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32B568" w14:textId="12F95695" w:rsidR="009964DC" w:rsidRPr="00D762E4" w:rsidRDefault="00E367FF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40" w:type="pct"/>
          </w:tcPr>
          <w:p w14:paraId="206633EB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BE28FBF" w14:textId="35460FB4" w:rsidR="009964DC" w:rsidRPr="00D762E4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964DC" w:rsidRPr="00D76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</w:t>
            </w:r>
          </w:p>
        </w:tc>
      </w:tr>
    </w:tbl>
    <w:p w14:paraId="4F5F3F07" w14:textId="79551744" w:rsidR="00F8251F" w:rsidRPr="006A0DFA" w:rsidRDefault="00F8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19"/>
        <w:gridCol w:w="236"/>
        <w:gridCol w:w="1075"/>
        <w:gridCol w:w="236"/>
        <w:gridCol w:w="1204"/>
        <w:gridCol w:w="270"/>
        <w:gridCol w:w="1080"/>
      </w:tblGrid>
      <w:tr w:rsidR="00437397" w:rsidRPr="00C1465F" w14:paraId="213AA53E" w14:textId="77777777" w:rsidTr="00961AC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98C1B7E" w14:textId="72C7FD71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สั้นแก่บริษัทย่อย</w:t>
            </w: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3F07970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397" w:rsidRPr="00C1465F" w14:paraId="11C9DC6D" w14:textId="77777777" w:rsidTr="00961AC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1E1F4FE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4809A54" w14:textId="77777777" w:rsidR="00437397" w:rsidRPr="00C1465F" w:rsidRDefault="00437397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AD4B20" w14:textId="6F9D7A63" w:rsidR="00437397" w:rsidRPr="00C1465F" w:rsidRDefault="00A02BFC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7F6D2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334BB37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FF2084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8F6B9A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1FD255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4C332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7513778" w14:textId="0940D264" w:rsidR="00437397" w:rsidRPr="00C1465F" w:rsidRDefault="00A02BFC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331C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</w:tr>
      <w:tr w:rsidR="00437397" w:rsidRPr="00C1465F" w14:paraId="19CFCF05" w14:textId="77777777" w:rsidTr="00961AC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819EF4F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5FE5588" w14:textId="22E1D189" w:rsidR="00437397" w:rsidRPr="00C1465F" w:rsidRDefault="00A02BFC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42635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ADABD5C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F40C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C85ABC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C9B34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B21E4" w14:textId="7095B2C3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37397" w:rsidRPr="00C1465F" w14:paraId="06F812E0" w14:textId="77777777" w:rsidTr="00961AC1">
        <w:trPr>
          <w:tblHeader/>
        </w:trPr>
        <w:tc>
          <w:tcPr>
            <w:tcW w:w="4050" w:type="dxa"/>
            <w:shd w:val="clear" w:color="auto" w:fill="auto"/>
          </w:tcPr>
          <w:p w14:paraId="5445A637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F067D0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37397" w:rsidRPr="00C1465F" w14:paraId="19F0AC2F" w14:textId="77777777" w:rsidTr="00961AC1">
        <w:tc>
          <w:tcPr>
            <w:tcW w:w="4050" w:type="dxa"/>
            <w:shd w:val="clear" w:color="auto" w:fill="auto"/>
          </w:tcPr>
          <w:p w14:paraId="75F8C2DC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6358678F" w14:textId="3DF8FCED" w:rsidR="00437397" w:rsidRPr="00A957A3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 w:rsidR="00437397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189B9AE" w14:textId="77777777" w:rsidR="00437397" w:rsidRPr="00F27FF1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BA53529" w14:textId="31593587" w:rsidR="00437397" w:rsidRPr="00C1465F" w:rsidRDefault="0043739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51D6A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5765C34" w14:textId="7D921F57" w:rsidR="00437397" w:rsidRPr="00C1465F" w:rsidRDefault="009C3FEE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(33,701)</w:t>
            </w:r>
          </w:p>
        </w:tc>
        <w:tc>
          <w:tcPr>
            <w:tcW w:w="270" w:type="dxa"/>
            <w:shd w:val="clear" w:color="auto" w:fill="auto"/>
          </w:tcPr>
          <w:p w14:paraId="28BBF190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D2EDD68" w14:textId="16A3BD94" w:rsidR="00437397" w:rsidRPr="00A957A3" w:rsidRDefault="009C3FEE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255,299</w:t>
            </w:r>
          </w:p>
        </w:tc>
      </w:tr>
    </w:tbl>
    <w:p w14:paraId="377F5136" w14:textId="6DEE6AF8" w:rsidR="009964DC" w:rsidRPr="00961AC1" w:rsidRDefault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C43CE2" w14:textId="175848F0" w:rsidR="0043739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02BFC" w:rsidRPr="00A02BFC">
        <w:rPr>
          <w:rFonts w:ascii="Angsana New" w:hAnsi="Angsana New" w:cs="Angsana New" w:hint="cs"/>
          <w:sz w:val="30"/>
          <w:szCs w:val="30"/>
        </w:rPr>
        <w:t>3</w:t>
      </w:r>
      <w:r w:rsidR="00A02BFC" w:rsidRPr="00A02BFC">
        <w:rPr>
          <w:rFonts w:ascii="Angsana New" w:hAnsi="Angsana New" w:cs="Angsana New"/>
          <w:sz w:val="30"/>
          <w:szCs w:val="30"/>
        </w:rPr>
        <w:t>0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17C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D321E">
        <w:rPr>
          <w:rFonts w:ascii="Angsana New" w:hAnsi="Angsana New" w:cs="Angsana New" w:hint="cs"/>
          <w:sz w:val="30"/>
          <w:szCs w:val="30"/>
          <w:cs/>
        </w:rPr>
        <w:t>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</w:t>
      </w:r>
      <w:r w:rsidR="00A02BFC" w:rsidRPr="00A02BFC">
        <w:rPr>
          <w:rFonts w:ascii="Angsana New" w:hAnsi="Angsana New" w:cs="Angsana New" w:hint="cs"/>
          <w:sz w:val="30"/>
          <w:szCs w:val="30"/>
        </w:rPr>
        <w:t>6</w:t>
      </w:r>
      <w:r w:rsidR="00A02BFC" w:rsidRPr="00A02BFC">
        <w:rPr>
          <w:rFonts w:ascii="Angsana New" w:hAnsi="Angsana New" w:cs="Angsana New"/>
          <w:sz w:val="30"/>
          <w:szCs w:val="30"/>
        </w:rPr>
        <w:t>4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บริษัทมีเงิน</w:t>
      </w:r>
      <w:r w:rsidRPr="00D762E4">
        <w:rPr>
          <w:rFonts w:ascii="Angsana New" w:hAnsi="Angsana New" w:cs="Angsana New" w:hint="cs"/>
          <w:sz w:val="30"/>
          <w:szCs w:val="30"/>
          <w:cs/>
        </w:rPr>
        <w:t>ให้กู้ยืมระยะสั้นแก่บริษัทย่อย เป็นเงินให้กู้ยืมประเภทไม่มีหลักประกัน โดยมีอัตราดอกเบี้ยร้อย</w:t>
      </w:r>
      <w:r w:rsidRPr="00DC1137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A02BFC" w:rsidRPr="00DC1137">
        <w:rPr>
          <w:rFonts w:ascii="Angsana New" w:hAnsi="Angsana New" w:cs="Angsana New"/>
          <w:sz w:val="30"/>
          <w:szCs w:val="30"/>
        </w:rPr>
        <w:t>5</w:t>
      </w:r>
      <w:r w:rsidRPr="00DC1137">
        <w:rPr>
          <w:rFonts w:ascii="Angsana New" w:hAnsi="Angsana New" w:cs="Angsana New"/>
          <w:sz w:val="30"/>
          <w:szCs w:val="30"/>
        </w:rPr>
        <w:t>.</w:t>
      </w:r>
      <w:r w:rsidR="00A02BFC" w:rsidRPr="00DC1137">
        <w:rPr>
          <w:rFonts w:ascii="Angsana New" w:hAnsi="Angsana New" w:cs="Angsana New"/>
          <w:sz w:val="30"/>
          <w:szCs w:val="30"/>
        </w:rPr>
        <w:t>5</w:t>
      </w:r>
      <w:r w:rsidRPr="00DC1137">
        <w:rPr>
          <w:rFonts w:ascii="Angsana New" w:hAnsi="Angsana New" w:cs="Angsana New"/>
          <w:sz w:val="30"/>
          <w:szCs w:val="30"/>
        </w:rPr>
        <w:t xml:space="preserve"> </w:t>
      </w:r>
      <w:r w:rsidRPr="00DC1137">
        <w:rPr>
          <w:rFonts w:ascii="Angsana New" w:hAnsi="Angsana New" w:cs="Angsana New" w:hint="cs"/>
          <w:sz w:val="30"/>
          <w:szCs w:val="30"/>
          <w:cs/>
        </w:rPr>
        <w:t>ต่อ</w:t>
      </w:r>
      <w:r w:rsidRPr="00D762E4">
        <w:rPr>
          <w:rFonts w:ascii="Angsana New" w:hAnsi="Angsana New" w:cs="Angsana New" w:hint="cs"/>
          <w:sz w:val="30"/>
          <w:szCs w:val="30"/>
          <w:cs/>
        </w:rPr>
        <w:t>ปี และชำระคืนเมื่อทวงถาม</w:t>
      </w:r>
    </w:p>
    <w:p w14:paraId="188CB97D" w14:textId="77777777" w:rsidR="00340310" w:rsidRDefault="00340310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68"/>
        <w:gridCol w:w="271"/>
        <w:gridCol w:w="994"/>
        <w:gridCol w:w="269"/>
        <w:gridCol w:w="1179"/>
        <w:gridCol w:w="256"/>
        <w:gridCol w:w="1092"/>
      </w:tblGrid>
      <w:tr w:rsidR="00441C82" w:rsidRPr="001D520A" w14:paraId="623010FB" w14:textId="77777777" w:rsidTr="00A957A3">
        <w:trPr>
          <w:tblHeader/>
        </w:trPr>
        <w:tc>
          <w:tcPr>
            <w:tcW w:w="2180" w:type="pct"/>
          </w:tcPr>
          <w:p w14:paraId="370717CB" w14:textId="5201B2B7" w:rsidR="00441C82" w:rsidRPr="00DF080A" w:rsidRDefault="00441C82" w:rsidP="00441C8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12" w:type="pct"/>
            <w:gridSpan w:val="3"/>
          </w:tcPr>
          <w:p w14:paraId="2628A768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B006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B3B04B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C82" w:rsidRPr="001D520A" w14:paraId="6407724D" w14:textId="77777777" w:rsidTr="00A957A3">
        <w:trPr>
          <w:tblHeader/>
        </w:trPr>
        <w:tc>
          <w:tcPr>
            <w:tcW w:w="2180" w:type="pct"/>
          </w:tcPr>
          <w:p w14:paraId="69085D3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C5C93" w14:textId="305A1679" w:rsidR="00441C82" w:rsidRPr="001D520A" w:rsidRDefault="0078631E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6A82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020ABC" w14:textId="5C584DBE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262C551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38881F" w14:textId="723A722F" w:rsidR="00441C82" w:rsidRPr="001D520A" w:rsidRDefault="0078631E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3DCAE2FB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72893B" w14:textId="1B1C3267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41C82" w:rsidRPr="001D520A" w14:paraId="66FD4FA8" w14:textId="77777777" w:rsidTr="00A957A3">
        <w:trPr>
          <w:tblHeader/>
        </w:trPr>
        <w:tc>
          <w:tcPr>
            <w:tcW w:w="2180" w:type="pct"/>
          </w:tcPr>
          <w:p w14:paraId="0CB8D3F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9A82BA2" w14:textId="25264080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39EA039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775714A" w14:textId="5C9181AB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F8801C5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B8ACE5" w14:textId="08F2FDA7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2ACDA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A1A32A" w14:textId="41226689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41C82" w:rsidRPr="001D520A" w14:paraId="3A328E6E" w14:textId="77777777" w:rsidTr="00A957A3">
        <w:trPr>
          <w:tblHeader/>
        </w:trPr>
        <w:tc>
          <w:tcPr>
            <w:tcW w:w="2180" w:type="pct"/>
          </w:tcPr>
          <w:p w14:paraId="1EE5D239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7"/>
          </w:tcPr>
          <w:p w14:paraId="71BEA7A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C82" w:rsidRPr="001D520A" w14:paraId="71D2D25E" w14:textId="77777777" w:rsidTr="00A957A3">
        <w:tc>
          <w:tcPr>
            <w:tcW w:w="2180" w:type="pct"/>
          </w:tcPr>
          <w:p w14:paraId="08B2826E" w14:textId="77777777" w:rsidR="00441C82" w:rsidRPr="001D520A" w:rsidRDefault="00441C82" w:rsidP="0044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43427E1E" w14:textId="02069248" w:rsidR="00441C82" w:rsidRPr="00A957A3" w:rsidRDefault="00B36443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5,821</w:t>
            </w:r>
          </w:p>
        </w:tc>
        <w:tc>
          <w:tcPr>
            <w:tcW w:w="146" w:type="pct"/>
          </w:tcPr>
          <w:p w14:paraId="68ED1BAA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6B4B2FA2" w14:textId="2D1AC814" w:rsidR="00441C82" w:rsidRPr="00A957A3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E6F42C0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60A4FA" w14:textId="4A4DD035" w:rsidR="00441C82" w:rsidRPr="00A957A3" w:rsidRDefault="00B36443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5,821</w:t>
            </w:r>
          </w:p>
        </w:tc>
        <w:tc>
          <w:tcPr>
            <w:tcW w:w="138" w:type="pct"/>
          </w:tcPr>
          <w:p w14:paraId="0FA5F3E0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C897ED0" w14:textId="2C2A1B86" w:rsidR="00441C82" w:rsidRPr="00A957A3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4253D61" w14:textId="77777777" w:rsidR="00783B65" w:rsidRPr="00961AC1" w:rsidRDefault="00783B65" w:rsidP="00411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5"/>
        <w:gridCol w:w="1169"/>
        <w:gridCol w:w="267"/>
        <w:gridCol w:w="1093"/>
        <w:gridCol w:w="267"/>
        <w:gridCol w:w="1078"/>
        <w:gridCol w:w="252"/>
        <w:gridCol w:w="1099"/>
      </w:tblGrid>
      <w:tr w:rsidR="004F52F4" w:rsidRPr="001D520A" w14:paraId="52B8A952" w14:textId="77777777" w:rsidTr="00D95BB6">
        <w:tc>
          <w:tcPr>
            <w:tcW w:w="2184" w:type="pct"/>
          </w:tcPr>
          <w:p w14:paraId="3C5DFF2A" w14:textId="6BDECE34" w:rsidR="004F52F4" w:rsidRPr="001D520A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3" w:type="pct"/>
            <w:gridSpan w:val="3"/>
          </w:tcPr>
          <w:p w14:paraId="7D12AF84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4BD718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2F4" w:rsidRPr="001D520A" w14:paraId="4E5FE717" w14:textId="77777777" w:rsidTr="00D95BB6">
        <w:tc>
          <w:tcPr>
            <w:tcW w:w="2184" w:type="pct"/>
            <w:shd w:val="clear" w:color="auto" w:fill="auto"/>
          </w:tcPr>
          <w:p w14:paraId="11449CD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042773F" w14:textId="3A88F22A" w:rsidR="004F52F4" w:rsidRPr="001D520A" w:rsidRDefault="0078631E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0E55EC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1457E" w14:textId="20041FD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6D3ECB" w14:textId="66B5E39F" w:rsidR="004F52F4" w:rsidRPr="001D520A" w:rsidRDefault="0078631E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220ED9A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C172DA" w14:textId="37B7C52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52F4" w:rsidRPr="001D520A" w14:paraId="1D03B9AE" w14:textId="77777777" w:rsidTr="00D95BB6">
        <w:tc>
          <w:tcPr>
            <w:tcW w:w="2184" w:type="pct"/>
            <w:shd w:val="clear" w:color="auto" w:fill="auto"/>
          </w:tcPr>
          <w:p w14:paraId="50314BA6" w14:textId="7BB9D6F1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E300789" w14:textId="0C51187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39DB948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D9E6EF" w14:textId="11AAEBA4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67D284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E1FC1" w14:textId="65172A45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4394F64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B98A84" w14:textId="386E809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F52F4" w:rsidRPr="001D520A" w14:paraId="7F495B30" w14:textId="77777777" w:rsidTr="00D95BB6">
        <w:tc>
          <w:tcPr>
            <w:tcW w:w="2184" w:type="pct"/>
          </w:tcPr>
          <w:p w14:paraId="32F705E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14:paraId="49A94F0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2F4" w:rsidRPr="001D520A" w14:paraId="4901FCC0" w14:textId="77777777" w:rsidTr="00D95BB6">
        <w:tc>
          <w:tcPr>
            <w:tcW w:w="2184" w:type="pct"/>
          </w:tcPr>
          <w:p w14:paraId="3C3C419D" w14:textId="77777777" w:rsidR="004F52F4" w:rsidRPr="001D520A" w:rsidRDefault="004F52F4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EAE0391" w14:textId="28D85A9B" w:rsidR="004F52F4" w:rsidRPr="001D520A" w:rsidRDefault="00EE0B24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302,318</w:t>
            </w:r>
          </w:p>
        </w:tc>
        <w:tc>
          <w:tcPr>
            <w:tcW w:w="144" w:type="pct"/>
          </w:tcPr>
          <w:p w14:paraId="24CBC238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E6B197" w14:textId="367AF097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44" w:type="pct"/>
          </w:tcPr>
          <w:p w14:paraId="2837C02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D27665" w14:textId="63672DFE" w:rsidR="004F52F4" w:rsidRPr="001D520A" w:rsidRDefault="00EE0B2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302,318</w:t>
            </w:r>
          </w:p>
        </w:tc>
        <w:tc>
          <w:tcPr>
            <w:tcW w:w="136" w:type="pct"/>
          </w:tcPr>
          <w:p w14:paraId="0E14FAAE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5E18D99" w14:textId="526D7C6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4F52F4" w:rsidRPr="001D520A" w14:paraId="5150C905" w14:textId="77777777" w:rsidTr="00D95BB6">
        <w:tc>
          <w:tcPr>
            <w:tcW w:w="2184" w:type="pct"/>
          </w:tcPr>
          <w:p w14:paraId="6C4A273E" w14:textId="3F983105" w:rsidR="004F52F4" w:rsidRPr="001D520A" w:rsidRDefault="00783B65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0" w:type="pct"/>
          </w:tcPr>
          <w:p w14:paraId="73D05906" w14:textId="406E836A" w:rsidR="004F52F4" w:rsidRPr="001D520A" w:rsidRDefault="00EE0B24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F443C7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D8E1DE" w14:textId="1DE13D6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144" w:type="pct"/>
          </w:tcPr>
          <w:p w14:paraId="465DBA72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C6751E" w14:textId="6AB442A3" w:rsidR="004F52F4" w:rsidRPr="001D520A" w:rsidRDefault="00EE0B2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C87C13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0D03A0" w14:textId="0912BAB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</w:tr>
      <w:tr w:rsidR="004F52F4" w:rsidRPr="001D520A" w14:paraId="4B12C3CA" w14:textId="77777777" w:rsidTr="00D95BB6">
        <w:tc>
          <w:tcPr>
            <w:tcW w:w="2184" w:type="pct"/>
          </w:tcPr>
          <w:p w14:paraId="233CB1FD" w14:textId="77777777" w:rsidR="004F52F4" w:rsidRPr="001D520A" w:rsidRDefault="004F52F4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3A488E49" w:rsidR="004F52F4" w:rsidRPr="001D520A" w:rsidRDefault="00EE0B24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302,318</w:t>
            </w:r>
          </w:p>
        </w:tc>
        <w:tc>
          <w:tcPr>
            <w:tcW w:w="144" w:type="pct"/>
          </w:tcPr>
          <w:p w14:paraId="0BDDDE9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754489E1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4F52F4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4" w:type="pct"/>
          </w:tcPr>
          <w:p w14:paraId="5FC07B0E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2060E644" w:rsidR="004F52F4" w:rsidRPr="001D520A" w:rsidRDefault="00EE0B2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302,318</w:t>
            </w:r>
          </w:p>
        </w:tc>
        <w:tc>
          <w:tcPr>
            <w:tcW w:w="136" w:type="pct"/>
          </w:tcPr>
          <w:p w14:paraId="35D8AE8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E0738E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4F52F4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</w:tr>
    </w:tbl>
    <w:p w14:paraId="1B554CC8" w14:textId="77777777" w:rsidR="008C2F0D" w:rsidRPr="00961AC1" w:rsidRDefault="008C2F0D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F69C836" w14:textId="77777777" w:rsidR="00D95BB6" w:rsidRDefault="00D95BB6">
      <w:r>
        <w:br w:type="page"/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4"/>
        <w:gridCol w:w="269"/>
        <w:gridCol w:w="1079"/>
        <w:gridCol w:w="253"/>
        <w:gridCol w:w="1099"/>
      </w:tblGrid>
      <w:tr w:rsidR="008C2F0D" w:rsidRPr="001D520A" w14:paraId="075FF44D" w14:textId="77777777" w:rsidTr="00D95BB6">
        <w:tc>
          <w:tcPr>
            <w:tcW w:w="2196" w:type="pct"/>
          </w:tcPr>
          <w:p w14:paraId="46C08F1C" w14:textId="137E4D57" w:rsidR="008C2F0D" w:rsidRPr="001D520A" w:rsidRDefault="008C2F0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0" w:type="pct"/>
            <w:gridSpan w:val="3"/>
          </w:tcPr>
          <w:p w14:paraId="643F0395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0794B5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284C04C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0D" w:rsidRPr="001D520A" w14:paraId="7A1E435D" w14:textId="77777777" w:rsidTr="0011327E">
        <w:tc>
          <w:tcPr>
            <w:tcW w:w="2196" w:type="pct"/>
            <w:shd w:val="clear" w:color="auto" w:fill="auto"/>
          </w:tcPr>
          <w:p w14:paraId="072BF5AF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C7CE788" w14:textId="1DF5E17C" w:rsidR="008C2F0D" w:rsidRPr="001D520A" w:rsidRDefault="00615FD6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ECB25A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701197" w14:textId="28491B08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05FC83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90B14A" w14:textId="14AEFD13" w:rsidR="008C2F0D" w:rsidRPr="001D520A" w:rsidRDefault="00615FD6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1AEE060D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6AF3F8" w14:textId="085E6FB7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2F0D" w:rsidRPr="001D520A" w14:paraId="0E589471" w14:textId="77777777" w:rsidTr="0011327E">
        <w:tc>
          <w:tcPr>
            <w:tcW w:w="2196" w:type="pct"/>
            <w:shd w:val="clear" w:color="auto" w:fill="auto"/>
          </w:tcPr>
          <w:p w14:paraId="760B318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6790EA5" w14:textId="03283218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D33A5BD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69F651" w14:textId="50EC4BE6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91B2CD0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92E18F" w14:textId="7315C5EA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27E3F50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3CE636" w14:textId="03723338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C2F0D" w:rsidRPr="001D520A" w14:paraId="54A843B3" w14:textId="77777777" w:rsidTr="0011327E">
        <w:tc>
          <w:tcPr>
            <w:tcW w:w="2196" w:type="pct"/>
          </w:tcPr>
          <w:p w14:paraId="77435909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6DBBB1F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F0D" w:rsidRPr="001D520A" w14:paraId="276C76D1" w14:textId="77777777" w:rsidTr="0011327E">
        <w:tc>
          <w:tcPr>
            <w:tcW w:w="2196" w:type="pct"/>
          </w:tcPr>
          <w:p w14:paraId="4BCF4C3F" w14:textId="35A61EFA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6AACE0BB" w14:textId="40FF2401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36499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EB1EFAA" w14:textId="17150345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43FD03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4E3507" w14:textId="6E035804" w:rsidR="008C2F0D" w:rsidRPr="001D520A" w:rsidRDefault="00476825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2,591</w:t>
            </w:r>
          </w:p>
        </w:tc>
        <w:tc>
          <w:tcPr>
            <w:tcW w:w="137" w:type="pct"/>
          </w:tcPr>
          <w:p w14:paraId="05553EB0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252A40E" w14:textId="09BEA7EC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</w:tr>
      <w:tr w:rsidR="008C2F0D" w:rsidRPr="001D520A" w14:paraId="36C39713" w14:textId="77777777" w:rsidTr="0011327E">
        <w:tc>
          <w:tcPr>
            <w:tcW w:w="2196" w:type="pct"/>
          </w:tcPr>
          <w:p w14:paraId="299CD4A4" w14:textId="2B867909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00965865" w14:textId="07224D54" w:rsidR="008C2F0D" w:rsidRPr="001D520A" w:rsidRDefault="00216618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22C9D2BD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A67168" w14:textId="6237DDC1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1359727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8932F4" w14:textId="02E6B23A" w:rsidR="008C2F0D" w:rsidRPr="001D520A" w:rsidRDefault="00216618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14:paraId="4F74BC87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716F31" w14:textId="241231D6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8C2F0D" w:rsidRPr="001D520A" w14:paraId="06DB8477" w14:textId="77777777" w:rsidTr="0011327E">
        <w:tc>
          <w:tcPr>
            <w:tcW w:w="2196" w:type="pct"/>
          </w:tcPr>
          <w:p w14:paraId="0716FF94" w14:textId="77777777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02" w:type="pct"/>
          </w:tcPr>
          <w:p w14:paraId="18578777" w14:textId="22AB968F" w:rsidR="008C2F0D" w:rsidRPr="001D520A" w:rsidRDefault="00216618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145" w:type="pct"/>
          </w:tcPr>
          <w:p w14:paraId="70F4AAA2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42F0D9" w14:textId="6737ECFB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46" w:type="pct"/>
          </w:tcPr>
          <w:p w14:paraId="241EB98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C06442" w14:textId="638577F1" w:rsidR="008C2F0D" w:rsidRPr="001D520A" w:rsidRDefault="00216618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137" w:type="pct"/>
          </w:tcPr>
          <w:p w14:paraId="74D3073F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CA02D5" w14:textId="6586F871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8C2F0D" w:rsidRPr="001D520A" w14:paraId="1323221D" w14:textId="77777777" w:rsidTr="0011327E">
        <w:tc>
          <w:tcPr>
            <w:tcW w:w="2196" w:type="pct"/>
          </w:tcPr>
          <w:p w14:paraId="2E758FF7" w14:textId="77777777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F20BC30" w14:textId="327F5164" w:rsidR="008C2F0D" w:rsidRPr="001D520A" w:rsidRDefault="00216618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45" w:type="pct"/>
          </w:tcPr>
          <w:p w14:paraId="55E065E3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CB19766" w14:textId="2A00CE73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6409E70A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AF1534E" w14:textId="7F274456" w:rsidR="008C2F0D" w:rsidRPr="001D520A" w:rsidRDefault="009A0A09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2,817</w:t>
            </w:r>
          </w:p>
        </w:tc>
        <w:tc>
          <w:tcPr>
            <w:tcW w:w="137" w:type="pct"/>
          </w:tcPr>
          <w:p w14:paraId="4715CE06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A8D8B3B" w14:textId="256A38C6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C2F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</w:p>
        </w:tc>
      </w:tr>
    </w:tbl>
    <w:p w14:paraId="4AC54AD2" w14:textId="77777777" w:rsidR="00A957A3" w:rsidRPr="00961AC1" w:rsidRDefault="00A957A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2"/>
        <w:gridCol w:w="1119"/>
        <w:gridCol w:w="236"/>
        <w:gridCol w:w="1143"/>
        <w:gridCol w:w="236"/>
        <w:gridCol w:w="1132"/>
        <w:gridCol w:w="236"/>
        <w:gridCol w:w="1076"/>
      </w:tblGrid>
      <w:tr w:rsidR="00A334E1" w:rsidRPr="00C1465F" w14:paraId="18C3BE4D" w14:textId="77777777" w:rsidTr="00961AC1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6786E9F" w14:textId="40E120CC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="006E76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2805" w:type="pct"/>
            <w:gridSpan w:val="7"/>
            <w:shd w:val="clear" w:color="auto" w:fill="auto"/>
            <w:vAlign w:val="bottom"/>
          </w:tcPr>
          <w:p w14:paraId="7538A2A0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E1" w:rsidRPr="00C1465F" w14:paraId="7A6BF538" w14:textId="77777777" w:rsidTr="00961AC1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868524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5298AD8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5C04F84" w14:textId="2993E29D" w:rsidR="00A334E1" w:rsidRPr="00C1465F" w:rsidRDefault="00A02BFC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DB76CF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DD37A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1AC99F1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59AAD0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9EDF19E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5AF3B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444B1F6" w14:textId="3295E716" w:rsidR="00A334E1" w:rsidRPr="00C1465F" w:rsidRDefault="00A02BFC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C3AB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</w:tr>
      <w:tr w:rsidR="00A334E1" w:rsidRPr="00C1465F" w14:paraId="536B4CB0" w14:textId="77777777" w:rsidTr="00961AC1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1AAB50CB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9474181" w14:textId="5B49D50F" w:rsidR="00A334E1" w:rsidRPr="00C1465F" w:rsidRDefault="00A02BFC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A8CFD2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039A2F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2D214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461F124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6CB7D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D56AB3" w14:textId="4926E7AC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334E1" w:rsidRPr="00C1465F" w14:paraId="5D8146A3" w14:textId="77777777" w:rsidTr="00961AC1">
        <w:trPr>
          <w:tblHeader/>
        </w:trPr>
        <w:tc>
          <w:tcPr>
            <w:tcW w:w="2195" w:type="pct"/>
            <w:shd w:val="clear" w:color="auto" w:fill="auto"/>
          </w:tcPr>
          <w:p w14:paraId="5669D8D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35B0DFAA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957A3" w:rsidRPr="00C1465F" w14:paraId="1FA29685" w14:textId="77777777" w:rsidTr="00961AC1">
        <w:tc>
          <w:tcPr>
            <w:tcW w:w="2195" w:type="pct"/>
            <w:shd w:val="clear" w:color="auto" w:fill="auto"/>
          </w:tcPr>
          <w:p w14:paraId="1AE44291" w14:textId="5D27F196" w:rsidR="00A957A3" w:rsidRPr="002C29BC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2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2137FC55" w:rsidR="00A957A3" w:rsidRPr="00A957A3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A957A3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28" w:type="pct"/>
            <w:shd w:val="clear" w:color="auto" w:fill="auto"/>
          </w:tcPr>
          <w:p w14:paraId="74F6D986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D03E1F1" w14:textId="2342DD0F" w:rsidR="00A957A3" w:rsidRPr="00A957A3" w:rsidRDefault="003E1B8F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13,400</w:t>
            </w:r>
          </w:p>
        </w:tc>
        <w:tc>
          <w:tcPr>
            <w:tcW w:w="128" w:type="pct"/>
            <w:shd w:val="clear" w:color="auto" w:fill="auto"/>
          </w:tcPr>
          <w:p w14:paraId="58FFA28E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20C10C7" w14:textId="3F1C568C" w:rsidR="00A957A3" w:rsidRPr="00A957A3" w:rsidRDefault="003E1B8F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(11,060)</w:t>
            </w:r>
          </w:p>
        </w:tc>
        <w:tc>
          <w:tcPr>
            <w:tcW w:w="128" w:type="pct"/>
            <w:shd w:val="clear" w:color="auto" w:fill="auto"/>
          </w:tcPr>
          <w:p w14:paraId="03EC916A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5CFCF000" w:rsidR="00A957A3" w:rsidRPr="00A957A3" w:rsidRDefault="003E1B8F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21,980</w:t>
            </w:r>
          </w:p>
        </w:tc>
      </w:tr>
    </w:tbl>
    <w:p w14:paraId="32D5891F" w14:textId="77777777" w:rsidR="00961AC1" w:rsidRDefault="00961AC1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7C6EB7BC" w14:textId="7210A518" w:rsidR="00D04975" w:rsidRDefault="00D04975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961AC1">
        <w:rPr>
          <w:rFonts w:ascii="Angsana New" w:hAnsi="Angsana New" w:cs="Angsana New"/>
          <w:sz w:val="30"/>
          <w:szCs w:val="30"/>
          <w:cs/>
        </w:rPr>
        <w:t>ณ วันที่</w:t>
      </w:r>
      <w:r w:rsidRPr="009964DC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="003711BB">
        <w:rPr>
          <w:rFonts w:ascii="Angsana New" w:hAnsi="Angsana New" w:cs="Angsana New"/>
          <w:sz w:val="30"/>
          <w:szCs w:val="30"/>
        </w:rPr>
        <w:t xml:space="preserve"> </w:t>
      </w:r>
      <w:r w:rsidR="003D7FB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711BB">
        <w:rPr>
          <w:rFonts w:ascii="Angsana New" w:hAnsi="Angsana New" w:cs="Angsana New" w:hint="cs"/>
          <w:sz w:val="30"/>
          <w:szCs w:val="30"/>
          <w:cs/>
        </w:rPr>
        <w:t>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</w:t>
      </w:r>
      <w:r w:rsidR="00A02BFC" w:rsidRPr="00A02BFC">
        <w:rPr>
          <w:rFonts w:ascii="Angsana New" w:hAnsi="Angsana New" w:cs="Angsana New" w:hint="cs"/>
          <w:sz w:val="30"/>
          <w:szCs w:val="30"/>
        </w:rPr>
        <w:t>6</w:t>
      </w:r>
      <w:r w:rsidR="00A02BFC" w:rsidRPr="00A02BFC">
        <w:rPr>
          <w:rFonts w:ascii="Angsana New" w:hAnsi="Angsana New" w:cs="Angsana New"/>
          <w:sz w:val="30"/>
          <w:szCs w:val="30"/>
        </w:rPr>
        <w:t>4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Pr="003E3B61">
        <w:rPr>
          <w:rFonts w:ascii="Angsana New" w:hAnsi="Angsana New" w:cs="Angsana New" w:hint="cs"/>
          <w:sz w:val="30"/>
          <w:szCs w:val="30"/>
          <w:cs/>
        </w:rPr>
        <w:t>เงินกู้ยืมระยะสั้น</w:t>
      </w:r>
      <w:r w:rsidR="004C7002">
        <w:rPr>
          <w:rFonts w:ascii="Angsana New" w:hAnsi="Angsana New" w:cs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cs="Angsana New" w:hint="cs"/>
          <w:sz w:val="30"/>
          <w:szCs w:val="30"/>
          <w:cs/>
        </w:rPr>
        <w:t>บริษัทย่อย เป็นเงินกู้ยืมประเภทไม่มีหลักประกัน โดยมีอัตราดอกเบี้ยร้อย</w:t>
      </w:r>
      <w:r w:rsidRPr="00DC1137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A02BFC" w:rsidRPr="00DC1137">
        <w:rPr>
          <w:rFonts w:ascii="Angsana New" w:hAnsi="Angsana New" w:cs="Angsana New"/>
          <w:sz w:val="30"/>
          <w:szCs w:val="30"/>
        </w:rPr>
        <w:t>5</w:t>
      </w:r>
      <w:r w:rsidR="00277961" w:rsidRPr="00DC1137">
        <w:rPr>
          <w:rFonts w:ascii="Angsana New" w:hAnsi="Angsana New" w:cs="Angsana New"/>
          <w:sz w:val="30"/>
          <w:szCs w:val="30"/>
        </w:rPr>
        <w:t>.</w:t>
      </w:r>
      <w:r w:rsidR="00A02BFC" w:rsidRPr="00DC1137">
        <w:rPr>
          <w:rFonts w:ascii="Angsana New" w:hAnsi="Angsana New" w:cs="Angsana New"/>
          <w:sz w:val="30"/>
          <w:szCs w:val="30"/>
        </w:rPr>
        <w:t>5</w:t>
      </w:r>
      <w:r w:rsidRPr="00DC1137">
        <w:rPr>
          <w:rFonts w:ascii="Angsana New" w:hAnsi="Angsana New" w:cs="Angsana New"/>
          <w:sz w:val="30"/>
          <w:szCs w:val="30"/>
        </w:rPr>
        <w:t xml:space="preserve"> </w:t>
      </w:r>
      <w:r w:rsidRPr="00DC1137">
        <w:rPr>
          <w:rFonts w:ascii="Angsana New" w:hAnsi="Angsana New" w:cs="Angsana New" w:hint="cs"/>
          <w:sz w:val="30"/>
          <w:szCs w:val="30"/>
          <w:cs/>
        </w:rPr>
        <w:t>ต่อ</w:t>
      </w:r>
      <w:r w:rsidRPr="003E3B61">
        <w:rPr>
          <w:rFonts w:ascii="Angsana New" w:hAnsi="Angsana New" w:cs="Angsana New" w:hint="cs"/>
          <w:sz w:val="30"/>
          <w:szCs w:val="30"/>
          <w:cs/>
        </w:rPr>
        <w:t>ปี และชำระคืนเมื่อทวงถาม</w:t>
      </w:r>
    </w:p>
    <w:p w14:paraId="4D8B2AB7" w14:textId="4832B601" w:rsidR="006E7605" w:rsidRPr="00961AC1" w:rsidRDefault="006E76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1D520A" w14:paraId="274CF030" w14:textId="77777777" w:rsidTr="00961AC1">
        <w:tc>
          <w:tcPr>
            <w:tcW w:w="2196" w:type="pct"/>
          </w:tcPr>
          <w:p w14:paraId="46DFB158" w14:textId="64D8002A" w:rsidR="00544276" w:rsidRPr="001D520A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76" w:rsidRPr="001D520A" w14:paraId="38C952A2" w14:textId="77777777" w:rsidTr="00961AC1">
        <w:tc>
          <w:tcPr>
            <w:tcW w:w="2196" w:type="pct"/>
            <w:shd w:val="clear" w:color="auto" w:fill="auto"/>
          </w:tcPr>
          <w:p w14:paraId="4DA735E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2CAEDC7" w14:textId="78319983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6B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5" w:type="pct"/>
          </w:tcPr>
          <w:p w14:paraId="5E10BA7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19009490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D8B21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35287A" w14:textId="3A8A869C" w:rsidR="00544276" w:rsidRPr="001D520A" w:rsidRDefault="00326B78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35E770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100CA07C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9778A" w:rsidRPr="001D520A" w14:paraId="3EFD6461" w14:textId="77777777" w:rsidTr="00961AC1">
        <w:tc>
          <w:tcPr>
            <w:tcW w:w="2196" w:type="pct"/>
            <w:shd w:val="clear" w:color="auto" w:fill="auto"/>
          </w:tcPr>
          <w:p w14:paraId="1E73EC1E" w14:textId="317134F2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02469838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1655AC6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60BD15CB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4F41C36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1F492C12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7059C634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245412A2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44276" w:rsidRPr="001D520A" w14:paraId="54F56B79" w14:textId="77777777" w:rsidTr="00961AC1">
        <w:tc>
          <w:tcPr>
            <w:tcW w:w="2196" w:type="pct"/>
          </w:tcPr>
          <w:p w14:paraId="1A00C0BF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276" w:rsidRPr="001D520A" w14:paraId="608A6DE8" w14:textId="77777777" w:rsidTr="00961AC1">
        <w:tc>
          <w:tcPr>
            <w:tcW w:w="2196" w:type="pct"/>
          </w:tcPr>
          <w:p w14:paraId="6628D925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481F58A0" w14:textId="58D2BEB1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97D973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7DFD1F" w14:textId="77777777" w:rsidR="00544276" w:rsidRPr="001D520A" w:rsidRDefault="00544276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648147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C053AA" w14:textId="42C5537A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C56768D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0ED83C" w14:textId="29AAEA88" w:rsidR="00544276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460B1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F1F0A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544276" w:rsidRPr="001D520A" w14:paraId="116C9522" w14:textId="77777777" w:rsidTr="00961AC1">
        <w:tc>
          <w:tcPr>
            <w:tcW w:w="2196" w:type="pct"/>
          </w:tcPr>
          <w:p w14:paraId="39A73DB7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FF7668D" w14:textId="5DF68A16" w:rsidR="00544276" w:rsidRPr="001D520A" w:rsidRDefault="009551DA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261D9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E4A190D" w14:textId="1A5150F8" w:rsidR="00544276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1BAFD07B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2DDC079" w14:textId="27204A0F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28DB530" w14:textId="77777777" w:rsidR="00544276" w:rsidRPr="001D520A" w:rsidRDefault="00544276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4276" w:rsidRPr="001D520A" w14:paraId="00B5BCD7" w14:textId="77777777" w:rsidTr="00961AC1">
        <w:tc>
          <w:tcPr>
            <w:tcW w:w="2196" w:type="pct"/>
          </w:tcPr>
          <w:p w14:paraId="0DA1F0A8" w14:textId="6A25463E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BF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="00BF1F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561C4C53" w:rsidR="00544276" w:rsidRPr="001D520A" w:rsidRDefault="009551DA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75940C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48376635" w:rsidR="00544276" w:rsidRPr="007209A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209AA" w:rsidRPr="00720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12DF09D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1CC5FA04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7A0FE1A2" w:rsidR="00544276" w:rsidRPr="007209A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7209AA" w:rsidRPr="00720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F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</w:p>
        </w:tc>
      </w:tr>
    </w:tbl>
    <w:p w14:paraId="3092CF43" w14:textId="77777777" w:rsidR="006E7605" w:rsidRDefault="006E7605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 w:cstheme="minorBidi"/>
          <w:b/>
          <w:bCs/>
          <w:i/>
          <w:iCs/>
          <w:sz w:val="30"/>
          <w:szCs w:val="30"/>
          <w:lang w:val="en-US" w:bidi="th-TH"/>
        </w:rPr>
      </w:pPr>
    </w:p>
    <w:p w14:paraId="2688563A" w14:textId="66CF0F82" w:rsidR="00F13CEA" w:rsidRPr="00C01C83" w:rsidRDefault="00F13CE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C01C8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สัญญาสำคัญที่ทำกับกิจการที่เกี่ยวข้องกัน</w:t>
      </w:r>
    </w:p>
    <w:p w14:paraId="5760BBF2" w14:textId="77777777" w:rsidR="00F13CEA" w:rsidRPr="00C01C83" w:rsidRDefault="00F13CE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171AB1" w14:textId="1412BD89" w:rsidR="00F13CEA" w:rsidRPr="00A957A3" w:rsidRDefault="00F13CEA" w:rsidP="00993A6B">
      <w:pPr>
        <w:pStyle w:val="block"/>
        <w:spacing w:after="0"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กลุ่มบริษัทไม่มีสัญญา</w:t>
      </w:r>
      <w:r w:rsidR="00993A6B" w:rsidRPr="00C01C8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สำคัญ</w:t>
      </w: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ใหม่ที่ทำกับกิจการที่เกี่ยวข้องกันในระหว่างงวด</w:t>
      </w:r>
      <w:r w:rsidR="00326B7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เก้า</w:t>
      </w: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เดือนสิ้นสุดวันที่</w:t>
      </w:r>
      <w:r w:rsidR="00993A6B" w:rsidRPr="00C01C83">
        <w:rPr>
          <w:rFonts w:ascii="Angsana New" w:hAnsi="Angsana New" w:cstheme="minorBidi" w:hint="cs"/>
          <w:spacing w:val="-2"/>
          <w:sz w:val="30"/>
          <w:szCs w:val="30"/>
          <w:cs/>
          <w:lang w:val="en-US" w:bidi="th-TH"/>
        </w:rPr>
        <w:t xml:space="preserve"> </w:t>
      </w:r>
      <w:r w:rsidR="00326B78" w:rsidRPr="00326B78">
        <w:rPr>
          <w:rFonts w:ascii="Angsana New" w:hAnsi="Angsana New"/>
          <w:spacing w:val="-2"/>
          <w:sz w:val="30"/>
          <w:szCs w:val="30"/>
          <w:lang w:val="en-US" w:bidi="th-TH"/>
        </w:rPr>
        <w:t xml:space="preserve">30 </w:t>
      </w:r>
      <w:r w:rsidR="00326B78" w:rsidRPr="00326B7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กันยายน</w:t>
      </w:r>
      <w:r w:rsidR="00326B7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A02BFC" w:rsidRPr="00A02BFC">
        <w:rPr>
          <w:rFonts w:ascii="Angsana New" w:hAnsi="Angsana New"/>
          <w:spacing w:val="-2"/>
          <w:sz w:val="30"/>
          <w:szCs w:val="30"/>
          <w:lang w:val="en-US" w:bidi="th-TH"/>
        </w:rPr>
        <w:t>2564</w:t>
      </w:r>
    </w:p>
    <w:p w14:paraId="39164601" w14:textId="271E3EA2" w:rsidR="00F13CEA" w:rsidRPr="003B0CFF" w:rsidRDefault="00F13CE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5582BA" w14:textId="5C7D1DE7" w:rsidR="004858BB" w:rsidRPr="003B0CFF" w:rsidRDefault="0087135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3B0CFF" w:rsidRPr="003B0C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60677A4" w14:textId="763941C1" w:rsidR="003B0CFF" w:rsidRPr="003B0CFF" w:rsidRDefault="003B0CFF" w:rsidP="003B0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871359">
        <w:rPr>
          <w:rFonts w:ascii="Angsana New" w:hAnsi="Angsana New" w:cs="Angsana New" w:hint="cs"/>
          <w:sz w:val="30"/>
          <w:szCs w:val="30"/>
          <w:cs/>
        </w:rPr>
        <w:t>ภาระ</w:t>
      </w:r>
      <w:r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871359">
        <w:rPr>
          <w:rFonts w:ascii="Angsana New" w:hAnsi="Angsana New" w:cs="Angsana New" w:hint="cs"/>
          <w:sz w:val="30"/>
          <w:szCs w:val="30"/>
          <w:cs/>
        </w:rPr>
        <w:t>วงเงินสินเชื่อของบริษัทร่วม</w:t>
      </w:r>
      <w:r>
        <w:rPr>
          <w:rFonts w:ascii="Angsana New" w:hAnsi="Angsana New" w:cs="Angsana New" w:hint="cs"/>
          <w:sz w:val="30"/>
          <w:szCs w:val="30"/>
          <w:cs/>
        </w:rPr>
        <w:t>ใหม่</w:t>
      </w:r>
      <w:r w:rsidR="00871359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326B78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F26FDB" w:rsidRPr="00A957A3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="00F26FDB" w:rsidRPr="00A957A3">
        <w:rPr>
          <w:rFonts w:ascii="Angsana New" w:hAnsi="Angsana New" w:cstheme="minorBidi" w:hint="cs"/>
          <w:spacing w:val="-2"/>
          <w:sz w:val="30"/>
          <w:szCs w:val="30"/>
          <w:cs/>
        </w:rPr>
        <w:t xml:space="preserve"> </w:t>
      </w:r>
      <w:r w:rsidR="00326B78" w:rsidRPr="00326B78">
        <w:rPr>
          <w:rFonts w:ascii="Angsana New" w:hAnsi="Angsana New"/>
          <w:spacing w:val="-2"/>
          <w:sz w:val="30"/>
          <w:szCs w:val="30"/>
        </w:rPr>
        <w:t xml:space="preserve">30 </w:t>
      </w:r>
      <w:r w:rsidR="00326B78" w:rsidRPr="00326B78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326B7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pacing w:val="-2"/>
          <w:sz w:val="30"/>
          <w:szCs w:val="30"/>
        </w:rPr>
        <w:t>2564</w:t>
      </w:r>
    </w:p>
    <w:p w14:paraId="44744320" w14:textId="77777777" w:rsidR="002B6378" w:rsidRDefault="002B637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53040B6" w14:textId="6F840980" w:rsidR="00BB102D" w:rsidRPr="001D520A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31BD11F1" w14:textId="77777777" w:rsidR="00BB102D" w:rsidRPr="001D520A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4858BB" w:rsidRPr="001D520A" w14:paraId="36C49647" w14:textId="77777777" w:rsidTr="004858BB">
        <w:trPr>
          <w:trHeight w:val="385"/>
          <w:tblHeader/>
        </w:trPr>
        <w:tc>
          <w:tcPr>
            <w:tcW w:w="4140" w:type="dxa"/>
          </w:tcPr>
          <w:p w14:paraId="4E5BCFFC" w14:textId="77777777" w:rsidR="004858BB" w:rsidRPr="001D520A" w:rsidRDefault="004858BB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019A79A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33F8C0C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C7EAE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8BB" w:rsidRPr="001D520A" w14:paraId="5A44E003" w14:textId="77777777" w:rsidTr="004858BB">
        <w:trPr>
          <w:trHeight w:val="385"/>
          <w:tblHeader/>
        </w:trPr>
        <w:tc>
          <w:tcPr>
            <w:tcW w:w="4140" w:type="dxa"/>
          </w:tcPr>
          <w:p w14:paraId="2EC5FD0F" w14:textId="77777777" w:rsidR="004858BB" w:rsidRPr="001D520A" w:rsidRDefault="004858BB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594FE" w14:textId="72BD2845" w:rsidR="004858BB" w:rsidRPr="001D520A" w:rsidRDefault="00671864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9D1A99E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4E7F7" w14:textId="096D6E3E" w:rsidR="004858BB" w:rsidRPr="001D520A" w:rsidRDefault="00A02BFC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23D935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07E14" w14:textId="12C83476" w:rsidR="004858BB" w:rsidRPr="001D520A" w:rsidRDefault="00671864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E01851B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C2D5B" w14:textId="704CC946" w:rsidR="004858BB" w:rsidRPr="001D520A" w:rsidRDefault="00A02BFC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8BB" w:rsidRPr="001D520A" w14:paraId="74418479" w14:textId="77777777" w:rsidTr="004858BB">
        <w:trPr>
          <w:trHeight w:val="385"/>
        </w:trPr>
        <w:tc>
          <w:tcPr>
            <w:tcW w:w="4140" w:type="dxa"/>
          </w:tcPr>
          <w:p w14:paraId="45F99B0E" w14:textId="4DBD554A" w:rsidR="004858BB" w:rsidRPr="001D520A" w:rsidRDefault="004858BB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D65C9" w14:textId="7921DF84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467B07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9F6C" w14:textId="5131775A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F2E7F2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91677" w14:textId="68C0B69B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9FAE1E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79B66" w14:textId="2439D1CE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858BB" w:rsidRPr="001D520A" w14:paraId="43280C49" w14:textId="77777777" w:rsidTr="004858BB">
        <w:trPr>
          <w:trHeight w:val="399"/>
        </w:trPr>
        <w:tc>
          <w:tcPr>
            <w:tcW w:w="4140" w:type="dxa"/>
          </w:tcPr>
          <w:p w14:paraId="1F52B8C5" w14:textId="77777777" w:rsidR="004858BB" w:rsidRPr="001D520A" w:rsidRDefault="004858BB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271647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8BB" w:rsidRPr="001D520A" w14:paraId="695266F9" w14:textId="77777777" w:rsidTr="004858BB">
        <w:trPr>
          <w:trHeight w:val="399"/>
        </w:trPr>
        <w:tc>
          <w:tcPr>
            <w:tcW w:w="4140" w:type="dxa"/>
          </w:tcPr>
          <w:p w14:paraId="726C2B4D" w14:textId="51D0EBAE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BE3E4" w14:textId="785E01CD" w:rsidR="004858BB" w:rsidRPr="000A3993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CC52D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2D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F4B0C"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4B0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57C288C7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62A29" w14:textId="74EC5BE2" w:rsidR="004858BB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08C4800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3116D" w14:textId="40A834D2" w:rsidR="004858BB" w:rsidRPr="00CB375A" w:rsidRDefault="001C5512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D93DCA">
              <w:rPr>
                <w:rFonts w:ascii="Angsana New" w:hAnsi="Angsana New" w:cs="Angsana New"/>
                <w:sz w:val="30"/>
                <w:szCs w:val="30"/>
              </w:rPr>
              <w:t>2,384,98</w:t>
            </w:r>
            <w:r w:rsidR="00317AE2" w:rsidRPr="00D93DC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04BE0" w14:textId="77777777" w:rsidR="004858BB" w:rsidRPr="00CB375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BC2F0" w14:textId="23C8AFD5" w:rsidR="004858BB" w:rsidRPr="00CB375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948</w:t>
            </w:r>
            <w:r w:rsidR="004858BB" w:rsidRPr="00CB3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</w:tr>
      <w:tr w:rsidR="004858BB" w:rsidRPr="001D520A" w14:paraId="7FE1BEE9" w14:textId="77777777" w:rsidTr="004858BB">
        <w:trPr>
          <w:trHeight w:val="399"/>
        </w:trPr>
        <w:tc>
          <w:tcPr>
            <w:tcW w:w="4140" w:type="dxa"/>
          </w:tcPr>
          <w:p w14:paraId="5FDB6390" w14:textId="344B6FDE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CF871" w14:textId="77777777" w:rsidR="004858BB" w:rsidRPr="000A3993" w:rsidRDefault="004858BB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CA69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49034C" w14:textId="77777777" w:rsidR="004858BB" w:rsidRPr="001D520A" w:rsidRDefault="004858BB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05CD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682F7" w14:textId="77777777" w:rsidR="004858BB" w:rsidRPr="00CB375A" w:rsidRDefault="004858B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B15EB" w14:textId="77777777" w:rsidR="004858BB" w:rsidRPr="00CB375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D08E" w14:textId="77777777" w:rsidR="004858BB" w:rsidRPr="00CB375A" w:rsidRDefault="004858BB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8BB" w:rsidRPr="001D520A" w14:paraId="2FC3B36B" w14:textId="77777777" w:rsidTr="004858BB">
        <w:trPr>
          <w:trHeight w:val="399"/>
        </w:trPr>
        <w:tc>
          <w:tcPr>
            <w:tcW w:w="4140" w:type="dxa"/>
          </w:tcPr>
          <w:p w14:paraId="102BF3B6" w14:textId="48606164" w:rsidR="004858BB" w:rsidRPr="002B6378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0BBBEC" w14:textId="58CDF7D5" w:rsidR="004858BB" w:rsidRPr="000A3993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CC52DF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4F4B0C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4B0C">
              <w:rPr>
                <w:rFonts w:ascii="Angsana New" w:hAnsi="Angsana New" w:cs="Angsana New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493523B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A87775" w14:textId="3690382A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57FB71A9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443609" w14:textId="50A96D86" w:rsidR="004858BB" w:rsidRPr="00CB375A" w:rsidRDefault="001C551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258,11</w:t>
            </w:r>
            <w:r w:rsidR="000E2781" w:rsidRPr="00CB375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D9E8B6" w14:textId="77777777" w:rsidR="004858BB" w:rsidRPr="00CB375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1681B" w14:textId="27F08C02" w:rsidR="004858BB" w:rsidRPr="00CB375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4858BB" w:rsidRPr="00CB3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</w:tr>
      <w:tr w:rsidR="004858BB" w:rsidRPr="001D520A" w14:paraId="758F7639" w14:textId="77777777" w:rsidTr="004858BB">
        <w:trPr>
          <w:trHeight w:val="399"/>
        </w:trPr>
        <w:tc>
          <w:tcPr>
            <w:tcW w:w="4140" w:type="dxa"/>
          </w:tcPr>
          <w:p w14:paraId="67DFF98D" w14:textId="686F888F" w:rsidR="004858BB" w:rsidRPr="002B6378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1D7F7" w14:textId="6525FF28" w:rsidR="004858BB" w:rsidRPr="000A3993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CC52D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2DF"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48B6FC51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A843F" w14:textId="00E053A3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5BB0300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FD098" w14:textId="3CEF4474" w:rsidR="004858BB" w:rsidRPr="00CB375A" w:rsidRDefault="001C551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3,784</w:t>
            </w:r>
          </w:p>
        </w:tc>
        <w:tc>
          <w:tcPr>
            <w:tcW w:w="270" w:type="dxa"/>
          </w:tcPr>
          <w:p w14:paraId="72620C57" w14:textId="77777777" w:rsidR="004858BB" w:rsidRPr="00CB375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805D7E" w14:textId="25D9A210" w:rsidR="004858BB" w:rsidRPr="00CB375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58BB" w:rsidRPr="00CB3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4858BB" w:rsidRPr="001D520A" w14:paraId="3B302247" w14:textId="77777777" w:rsidTr="004858BB">
        <w:trPr>
          <w:trHeight w:val="399"/>
        </w:trPr>
        <w:tc>
          <w:tcPr>
            <w:tcW w:w="4140" w:type="dxa"/>
          </w:tcPr>
          <w:p w14:paraId="5DAC5BB8" w14:textId="6055B9AF" w:rsidR="004858BB" w:rsidRPr="000A3993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E0A23" w14:textId="627170AC" w:rsidR="004858BB" w:rsidRPr="000A3993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CC52DF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2DF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0B00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27BB9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4E973" w14:textId="6E75BAE4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2C8CA6D6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93337" w14:textId="5778CD45" w:rsidR="004858BB" w:rsidRPr="00CB375A" w:rsidRDefault="001C551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6,41</w:t>
            </w:r>
            <w:r w:rsidR="000E2781" w:rsidRPr="00CB375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5E85CB" w14:textId="77777777" w:rsidR="004858BB" w:rsidRPr="00CB375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F9B27" w14:textId="6217FE7B" w:rsidR="004858BB" w:rsidRPr="00CB375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4858BB" w:rsidRPr="00CB3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</w:tr>
      <w:tr w:rsidR="004858BB" w:rsidRPr="001D520A" w14:paraId="675536E3" w14:textId="77777777" w:rsidTr="004858BB">
        <w:trPr>
          <w:trHeight w:val="399"/>
        </w:trPr>
        <w:tc>
          <w:tcPr>
            <w:tcW w:w="4140" w:type="dxa"/>
          </w:tcPr>
          <w:p w14:paraId="5C62DCDC" w14:textId="6D3635A9" w:rsidR="004858BB" w:rsidRPr="000A3993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64D2" w14:textId="3177D837" w:rsidR="004858BB" w:rsidRPr="000A3993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CC52DF">
              <w:rPr>
                <w:rFonts w:ascii="Angsana New" w:hAnsi="Angsana New" w:cs="Angsana New"/>
                <w:sz w:val="30"/>
                <w:szCs w:val="30"/>
              </w:rPr>
              <w:t>135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52DF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4F4B0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41D483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8261C3" w14:textId="53395ADD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23ED23D9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50389" w14:textId="61E36FFE" w:rsidR="004858BB" w:rsidRPr="00CB375A" w:rsidRDefault="001C551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135,960</w:t>
            </w:r>
          </w:p>
        </w:tc>
        <w:tc>
          <w:tcPr>
            <w:tcW w:w="270" w:type="dxa"/>
          </w:tcPr>
          <w:p w14:paraId="18E59875" w14:textId="77777777" w:rsidR="004858BB" w:rsidRPr="00CB375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67361" w14:textId="5C6CE418" w:rsidR="004858BB" w:rsidRPr="00CB375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858BB" w:rsidRPr="00CB3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  <w:tr w:rsidR="004858BB" w:rsidRPr="001D520A" w14:paraId="7012C8D5" w14:textId="77777777" w:rsidTr="004858BB">
        <w:trPr>
          <w:trHeight w:val="399"/>
        </w:trPr>
        <w:tc>
          <w:tcPr>
            <w:tcW w:w="4140" w:type="dxa"/>
          </w:tcPr>
          <w:p w14:paraId="3E8653BA" w14:textId="6EA39E14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84B" w14:textId="4FD19438" w:rsidR="004858BB" w:rsidRPr="000A3993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5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C5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E721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C5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721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B0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7C32C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7453A" w14:textId="700F1171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41379E8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6CB" w14:textId="4C08EA74" w:rsidR="004858BB" w:rsidRPr="00CB375A" w:rsidRDefault="000E2781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2,789,25</w:t>
            </w:r>
            <w:r w:rsidR="00317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1075FE" w14:textId="77777777" w:rsidR="004858BB" w:rsidRPr="00CB375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8B463F" w14:textId="1978E1BB" w:rsidR="004858BB" w:rsidRPr="00CB375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CB3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</w:t>
            </w:r>
            <w:r w:rsidR="004858BB" w:rsidRPr="00CB3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3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895</w:t>
            </w:r>
          </w:p>
        </w:tc>
      </w:tr>
      <w:tr w:rsidR="004858BB" w:rsidRPr="006B4A7B" w14:paraId="5E353C5E" w14:textId="77777777" w:rsidTr="004858BB">
        <w:trPr>
          <w:trHeight w:val="399"/>
        </w:trPr>
        <w:tc>
          <w:tcPr>
            <w:tcW w:w="4140" w:type="dxa"/>
          </w:tcPr>
          <w:p w14:paraId="12A6E997" w14:textId="3126AE9D" w:rsidR="004858BB" w:rsidRPr="006B4A7B" w:rsidRDefault="004858BB" w:rsidP="0048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A7B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6B4A7B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5C065F" w14:textId="6FD47DD9" w:rsidR="004858BB" w:rsidRPr="006B4A7B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907F7" w:rsidRPr="006B4A7B">
              <w:rPr>
                <w:rFonts w:ascii="Angsana New" w:hAnsi="Angsana New" w:cs="Angsana New"/>
                <w:sz w:val="30"/>
                <w:szCs w:val="30"/>
              </w:rPr>
              <w:t>158,991</w:t>
            </w:r>
            <w:r w:rsidRPr="006B4A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6D2D0C" w14:textId="77777777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660A97" w14:textId="79664880" w:rsidR="004858BB" w:rsidRPr="006B4A7B" w:rsidRDefault="004858BB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12"/>
              <w:rPr>
                <w:rFonts w:ascii="Angsana New" w:hAnsi="Angsana New" w:cs="Angsana New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6B4A7B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Pr="006B4A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6B4A7B">
              <w:rPr>
                <w:rFonts w:ascii="Angsana New" w:hAnsi="Angsana New" w:cs="Angsana New"/>
                <w:sz w:val="30"/>
                <w:szCs w:val="30"/>
              </w:rPr>
              <w:t>373</w:t>
            </w:r>
            <w:r w:rsidRPr="006B4A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B1059E" w14:textId="77777777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7F1114A0" w:rsidR="004858BB" w:rsidRPr="006B4A7B" w:rsidRDefault="000E2781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D0D03" w:rsidRPr="006B4A7B">
              <w:rPr>
                <w:rFonts w:ascii="Angsana New" w:hAnsi="Angsana New" w:cs="Angsana New"/>
                <w:sz w:val="30"/>
                <w:szCs w:val="30"/>
              </w:rPr>
              <w:t>158,98</w:t>
            </w:r>
            <w:r w:rsidR="002C2844" w:rsidRPr="006B4A7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B4A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2A184E" w14:textId="77777777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F35CA0" w14:textId="7C6F5D0D" w:rsidR="004858BB" w:rsidRPr="006B4A7B" w:rsidRDefault="004858BB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sz w:val="30"/>
                <w:szCs w:val="30"/>
              </w:rPr>
              <w:t xml:space="preserve">  (</w:t>
            </w:r>
            <w:r w:rsidR="00A02BFC" w:rsidRPr="006B4A7B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Pr="006B4A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6B4A7B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Pr="006B4A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858BB" w:rsidRPr="006B4A7B" w14:paraId="29D99F8D" w14:textId="77777777" w:rsidTr="004858BB">
        <w:trPr>
          <w:trHeight w:val="399"/>
        </w:trPr>
        <w:tc>
          <w:tcPr>
            <w:tcW w:w="4140" w:type="dxa"/>
          </w:tcPr>
          <w:p w14:paraId="38D1986D" w14:textId="03DEB6C3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8CB0446" w14:textId="3B010A9A" w:rsidR="004858BB" w:rsidRPr="006B4A7B" w:rsidRDefault="00CC52D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B907F7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645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907F7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6F6F97F1" w14:textId="77777777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4E054" w14:textId="6B2FF7B9" w:rsidR="004858BB" w:rsidRPr="006B4A7B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  <w:r w:rsidR="004858BB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4CBEC005" w14:textId="77777777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960EC" w14:textId="4937C232" w:rsidR="004858BB" w:rsidRPr="006B4A7B" w:rsidRDefault="000E2781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ED0D03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D0D03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4A682728" w14:textId="77777777" w:rsidR="004858BB" w:rsidRPr="006B4A7B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192D" w14:textId="5B5400A7" w:rsidR="004858BB" w:rsidRPr="006B4A7B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="004858BB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05B9CE3D" w14:textId="77777777" w:rsidR="004B1F44" w:rsidRPr="006B4A7B" w:rsidRDefault="004B1F44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70"/>
        <w:gridCol w:w="271"/>
        <w:gridCol w:w="992"/>
        <w:gridCol w:w="271"/>
        <w:gridCol w:w="1033"/>
        <w:gridCol w:w="258"/>
        <w:gridCol w:w="1138"/>
      </w:tblGrid>
      <w:tr w:rsidR="007A783C" w:rsidRPr="006B4A7B" w14:paraId="7F36B2D5" w14:textId="77777777" w:rsidTr="00961AC1">
        <w:tc>
          <w:tcPr>
            <w:tcW w:w="2232" w:type="pct"/>
          </w:tcPr>
          <w:p w14:paraId="4474788A" w14:textId="77777777" w:rsidR="007A783C" w:rsidRPr="006B4A7B" w:rsidRDefault="007A783C" w:rsidP="000540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34119D4" w14:textId="77777777" w:rsidR="007A783C" w:rsidRPr="006B4A7B" w:rsidRDefault="007A783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88AFBC" w14:textId="77777777" w:rsidR="007A783C" w:rsidRPr="006B4A7B" w:rsidRDefault="007A783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DCA9159" w14:textId="77777777" w:rsidR="007A783C" w:rsidRPr="006B4A7B" w:rsidRDefault="007A783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8BB" w:rsidRPr="006B4A7B" w14:paraId="28D74EE5" w14:textId="77777777" w:rsidTr="00961AC1">
        <w:tc>
          <w:tcPr>
            <w:tcW w:w="2232" w:type="pct"/>
          </w:tcPr>
          <w:p w14:paraId="2B7216FE" w14:textId="77777777" w:rsidR="004858BB" w:rsidRPr="006B4A7B" w:rsidRDefault="004858BB" w:rsidP="000540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pct"/>
            <w:gridSpan w:val="3"/>
          </w:tcPr>
          <w:p w14:paraId="52E8C5A5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6F32DB2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A2CEEEF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8BB" w:rsidRPr="006B4A7B" w14:paraId="081C0904" w14:textId="77777777" w:rsidTr="00961AC1">
        <w:tc>
          <w:tcPr>
            <w:tcW w:w="2232" w:type="pct"/>
          </w:tcPr>
          <w:p w14:paraId="66FA7BA2" w14:textId="2EBC7901" w:rsidR="004858BB" w:rsidRPr="006B4A7B" w:rsidRDefault="004858BB" w:rsidP="0005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6B4A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1864" w:rsidRPr="006B4A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4A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6B4A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B4A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1864" w:rsidRPr="006B4A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31F78" w:rsidRPr="006B4A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31" w:type="pct"/>
          </w:tcPr>
          <w:p w14:paraId="3265EAE4" w14:textId="72E3049A" w:rsidR="004858BB" w:rsidRPr="006B4A7B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AF0FC08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A017228" w14:textId="1A72217C" w:rsidR="004858BB" w:rsidRPr="006B4A7B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4854BAA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8B47827" w14:textId="420F75DB" w:rsidR="004858BB" w:rsidRPr="006B4A7B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0E7216E9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9E59899" w14:textId="558D6BBC" w:rsidR="004858BB" w:rsidRPr="006B4A7B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858BB" w:rsidRPr="006B4A7B" w14:paraId="1A71B2AB" w14:textId="77777777" w:rsidTr="00961AC1">
        <w:tc>
          <w:tcPr>
            <w:tcW w:w="2232" w:type="pct"/>
          </w:tcPr>
          <w:p w14:paraId="3692935A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302BC6AD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8BB" w:rsidRPr="00E741BF" w14:paraId="4A4D7DC7" w14:textId="77777777" w:rsidTr="00961AC1">
        <w:tc>
          <w:tcPr>
            <w:tcW w:w="2232" w:type="pct"/>
          </w:tcPr>
          <w:p w14:paraId="16DFF91B" w14:textId="024C2AA5" w:rsidR="004858BB" w:rsidRPr="006B4A7B" w:rsidRDefault="004858BB" w:rsidP="0005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 w:rsidRPr="006B4A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29643004" w14:textId="1AE84E21" w:rsidR="004858BB" w:rsidRPr="006B4A7B" w:rsidRDefault="008C7CAA" w:rsidP="00306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4,61</w:t>
            </w:r>
            <w:r w:rsidR="002C2844" w:rsidRPr="006B4A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392CD91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1E4EB6C" w14:textId="5F813726" w:rsidR="004858BB" w:rsidRPr="006B4A7B" w:rsidRDefault="006568ED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  <w:tc>
          <w:tcPr>
            <w:tcW w:w="146" w:type="pct"/>
          </w:tcPr>
          <w:p w14:paraId="36286D78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7FC6943" w14:textId="3FFC37D5" w:rsidR="004858BB" w:rsidRPr="006B4A7B" w:rsidRDefault="008C7CAA" w:rsidP="001C6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4,61</w:t>
            </w:r>
            <w:r w:rsidR="002C2844" w:rsidRPr="006B4A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95F12EC" w14:textId="77777777" w:rsidR="004858BB" w:rsidRPr="006B4A7B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F65AA93" w14:textId="34249D0E" w:rsidR="004858BB" w:rsidRPr="002C29BC" w:rsidRDefault="006568ED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</w:tr>
    </w:tbl>
    <w:p w14:paraId="7E1FF7CB" w14:textId="2AD07056" w:rsidR="004858BB" w:rsidRDefault="004858BB" w:rsidP="004B1F44">
      <w:pPr>
        <w:rPr>
          <w:rFonts w:ascii="Angsana New" w:hAnsi="Angsana New" w:cs="Angsana New"/>
          <w:sz w:val="30"/>
          <w:szCs w:val="30"/>
        </w:rPr>
      </w:pPr>
    </w:p>
    <w:p w14:paraId="451C563C" w14:textId="77777777" w:rsidR="007A783C" w:rsidRDefault="007A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D13C4C" w14:textId="4258009D" w:rsidR="00D762E4" w:rsidRPr="00A648B5" w:rsidRDefault="00B30C51" w:rsidP="00571E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762E4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D762E4" w:rsidRPr="00A648B5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05AA1BD6" w14:textId="69FA9185" w:rsidR="00D762E4" w:rsidRPr="00961AC1" w:rsidRDefault="00D762E4" w:rsidP="00D762E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D762E4" w:rsidRPr="00A245D0" w14:paraId="53509687" w14:textId="77777777" w:rsidTr="003020EB">
        <w:trPr>
          <w:trHeight w:val="385"/>
          <w:tblHeader/>
        </w:trPr>
        <w:tc>
          <w:tcPr>
            <w:tcW w:w="3951" w:type="dxa"/>
          </w:tcPr>
          <w:p w14:paraId="36E160C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4A9964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EB8F21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6DEE44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FE8DC19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E4" w:rsidRPr="00A245D0" w14:paraId="5AD02107" w14:textId="77777777" w:rsidTr="003020EB">
        <w:trPr>
          <w:trHeight w:val="385"/>
          <w:tblHeader/>
        </w:trPr>
        <w:tc>
          <w:tcPr>
            <w:tcW w:w="3951" w:type="dxa"/>
          </w:tcPr>
          <w:p w14:paraId="55ABA52A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4EC1A3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0B6A7A4" w14:textId="15E47F56" w:rsidR="00D762E4" w:rsidRPr="00A245D0" w:rsidRDefault="004A02D2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A4A1B7D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0D6D3D" w14:textId="3D92B678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6624AD67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1D2601" w14:textId="19999656" w:rsidR="00D762E4" w:rsidRPr="00A245D0" w:rsidRDefault="004A02D2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0147C930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39FDDB3A" w14:textId="183FDBC7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62E4" w:rsidRPr="00A245D0" w14:paraId="6209D704" w14:textId="77777777" w:rsidTr="003020EB">
        <w:trPr>
          <w:trHeight w:val="385"/>
          <w:tblHeader/>
        </w:trPr>
        <w:tc>
          <w:tcPr>
            <w:tcW w:w="3951" w:type="dxa"/>
          </w:tcPr>
          <w:p w14:paraId="7D8FF07E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0A01A5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8EDD1C3" w14:textId="78136AD3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694EFDE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AC3032C" w14:textId="4B5D2E7B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65D7BA3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5CEF16" w14:textId="6538B63C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74CF4C8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5E579C08" w14:textId="557276E4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762E4" w:rsidRPr="00A245D0" w14:paraId="68CCDCB4" w14:textId="77777777" w:rsidTr="003020EB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E8A94D0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57BB9AB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468EA140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7E2" w:rsidRPr="00A245D0" w14:paraId="2A1C6E0D" w14:textId="77777777" w:rsidTr="00AE6581">
        <w:trPr>
          <w:trHeight w:val="399"/>
        </w:trPr>
        <w:tc>
          <w:tcPr>
            <w:tcW w:w="3951" w:type="dxa"/>
          </w:tcPr>
          <w:p w14:paraId="163BD809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10DB814D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FC2B02" w14:textId="0A4A8455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84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1,904,444</w:t>
            </w:r>
          </w:p>
        </w:tc>
        <w:tc>
          <w:tcPr>
            <w:tcW w:w="236" w:type="dxa"/>
          </w:tcPr>
          <w:p w14:paraId="180AC2DF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FE2A200" w14:textId="14006C0B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1" w:type="dxa"/>
          </w:tcPr>
          <w:p w14:paraId="646DD4A8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841835" w14:textId="62C4E1CE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1,904,444</w:t>
            </w:r>
          </w:p>
        </w:tc>
        <w:tc>
          <w:tcPr>
            <w:tcW w:w="280" w:type="dxa"/>
          </w:tcPr>
          <w:p w14:paraId="3AA187AA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1DE5980" w14:textId="27CFFDD0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7757E2" w:rsidRPr="00A245D0" w14:paraId="5141B0E4" w14:textId="77777777" w:rsidTr="00AE6581">
        <w:trPr>
          <w:trHeight w:val="399"/>
        </w:trPr>
        <w:tc>
          <w:tcPr>
            <w:tcW w:w="3951" w:type="dxa"/>
          </w:tcPr>
          <w:p w14:paraId="1FB6A771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3D424ECD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3D5E384" w14:textId="50F5E5D0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236" w:type="dxa"/>
          </w:tcPr>
          <w:p w14:paraId="2F861F03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7608AAF" w14:textId="2BE89181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41" w:type="dxa"/>
          </w:tcPr>
          <w:p w14:paraId="5DB5382F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C395066" w14:textId="1B2A57EA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280" w:type="dxa"/>
          </w:tcPr>
          <w:p w14:paraId="0DCE0D0F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4D7AE2C" w14:textId="0444E2A9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7757E2" w:rsidRPr="00A245D0" w14:paraId="77DEA310" w14:textId="77777777" w:rsidTr="00AE6581">
        <w:trPr>
          <w:trHeight w:val="399"/>
        </w:trPr>
        <w:tc>
          <w:tcPr>
            <w:tcW w:w="3951" w:type="dxa"/>
          </w:tcPr>
          <w:p w14:paraId="1BF1F755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2CAA3AA4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98795A" w14:textId="17A74211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236" w:type="dxa"/>
          </w:tcPr>
          <w:p w14:paraId="09742806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83015BE" w14:textId="13BB5071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41" w:type="dxa"/>
          </w:tcPr>
          <w:p w14:paraId="77BEF043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143D29" w14:textId="581BA2DA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280" w:type="dxa"/>
          </w:tcPr>
          <w:p w14:paraId="6A7B53CA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4A5D01" w14:textId="5357B39C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7757E2" w:rsidRPr="00A245D0" w14:paraId="0E739CF9" w14:textId="77777777" w:rsidTr="00AE6581">
        <w:trPr>
          <w:trHeight w:val="399"/>
        </w:trPr>
        <w:tc>
          <w:tcPr>
            <w:tcW w:w="3951" w:type="dxa"/>
          </w:tcPr>
          <w:p w14:paraId="33228364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4E17606E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B3247" w14:textId="023E4901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1,910,470</w:t>
            </w:r>
          </w:p>
        </w:tc>
        <w:tc>
          <w:tcPr>
            <w:tcW w:w="236" w:type="dxa"/>
          </w:tcPr>
          <w:p w14:paraId="0124B13A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77AFB30B" w14:textId="71C9A5BD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41" w:type="dxa"/>
          </w:tcPr>
          <w:p w14:paraId="2A7496F3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A126" w14:textId="719ACA86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1,910,470</w:t>
            </w:r>
          </w:p>
        </w:tc>
        <w:tc>
          <w:tcPr>
            <w:tcW w:w="280" w:type="dxa"/>
          </w:tcPr>
          <w:p w14:paraId="1966037A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9A01C89" w14:textId="23C93DE5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</w:tr>
      <w:tr w:rsidR="007757E2" w:rsidRPr="00A245D0" w14:paraId="7492CA6F" w14:textId="77777777" w:rsidTr="00AE6581">
        <w:trPr>
          <w:trHeight w:val="399"/>
        </w:trPr>
        <w:tc>
          <w:tcPr>
            <w:tcW w:w="3951" w:type="dxa"/>
          </w:tcPr>
          <w:p w14:paraId="0459B0D6" w14:textId="77777777" w:rsidR="007757E2" w:rsidRPr="00A245D0" w:rsidRDefault="007757E2" w:rsidP="007757E2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239" w:type="dxa"/>
          </w:tcPr>
          <w:p w14:paraId="7FE1B3F1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1938" w14:textId="0BB7DCD8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36" w:type="dxa"/>
          </w:tcPr>
          <w:p w14:paraId="5AF125C6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043121D" w14:textId="66E9D458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81AE608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7B8B8" w14:textId="3B5DC180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80" w:type="dxa"/>
          </w:tcPr>
          <w:p w14:paraId="2C762F54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D02841A" w14:textId="175CC813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57E2" w:rsidRPr="00A245D0" w14:paraId="6ED8D3A7" w14:textId="77777777" w:rsidTr="00AE6581">
        <w:trPr>
          <w:trHeight w:val="399"/>
        </w:trPr>
        <w:tc>
          <w:tcPr>
            <w:tcW w:w="3951" w:type="dxa"/>
          </w:tcPr>
          <w:p w14:paraId="3E6D013B" w14:textId="77777777" w:rsidR="007757E2" w:rsidRPr="00A245D0" w:rsidRDefault="007757E2" w:rsidP="007757E2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76D5067A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6728D" w14:textId="4261E19E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1,910,319</w:t>
            </w:r>
          </w:p>
        </w:tc>
        <w:tc>
          <w:tcPr>
            <w:tcW w:w="236" w:type="dxa"/>
          </w:tcPr>
          <w:p w14:paraId="26456B5C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45D9F" w14:textId="293DACD9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41" w:type="dxa"/>
          </w:tcPr>
          <w:p w14:paraId="03F87542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05F1" w14:textId="7BAE85CC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1,910,319</w:t>
            </w:r>
          </w:p>
        </w:tc>
        <w:tc>
          <w:tcPr>
            <w:tcW w:w="280" w:type="dxa"/>
          </w:tcPr>
          <w:p w14:paraId="216BEBC2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03908" w14:textId="7151A8EF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7757E2" w:rsidRPr="00961AC1" w14:paraId="67B60C61" w14:textId="77777777" w:rsidTr="004C7002">
        <w:trPr>
          <w:trHeight w:val="242"/>
        </w:trPr>
        <w:tc>
          <w:tcPr>
            <w:tcW w:w="3951" w:type="dxa"/>
          </w:tcPr>
          <w:p w14:paraId="0F3C8F27" w14:textId="77777777" w:rsidR="007757E2" w:rsidRPr="00961AC1" w:rsidRDefault="007757E2" w:rsidP="007757E2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14C8AC9" w14:textId="77777777" w:rsidR="007757E2" w:rsidRPr="00961AC1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74FCAA" w14:textId="77777777" w:rsidR="007757E2" w:rsidRPr="00961AC1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DCFB6" w14:textId="77777777" w:rsidR="007757E2" w:rsidRPr="00961AC1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73E65DAB" w14:textId="77777777" w:rsidR="007757E2" w:rsidRPr="00961AC1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7A46054" w14:textId="77777777" w:rsidR="007757E2" w:rsidRPr="00961AC1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10766C" w14:textId="77777777" w:rsidR="007757E2" w:rsidRPr="00961AC1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1A9BC309" w14:textId="77777777" w:rsidR="007757E2" w:rsidRPr="00961AC1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6495F3C7" w14:textId="77777777" w:rsidR="007757E2" w:rsidRPr="00961AC1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57E2" w:rsidRPr="00A245D0" w14:paraId="111E5A9F" w14:textId="77777777" w:rsidTr="003020EB">
        <w:trPr>
          <w:trHeight w:val="399"/>
        </w:trPr>
        <w:tc>
          <w:tcPr>
            <w:tcW w:w="3951" w:type="dxa"/>
          </w:tcPr>
          <w:p w14:paraId="3BC69C02" w14:textId="77777777" w:rsidR="007757E2" w:rsidRDefault="007757E2" w:rsidP="007757E2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4E05E571" w14:textId="3132A541" w:rsidR="007757E2" w:rsidRPr="00A245D0" w:rsidRDefault="007757E2" w:rsidP="007757E2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39" w:type="dxa"/>
          </w:tcPr>
          <w:p w14:paraId="533FF1B9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57291F98" w14:textId="77777777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FADFECE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  <w:shd w:val="clear" w:color="auto" w:fill="auto"/>
            <w:vAlign w:val="bottom"/>
          </w:tcPr>
          <w:p w14:paraId="311516F4" w14:textId="77777777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7E2" w:rsidRPr="00A245D0" w14:paraId="6A0478F4" w14:textId="77777777" w:rsidTr="004C7002">
        <w:trPr>
          <w:trHeight w:val="399"/>
        </w:trPr>
        <w:tc>
          <w:tcPr>
            <w:tcW w:w="3951" w:type="dxa"/>
          </w:tcPr>
          <w:p w14:paraId="16DE8C94" w14:textId="77B69FBC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72C3D7EA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E3F1727" w14:textId="7E05C86F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56829C8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7817A5BC" w14:textId="4BCF3B72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E3E1376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7D5A93" w14:textId="6F9AD672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5A08A8E5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19443DD3" w14:textId="067E090C" w:rsidR="007757E2" w:rsidRPr="00A245D0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757E2" w:rsidRPr="00A245D0" w14:paraId="2F2E23D7" w14:textId="77777777" w:rsidTr="004C7002">
        <w:trPr>
          <w:trHeight w:val="399"/>
        </w:trPr>
        <w:tc>
          <w:tcPr>
            <w:tcW w:w="3951" w:type="dxa"/>
          </w:tcPr>
          <w:p w14:paraId="2BC729D6" w14:textId="77777777" w:rsidR="007757E2" w:rsidRPr="00E741BF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29CB84F" w14:textId="77777777" w:rsidR="007757E2" w:rsidRPr="00A245D0" w:rsidRDefault="007757E2" w:rsidP="0077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06" w:type="dxa"/>
            <w:gridSpan w:val="8"/>
            <w:shd w:val="clear" w:color="auto" w:fill="auto"/>
          </w:tcPr>
          <w:p w14:paraId="5B1AD36F" w14:textId="6A5DEF4A" w:rsidR="007757E2" w:rsidRPr="000B294D" w:rsidRDefault="007757E2" w:rsidP="00775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4AB" w:rsidRPr="00A245D0" w14:paraId="0DB60BD6" w14:textId="77777777" w:rsidTr="003020EB">
        <w:trPr>
          <w:trHeight w:val="399"/>
        </w:trPr>
        <w:tc>
          <w:tcPr>
            <w:tcW w:w="3951" w:type="dxa"/>
          </w:tcPr>
          <w:p w14:paraId="11C52956" w14:textId="02C4391C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53CF8C47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C4556EF" w14:textId="00E35B6C" w:rsidR="00A444AB" w:rsidRPr="000B294D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10,001,932</w:t>
            </w:r>
          </w:p>
        </w:tc>
        <w:tc>
          <w:tcPr>
            <w:tcW w:w="236" w:type="dxa"/>
          </w:tcPr>
          <w:p w14:paraId="6B24F22D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36BA302" w14:textId="0EEC0E9C" w:rsidR="00A444AB" w:rsidRPr="000B294D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</w:t>
            </w:r>
            <w:r w:rsidR="00C868D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68D9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F444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359448A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2A7408B" w14:textId="763F0D0A" w:rsidR="00A444AB" w:rsidRPr="000B294D" w:rsidRDefault="00A444AB" w:rsidP="00EA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868D9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68D9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80" w:type="dxa"/>
          </w:tcPr>
          <w:p w14:paraId="0563E93E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F7B3B5" w14:textId="41686A43" w:rsidR="00A444AB" w:rsidRPr="000B294D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</w:t>
            </w:r>
            <w:r w:rsidR="00C868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68D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AF44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44AB" w:rsidRPr="00A245D0" w14:paraId="0FE504AE" w14:textId="77777777" w:rsidTr="003020EB">
        <w:trPr>
          <w:trHeight w:val="399"/>
        </w:trPr>
        <w:tc>
          <w:tcPr>
            <w:tcW w:w="3951" w:type="dxa"/>
          </w:tcPr>
          <w:p w14:paraId="20BC9BDE" w14:textId="3D2776A0" w:rsidR="00A444AB" w:rsidRPr="00A245D0" w:rsidRDefault="00F97CEF" w:rsidP="000D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</w:t>
            </w:r>
            <w:r w:rsidR="006D65A7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จาก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</w:t>
            </w:r>
            <w:r w:rsidR="006D65A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br/>
            </w:r>
            <w:r w:rsidR="006D65A7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7EB449AB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23E6" w14:textId="2D36EA72" w:rsidR="00A444AB" w:rsidRPr="00A245D0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(905)</w:t>
            </w:r>
          </w:p>
        </w:tc>
        <w:tc>
          <w:tcPr>
            <w:tcW w:w="236" w:type="dxa"/>
          </w:tcPr>
          <w:p w14:paraId="401D1548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6C6461F" w14:textId="48245DBA" w:rsidR="00A444AB" w:rsidRPr="00A245D0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39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(35,8</w:t>
            </w:r>
            <w:r w:rsidR="001005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F7CDA5E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23073" w14:textId="60945BD7" w:rsidR="00A444AB" w:rsidRPr="00A245D0" w:rsidRDefault="00A444AB" w:rsidP="00EA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(905)</w:t>
            </w:r>
          </w:p>
        </w:tc>
        <w:tc>
          <w:tcPr>
            <w:tcW w:w="280" w:type="dxa"/>
          </w:tcPr>
          <w:p w14:paraId="51997F9F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8C1DA6C" w14:textId="2734F21D" w:rsidR="00A444AB" w:rsidRPr="00A245D0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(35,8</w:t>
            </w:r>
            <w:r w:rsidR="001005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44AB" w:rsidRPr="00A245D0" w14:paraId="3DCB6714" w14:textId="77777777" w:rsidTr="003020EB">
        <w:trPr>
          <w:trHeight w:val="399"/>
        </w:trPr>
        <w:tc>
          <w:tcPr>
            <w:tcW w:w="3951" w:type="dxa"/>
          </w:tcPr>
          <w:p w14:paraId="5FF13777" w14:textId="77777777" w:rsidR="00A444AB" w:rsidRPr="00A245D0" w:rsidRDefault="00A444AB" w:rsidP="00A444A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43E9A92C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BC7C3" w14:textId="2ECCD156" w:rsidR="00A444AB" w:rsidRPr="00A245D0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10,001,027</w:t>
            </w:r>
          </w:p>
        </w:tc>
        <w:tc>
          <w:tcPr>
            <w:tcW w:w="236" w:type="dxa"/>
          </w:tcPr>
          <w:p w14:paraId="3CFB6852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DB99" w14:textId="0F3F1978" w:rsidR="00A444AB" w:rsidRPr="00A245D0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</w:t>
            </w:r>
            <w:r w:rsidR="00DF1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22,637</w:t>
            </w:r>
          </w:p>
        </w:tc>
        <w:tc>
          <w:tcPr>
            <w:tcW w:w="241" w:type="dxa"/>
          </w:tcPr>
          <w:p w14:paraId="413E2CD6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AE6B0" w14:textId="53146947" w:rsidR="00A444AB" w:rsidRPr="009A612B" w:rsidRDefault="00A444AB" w:rsidP="00EA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DF1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1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80" w:type="dxa"/>
          </w:tcPr>
          <w:p w14:paraId="1980925B" w14:textId="77777777" w:rsidR="00A444AB" w:rsidRPr="00A245D0" w:rsidRDefault="00A444AB" w:rsidP="00A4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B6B2C" w14:textId="05E7A455" w:rsidR="00A444AB" w:rsidRPr="00A245D0" w:rsidRDefault="00A444AB" w:rsidP="00A44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</w:t>
            </w:r>
            <w:r w:rsidR="00DF1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44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1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</w:tr>
    </w:tbl>
    <w:p w14:paraId="4CAD7EAC" w14:textId="77777777" w:rsidR="00D762E4" w:rsidRPr="00961AC1" w:rsidRDefault="00D762E4" w:rsidP="001E641E">
      <w:pPr>
        <w:ind w:left="540"/>
        <w:rPr>
          <w:rFonts w:ascii="Angsana New" w:hAnsi="Angsana New" w:cs="Angsana New"/>
          <w:sz w:val="30"/>
          <w:szCs w:val="30"/>
          <w:lang w:val="en-GB"/>
        </w:rPr>
      </w:pPr>
    </w:p>
    <w:p w14:paraId="1CF529CF" w14:textId="4DFAFA4B" w:rsidR="00D762E4" w:rsidRDefault="001E641E" w:rsidP="005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="00A648B5">
        <w:rPr>
          <w:rFonts w:ascii="Angsana New" w:hAnsi="Angsana New" w:cs="Angsana New"/>
          <w:sz w:val="30"/>
          <w:szCs w:val="30"/>
        </w:rPr>
        <w:t xml:space="preserve"> </w:t>
      </w:r>
      <w:r w:rsidR="00111D2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A648B5">
        <w:rPr>
          <w:rFonts w:ascii="Angsana New" w:hAnsi="Angsana New" w:cs="Angsana New" w:hint="cs"/>
          <w:sz w:val="30"/>
          <w:szCs w:val="30"/>
          <w:cs/>
        </w:rPr>
        <w:t>ยน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</w:t>
      </w:r>
      <w:r w:rsidRPr="006540A7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บริษัทมีเจ้าหนี้ทรัสต์รีซีทจำนวน </w:t>
      </w:r>
      <w:r w:rsidR="00CB37DD" w:rsidRPr="006540A7">
        <w:rPr>
          <w:rFonts w:ascii="Angsana New" w:hAnsi="Angsana New" w:cs="Angsana New"/>
          <w:sz w:val="30"/>
          <w:szCs w:val="30"/>
        </w:rPr>
        <w:t>2,129</w:t>
      </w:r>
      <w:r w:rsidR="00953B03" w:rsidRPr="006540A7">
        <w:rPr>
          <w:rFonts w:ascii="Angsana New" w:hAnsi="Angsana New" w:cs="Angsana New"/>
          <w:sz w:val="30"/>
          <w:szCs w:val="30"/>
        </w:rPr>
        <w:t>.</w:t>
      </w:r>
      <w:r w:rsidR="00CB37DD" w:rsidRPr="006540A7">
        <w:rPr>
          <w:rFonts w:ascii="Angsana New" w:hAnsi="Angsana New" w:cs="Angsana New"/>
          <w:sz w:val="30"/>
          <w:szCs w:val="30"/>
        </w:rPr>
        <w:t>1</w:t>
      </w:r>
      <w:r w:rsidR="00953B03" w:rsidRPr="006540A7">
        <w:rPr>
          <w:rFonts w:ascii="Angsana New" w:hAnsi="Angsana New" w:cs="Angsana New"/>
          <w:sz w:val="30"/>
          <w:szCs w:val="30"/>
        </w:rPr>
        <w:t xml:space="preserve"> </w:t>
      </w:r>
      <w:r w:rsidRPr="006540A7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6540A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="00A02BFC" w:rsidRPr="006540A7">
        <w:rPr>
          <w:rFonts w:ascii="Angsana New" w:hAnsi="Angsana New" w:cs="Angsana New"/>
          <w:i/>
          <w:iCs/>
          <w:sz w:val="30"/>
          <w:szCs w:val="30"/>
        </w:rPr>
        <w:t>31</w:t>
      </w:r>
      <w:r w:rsidRPr="006540A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6540A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="00A02BFC" w:rsidRPr="006540A7">
        <w:rPr>
          <w:rFonts w:ascii="Angsana New" w:hAnsi="Angsana New" w:cs="Angsana New"/>
          <w:i/>
          <w:iCs/>
          <w:sz w:val="30"/>
          <w:szCs w:val="30"/>
        </w:rPr>
        <w:t>2563</w:t>
      </w:r>
      <w:r w:rsidRPr="006540A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="00A02BFC" w:rsidRPr="006540A7">
        <w:rPr>
          <w:rFonts w:ascii="Angsana New" w:hAnsi="Angsana New" w:cs="Angsana New"/>
          <w:i/>
          <w:iCs/>
          <w:sz w:val="30"/>
          <w:szCs w:val="30"/>
        </w:rPr>
        <w:t>559</w:t>
      </w:r>
      <w:r w:rsidR="00B06BC5" w:rsidRPr="006540A7">
        <w:rPr>
          <w:rFonts w:ascii="Angsana New" w:hAnsi="Angsana New" w:cs="Angsana New"/>
          <w:i/>
          <w:iCs/>
          <w:sz w:val="30"/>
          <w:szCs w:val="30"/>
          <w:lang w:val="en-GB"/>
        </w:rPr>
        <w:t>.</w:t>
      </w:r>
      <w:r w:rsidR="00A02BFC" w:rsidRPr="006540A7">
        <w:rPr>
          <w:rFonts w:ascii="Angsana New" w:hAnsi="Angsana New" w:cs="Angsana New"/>
          <w:i/>
          <w:iCs/>
          <w:sz w:val="30"/>
          <w:szCs w:val="30"/>
        </w:rPr>
        <w:t>5</w:t>
      </w:r>
      <w:r w:rsidR="00A648B5" w:rsidRPr="006540A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Pr="006540A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6540A7">
        <w:rPr>
          <w:rFonts w:ascii="Angsana New" w:hAnsi="Angsana New" w:cs="Angsana New"/>
          <w:sz w:val="30"/>
          <w:szCs w:val="30"/>
          <w:cs/>
          <w:lang w:val="en-GB"/>
        </w:rPr>
        <w:t xml:space="preserve">โดยมีอัตราดอกเบี้ยร้อยละ </w:t>
      </w:r>
      <w:r w:rsidR="00A02BFC" w:rsidRPr="006540A7">
        <w:rPr>
          <w:rFonts w:ascii="Angsana New" w:hAnsi="Angsana New" w:cs="Angsana New"/>
          <w:sz w:val="30"/>
          <w:szCs w:val="30"/>
        </w:rPr>
        <w:t>0</w:t>
      </w:r>
      <w:r w:rsidRPr="006540A7">
        <w:rPr>
          <w:rFonts w:ascii="Angsana New" w:hAnsi="Angsana New" w:cs="Angsana New"/>
          <w:sz w:val="30"/>
          <w:szCs w:val="30"/>
          <w:lang w:val="en-GB"/>
        </w:rPr>
        <w:t>.</w:t>
      </w:r>
      <w:r w:rsidR="00A02BFC" w:rsidRPr="006540A7">
        <w:rPr>
          <w:rFonts w:ascii="Angsana New" w:hAnsi="Angsana New" w:cs="Angsana New"/>
          <w:sz w:val="30"/>
          <w:szCs w:val="30"/>
        </w:rPr>
        <w:t>50</w:t>
      </w:r>
      <w:r w:rsidRPr="006540A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71E1B" w:rsidRPr="006540A7">
        <w:rPr>
          <w:rFonts w:ascii="Angsana New" w:hAnsi="Angsana New" w:cs="Angsana New" w:hint="cs"/>
          <w:sz w:val="30"/>
          <w:szCs w:val="30"/>
          <w:cs/>
          <w:lang w:val="en-GB"/>
        </w:rPr>
        <w:t>ถึง ร้อยละ</w:t>
      </w:r>
      <w:r w:rsidRPr="006540A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BB77E7" w:rsidRPr="006540A7">
        <w:rPr>
          <w:rFonts w:ascii="Angsana New" w:hAnsi="Angsana New" w:cs="Angsana New"/>
          <w:sz w:val="30"/>
          <w:szCs w:val="30"/>
          <w:lang w:val="en-GB"/>
        </w:rPr>
        <w:t>2.</w:t>
      </w:r>
      <w:r w:rsidR="00227C59" w:rsidRPr="006540A7">
        <w:rPr>
          <w:rFonts w:ascii="Angsana New" w:hAnsi="Angsana New" w:cs="Angsana New"/>
          <w:sz w:val="30"/>
          <w:szCs w:val="30"/>
          <w:lang w:val="en-GB"/>
        </w:rPr>
        <w:t>50</w:t>
      </w:r>
      <w:r w:rsidR="00BB77E7" w:rsidRPr="006540A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2674B" w:rsidRPr="006540A7">
        <w:rPr>
          <w:rFonts w:ascii="Angsana New" w:hAnsi="Angsana New" w:cs="Angsana New" w:hint="cs"/>
          <w:sz w:val="30"/>
          <w:szCs w:val="30"/>
          <w:cs/>
          <w:lang w:val="en-GB"/>
        </w:rPr>
        <w:t>ต่อปี</w:t>
      </w:r>
      <w:r w:rsidRPr="006540A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(</w:t>
      </w:r>
      <w:r w:rsidR="00A02BFC" w:rsidRPr="006540A7">
        <w:rPr>
          <w:rFonts w:ascii="Angsana New" w:hAnsi="Angsana New" w:cs="Angsana New"/>
          <w:i/>
          <w:iCs/>
          <w:sz w:val="30"/>
          <w:szCs w:val="30"/>
        </w:rPr>
        <w:t>31</w:t>
      </w:r>
      <w:r w:rsidRPr="006540A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6540A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ธันวาคม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2563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ร้อยละ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1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.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65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ถึงร้อยละ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1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.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70</w:t>
      </w:r>
      <w:r w:rsidR="00A648B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>
        <w:rPr>
          <w:rFonts w:ascii="Angsana New" w:hAnsi="Angsana New" w:cs="Angsana New" w:hint="cs"/>
          <w:sz w:val="30"/>
          <w:szCs w:val="30"/>
          <w:cs/>
          <w:lang w:val="en-GB"/>
        </w:rPr>
        <w:t>์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จนกว่าจะมีการจ่ายชำระเจ้าหนี้ทรัสต์รีซีทให้แก่ธนาคารพาณิชย์</w:t>
      </w:r>
      <w:r w:rsidR="00D762E4">
        <w:rPr>
          <w:rFonts w:ascii="Angsana New" w:hAnsi="Angsana New" w:cs="Angsana New"/>
          <w:sz w:val="30"/>
          <w:szCs w:val="30"/>
        </w:rPr>
        <w:br w:type="page"/>
      </w:r>
    </w:p>
    <w:p w14:paraId="19C4EB4E" w14:textId="77777777" w:rsidR="00B30C51" w:rsidRPr="001D520A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B30C51" w:rsidRPr="001D520A" w:rsidSect="00C77FC0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4"/>
          <w:cols w:space="708"/>
          <w:docGrid w:linePitch="360"/>
        </w:sectPr>
      </w:pPr>
    </w:p>
    <w:p w14:paraId="4D0953CD" w14:textId="493BCA96" w:rsidR="00804175" w:rsidRPr="00EC1E01" w:rsidRDefault="00D75CE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EC1E01">
        <w:rPr>
          <w:rFonts w:ascii="Angsana New" w:hAnsi="Angsana New" w:cs="Angsana New"/>
          <w:sz w:val="30"/>
          <w:szCs w:val="30"/>
          <w:u w:val="none"/>
          <w:cs/>
        </w:rPr>
        <w:t>เงินลงทุนในบริษัท</w:t>
      </w:r>
      <w:r w:rsidR="006E7605">
        <w:rPr>
          <w:rFonts w:ascii="Angsana New" w:hAnsi="Angsana New" w:cs="Angsana New" w:hint="cs"/>
          <w:sz w:val="30"/>
          <w:szCs w:val="30"/>
          <w:u w:val="none"/>
          <w:cs/>
        </w:rPr>
        <w:t>ย่อย</w:t>
      </w:r>
    </w:p>
    <w:p w14:paraId="6931B6C2" w14:textId="65E12F99" w:rsidR="00C32630" w:rsidRDefault="00C32630" w:rsidP="00C32630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pPr w:leftFromText="180" w:rightFromText="180" w:vertAnchor="text" w:horzAnchor="margin" w:tblpX="360" w:tblpY="47"/>
        <w:tblW w:w="1423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905"/>
        <w:gridCol w:w="234"/>
        <w:gridCol w:w="946"/>
        <w:gridCol w:w="235"/>
        <w:gridCol w:w="953"/>
        <w:gridCol w:w="237"/>
        <w:gridCol w:w="1005"/>
        <w:gridCol w:w="235"/>
        <w:gridCol w:w="917"/>
        <w:gridCol w:w="235"/>
        <w:gridCol w:w="953"/>
        <w:gridCol w:w="235"/>
        <w:gridCol w:w="917"/>
        <w:gridCol w:w="235"/>
        <w:gridCol w:w="953"/>
        <w:gridCol w:w="235"/>
        <w:gridCol w:w="902"/>
        <w:gridCol w:w="178"/>
        <w:gridCol w:w="937"/>
      </w:tblGrid>
      <w:tr w:rsidR="006E7605" w:rsidRPr="00A46963" w14:paraId="1186E26D" w14:textId="77777777" w:rsidTr="00EF35EE">
        <w:trPr>
          <w:cantSplit/>
          <w:trHeight w:val="174"/>
          <w:tblHeader/>
        </w:trPr>
        <w:tc>
          <w:tcPr>
            <w:tcW w:w="2790" w:type="dxa"/>
            <w:gridSpan w:val="2"/>
            <w:vAlign w:val="bottom"/>
          </w:tcPr>
          <w:p w14:paraId="1697225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3F0DB9AD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0C98F9A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63AEC41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42A5EF0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7" w:type="dxa"/>
            <w:gridSpan w:val="11"/>
            <w:vAlign w:val="bottom"/>
          </w:tcPr>
          <w:p w14:paraId="72CF308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7605" w:rsidRPr="00A46963" w14:paraId="2F014A03" w14:textId="77777777" w:rsidTr="00EF35EE">
        <w:trPr>
          <w:cantSplit/>
          <w:trHeight w:val="549"/>
          <w:tblHeader/>
        </w:trPr>
        <w:tc>
          <w:tcPr>
            <w:tcW w:w="1710" w:type="dxa"/>
            <w:vAlign w:val="bottom"/>
          </w:tcPr>
          <w:p w14:paraId="7EA92877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82584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</w:t>
            </w:r>
          </w:p>
          <w:p w14:paraId="3580E612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2085" w:type="dxa"/>
            <w:gridSpan w:val="3"/>
            <w:vAlign w:val="bottom"/>
          </w:tcPr>
          <w:p w14:paraId="2D07115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032FFC9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62F8D34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7ECD9EF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1582A3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1E59758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vAlign w:val="bottom"/>
          </w:tcPr>
          <w:p w14:paraId="68FD755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8B22C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AC32C6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05" w:type="dxa"/>
            <w:gridSpan w:val="3"/>
          </w:tcPr>
          <w:p w14:paraId="4C8A3C29" w14:textId="77777777" w:rsidR="006E7605" w:rsidRPr="00A46963" w:rsidRDefault="006E7605" w:rsidP="00EF35EE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32D0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  <w:r w:rsidRPr="00A469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5" w:type="dxa"/>
          </w:tcPr>
          <w:p w14:paraId="2E6A368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17" w:type="dxa"/>
            <w:gridSpan w:val="3"/>
          </w:tcPr>
          <w:p w14:paraId="3BBAB894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47CFF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6E7605" w:rsidRPr="00A46963" w14:paraId="07B2CCDE" w14:textId="77777777" w:rsidTr="00EF35EE">
        <w:trPr>
          <w:cantSplit/>
          <w:trHeight w:val="437"/>
          <w:tblHeader/>
        </w:trPr>
        <w:tc>
          <w:tcPr>
            <w:tcW w:w="1710" w:type="dxa"/>
          </w:tcPr>
          <w:p w14:paraId="5F81196C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9373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3A89651F" w14:textId="4D04322E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111D2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234" w:type="dxa"/>
          </w:tcPr>
          <w:p w14:paraId="43F92C34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4921ADD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2C1700FA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098D3191" w14:textId="284C8D1A" w:rsidR="006E7605" w:rsidRPr="00A46963" w:rsidRDefault="00111D26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37" w:type="dxa"/>
          </w:tcPr>
          <w:p w14:paraId="08B34AB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6146FDF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7B88D2C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B0A0589" w14:textId="45EEEEE2" w:rsidR="006E7605" w:rsidRPr="00A46963" w:rsidRDefault="00111D26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35" w:type="dxa"/>
          </w:tcPr>
          <w:p w14:paraId="5A83474A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7952B8A6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75829F2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F2190B0" w14:textId="4BA4FC95" w:rsidR="006E7605" w:rsidRPr="00A46963" w:rsidRDefault="00111D26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35" w:type="dxa"/>
          </w:tcPr>
          <w:p w14:paraId="35B875D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008DCB5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5ABF9E34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250E8E" w14:textId="68149B8E" w:rsidR="006E7605" w:rsidRPr="00A46963" w:rsidRDefault="00111D26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1CAC1E7A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1219ED57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E7605" w:rsidRPr="00A46963" w14:paraId="5D37450B" w14:textId="77777777" w:rsidTr="00EF35EE">
        <w:trPr>
          <w:cantSplit/>
          <w:trHeight w:val="180"/>
          <w:tblHeader/>
        </w:trPr>
        <w:tc>
          <w:tcPr>
            <w:tcW w:w="1710" w:type="dxa"/>
          </w:tcPr>
          <w:p w14:paraId="716A253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243D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0D90493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7355CE32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3DD440BC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12C44DC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0FE8B1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6CE2A6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4E0EE6F7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CBF761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820FF9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34FAB5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10641D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3818A68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4BA5A1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1C1E3F2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689F9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7BC046F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A6E5D86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706ACB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761D4D9C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E7605" w:rsidRPr="00A46963" w14:paraId="107E672B" w14:textId="77777777" w:rsidTr="00EF35EE">
        <w:trPr>
          <w:cantSplit/>
          <w:trHeight w:val="314"/>
          <w:tblHeader/>
        </w:trPr>
        <w:tc>
          <w:tcPr>
            <w:tcW w:w="1710" w:type="dxa"/>
          </w:tcPr>
          <w:p w14:paraId="2C609C1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50600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85" w:type="dxa"/>
            <w:gridSpan w:val="3"/>
          </w:tcPr>
          <w:p w14:paraId="53804E7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7C503E3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27" w:type="dxa"/>
            <w:gridSpan w:val="15"/>
          </w:tcPr>
          <w:p w14:paraId="2D6ED8C2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E7605" w:rsidRPr="00A46963" w14:paraId="17C03F79" w14:textId="77777777" w:rsidTr="00EF35EE">
        <w:trPr>
          <w:cantSplit/>
          <w:trHeight w:val="324"/>
        </w:trPr>
        <w:tc>
          <w:tcPr>
            <w:tcW w:w="2790" w:type="dxa"/>
            <w:gridSpan w:val="2"/>
          </w:tcPr>
          <w:p w14:paraId="5C48842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6503D55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5F1B60E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3860C3D9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73463E6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68D62A0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B17123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F222F8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1D872C5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5BC993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0F4F834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786B93D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52131AD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1F9501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1482861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6E5E938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3D4F130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D9939E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A4FF8C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09081FF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E7605" w:rsidRPr="00A46963" w14:paraId="50DF45A8" w14:textId="77777777" w:rsidTr="00EF35EE">
        <w:trPr>
          <w:cantSplit/>
          <w:trHeight w:val="562"/>
        </w:trPr>
        <w:tc>
          <w:tcPr>
            <w:tcW w:w="1710" w:type="dxa"/>
          </w:tcPr>
          <w:p w14:paraId="454FC386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เดอะ สตีล</w:t>
            </w:r>
          </w:p>
          <w:p w14:paraId="200CB8DC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080" w:type="dxa"/>
          </w:tcPr>
          <w:p w14:paraId="231C86D9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186DEBC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ขนส่งสินค้า</w:t>
            </w:r>
          </w:p>
        </w:tc>
        <w:tc>
          <w:tcPr>
            <w:tcW w:w="905" w:type="dxa"/>
          </w:tcPr>
          <w:p w14:paraId="4BFB0CE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4" w:type="dxa"/>
          </w:tcPr>
          <w:p w14:paraId="792BE5E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242051F2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5" w:type="dxa"/>
          </w:tcPr>
          <w:p w14:paraId="06F4883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6E1A242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7BEAEB20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E4B128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5" w:type="dxa"/>
          </w:tcPr>
          <w:p w14:paraId="211382A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04888CB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058A79C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2C6FB85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54FEC52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CDE5F2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9F644C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53" w:type="dxa"/>
          </w:tcPr>
          <w:p w14:paraId="47B92A5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599E6E2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C3B241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3E3BAA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727D6D8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6E7605" w:rsidRPr="00A46963" w14:paraId="42EC1D0E" w14:textId="77777777" w:rsidTr="00EF35EE">
        <w:trPr>
          <w:cantSplit/>
          <w:trHeight w:val="562"/>
        </w:trPr>
        <w:tc>
          <w:tcPr>
            <w:tcW w:w="1710" w:type="dxa"/>
          </w:tcPr>
          <w:p w14:paraId="20801CAB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เดอะ สตีล อินดัสทรี จำกัด</w:t>
            </w:r>
          </w:p>
        </w:tc>
        <w:tc>
          <w:tcPr>
            <w:tcW w:w="1080" w:type="dxa"/>
          </w:tcPr>
          <w:p w14:paraId="6DD88F67" w14:textId="77777777" w:rsidR="006E7605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รับจ้างผลิต</w:t>
            </w:r>
          </w:p>
          <w:p w14:paraId="280266F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ท่อเหล็ก</w:t>
            </w:r>
          </w:p>
        </w:tc>
        <w:tc>
          <w:tcPr>
            <w:tcW w:w="905" w:type="dxa"/>
          </w:tcPr>
          <w:p w14:paraId="7F34F80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4" w:type="dxa"/>
          </w:tcPr>
          <w:p w14:paraId="2E1B3C3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65E2F65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4F11E71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7CDC062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7" w:type="dxa"/>
          </w:tcPr>
          <w:p w14:paraId="1FE4A5A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21B3432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5" w:type="dxa"/>
          </w:tcPr>
          <w:p w14:paraId="7523AF9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5151DAE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4620A1F5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6CF216AF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1E5D19E2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4B6B290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1FED38BF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6AA6C9BB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1B95FCAD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40B4858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FE34D75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6E1F5426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</w:tr>
      <w:tr w:rsidR="006E7605" w:rsidRPr="00A46963" w14:paraId="1DBEFB6E" w14:textId="77777777" w:rsidTr="00EF35EE">
        <w:trPr>
          <w:cantSplit/>
          <w:trHeight w:val="848"/>
        </w:trPr>
        <w:tc>
          <w:tcPr>
            <w:tcW w:w="1710" w:type="dxa"/>
          </w:tcPr>
          <w:p w14:paraId="7723879C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080" w:type="dxa"/>
          </w:tcPr>
          <w:p w14:paraId="29167099" w14:textId="77777777" w:rsidR="006E7605" w:rsidRPr="00A46963" w:rsidRDefault="006E7605" w:rsidP="00EF35EE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จำหน่ายเหล็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รีดร้อนชนิดม้วนและ</w:t>
            </w:r>
          </w:p>
          <w:p w14:paraId="5CEA5A0C" w14:textId="77777777" w:rsidR="006E7605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เหล็ก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รูป</w:t>
            </w:r>
          </w:p>
          <w:p w14:paraId="258D6E9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100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พรรณต่างๆ</w:t>
            </w:r>
          </w:p>
        </w:tc>
        <w:tc>
          <w:tcPr>
            <w:tcW w:w="905" w:type="dxa"/>
          </w:tcPr>
          <w:p w14:paraId="3DD8E78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4" w:type="dxa"/>
          </w:tcPr>
          <w:p w14:paraId="4537213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6F027939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4CF160A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6316356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7" w:type="dxa"/>
          </w:tcPr>
          <w:p w14:paraId="660B432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91BF26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5" w:type="dxa"/>
          </w:tcPr>
          <w:p w14:paraId="202E4A7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AEB2E7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1B625B6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275965E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2BA6D61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A70DAC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168689C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53" w:type="dxa"/>
          </w:tcPr>
          <w:p w14:paraId="426107B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1F72B31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E4CE2C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8" w:type="dxa"/>
          </w:tcPr>
          <w:p w14:paraId="36A5B8D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0EB0552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6E7605" w:rsidRPr="00A46963" w14:paraId="7AD08E03" w14:textId="77777777" w:rsidTr="00EF35EE">
        <w:trPr>
          <w:cantSplit/>
          <w:trHeight w:val="187"/>
        </w:trPr>
        <w:tc>
          <w:tcPr>
            <w:tcW w:w="1710" w:type="dxa"/>
          </w:tcPr>
          <w:p w14:paraId="42C06B06" w14:textId="77777777" w:rsidR="006E7605" w:rsidRPr="00A46963" w:rsidRDefault="006E7605" w:rsidP="00EF35EE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6AD6AAA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485CE07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2E1B35E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64F0ADF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004FF4D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1671AB5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21C6CF0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6301C82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5669109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17AEF53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2E02B9F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39A60BC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6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321ECE9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2E7ABD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B8AAD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037F532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46A6A11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17DDA1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78" w:type="dxa"/>
          </w:tcPr>
          <w:p w14:paraId="5424D18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386860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</w:tr>
    </w:tbl>
    <w:p w14:paraId="0AEBE404" w14:textId="736164F5" w:rsidR="006E7605" w:rsidRDefault="006E7605" w:rsidP="00C32630">
      <w:pPr>
        <w:rPr>
          <w:rFonts w:ascii="Angsana New" w:hAnsi="Angsana New" w:cs="Angsana New"/>
          <w:sz w:val="30"/>
          <w:szCs w:val="30"/>
          <w:lang w:val="th-TH"/>
        </w:rPr>
      </w:pPr>
    </w:p>
    <w:p w14:paraId="7851B9B9" w14:textId="77777777" w:rsidR="006E7605" w:rsidRPr="00EC6B1D" w:rsidRDefault="006E7605" w:rsidP="00EF35E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sectPr w:rsidR="006E7605" w:rsidRPr="00EC6B1D" w:rsidSect="00925F8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C6B1D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</w:t>
      </w:r>
      <w:r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ย่อยทั้งหมดจดทะเบียนและดำเนินธุรกิจในประเทศไทย</w:t>
      </w:r>
    </w:p>
    <w:p w14:paraId="55123273" w14:textId="265E5223" w:rsidR="006E7605" w:rsidRDefault="006E7605" w:rsidP="006E760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ร่วม</w:t>
      </w:r>
    </w:p>
    <w:p w14:paraId="0B81BE24" w14:textId="77777777" w:rsidR="00EF35EE" w:rsidRPr="00EF35EE" w:rsidRDefault="00EF35EE" w:rsidP="00EF35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54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900"/>
        <w:gridCol w:w="223"/>
        <w:gridCol w:w="947"/>
        <w:gridCol w:w="223"/>
        <w:gridCol w:w="1037"/>
        <w:gridCol w:w="180"/>
        <w:gridCol w:w="1080"/>
        <w:gridCol w:w="180"/>
        <w:gridCol w:w="1080"/>
        <w:gridCol w:w="180"/>
        <w:gridCol w:w="1080"/>
        <w:gridCol w:w="180"/>
        <w:gridCol w:w="900"/>
        <w:gridCol w:w="180"/>
        <w:gridCol w:w="900"/>
        <w:gridCol w:w="180"/>
        <w:gridCol w:w="900"/>
        <w:gridCol w:w="180"/>
        <w:gridCol w:w="953"/>
      </w:tblGrid>
      <w:tr w:rsidR="0061391C" w:rsidRPr="0016177D" w14:paraId="641A292C" w14:textId="77777777" w:rsidTr="00A648B5">
        <w:trPr>
          <w:cantSplit/>
          <w:trHeight w:val="326"/>
          <w:tblHeader/>
        </w:trPr>
        <w:tc>
          <w:tcPr>
            <w:tcW w:w="7650" w:type="dxa"/>
            <w:gridSpan w:val="9"/>
          </w:tcPr>
          <w:p w14:paraId="592F964D" w14:textId="4E7F1B56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A5E5F0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13" w:type="dxa"/>
            <w:gridSpan w:val="11"/>
          </w:tcPr>
          <w:p w14:paraId="2472D320" w14:textId="0EC6659E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16177D" w14:paraId="51A8A571" w14:textId="77777777" w:rsidTr="00A648B5">
        <w:trPr>
          <w:cantSplit/>
          <w:trHeight w:val="452"/>
          <w:tblHeader/>
        </w:trPr>
        <w:tc>
          <w:tcPr>
            <w:tcW w:w="1620" w:type="dxa"/>
          </w:tcPr>
          <w:p w14:paraId="5AAA5FD0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2A9ECE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5F1B226B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2F045E0E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6B2AA71D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5A0562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16177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8D7890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6FEBC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87744A5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2913953" w14:textId="77777777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D048AE4" w14:textId="77777777" w:rsidR="000035AF" w:rsidRPr="0016177D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F06BC02" w14:textId="62513DAB" w:rsidR="0061391C" w:rsidRPr="0016177D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29E09478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3" w:type="dxa"/>
            <w:gridSpan w:val="3"/>
          </w:tcPr>
          <w:p w14:paraId="206194AE" w14:textId="77777777" w:rsidR="000035AF" w:rsidRPr="0016177D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21F1BB3C" w14:textId="724AFD73" w:rsidR="0061391C" w:rsidRPr="0016177D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งวด</w:t>
            </w:r>
            <w:r w:rsidR="00CE206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เก้า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648B5" w:rsidRPr="0016177D" w14:paraId="44615016" w14:textId="77777777" w:rsidTr="00A648B5">
        <w:trPr>
          <w:cantSplit/>
          <w:trHeight w:val="614"/>
          <w:tblHeader/>
        </w:trPr>
        <w:tc>
          <w:tcPr>
            <w:tcW w:w="1620" w:type="dxa"/>
          </w:tcPr>
          <w:p w14:paraId="4DDFC62D" w14:textId="77777777" w:rsidR="000D49D9" w:rsidRPr="0016177D" w:rsidRDefault="000D49D9" w:rsidP="000D49D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C29C4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F2AAF5" w14:textId="688FB61E" w:rsidR="000D49D9" w:rsidRPr="0016177D" w:rsidRDefault="003768B0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8955E4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54FC65C" w14:textId="4B28A452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07959BD" w14:textId="38E89759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7488D8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53B2907F" w14:textId="6C4A8319" w:rsidR="000D49D9" w:rsidRPr="0016177D" w:rsidRDefault="003768B0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45E43AA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F3721F" w14:textId="561C728D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31EFA5D" w14:textId="42C56F09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777555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757F72" w14:textId="01944CFF" w:rsidR="000D49D9" w:rsidRPr="0016177D" w:rsidRDefault="003768B0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7A70DF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49FB76" w14:textId="12D9AD7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E488350" w14:textId="32F6898F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EE268B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D8B184" w14:textId="315A904E" w:rsidR="000D49D9" w:rsidRPr="0016177D" w:rsidRDefault="003768B0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A1ED7CA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41C41" w14:textId="7A094A4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06DECD4" w14:textId="715A27DB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2F23038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C3B865" w14:textId="7A5EC69E" w:rsidR="000D49D9" w:rsidRPr="0016177D" w:rsidRDefault="003768B0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885FBB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1651653A" w14:textId="6F9D8480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153EB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น</w:t>
            </w:r>
          </w:p>
          <w:p w14:paraId="2828E837" w14:textId="6C0B178C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1391C" w:rsidRPr="0016177D" w14:paraId="20446352" w14:textId="77777777" w:rsidTr="00571E1B">
        <w:trPr>
          <w:cantSplit/>
          <w:trHeight w:val="266"/>
        </w:trPr>
        <w:tc>
          <w:tcPr>
            <w:tcW w:w="1620" w:type="dxa"/>
          </w:tcPr>
          <w:p w14:paraId="644A281E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1F5B9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5C6C601F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90" w:type="dxa"/>
            <w:gridSpan w:val="15"/>
          </w:tcPr>
          <w:p w14:paraId="3CB90011" w14:textId="1D623CBA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0F92" w:rsidRPr="001617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648B5" w:rsidRPr="0016177D" w14:paraId="7327C531" w14:textId="77777777" w:rsidTr="00A648B5">
        <w:trPr>
          <w:cantSplit/>
          <w:trHeight w:val="266"/>
        </w:trPr>
        <w:tc>
          <w:tcPr>
            <w:tcW w:w="1620" w:type="dxa"/>
          </w:tcPr>
          <w:p w14:paraId="7AA2FDC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9EEB5F3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C71274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311BCA8D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47" w:type="dxa"/>
          </w:tcPr>
          <w:p w14:paraId="123657F8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49D9894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39744DDF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DC3F20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6E83A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BE172E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8C144F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F3D0F2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3C13D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8F529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2201F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B2DD17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88C35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87805A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BE77CC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06A11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5B5F5409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48B5" w:rsidRPr="0016177D" w14:paraId="762DFFA7" w14:textId="77777777" w:rsidTr="00A648B5">
        <w:trPr>
          <w:cantSplit/>
          <w:trHeight w:val="266"/>
        </w:trPr>
        <w:tc>
          <w:tcPr>
            <w:tcW w:w="1620" w:type="dxa"/>
          </w:tcPr>
          <w:p w14:paraId="69157C99" w14:textId="77777777" w:rsidR="001B0F92" w:rsidRPr="008F6095" w:rsidRDefault="001B0F92" w:rsidP="001B0F92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ไพร์ม สตีล </w:t>
            </w:r>
          </w:p>
          <w:p w14:paraId="1E9F0A2E" w14:textId="05D1FA2A" w:rsidR="001B0F92" w:rsidRPr="008F6095" w:rsidRDefault="001B0F92" w:rsidP="001B0F92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>มิลล์</w:t>
            </w:r>
            <w:r w:rsidRPr="008F60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3ECFDC43" w14:textId="77777777" w:rsidR="001B0F92" w:rsidRPr="008F6095" w:rsidRDefault="001B0F92" w:rsidP="001B0F92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ผลิตและจำหน่ายเหล็กม้วน</w:t>
            </w:r>
          </w:p>
          <w:p w14:paraId="565640A1" w14:textId="40F0BC7F" w:rsidR="001B0F92" w:rsidRPr="008F6095" w:rsidRDefault="001B0F92" w:rsidP="001B0F92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900" w:type="dxa"/>
          </w:tcPr>
          <w:p w14:paraId="45FA49FD" w14:textId="70BD2FB4" w:rsidR="001B0F92" w:rsidRPr="008F6095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2A3A0197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F53F29" w14:textId="77E1BDC4" w:rsidR="001B0F92" w:rsidRPr="008F6095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3484CFFA" w14:textId="25389EDE" w:rsidR="001B0F92" w:rsidRPr="008F6095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62B799E" w14:textId="77777777" w:rsidR="001B0F92" w:rsidRPr="008F6095" w:rsidRDefault="001B0F92" w:rsidP="001B0F9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2CE58D66" w14:textId="14DD8EE4" w:rsidR="001B0F92" w:rsidRPr="008F6095" w:rsidRDefault="00A02BFC" w:rsidP="001B0F9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B0F92"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D6E4437" w14:textId="77777777" w:rsidR="001B0F92" w:rsidRPr="008F6095" w:rsidRDefault="001B0F92" w:rsidP="001B0F92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3BDABC" w14:textId="5A081607" w:rsidR="001B0F92" w:rsidRPr="008F6095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B0F92"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430F60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1AEBD" w14:textId="529582FF" w:rsidR="001B0F92" w:rsidRPr="008F6095" w:rsidRDefault="00A02BFC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038972D6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73DFA" w14:textId="4757BCC5" w:rsidR="001B0F92" w:rsidRPr="008F6095" w:rsidRDefault="00A02BFC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6FE18F89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B4C744E" w14:textId="15BD8DCF" w:rsidR="001B0F92" w:rsidRPr="008F6095" w:rsidRDefault="006D041D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  <w:r w:rsidR="00995F58"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F169FC9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FCDEDA" w14:textId="5786CDB6" w:rsidR="001B0F92" w:rsidRPr="008F6095" w:rsidRDefault="00A02BFC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80" w:type="dxa"/>
          </w:tcPr>
          <w:p w14:paraId="7CFE1C58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92634A" w14:textId="184077D0" w:rsidR="001B0F92" w:rsidRPr="008F6095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F7E984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36C672C7" w14:textId="51DE7B7D" w:rsidR="001B0F92" w:rsidRPr="008F6095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648B5" w:rsidRPr="0016177D" w14:paraId="1BC23D59" w14:textId="77777777" w:rsidTr="00A648B5">
        <w:trPr>
          <w:cantSplit/>
          <w:trHeight w:val="266"/>
        </w:trPr>
        <w:tc>
          <w:tcPr>
            <w:tcW w:w="1620" w:type="dxa"/>
          </w:tcPr>
          <w:p w14:paraId="79440B95" w14:textId="77777777" w:rsidR="001B0F92" w:rsidRPr="008F6095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5290C424" w14:textId="01C7FD3C" w:rsidR="001B0F92" w:rsidRPr="008F6095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7B0460AD" w14:textId="77777777" w:rsidR="001B0F92" w:rsidRPr="008F6095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</w:t>
            </w:r>
          </w:p>
          <w:p w14:paraId="16C189D9" w14:textId="4ACCF267" w:rsidR="001B0F92" w:rsidRPr="008F6095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F609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00" w:type="dxa"/>
          </w:tcPr>
          <w:p w14:paraId="19D20B79" w14:textId="47594767" w:rsidR="001B0F92" w:rsidRPr="008F6095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2A0ED8EE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16A4F03D" w14:textId="0F85F057" w:rsidR="001B0F92" w:rsidRPr="008F6095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50A11C77" w14:textId="77777777" w:rsidR="001B0F92" w:rsidRPr="008F6095" w:rsidRDefault="001B0F92" w:rsidP="001B0F9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FCDE5EF" w14:textId="23B160B6" w:rsidR="001B0F92" w:rsidRPr="008F6095" w:rsidRDefault="00A02BFC" w:rsidP="001B0F9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28FAE076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1D227" w14:textId="04EE096D" w:rsidR="001B0F92" w:rsidRPr="008F6095" w:rsidRDefault="00A02BFC" w:rsidP="001B0F92">
            <w:pPr>
              <w:pStyle w:val="acctfourfigures"/>
              <w:tabs>
                <w:tab w:val="clear" w:pos="765"/>
              </w:tabs>
              <w:spacing w:line="240" w:lineRule="auto"/>
              <w:ind w:left="78" w:right="-36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7E680059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262E5" w14:textId="6946BF7C" w:rsidR="001B0F92" w:rsidRPr="008F6095" w:rsidRDefault="00A02BFC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5F8E21A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06E37A" w14:textId="0A5EFF60" w:rsidR="001B0F92" w:rsidRPr="008F6095" w:rsidRDefault="00A02BFC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B51859A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17F4D52" w14:textId="14BB94C1" w:rsidR="001B0F92" w:rsidRPr="008F6095" w:rsidRDefault="00A02BFC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BC61D9A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6A7C7B" w14:textId="54F1BA57" w:rsidR="001B0F92" w:rsidRPr="008F6095" w:rsidRDefault="00A02BFC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23644F0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FF8541" w14:textId="68238838" w:rsidR="001B0F92" w:rsidRPr="008F6095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A7CED4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27B6680B" w14:textId="75FC9C75" w:rsidR="001B0F92" w:rsidRPr="008F6095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648B5" w:rsidRPr="0016177D" w14:paraId="0CEDF0F0" w14:textId="77777777" w:rsidTr="00A648B5">
        <w:trPr>
          <w:cantSplit/>
          <w:trHeight w:val="336"/>
        </w:trPr>
        <w:tc>
          <w:tcPr>
            <w:tcW w:w="1620" w:type="dxa"/>
          </w:tcPr>
          <w:p w14:paraId="148A65DD" w14:textId="77777777" w:rsidR="001B0F92" w:rsidRPr="008F6095" w:rsidRDefault="001B0F92" w:rsidP="001B0F92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1C7288E8" w14:textId="77777777" w:rsidR="001B0F92" w:rsidRPr="008F6095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F9E8" w14:textId="77777777" w:rsidR="001B0F92" w:rsidRPr="008F6095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7521A03" w14:textId="77777777" w:rsidR="001B0F92" w:rsidRPr="008F6095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53BCD21C" w14:textId="77777777" w:rsidR="001B0F92" w:rsidRPr="008F6095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0DD56107" w14:textId="77777777" w:rsidR="001B0F92" w:rsidRPr="008F6095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4DF80FC0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811A28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D54F77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566764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93508" w14:textId="1A7BEE84" w:rsidR="001B0F92" w:rsidRPr="008F6095" w:rsidRDefault="00A02BFC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1C04353F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238EE1E1" w:rsidR="001B0F92" w:rsidRPr="008F6095" w:rsidRDefault="00A02BFC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632B5897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28607" w14:textId="2FC92E8D" w:rsidR="001B0F92" w:rsidRPr="008F6095" w:rsidRDefault="006D041D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</w:t>
            </w:r>
            <w:r w:rsidR="00995F58"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30C86F8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2BC6C" w14:textId="0125E981" w:rsidR="001B0F92" w:rsidRPr="008F6095" w:rsidRDefault="00A02BFC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48235D64" w14:textId="77777777" w:rsidR="001B0F92" w:rsidRPr="008F6095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CAE36" w14:textId="10B4A618" w:rsidR="001B0F92" w:rsidRPr="008F6095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4183F" w14:textId="77777777" w:rsidR="001B0F92" w:rsidRPr="008F6095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2FF6E" w14:textId="041733C0" w:rsidR="001B0F92" w:rsidRPr="008F6095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F609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D2DE4D2" w14:textId="08BC5B9B" w:rsidR="006F5AB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</w:p>
    <w:p w14:paraId="3D130AA6" w14:textId="77777777" w:rsidR="006E7605" w:rsidRPr="001D520A" w:rsidRDefault="006E7605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350"/>
        <w:gridCol w:w="900"/>
        <w:gridCol w:w="223"/>
        <w:gridCol w:w="946"/>
        <w:gridCol w:w="223"/>
        <w:gridCol w:w="896"/>
        <w:gridCol w:w="223"/>
        <w:gridCol w:w="1001"/>
        <w:gridCol w:w="219"/>
        <w:gridCol w:w="9"/>
        <w:gridCol w:w="945"/>
        <w:gridCol w:w="223"/>
        <w:gridCol w:w="1036"/>
        <w:gridCol w:w="223"/>
        <w:gridCol w:w="893"/>
        <w:gridCol w:w="223"/>
        <w:gridCol w:w="957"/>
        <w:gridCol w:w="223"/>
        <w:gridCol w:w="897"/>
        <w:gridCol w:w="223"/>
        <w:gridCol w:w="947"/>
      </w:tblGrid>
      <w:tr w:rsidR="006565BD" w:rsidRPr="0016177D" w14:paraId="78E1B2A7" w14:textId="77777777" w:rsidTr="0016177D">
        <w:trPr>
          <w:cantSplit/>
          <w:trHeight w:val="326"/>
          <w:tblHeader/>
        </w:trPr>
        <w:tc>
          <w:tcPr>
            <w:tcW w:w="7382" w:type="dxa"/>
            <w:gridSpan w:val="9"/>
          </w:tcPr>
          <w:p w14:paraId="198004A6" w14:textId="77777777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8" w:type="dxa"/>
            <w:gridSpan w:val="2"/>
          </w:tcPr>
          <w:p w14:paraId="5F3F0694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90" w:type="dxa"/>
            <w:gridSpan w:val="11"/>
          </w:tcPr>
          <w:p w14:paraId="0FEC5767" w14:textId="285855B3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C24D9D"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565BD" w:rsidRPr="0016177D" w14:paraId="5E31D240" w14:textId="77777777" w:rsidTr="0016177D">
        <w:trPr>
          <w:cantSplit/>
          <w:trHeight w:val="452"/>
          <w:tblHeader/>
        </w:trPr>
        <w:tc>
          <w:tcPr>
            <w:tcW w:w="1620" w:type="dxa"/>
          </w:tcPr>
          <w:p w14:paraId="058F9F44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DAB13" w14:textId="26E3E1F1" w:rsidR="006565BD" w:rsidRPr="0016177D" w:rsidRDefault="00BE420C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69" w:type="dxa"/>
            <w:gridSpan w:val="3"/>
          </w:tcPr>
          <w:p w14:paraId="5FF8DAA8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68E94874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88D79C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dxa"/>
            <w:gridSpan w:val="3"/>
          </w:tcPr>
          <w:p w14:paraId="4685E039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F7BA22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16177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9" w:type="dxa"/>
          </w:tcPr>
          <w:p w14:paraId="72AC7281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13" w:type="dxa"/>
            <w:gridSpan w:val="4"/>
          </w:tcPr>
          <w:p w14:paraId="5CB1BBFE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985E64D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10E0E873" w14:textId="77777777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3" w:type="dxa"/>
            <w:gridSpan w:val="3"/>
          </w:tcPr>
          <w:p w14:paraId="5C3E877E" w14:textId="77777777" w:rsidR="000035AF" w:rsidRPr="0016177D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4AC744DA" w14:textId="6330A533" w:rsidR="006565BD" w:rsidRPr="0016177D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  <w:r w:rsidR="006565BD"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23" w:type="dxa"/>
          </w:tcPr>
          <w:p w14:paraId="59A94B51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67" w:type="dxa"/>
            <w:gridSpan w:val="3"/>
          </w:tcPr>
          <w:p w14:paraId="7409543C" w14:textId="77777777" w:rsidR="000035AF" w:rsidRPr="0016177D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A1E744" w14:textId="1D9EE6CF" w:rsidR="006565BD" w:rsidRPr="0016177D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D49D9" w:rsidRPr="0016177D" w14:paraId="0E9D93DC" w14:textId="77777777" w:rsidTr="0016177D">
        <w:trPr>
          <w:cantSplit/>
          <w:trHeight w:val="614"/>
          <w:tblHeader/>
        </w:trPr>
        <w:tc>
          <w:tcPr>
            <w:tcW w:w="1620" w:type="dxa"/>
          </w:tcPr>
          <w:p w14:paraId="385BC415" w14:textId="77777777" w:rsidR="000D49D9" w:rsidRPr="0016177D" w:rsidRDefault="000D49D9" w:rsidP="000D49D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E2EF9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F1BCA7" w14:textId="1F9DFFF1" w:rsidR="000D49D9" w:rsidRPr="0016177D" w:rsidRDefault="0030277A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5DF30C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108946D9" w14:textId="0B38C4AF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2960CB7" w14:textId="78CE70E1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17285B2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17FE6DD" w14:textId="0B707814" w:rsidR="000D49D9" w:rsidRPr="0016177D" w:rsidRDefault="0030277A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2C8870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34F98B7" w14:textId="2868B6A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7872B0" w14:textId="12E60085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8" w:type="dxa"/>
            <w:gridSpan w:val="2"/>
            <w:vAlign w:val="bottom"/>
          </w:tcPr>
          <w:p w14:paraId="40D4B3A9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07E9FD0" w14:textId="74BB3B3A" w:rsidR="000D49D9" w:rsidRPr="0016177D" w:rsidRDefault="0030277A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4C5BB5D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B317B37" w14:textId="42FE563E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E0FF7C5" w14:textId="3C32ED2D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5A11A55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1F22A6A4" w14:textId="4DDC2777" w:rsidR="000D49D9" w:rsidRPr="0016177D" w:rsidRDefault="0030277A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F5FAF6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2892F08" w14:textId="7288CB85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52F8462" w14:textId="61E01ED3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AF65C3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46F3A09" w14:textId="11E2E2C4" w:rsidR="000D49D9" w:rsidRPr="0016177D" w:rsidRDefault="0030277A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A122CFC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2011BAC" w14:textId="5430E29B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2854B11" w14:textId="285F2A8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565BD" w:rsidRPr="0016177D" w14:paraId="00CF8245" w14:textId="77777777" w:rsidTr="0016177D">
        <w:trPr>
          <w:cantSplit/>
          <w:trHeight w:val="266"/>
        </w:trPr>
        <w:tc>
          <w:tcPr>
            <w:tcW w:w="1620" w:type="dxa"/>
          </w:tcPr>
          <w:p w14:paraId="4E3E19B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E580E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9" w:type="dxa"/>
            <w:gridSpan w:val="3"/>
          </w:tcPr>
          <w:p w14:paraId="0734D640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3" w:type="dxa"/>
          </w:tcPr>
          <w:p w14:paraId="110BFB77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38" w:type="dxa"/>
            <w:gridSpan w:val="16"/>
          </w:tcPr>
          <w:p w14:paraId="13BAD023" w14:textId="4BC2F395" w:rsidR="006565BD" w:rsidRPr="0016177D" w:rsidRDefault="00BE420C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17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565BD" w:rsidRPr="0016177D" w14:paraId="192C914B" w14:textId="77777777" w:rsidTr="0016177D">
        <w:trPr>
          <w:cantSplit/>
          <w:trHeight w:val="266"/>
        </w:trPr>
        <w:tc>
          <w:tcPr>
            <w:tcW w:w="1620" w:type="dxa"/>
          </w:tcPr>
          <w:p w14:paraId="33C5435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1B55C3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5A06A44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4619633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46" w:type="dxa"/>
          </w:tcPr>
          <w:p w14:paraId="5700397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3EAA6659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A253A6D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13F361F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10C2AE4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" w:type="dxa"/>
            <w:gridSpan w:val="2"/>
          </w:tcPr>
          <w:p w14:paraId="6AD62865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D8940B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3B42C74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21A62C3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94BC029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</w:tcPr>
          <w:p w14:paraId="5A17BF42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5C112310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87AFFB8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1B106B1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F5A8DC4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0FFD6D66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085AA9B1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420C" w:rsidRPr="0016177D" w14:paraId="5C5317C9" w14:textId="77777777" w:rsidTr="0016177D">
        <w:trPr>
          <w:cantSplit/>
          <w:trHeight w:val="266"/>
        </w:trPr>
        <w:tc>
          <w:tcPr>
            <w:tcW w:w="1620" w:type="dxa"/>
          </w:tcPr>
          <w:p w14:paraId="6B0463E1" w14:textId="77777777" w:rsidR="00BE420C" w:rsidRPr="0016177D" w:rsidRDefault="00BE420C" w:rsidP="00BE420C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ไพร์ม สตีล </w:t>
            </w:r>
          </w:p>
          <w:p w14:paraId="5DCEA13E" w14:textId="2278A85A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มิลล์</w:t>
            </w: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4FAB880D" w14:textId="4DD10208" w:rsidR="004A023B" w:rsidRPr="0016177D" w:rsidRDefault="00BE420C" w:rsidP="0016177D">
            <w:pPr>
              <w:spacing w:line="240" w:lineRule="auto"/>
              <w:ind w:left="100" w:right="-8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</w:p>
          <w:p w14:paraId="09DF3C39" w14:textId="1C416120" w:rsidR="00BE420C" w:rsidRPr="0016177D" w:rsidRDefault="004A023B" w:rsidP="00BE420C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เหล็ก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cs/>
              </w:rPr>
              <w:t>ม้วน</w:t>
            </w:r>
          </w:p>
          <w:p w14:paraId="5B0CADCD" w14:textId="5415FAAC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900" w:type="dxa"/>
          </w:tcPr>
          <w:p w14:paraId="107468FE" w14:textId="3CBA1BA2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F8A174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CEC91BE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7AA00C13" w14:textId="3030907A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8FC1DE0" w14:textId="77777777" w:rsidR="00BE420C" w:rsidRPr="0016177D" w:rsidRDefault="00BE420C" w:rsidP="00BE42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1306A6" w14:textId="4F8058A6" w:rsidR="00BE420C" w:rsidRPr="0016177D" w:rsidRDefault="00A02BFC" w:rsidP="00BE420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13F2D3D7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5B5A829" w14:textId="65F2092E" w:rsidR="00BE420C" w:rsidRPr="0016177D" w:rsidRDefault="00A02BFC" w:rsidP="00BE420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68" w:firstLine="160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8" w:type="dxa"/>
            <w:gridSpan w:val="2"/>
          </w:tcPr>
          <w:p w14:paraId="05010A8F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FEC560" w14:textId="496149AC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2FE6BAE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19D379D" w14:textId="18EF8C6F" w:rsidR="00BE420C" w:rsidRPr="0016177D" w:rsidRDefault="00A02BFC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476B5A00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3" w:type="dxa"/>
          </w:tcPr>
          <w:p w14:paraId="7C689547" w14:textId="14806C0E" w:rsidR="00BE420C" w:rsidRPr="0016177D" w:rsidRDefault="00BE420C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5333B87B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3931E9" w14:textId="1E4A0EC3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673C685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137BFAB9" w14:textId="335DC613" w:rsidR="00BE420C" w:rsidRPr="0016177D" w:rsidRDefault="00A02BFC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164E5444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</w:tcPr>
          <w:p w14:paraId="56036C00" w14:textId="0CFDB75F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BE420C" w:rsidRPr="0016177D" w14:paraId="0A6ED09C" w14:textId="77777777" w:rsidTr="0016177D">
        <w:trPr>
          <w:cantSplit/>
          <w:trHeight w:val="266"/>
        </w:trPr>
        <w:tc>
          <w:tcPr>
            <w:tcW w:w="1620" w:type="dxa"/>
          </w:tcPr>
          <w:p w14:paraId="79C89F68" w14:textId="77777777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7B94D835" w14:textId="20984C8C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DBD62C4" w14:textId="77777777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</w:t>
            </w:r>
          </w:p>
          <w:p w14:paraId="183759F3" w14:textId="3582ACC1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00" w:type="dxa"/>
          </w:tcPr>
          <w:p w14:paraId="1E8279F3" w14:textId="4AC60D6D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0E8D1B60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565FD8E9" w14:textId="6C1827D8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361154D6" w14:textId="77777777" w:rsidR="00BE420C" w:rsidRPr="0016177D" w:rsidRDefault="00BE420C" w:rsidP="00BE42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51F068B0" w14:textId="3A54EC9F" w:rsidR="00BE420C" w:rsidRPr="0016177D" w:rsidRDefault="00A02BFC" w:rsidP="00BE420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3" w:type="dxa"/>
          </w:tcPr>
          <w:p w14:paraId="0EED04B4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5DA1BEC" w14:textId="7D729195" w:rsidR="00BE420C" w:rsidRPr="0016177D" w:rsidRDefault="00A02BFC" w:rsidP="00BE420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8" w:type="dxa"/>
            <w:gridSpan w:val="2"/>
          </w:tcPr>
          <w:p w14:paraId="0B6DFEDC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5D6F466" w14:textId="03267F82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23" w:type="dxa"/>
          </w:tcPr>
          <w:p w14:paraId="726AA28D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EAEF95" w14:textId="63B1AC2A" w:rsidR="00BE420C" w:rsidRPr="0016177D" w:rsidRDefault="00A02BFC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23" w:type="dxa"/>
          </w:tcPr>
          <w:p w14:paraId="72F62AC6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3" w:type="dxa"/>
          </w:tcPr>
          <w:p w14:paraId="68D3F3AD" w14:textId="7523712F" w:rsidR="00BE420C" w:rsidRPr="0016177D" w:rsidRDefault="000559E1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26381688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50C51B59" w14:textId="58EF7F6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34B70B2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D33F7F6" w14:textId="11174294" w:rsidR="00BE420C" w:rsidRPr="0016177D" w:rsidRDefault="00A02BFC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23" w:type="dxa"/>
          </w:tcPr>
          <w:p w14:paraId="7DBC90EC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</w:tcPr>
          <w:p w14:paraId="4610B7FA" w14:textId="7883B26F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E420C" w:rsidRPr="0016177D" w14:paraId="18D998D8" w14:textId="77777777" w:rsidTr="0016177D">
        <w:trPr>
          <w:cantSplit/>
          <w:trHeight w:val="336"/>
        </w:trPr>
        <w:tc>
          <w:tcPr>
            <w:tcW w:w="1620" w:type="dxa"/>
          </w:tcPr>
          <w:p w14:paraId="7AC46769" w14:textId="7D030161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BC02ED7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D1C625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8AB63B0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121C46A9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1CF6E33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6DC38C3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" w:type="dxa"/>
          </w:tcPr>
          <w:p w14:paraId="01E622B3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CDD9E8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8" w:type="dxa"/>
            <w:gridSpan w:val="2"/>
          </w:tcPr>
          <w:p w14:paraId="182D91EC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3BFDC" w14:textId="02BC1B72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6D242C71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DCDF" w14:textId="09346FD2" w:rsidR="00BE420C" w:rsidRPr="0016177D" w:rsidRDefault="00A02BFC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1E2B073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FB4C5" w14:textId="579117AA" w:rsidR="00BE420C" w:rsidRPr="0016177D" w:rsidRDefault="00CC7B05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CC7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02BFC"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CC7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1C86DED5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D1F4F31" w14:textId="3427A8A3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02BFC"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352E0562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160BC" w14:textId="4876893F" w:rsidR="00BE420C" w:rsidRPr="0016177D" w:rsidRDefault="00A02BFC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23" w:type="dxa"/>
          </w:tcPr>
          <w:p w14:paraId="0138E7DD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3BB69" w14:textId="60BEE0E1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</w:tbl>
    <w:p w14:paraId="7E933313" w14:textId="319ABEC7" w:rsidR="00BE420C" w:rsidRPr="00BE420C" w:rsidRDefault="00BE420C" w:rsidP="00E16B8D">
      <w:pPr>
        <w:spacing w:line="240" w:lineRule="auto"/>
        <w:rPr>
          <w:rFonts w:ascii="Angsana New" w:hAnsi="Angsana New" w:cs="Angsana New"/>
          <w:color w:val="0000FF"/>
          <w:sz w:val="30"/>
          <w:szCs w:val="30"/>
          <w:shd w:val="clear" w:color="auto" w:fill="D9D9D9"/>
          <w:cs/>
        </w:rPr>
      </w:pPr>
    </w:p>
    <w:p w14:paraId="40E29F68" w14:textId="5DC2D393" w:rsidR="006F5AB0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244E3B">
        <w:rPr>
          <w:rFonts w:ascii="Angsana New" w:hAnsi="Angsana New" w:cs="Angsana New"/>
          <w:sz w:val="30"/>
          <w:szCs w:val="30"/>
          <w:cs/>
        </w:rPr>
        <w:tab/>
      </w:r>
      <w:r w:rsidRPr="00244E3B">
        <w:rPr>
          <w:rFonts w:ascii="Angsana New" w:hAnsi="Angsana New" w:cs="Angsana New"/>
          <w:sz w:val="30"/>
          <w:szCs w:val="30"/>
          <w:cs/>
        </w:rPr>
        <w:tab/>
      </w:r>
      <w:r w:rsidRPr="00244E3B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CD7D7B" w:rsidRPr="00CD7D7B">
        <w:rPr>
          <w:rFonts w:ascii="Angsana New" w:hAnsi="Angsana New" w:cs="Angsana New" w:hint="cs"/>
          <w:sz w:val="30"/>
          <w:szCs w:val="30"/>
          <w:cs/>
        </w:rPr>
        <w:t>ทั้งหมดจดทะเบียนและ</w:t>
      </w:r>
      <w:r w:rsidR="007444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ดำเนินธุรกิจในประเทศไทยและไม่ได้เป็นบริษัท</w:t>
      </w:r>
      <w:r w:rsidR="00571E1B">
        <w:rPr>
          <w:rFonts w:ascii="Angsana New" w:hAnsi="Angsana New" w:cs="Angsana New" w:hint="cs"/>
          <w:sz w:val="30"/>
          <w:szCs w:val="30"/>
          <w:cs/>
        </w:rPr>
        <w:t>ที่</w:t>
      </w:r>
      <w:r w:rsidRPr="00244E3B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C0EB46D" w14:textId="77777777" w:rsid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6A9831E9" w14:textId="0BE79672" w:rsidR="00BE420C" w:rsidRP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  <w:cs/>
        </w:rPr>
        <w:sectPr w:rsidR="00BE420C" w:rsidRPr="00BE420C" w:rsidSect="00925F84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DE2A5E" w14:textId="4D99D332" w:rsidR="00925F84" w:rsidRPr="00F6193E" w:rsidRDefault="00925F84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F6193E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ที่ดิน อาคาร และอุปกรณ์</w:t>
      </w:r>
    </w:p>
    <w:p w14:paraId="48F8AEF1" w14:textId="01E53114" w:rsidR="00925F84" w:rsidRPr="00F00207" w:rsidRDefault="00925F84" w:rsidP="00925F84">
      <w:pPr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6D4995" w:rsidRPr="00F00207" w14:paraId="40B63AE2" w14:textId="77777777" w:rsidTr="00750AFE">
        <w:trPr>
          <w:trHeight w:val="385"/>
          <w:tblHeader/>
        </w:trPr>
        <w:tc>
          <w:tcPr>
            <w:tcW w:w="3780" w:type="dxa"/>
          </w:tcPr>
          <w:p w14:paraId="19A2AB6A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6B596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C0F830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5FE01DD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9A2624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995" w:rsidRPr="00F00207" w14:paraId="0BFF7269" w14:textId="77777777" w:rsidTr="00750AFE">
        <w:trPr>
          <w:trHeight w:val="385"/>
        </w:trPr>
        <w:tc>
          <w:tcPr>
            <w:tcW w:w="3780" w:type="dxa"/>
          </w:tcPr>
          <w:p w14:paraId="1BF8BE33" w14:textId="5638FF2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68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2BFC"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02BFC"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08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295D37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30A57768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E29231" w14:textId="41FBBD15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0F5198" w14:textId="77777777" w:rsidR="006D4995" w:rsidRPr="00F00207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A0E5B" w14:textId="7C29B310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C5A69A" w14:textId="77777777" w:rsidR="006D4995" w:rsidRPr="00F00207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55136" w14:textId="0C9F7957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597AC7" w14:textId="77777777" w:rsidR="006D4995" w:rsidRPr="00F00207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80F4A" w14:textId="32DA379A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D4995" w:rsidRPr="00F00207" w14:paraId="6F055C42" w14:textId="77777777" w:rsidTr="00750AFE">
        <w:trPr>
          <w:trHeight w:val="399"/>
        </w:trPr>
        <w:tc>
          <w:tcPr>
            <w:tcW w:w="3780" w:type="dxa"/>
          </w:tcPr>
          <w:p w14:paraId="61D4E89B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C6092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6A4187D8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995" w:rsidRPr="00F00207" w14:paraId="29308C84" w14:textId="77777777" w:rsidTr="00750AFE">
        <w:trPr>
          <w:trHeight w:val="399"/>
        </w:trPr>
        <w:tc>
          <w:tcPr>
            <w:tcW w:w="3780" w:type="dxa"/>
          </w:tcPr>
          <w:p w14:paraId="3BB1344E" w14:textId="4DF63A15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18307692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1778A" w14:textId="2101AAF9" w:rsidR="006D4995" w:rsidRPr="00F00207" w:rsidRDefault="00D51F2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944,520</w:t>
            </w:r>
          </w:p>
        </w:tc>
        <w:tc>
          <w:tcPr>
            <w:tcW w:w="270" w:type="dxa"/>
          </w:tcPr>
          <w:p w14:paraId="68939AF5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ACA131" w14:textId="1CF2D5EA" w:rsidR="006D4995" w:rsidRPr="002C3D4C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 w:rsidRPr="002C3D4C">
              <w:rPr>
                <w:rFonts w:ascii="Angsana New" w:hAnsi="Angsana New"/>
                <w:sz w:val="30"/>
                <w:szCs w:val="30"/>
              </w:rPr>
              <w:t>1</w:t>
            </w:r>
            <w:r w:rsidR="006D4995" w:rsidRPr="002C3D4C">
              <w:rPr>
                <w:rFonts w:ascii="Angsana New" w:hAnsi="Angsana New"/>
                <w:sz w:val="30"/>
                <w:szCs w:val="30"/>
              </w:rPr>
              <w:t>,</w:t>
            </w:r>
            <w:r w:rsidRPr="002C3D4C">
              <w:rPr>
                <w:rFonts w:ascii="Angsana New" w:hAnsi="Angsana New"/>
                <w:sz w:val="30"/>
                <w:szCs w:val="30"/>
              </w:rPr>
              <w:t>01</w:t>
            </w:r>
            <w:r w:rsidR="00030366" w:rsidRPr="002C3D4C"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  <w:tc>
          <w:tcPr>
            <w:tcW w:w="270" w:type="dxa"/>
          </w:tcPr>
          <w:p w14:paraId="56B095C3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E4630" w14:textId="6DBC5339" w:rsidR="006D4995" w:rsidRPr="00F00207" w:rsidRDefault="00D51F26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669,836</w:t>
            </w:r>
          </w:p>
        </w:tc>
        <w:tc>
          <w:tcPr>
            <w:tcW w:w="270" w:type="dxa"/>
          </w:tcPr>
          <w:p w14:paraId="548782F1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739C8" w14:textId="2D537F2C" w:rsidR="006D4995" w:rsidRPr="00F00207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708</w:t>
            </w:r>
            <w:r w:rsidR="006D4995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D51F26" w:rsidRPr="00F00207" w14:paraId="055FC98A" w14:textId="77777777" w:rsidTr="00B52966">
        <w:trPr>
          <w:trHeight w:val="399"/>
        </w:trPr>
        <w:tc>
          <w:tcPr>
            <w:tcW w:w="3780" w:type="dxa"/>
          </w:tcPr>
          <w:p w14:paraId="468B7C4B" w14:textId="5587E8EF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02C2900" w14:textId="7777777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EA72" w14:textId="562AB65E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4,098</w:t>
            </w:r>
          </w:p>
        </w:tc>
        <w:tc>
          <w:tcPr>
            <w:tcW w:w="270" w:type="dxa"/>
          </w:tcPr>
          <w:p w14:paraId="21880496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24BAEA" w14:textId="696B4782" w:rsidR="00D51F26" w:rsidRPr="00B52966" w:rsidRDefault="00B5296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9,911</w:t>
            </w:r>
          </w:p>
        </w:tc>
        <w:tc>
          <w:tcPr>
            <w:tcW w:w="270" w:type="dxa"/>
            <w:shd w:val="clear" w:color="auto" w:fill="auto"/>
          </w:tcPr>
          <w:p w14:paraId="6E23ADB3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B8E42" w14:textId="1CF70EF8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4,094</w:t>
            </w:r>
          </w:p>
        </w:tc>
        <w:tc>
          <w:tcPr>
            <w:tcW w:w="270" w:type="dxa"/>
            <w:shd w:val="clear" w:color="auto" w:fill="auto"/>
          </w:tcPr>
          <w:p w14:paraId="411D58E9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8C1CE" w14:textId="04430F3C" w:rsidR="00D51F26" w:rsidRPr="00B45644" w:rsidRDefault="00B5296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9,845</w:t>
            </w:r>
          </w:p>
        </w:tc>
      </w:tr>
      <w:tr w:rsidR="00D51F26" w:rsidRPr="00F00207" w14:paraId="6DDC969A" w14:textId="77777777" w:rsidTr="00B52966">
        <w:trPr>
          <w:trHeight w:val="399"/>
        </w:trPr>
        <w:tc>
          <w:tcPr>
            <w:tcW w:w="3780" w:type="dxa"/>
          </w:tcPr>
          <w:p w14:paraId="25974B50" w14:textId="63E89C66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38310711" w14:textId="7777777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8EA32" w14:textId="5E3EA289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  <w:tc>
          <w:tcPr>
            <w:tcW w:w="270" w:type="dxa"/>
          </w:tcPr>
          <w:p w14:paraId="416D63E5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9E18F7" w14:textId="6905B059" w:rsidR="00D51F26" w:rsidRPr="00B52966" w:rsidRDefault="00B5296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  <w:highlight w:val="yellow"/>
              </w:rPr>
            </w:pPr>
            <w:r w:rsidRPr="00B52966">
              <w:rPr>
                <w:rFonts w:ascii="Angsana New" w:hAnsi="Angsana New" w:cs="Angsana New"/>
                <w:sz w:val="30"/>
                <w:szCs w:val="38"/>
              </w:rPr>
              <w:t>1,238</w:t>
            </w:r>
          </w:p>
        </w:tc>
        <w:tc>
          <w:tcPr>
            <w:tcW w:w="270" w:type="dxa"/>
            <w:shd w:val="clear" w:color="auto" w:fill="auto"/>
          </w:tcPr>
          <w:p w14:paraId="78308E39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D2062" w14:textId="68F7317C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  <w:tc>
          <w:tcPr>
            <w:tcW w:w="270" w:type="dxa"/>
            <w:shd w:val="clear" w:color="auto" w:fill="auto"/>
          </w:tcPr>
          <w:p w14:paraId="4D603D39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983A9" w14:textId="3F7850D2" w:rsidR="00D51F26" w:rsidRPr="00B52966" w:rsidRDefault="00B5296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D51F26" w:rsidRPr="00F00207" w14:paraId="57B7DE65" w14:textId="77777777" w:rsidTr="00AE6581">
        <w:trPr>
          <w:trHeight w:val="399"/>
        </w:trPr>
        <w:tc>
          <w:tcPr>
            <w:tcW w:w="3780" w:type="dxa"/>
          </w:tcPr>
          <w:p w14:paraId="663B55E8" w14:textId="70F44F14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270" w:type="dxa"/>
          </w:tcPr>
          <w:p w14:paraId="0D5B9899" w14:textId="7777777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9EDF7" w14:textId="714BAAB4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482AE20A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E7426" w14:textId="6FC1CD1F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A9978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E44E4" w14:textId="1A619EAC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5D6CB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FDE144" w14:textId="52E7EB3D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1F26" w:rsidRPr="00F00207" w14:paraId="0C6515B6" w14:textId="77777777" w:rsidTr="00AE6581">
        <w:trPr>
          <w:trHeight w:val="399"/>
        </w:trPr>
        <w:tc>
          <w:tcPr>
            <w:tcW w:w="3780" w:type="dxa"/>
          </w:tcPr>
          <w:p w14:paraId="46C37478" w14:textId="3A8F4EFE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358086B" w14:textId="7777777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7CF21" w14:textId="527B8244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(1,034)</w:t>
            </w:r>
          </w:p>
        </w:tc>
        <w:tc>
          <w:tcPr>
            <w:tcW w:w="270" w:type="dxa"/>
          </w:tcPr>
          <w:p w14:paraId="24E21229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7B66" w14:textId="1C1A47E5" w:rsidR="00D51F26" w:rsidRPr="00B45644" w:rsidRDefault="008F1728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8F1728">
              <w:rPr>
                <w:rFonts w:ascii="Angsana New" w:hAnsi="Angsana New"/>
                <w:sz w:val="30"/>
                <w:szCs w:val="30"/>
              </w:rPr>
              <w:t>(5,223)</w:t>
            </w:r>
          </w:p>
        </w:tc>
        <w:tc>
          <w:tcPr>
            <w:tcW w:w="270" w:type="dxa"/>
          </w:tcPr>
          <w:p w14:paraId="0B8DBCFE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813F2" w14:textId="70BE2420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0042032F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0D47F" w14:textId="170D1D30" w:rsidR="00D51F26" w:rsidRPr="00B45644" w:rsidRDefault="008F1728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F1728">
              <w:rPr>
                <w:rFonts w:ascii="Angsana New" w:hAnsi="Angsana New"/>
                <w:sz w:val="30"/>
                <w:szCs w:val="30"/>
              </w:rPr>
              <w:t>(3,294)</w:t>
            </w:r>
          </w:p>
        </w:tc>
      </w:tr>
      <w:tr w:rsidR="00D51F26" w:rsidRPr="00F00207" w14:paraId="657480B8" w14:textId="77777777" w:rsidTr="00750AFE">
        <w:trPr>
          <w:trHeight w:val="399"/>
        </w:trPr>
        <w:tc>
          <w:tcPr>
            <w:tcW w:w="3780" w:type="dxa"/>
          </w:tcPr>
          <w:p w14:paraId="1CFE9580" w14:textId="3F25ABCC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6DBA13AF" w14:textId="7777777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05A8" w14:textId="7706A931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(60,242)</w:t>
            </w:r>
          </w:p>
        </w:tc>
        <w:tc>
          <w:tcPr>
            <w:tcW w:w="270" w:type="dxa"/>
          </w:tcPr>
          <w:p w14:paraId="7AEFB2DA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D5792" w14:textId="4E64A56A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(</w:t>
            </w:r>
            <w:r w:rsidR="008F1728">
              <w:rPr>
                <w:rFonts w:ascii="Angsana New" w:hAnsi="Angsana New" w:cs="Angsana New"/>
                <w:sz w:val="30"/>
                <w:szCs w:val="38"/>
              </w:rPr>
              <w:t>59,088</w:t>
            </w:r>
            <w:r w:rsidRPr="00B4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0557FB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CE6CB" w14:textId="23647F27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(32,871)</w:t>
            </w:r>
          </w:p>
        </w:tc>
        <w:tc>
          <w:tcPr>
            <w:tcW w:w="270" w:type="dxa"/>
          </w:tcPr>
          <w:p w14:paraId="06FEAC7A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2B76AB" w14:textId="4A297B5B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(</w:t>
            </w:r>
            <w:r w:rsidR="008F1728">
              <w:rPr>
                <w:rFonts w:ascii="Angsana New" w:hAnsi="Angsana New"/>
                <w:sz w:val="30"/>
                <w:szCs w:val="30"/>
              </w:rPr>
              <w:t>36,822</w:t>
            </w:r>
            <w:r w:rsidRPr="00B4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1F26" w:rsidRPr="001D520A" w14:paraId="4FC4B2A7" w14:textId="77777777" w:rsidTr="00750AFE">
        <w:trPr>
          <w:trHeight w:val="399"/>
        </w:trPr>
        <w:tc>
          <w:tcPr>
            <w:tcW w:w="3780" w:type="dxa"/>
          </w:tcPr>
          <w:p w14:paraId="39B73767" w14:textId="2290F9B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4D546F4" w14:textId="77777777" w:rsidR="00D51F26" w:rsidRPr="00F00207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FE4FE" w14:textId="0C185276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956,604</w:t>
            </w:r>
          </w:p>
        </w:tc>
        <w:tc>
          <w:tcPr>
            <w:tcW w:w="270" w:type="dxa"/>
          </w:tcPr>
          <w:p w14:paraId="0DD0C2C3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C6831" w14:textId="5238A9ED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8F17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60,897</w:t>
            </w:r>
          </w:p>
        </w:tc>
        <w:tc>
          <w:tcPr>
            <w:tcW w:w="270" w:type="dxa"/>
          </w:tcPr>
          <w:p w14:paraId="68C5DFDD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A06BE" w14:textId="4581BF15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643,991</w:t>
            </w:r>
          </w:p>
        </w:tc>
        <w:tc>
          <w:tcPr>
            <w:tcW w:w="270" w:type="dxa"/>
          </w:tcPr>
          <w:p w14:paraId="09515841" w14:textId="77777777" w:rsidR="00D51F26" w:rsidRPr="00B45644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3760E" w14:textId="60F15B82" w:rsidR="00D51F26" w:rsidRPr="00B45644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F17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79,153</w:t>
            </w:r>
          </w:p>
        </w:tc>
      </w:tr>
      <w:tr w:rsidR="00D51F26" w:rsidRPr="001D520A" w14:paraId="67686DB0" w14:textId="77777777" w:rsidTr="00750AFE">
        <w:trPr>
          <w:trHeight w:val="399"/>
        </w:trPr>
        <w:tc>
          <w:tcPr>
            <w:tcW w:w="3780" w:type="dxa"/>
          </w:tcPr>
          <w:p w14:paraId="015D7C91" w14:textId="16A98D60" w:rsidR="00D51F26" w:rsidRPr="001D520A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80786D" w14:textId="77777777" w:rsidR="00D51F26" w:rsidRPr="001D520A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8DED1" w14:textId="77777777" w:rsidR="00D51F26" w:rsidRPr="001D520A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8C89F" w14:textId="77777777" w:rsidR="00D51F26" w:rsidRPr="001D520A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256DA7" w14:textId="0C482132" w:rsidR="00D51F26" w:rsidRPr="009A15A3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 w:rsidRPr="006D4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00EC7D1C" w14:textId="77777777" w:rsidR="00D51F26" w:rsidRPr="006D4995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83BB2" w14:textId="6073D979" w:rsidR="00D51F26" w:rsidRPr="006D4995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6C8B3" w14:textId="77777777" w:rsidR="00D51F26" w:rsidRPr="006D4995" w:rsidRDefault="00D51F26" w:rsidP="00D51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62E405F" w14:textId="76F381E6" w:rsidR="00D51F26" w:rsidRPr="006D4995" w:rsidRDefault="00D51F26" w:rsidP="00D5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  <w:r w:rsidRPr="006D4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4F3F0926" w14:textId="3C6034B0" w:rsidR="00405169" w:rsidRPr="00CD7D7B" w:rsidRDefault="00405169" w:rsidP="00FD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0C45627B" w14:textId="6749B455" w:rsidR="000A1BD8" w:rsidRPr="00F6193E" w:rsidRDefault="000A1BD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F6193E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5CDFC885" w14:textId="77777777" w:rsidR="000A1BD8" w:rsidRPr="00F00207" w:rsidRDefault="000A1BD8" w:rsidP="000A1BD8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0A1BD8" w:rsidRPr="00F00207" w14:paraId="483A91BC" w14:textId="77777777" w:rsidTr="00EF35EE">
        <w:trPr>
          <w:trHeight w:val="385"/>
          <w:tblHeader/>
        </w:trPr>
        <w:tc>
          <w:tcPr>
            <w:tcW w:w="3780" w:type="dxa"/>
          </w:tcPr>
          <w:p w14:paraId="101C8D3B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2CE07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386A1DC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EFC3B0E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726287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BD8" w:rsidRPr="00F00207" w14:paraId="03E50BE3" w14:textId="77777777" w:rsidTr="00EF35EE">
        <w:trPr>
          <w:trHeight w:val="385"/>
        </w:trPr>
        <w:tc>
          <w:tcPr>
            <w:tcW w:w="3780" w:type="dxa"/>
          </w:tcPr>
          <w:p w14:paraId="09F5B816" w14:textId="76C5EB3B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F1A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A4E70"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408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A4E70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32A3CEDA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35723" w14:textId="7D9B7125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72C0AB" w14:textId="77777777" w:rsidR="000A1BD8" w:rsidRPr="00F00207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629A1" w14:textId="63A6308C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87C03B" w14:textId="77777777" w:rsidR="000A1BD8" w:rsidRPr="00F00207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680DB" w14:textId="3C64E6B9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EA4135" w14:textId="77777777" w:rsidR="000A1BD8" w:rsidRPr="00F00207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4343E" w14:textId="01FAD728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A1BD8" w:rsidRPr="00F00207" w14:paraId="1E5517F8" w14:textId="77777777" w:rsidTr="00EF35EE">
        <w:trPr>
          <w:trHeight w:val="399"/>
        </w:trPr>
        <w:tc>
          <w:tcPr>
            <w:tcW w:w="3780" w:type="dxa"/>
          </w:tcPr>
          <w:p w14:paraId="0505C362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537C1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33D8C6F3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931" w:rsidRPr="001E05C9" w14:paraId="70B0382E" w14:textId="77777777" w:rsidTr="00EF35EE">
        <w:trPr>
          <w:trHeight w:val="399"/>
        </w:trPr>
        <w:tc>
          <w:tcPr>
            <w:tcW w:w="3780" w:type="dxa"/>
          </w:tcPr>
          <w:p w14:paraId="418547B5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311CB097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AF4F6C" w14:textId="2CB5BF53" w:rsidR="00572931" w:rsidRPr="00F00207" w:rsidRDefault="00D51F2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84,318</w:t>
            </w:r>
          </w:p>
        </w:tc>
        <w:tc>
          <w:tcPr>
            <w:tcW w:w="270" w:type="dxa"/>
          </w:tcPr>
          <w:p w14:paraId="4486AF69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42C6D" w14:textId="5323AA1C" w:rsidR="00572931" w:rsidRPr="00F00207" w:rsidRDefault="00EC4D7D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94,299</w:t>
            </w:r>
          </w:p>
        </w:tc>
        <w:tc>
          <w:tcPr>
            <w:tcW w:w="270" w:type="dxa"/>
          </w:tcPr>
          <w:p w14:paraId="01295746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05CDB5" w14:textId="2A39AC9B" w:rsidR="00572931" w:rsidRPr="00F00207" w:rsidRDefault="00A02BFC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82655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3BB151DA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9DE6E9" w14:textId="5B941272" w:rsidR="00572931" w:rsidRPr="00F00207" w:rsidRDefault="003238AA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238AA">
              <w:rPr>
                <w:rFonts w:ascii="Angsana New" w:hAnsi="Angsana New" w:cs="Angsana New"/>
                <w:sz w:val="30"/>
                <w:szCs w:val="30"/>
              </w:rPr>
              <w:t>50,309</w:t>
            </w:r>
          </w:p>
        </w:tc>
      </w:tr>
      <w:tr w:rsidR="00735D14" w:rsidRPr="00F00207" w14:paraId="6C3C5CFB" w14:textId="77777777" w:rsidTr="00EF35EE">
        <w:trPr>
          <w:trHeight w:val="399"/>
        </w:trPr>
        <w:tc>
          <w:tcPr>
            <w:tcW w:w="3780" w:type="dxa"/>
          </w:tcPr>
          <w:p w14:paraId="54A7CD73" w14:textId="4F17C928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4818EEB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54948E" w14:textId="3A63DA44" w:rsidR="00735D14" w:rsidRPr="00F00207" w:rsidRDefault="00D51F2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15,490</w:t>
            </w:r>
          </w:p>
        </w:tc>
        <w:tc>
          <w:tcPr>
            <w:tcW w:w="270" w:type="dxa"/>
          </w:tcPr>
          <w:p w14:paraId="7CD3D47D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8BB57F" w14:textId="28173282" w:rsidR="00735D14" w:rsidRPr="00F00207" w:rsidRDefault="00735D1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EAD2B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610E8" w14:textId="7C946F1E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3564C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2560F" w14:textId="6577D0AD" w:rsidR="00735D14" w:rsidRPr="00F00207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5D14" w:rsidRPr="00F00207" w14:paraId="7E3DB6D2" w14:textId="77777777" w:rsidTr="00EF35EE">
        <w:trPr>
          <w:trHeight w:val="399"/>
        </w:trPr>
        <w:tc>
          <w:tcPr>
            <w:tcW w:w="3780" w:type="dxa"/>
          </w:tcPr>
          <w:p w14:paraId="09EF4BC0" w14:textId="784AA015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โอนไปที่ดิน อาคาร และอุปกรณ์ </w:t>
            </w:r>
          </w:p>
        </w:tc>
        <w:tc>
          <w:tcPr>
            <w:tcW w:w="270" w:type="dxa"/>
          </w:tcPr>
          <w:p w14:paraId="3C39AD23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3EDE3" w14:textId="4C99BB08" w:rsidR="00735D14" w:rsidRPr="00F00207" w:rsidRDefault="00D51F2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(66,169)</w:t>
            </w:r>
          </w:p>
        </w:tc>
        <w:tc>
          <w:tcPr>
            <w:tcW w:w="270" w:type="dxa"/>
          </w:tcPr>
          <w:p w14:paraId="10B9CC99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AC6B9" w14:textId="55AC9485" w:rsidR="00735D14" w:rsidRPr="00F00207" w:rsidRDefault="00735D1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68970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636C8D" w14:textId="58CAA63B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002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480F0D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76378C" w14:textId="7157FF32" w:rsidR="00735D14" w:rsidRPr="00F00207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5D14" w:rsidRPr="00F00207" w14:paraId="1A7FD795" w14:textId="77777777" w:rsidTr="00EF35EE">
        <w:trPr>
          <w:trHeight w:val="399"/>
        </w:trPr>
        <w:tc>
          <w:tcPr>
            <w:tcW w:w="3780" w:type="dxa"/>
          </w:tcPr>
          <w:p w14:paraId="636D72BD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8D7AFAC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52B9" w14:textId="51E7F1BB" w:rsidR="00735D14" w:rsidRPr="00B45644" w:rsidRDefault="00D51F2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(1,549)</w:t>
            </w:r>
          </w:p>
        </w:tc>
        <w:tc>
          <w:tcPr>
            <w:tcW w:w="270" w:type="dxa"/>
          </w:tcPr>
          <w:p w14:paraId="672132C9" w14:textId="77777777" w:rsidR="00735D14" w:rsidRPr="00B45644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A62FF8" w14:textId="7AAC9D67" w:rsidR="00735D14" w:rsidRPr="00B45644" w:rsidRDefault="00735D1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D2088" w:rsidRPr="00AD2088">
              <w:rPr>
                <w:rFonts w:ascii="Angsana New" w:hAnsi="Angsana New" w:cs="Angsana New"/>
                <w:sz w:val="30"/>
                <w:szCs w:val="30"/>
              </w:rPr>
              <w:t>6,695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8B2CF7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48BA8C" w14:textId="70D9D589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F0020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F00207">
              <w:rPr>
                <w:rFonts w:ascii="Angsana New" w:hAnsi="Angsana New" w:cs="Angsana New"/>
                <w:sz w:val="30"/>
                <w:szCs w:val="30"/>
              </w:rPr>
              <w:t>062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297D40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B6EBC7" w14:textId="31092C1C" w:rsidR="00735D14" w:rsidRPr="00F00207" w:rsidRDefault="003238AA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238AA">
              <w:rPr>
                <w:rFonts w:ascii="Angsana New" w:hAnsi="Angsana New" w:cs="Angsana New"/>
                <w:sz w:val="30"/>
                <w:szCs w:val="30"/>
              </w:rPr>
              <w:t>(25,772)</w:t>
            </w:r>
          </w:p>
        </w:tc>
      </w:tr>
      <w:tr w:rsidR="00735D14" w:rsidRPr="001D520A" w14:paraId="55E9ED8E" w14:textId="77777777" w:rsidTr="00EF35EE">
        <w:trPr>
          <w:trHeight w:val="399"/>
        </w:trPr>
        <w:tc>
          <w:tcPr>
            <w:tcW w:w="3780" w:type="dxa"/>
          </w:tcPr>
          <w:p w14:paraId="357E4200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7B6CFCB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E77C3" w14:textId="22AB8141" w:rsidR="00735D14" w:rsidRPr="00F00207" w:rsidRDefault="00D51F2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32,090</w:t>
            </w:r>
          </w:p>
        </w:tc>
        <w:tc>
          <w:tcPr>
            <w:tcW w:w="270" w:type="dxa"/>
          </w:tcPr>
          <w:p w14:paraId="1C554597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B6BDA" w14:textId="21C6A17F" w:rsidR="00735D14" w:rsidRPr="00F00207" w:rsidRDefault="00AD2088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87,604</w:t>
            </w:r>
          </w:p>
        </w:tc>
        <w:tc>
          <w:tcPr>
            <w:tcW w:w="270" w:type="dxa"/>
          </w:tcPr>
          <w:p w14:paraId="6445544C" w14:textId="77777777" w:rsidR="00735D14" w:rsidRPr="00F00207" w:rsidRDefault="00735D14" w:rsidP="00EC4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DA19" w14:textId="61191E4B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02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1EDFE7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06D32" w14:textId="4A911403" w:rsidR="00735D14" w:rsidRPr="00572931" w:rsidRDefault="003238AA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38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24,537</w:t>
            </w:r>
          </w:p>
        </w:tc>
      </w:tr>
      <w:tr w:rsidR="00735D14" w:rsidRPr="001D520A" w14:paraId="6DB918F6" w14:textId="77777777" w:rsidTr="00EF35EE">
        <w:trPr>
          <w:trHeight w:val="399"/>
        </w:trPr>
        <w:tc>
          <w:tcPr>
            <w:tcW w:w="3780" w:type="dxa"/>
          </w:tcPr>
          <w:p w14:paraId="0A4B4AFD" w14:textId="1C9B9504" w:rsidR="00735D14" w:rsidRPr="001D520A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A02BFC"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887CB1" w14:textId="77777777" w:rsidR="00735D14" w:rsidRPr="001D520A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244F4A" w14:textId="77777777" w:rsidR="00735D14" w:rsidRPr="001D520A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02C48A" w14:textId="77777777" w:rsidR="00735D14" w:rsidRPr="001D520A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AC93C" w14:textId="07DEB433" w:rsidR="00735D14" w:rsidRPr="000216EB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735D14" w:rsidRPr="0002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0746DA3E" w14:textId="77777777" w:rsidR="00735D14" w:rsidRPr="006D4995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F2F06" w14:textId="77777777" w:rsidR="00735D14" w:rsidRPr="006D4995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BE35A" w14:textId="77777777" w:rsidR="00735D14" w:rsidRPr="006D4995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BBDDC4B" w14:textId="48576E58" w:rsidR="00735D14" w:rsidRPr="000216EB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35D14" w:rsidRPr="0002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</w:p>
        </w:tc>
      </w:tr>
    </w:tbl>
    <w:p w14:paraId="05DF4E6B" w14:textId="77777777" w:rsidR="003D7E4D" w:rsidRDefault="003D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E70EBC8" w14:textId="425B16CD" w:rsidR="00405169" w:rsidRDefault="003D7E4D" w:rsidP="00E47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ในระหว่างงวด</w:t>
      </w:r>
      <w:r w:rsidR="00A731DA">
        <w:rPr>
          <w:rFonts w:ascii="Angsana New" w:hAnsi="Angsana New" w:cs="Angsana New" w:hint="cs"/>
          <w:sz w:val="30"/>
          <w:szCs w:val="30"/>
          <w:cs/>
          <w:lang w:val="en-GB"/>
        </w:rPr>
        <w:t>เก้า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เดือนสิ้นสุดวันที่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D965C8">
        <w:rPr>
          <w:rFonts w:ascii="Angsana New" w:hAnsi="Angsana New" w:cs="Angsana New" w:hint="cs"/>
          <w:sz w:val="30"/>
          <w:szCs w:val="30"/>
          <w:cs/>
          <w:lang w:val="en-GB"/>
        </w:rPr>
        <w:t>กันย</w:t>
      </w:r>
      <w:r w:rsidR="00531038">
        <w:rPr>
          <w:rFonts w:ascii="Angsana New" w:hAnsi="Angsana New" w:cs="Angsana New" w:hint="cs"/>
          <w:sz w:val="30"/>
          <w:szCs w:val="30"/>
          <w:cs/>
          <w:lang w:val="en-GB"/>
        </w:rPr>
        <w:t>ายน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บริษัทย่อยแห่งหนึ่งได้โอนสินทรัพย์สิทธิการใช้ซึ่งมีมูลค่าตามบัญชีจำนวน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6</w:t>
      </w:r>
      <w:r w:rsidR="00BB77E7">
        <w:rPr>
          <w:rFonts w:ascii="Angsana New" w:hAnsi="Angsana New" w:cs="Angsana New"/>
          <w:sz w:val="30"/>
          <w:szCs w:val="30"/>
        </w:rPr>
        <w:t>6.2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ล้านบาท ไปเป็นที่ดิน อาคารและอุปกรณ์ เนื่องจากบริษัทได้ทำการไถ่ถอนเครื่องจักรภายใต้สัญญาเช่าก่อนครบกำหนด</w:t>
      </w:r>
    </w:p>
    <w:p w14:paraId="24ADEDE1" w14:textId="77777777" w:rsidR="003D7E4D" w:rsidRDefault="003D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426B5688" w14:textId="20277486" w:rsidR="00297667" w:rsidRPr="00F6193E" w:rsidRDefault="00297667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F6193E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ส่วนงานดำเนินง</w:t>
      </w:r>
      <w:r w:rsidR="00A92D47" w:rsidRPr="00F6193E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CD7D7B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EC7AAB" w:rsidRDefault="00EC7AAB" w:rsidP="004C1AA4">
      <w:pPr>
        <w:tabs>
          <w:tab w:val="clear" w:pos="454"/>
          <w:tab w:val="clear" w:pos="3515"/>
          <w:tab w:val="left" w:pos="3510"/>
        </w:tabs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7AA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D7D7B" w:rsidRDefault="004278AC" w:rsidP="0029766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E0E8CC9" w14:textId="098B0F50" w:rsidR="00297667" w:rsidRPr="007E029B" w:rsidRDefault="004278AC" w:rsidP="004C1AA4">
      <w:pPr>
        <w:tabs>
          <w:tab w:val="clear" w:pos="454"/>
          <w:tab w:val="left" w:pos="153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029B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A02BFC" w:rsidRPr="00A02BFC">
        <w:rPr>
          <w:rFonts w:ascii="Angsana New" w:hAnsi="Angsana New" w:cs="Angsana New"/>
          <w:sz w:val="30"/>
          <w:szCs w:val="30"/>
        </w:rPr>
        <w:t>2</w:t>
      </w:r>
      <w:r w:rsidRPr="007E029B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3B9433C0" w:rsidR="00297667" w:rsidRPr="007E029B" w:rsidRDefault="00EC7AAB" w:rsidP="004C1AA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7E029B">
        <w:rPr>
          <w:rFonts w:ascii="Angsana New" w:hAnsi="Angsana New" w:hint="cs"/>
          <w:sz w:val="30"/>
          <w:szCs w:val="30"/>
          <w:cs/>
        </w:rPr>
        <w:t>ส่วนงาน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z w:val="30"/>
          <w:szCs w:val="30"/>
        </w:rPr>
        <w:t>1</w:t>
      </w:r>
      <w:r w:rsidRPr="007E029B">
        <w:rPr>
          <w:rFonts w:ascii="Angsana New" w:hAnsi="Angsana New" w:hint="cs"/>
          <w:sz w:val="30"/>
          <w:szCs w:val="30"/>
          <w:cs/>
        </w:rPr>
        <w:t xml:space="preserve"> </w:t>
      </w:r>
      <w:r w:rsidRPr="007E029B">
        <w:rPr>
          <w:rFonts w:ascii="Angsana New" w:hAnsi="Angsana New"/>
          <w:sz w:val="30"/>
          <w:szCs w:val="30"/>
        </w:rPr>
        <w:t>: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297667" w:rsidRPr="007E029B">
        <w:rPr>
          <w:rFonts w:ascii="Angsana New" w:hAnsi="Angsana New"/>
          <w:sz w:val="30"/>
          <w:szCs w:val="30"/>
          <w:cs/>
        </w:rPr>
        <w:t>ส่วนงาน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เกี่ยวกับรายได้จากการจำหน่าย</w:t>
      </w:r>
      <w:r w:rsidR="00B22B05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หล็ก</w:t>
      </w:r>
    </w:p>
    <w:p w14:paraId="3286E415" w14:textId="76083BFA" w:rsidR="00F01A5A" w:rsidRPr="0031261E" w:rsidRDefault="00EC7AAB" w:rsidP="0031261E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31261E">
        <w:rPr>
          <w:rFonts w:ascii="Angsana New" w:hAnsi="Angsana New" w:hint="cs"/>
          <w:sz w:val="30"/>
          <w:szCs w:val="30"/>
          <w:cs/>
        </w:rPr>
        <w:t>ส่วนงาน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z w:val="30"/>
          <w:szCs w:val="30"/>
        </w:rPr>
        <w:t>2</w:t>
      </w:r>
      <w:r w:rsidRPr="0031261E">
        <w:rPr>
          <w:rFonts w:ascii="Angsana New" w:hAnsi="Angsana New" w:hint="cs"/>
          <w:sz w:val="30"/>
          <w:szCs w:val="30"/>
          <w:cs/>
        </w:rPr>
        <w:t xml:space="preserve"> </w:t>
      </w:r>
      <w:r w:rsidRPr="0031261E">
        <w:rPr>
          <w:rFonts w:ascii="Angsana New" w:hAnsi="Angsana New"/>
          <w:sz w:val="30"/>
          <w:szCs w:val="30"/>
        </w:rPr>
        <w:t>: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297667" w:rsidRPr="0031261E">
        <w:rPr>
          <w:rFonts w:ascii="Angsana New" w:hAnsi="Angsana New"/>
          <w:sz w:val="30"/>
          <w:szCs w:val="30"/>
          <w:cs/>
        </w:rPr>
        <w:t>ส่วนงา</w:t>
      </w:r>
      <w:r w:rsidR="000260E6" w:rsidRPr="0031261E">
        <w:rPr>
          <w:rFonts w:ascii="Angsana New" w:hAnsi="Angsana New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31261E">
        <w:rPr>
          <w:rFonts w:ascii="Angsana New" w:hAnsi="Angsana New"/>
          <w:sz w:val="30"/>
          <w:szCs w:val="30"/>
        </w:rPr>
        <w:t xml:space="preserve"> </w:t>
      </w:r>
    </w:p>
    <w:p w14:paraId="35AA2D34" w14:textId="2D059FC7" w:rsidR="00F01A5A" w:rsidRPr="001D520A" w:rsidRDefault="00F01A5A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925F84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2E570ABA" w14:textId="77777777" w:rsidR="00754984" w:rsidRPr="00C1465F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14851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</w:tblGrid>
      <w:tr w:rsidR="00746DD3" w:rsidRPr="00E8597E" w14:paraId="4E1B5462" w14:textId="77777777" w:rsidTr="00E8597E">
        <w:trPr>
          <w:trHeight w:val="353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3423B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203D" w14:textId="77777777" w:rsidR="00D50B2C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B50C846" w14:textId="0688B06F" w:rsidR="00746DD3" w:rsidRPr="00E8597E" w:rsidRDefault="00746DD3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DC0E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2447" w14:textId="2D685BFA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3249C886" w14:textId="179D637C" w:rsidR="00746DD3" w:rsidRPr="00E8597E" w:rsidRDefault="00D50B2C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</w:t>
            </w:r>
            <w:r w:rsidR="00746DD3"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8270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E0A7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119B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5991DDC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75E6D" w:rsidRPr="00E8597E" w14:paraId="699E3439" w14:textId="77777777" w:rsidTr="00E8597E">
        <w:trPr>
          <w:trHeight w:val="247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</w:tcPr>
          <w:p w14:paraId="09810B7F" w14:textId="55EDE293" w:rsidR="00754984" w:rsidRPr="00E8597E" w:rsidRDefault="00754984" w:rsidP="002E1C7F">
            <w:pPr>
              <w:spacing w:line="240" w:lineRule="auto"/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30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0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BD16" w14:textId="21A1CF90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C671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A189" w14:textId="5C04892F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DF5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970C" w14:textId="35832158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A443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96AD" w14:textId="41B3B71B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39E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F83C" w14:textId="4043000E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DACE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F5D7" w14:textId="15196945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0D41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A8296A" w14:textId="0A29A584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649A732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9FDAEB" w14:textId="1ABB6023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754984" w:rsidRPr="00E8597E" w14:paraId="64AA132D" w14:textId="77777777" w:rsidTr="00E8597E">
        <w:trPr>
          <w:trHeight w:val="137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65A27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6FD7624" w14:textId="220D315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75E6D" w:rsidRPr="00E8597E" w14:paraId="683A1D6D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AE85DA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51FA9A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07A9E7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0DF973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7927BE9D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C8876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FEF8FF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A3172B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C9FDE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4DD9E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ADF72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EF1A0F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7A690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DB87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B1C2D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4CDDA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5E6D" w:rsidRPr="00E8597E" w14:paraId="1AD3888E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7DAC2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DFF721" w14:textId="415BEA21" w:rsidR="00754984" w:rsidRPr="00E8597E" w:rsidRDefault="00317560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11,083,076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187EBC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3C2D2A9" w14:textId="36EF1505" w:rsidR="00754984" w:rsidRPr="00BF379A" w:rsidRDefault="008B774A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77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5,208,424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64184122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87A7D8" w14:textId="7B598BDB" w:rsidR="00754984" w:rsidRPr="00E8597E" w:rsidRDefault="00D109D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107,85</w:t>
            </w:r>
            <w:r w:rsidR="000049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ED1E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3D60" w14:textId="6E106351" w:rsidR="00754984" w:rsidRPr="00E8597E" w:rsidRDefault="008B774A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77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84,126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276245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5F1B51B" w14:textId="2962E3FD" w:rsidR="00754984" w:rsidRPr="00E8597E" w:rsidRDefault="005E0E80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BD7D96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87C6D9" w14:textId="592D8B8D" w:rsidR="00754984" w:rsidRPr="00E8597E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E44748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8F3D77" w14:textId="616725AC" w:rsidR="00754984" w:rsidRPr="00E8597E" w:rsidRDefault="00317560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11,190,927</w:t>
            </w:r>
          </w:p>
        </w:tc>
        <w:tc>
          <w:tcPr>
            <w:tcW w:w="270" w:type="dxa"/>
            <w:vAlign w:val="bottom"/>
          </w:tcPr>
          <w:p w14:paraId="2135F3CC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68C5D" w14:textId="739E85C9" w:rsidR="00754984" w:rsidRPr="00E8597E" w:rsidRDefault="008B774A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77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5,292,550</w:t>
            </w:r>
          </w:p>
        </w:tc>
      </w:tr>
      <w:tr w:rsidR="00275E6D" w:rsidRPr="00E8597E" w14:paraId="62BA23AF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2A6EFA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39EC" w14:textId="523A3D2A" w:rsidR="00754984" w:rsidRPr="00E8597E" w:rsidRDefault="00740213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EAE90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B7B28" w14:textId="4002B35D" w:rsidR="00754984" w:rsidRPr="00BF379A" w:rsidRDefault="008B774A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8B0626F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CF8F1" w14:textId="0E0B3F37" w:rsidR="00754984" w:rsidRPr="00E8597E" w:rsidRDefault="00D109D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33,55</w:t>
            </w:r>
            <w:r w:rsidR="000049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70D5F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A47D" w14:textId="7AB1976E" w:rsidR="00754984" w:rsidRPr="00E8597E" w:rsidRDefault="00A02BFC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="000A6833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8B4B58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63315" w14:textId="61562F81" w:rsidR="00754984" w:rsidRPr="00E8597E" w:rsidRDefault="00D109D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(33,55</w:t>
            </w:r>
            <w:r w:rsidR="000049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726461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1961C" w14:textId="3CE74995" w:rsidR="00754984" w:rsidRPr="00E8597E" w:rsidRDefault="008B774A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77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(28,479)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84D8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BD0FAF" w14:textId="5869CE05" w:rsidR="00754984" w:rsidRPr="00E8597E" w:rsidRDefault="005E0E80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0F95C6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F1A7AB" w14:textId="35C6B361" w:rsidR="00754984" w:rsidRPr="00E8597E" w:rsidRDefault="008B774A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77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(9,496)</w:t>
            </w:r>
          </w:p>
        </w:tc>
      </w:tr>
      <w:tr w:rsidR="00275E6D" w:rsidRPr="00E8597E" w14:paraId="1FFE6978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E53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227E1" w14:textId="77777777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0F4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D2842" w14:textId="243188C7" w:rsidR="00754984" w:rsidRPr="00BF379A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637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B8163" w14:textId="77777777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77A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F0FB" w14:textId="77777777" w:rsidR="00754984" w:rsidRPr="00E8597E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8B73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59271" w14:textId="77777777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E6D1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6E41A" w14:textId="77777777" w:rsidR="00754984" w:rsidRPr="00E8597E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7CCE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B5CFFD" w14:textId="77777777" w:rsidR="00754984" w:rsidRPr="00E8597E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F8FEFF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5B2746" w14:textId="77777777" w:rsidR="00754984" w:rsidRPr="00E8597E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5E6D" w:rsidRPr="00E8597E" w14:paraId="21BB42C3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49DE" w14:textId="38B3A2F1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  <w:r w:rsidR="00DD3EF4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B22B05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="00DD3EF4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22B05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จังหวะการรับรู้รายได้</w:t>
            </w:r>
          </w:p>
          <w:p w14:paraId="7E20ED8B" w14:textId="00F913F1" w:rsidR="00B22B05" w:rsidRPr="00E8597E" w:rsidRDefault="00B22B05" w:rsidP="00B2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45DC3D" w14:textId="5F7BA652" w:rsidR="00B41581" w:rsidRPr="00E8597E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5E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11,083,076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FBFC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B5B4A1" w14:textId="47D6A931" w:rsidR="00B41581" w:rsidRPr="00BF379A" w:rsidRDefault="008B774A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77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5,208,427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8CA2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22FE57" w14:textId="35F8470E" w:rsidR="00B41581" w:rsidRPr="00E8597E" w:rsidRDefault="00D109D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141,408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2121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7BA70" w14:textId="2E67BCCE" w:rsidR="00B41581" w:rsidRPr="00E8597E" w:rsidRDefault="001C4FD9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4F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103,106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5785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25479" w14:textId="5D3DCEB7" w:rsidR="00B41581" w:rsidRPr="00E8597E" w:rsidRDefault="00D109D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(33,55</w:t>
            </w:r>
            <w:r w:rsidR="000049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608E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7DCB6" w14:textId="5691D28A" w:rsidR="00B41581" w:rsidRPr="00E8597E" w:rsidRDefault="001C4FD9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4F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(28,479)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03A4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077608" w14:textId="2FB1C02B" w:rsidR="00B41581" w:rsidRPr="00E8597E" w:rsidRDefault="008E5EC7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E5E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11,190,927</w:t>
            </w:r>
          </w:p>
        </w:tc>
        <w:tc>
          <w:tcPr>
            <w:tcW w:w="270" w:type="dxa"/>
            <w:vAlign w:val="bottom"/>
          </w:tcPr>
          <w:p w14:paraId="0E47E760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4C9EF3" w14:textId="77777777" w:rsidR="00BB77E7" w:rsidRPr="00E8597E" w:rsidRDefault="00BB77E7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78418E0" w14:textId="3E592931" w:rsidR="00B41581" w:rsidRPr="00E8597E" w:rsidRDefault="008B774A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B77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5,283,054</w:t>
            </w:r>
          </w:p>
        </w:tc>
      </w:tr>
      <w:tr w:rsidR="00275E6D" w:rsidRPr="00E8597E" w14:paraId="4EA68D0C" w14:textId="77777777" w:rsidTr="00E8597E">
        <w:trPr>
          <w:trHeight w:val="57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093DC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25249C" w14:textId="77777777" w:rsidR="00B41581" w:rsidRPr="00494EA9" w:rsidRDefault="00B4158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A254D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75D064" w14:textId="77777777" w:rsidR="00B41581" w:rsidRPr="00494EA9" w:rsidRDefault="00B4158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DC868DD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6BCCA3" w14:textId="77777777" w:rsidR="00B41581" w:rsidRPr="00494EA9" w:rsidRDefault="00B4158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667B2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1519D0" w14:textId="77777777" w:rsidR="00B41581" w:rsidRPr="00494EA9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8C2E09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CED148" w14:textId="77777777" w:rsidR="00B41581" w:rsidRPr="00494EA9" w:rsidRDefault="00B4158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3F91F8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CFB6A0" w14:textId="77777777" w:rsidR="00B41581" w:rsidRPr="00494EA9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E08AA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BF5B37" w14:textId="77777777" w:rsidR="00B41581" w:rsidRPr="00494EA9" w:rsidRDefault="00B4158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B37C2" w14:textId="77777777" w:rsidR="00B41581" w:rsidRPr="00494EA9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36BABD" w14:textId="77777777" w:rsidR="00B41581" w:rsidRPr="00494EA9" w:rsidRDefault="00B4158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5E6D" w:rsidRPr="006B4A7B" w14:paraId="43F0469D" w14:textId="77777777" w:rsidTr="00E8597E">
        <w:trPr>
          <w:trHeight w:val="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7DDB87" w14:textId="494B88AE" w:rsidR="00B41581" w:rsidRPr="006B4A7B" w:rsidRDefault="00EB11B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</w:t>
            </w:r>
            <w:r w:rsidR="00B22B05"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="00B22B05"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5BADED" w14:textId="01D4D1D4" w:rsidR="00B41581" w:rsidRPr="006B4A7B" w:rsidRDefault="004D2398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814,955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2C1572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3F80AC" w14:textId="63101758" w:rsidR="00B41581" w:rsidRPr="006B4A7B" w:rsidRDefault="008B774A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(67,901)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E37FA2F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85C3A6" w14:textId="19B11BD4" w:rsidR="00B41581" w:rsidRPr="006B4A7B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AFAAC5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71DF5" w14:textId="1D3C124B" w:rsidR="00B41581" w:rsidRPr="006B4A7B" w:rsidRDefault="001C4FD9" w:rsidP="00D2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(2,450)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852A66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B88890" w14:textId="61020E63" w:rsidR="00B41581" w:rsidRPr="006B4A7B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4D2398"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</w:t>
            </w: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D2398"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C776DE"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5BB961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E39980" w14:textId="44CA3785" w:rsidR="00B41581" w:rsidRPr="006B4A7B" w:rsidRDefault="001C4FD9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(80,146)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84A67B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3947F" w14:textId="6AEF9F4B" w:rsidR="00B41581" w:rsidRPr="006B4A7B" w:rsidRDefault="004D2398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1,027,34</w:t>
            </w:r>
            <w:r w:rsidR="00AE6581"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794C7D8" w14:textId="77777777" w:rsidR="00B41581" w:rsidRPr="006B4A7B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37F1E" w14:textId="41D16BC6" w:rsidR="00B41581" w:rsidRPr="006B4A7B" w:rsidRDefault="00C83D88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C6C6B"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50,497</w:t>
            </w:r>
            <w:r w:rsidRPr="006B4A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192F3714" w14:textId="77777777" w:rsidR="00754984" w:rsidRPr="006B4A7B" w:rsidRDefault="00754984" w:rsidP="00754984">
      <w:pPr>
        <w:spacing w:line="240" w:lineRule="auto"/>
        <w:jc w:val="both"/>
        <w:rPr>
          <w:rFonts w:ascii="Angsana New" w:hAnsi="Angsana New" w:cs="Angsana New"/>
          <w:spacing w:val="-2"/>
          <w:sz w:val="2"/>
          <w:szCs w:val="2"/>
        </w:rPr>
      </w:pPr>
    </w:p>
    <w:p w14:paraId="6E8EA859" w14:textId="77777777" w:rsidR="00754984" w:rsidRPr="006B4A7B" w:rsidRDefault="00754984" w:rsidP="0075498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7"/>
      </w:tblGrid>
      <w:tr w:rsidR="00275E6D" w:rsidRPr="006B4A7B" w14:paraId="73E1ECD3" w14:textId="77777777" w:rsidTr="00E8597E">
        <w:trPr>
          <w:trHeight w:val="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5C9D9" w14:textId="1A1E399A" w:rsidR="00754984" w:rsidRPr="006B4A7B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 w:rsidR="00753073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753073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F6144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753073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="00753073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="00753073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2AD7CFF" w14:textId="4050B577" w:rsidR="00754984" w:rsidRPr="006B4A7B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</w:t>
            </w:r>
            <w:r w:rsidR="00AF30A0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521,439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A12372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D999F8" w14:textId="075AE8D5" w:rsidR="00754984" w:rsidRPr="006B4A7B" w:rsidRDefault="001C4FD9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4,526,347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4727F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ED93CD8" w14:textId="2AB1844E" w:rsidR="00754984" w:rsidRPr="006B4A7B" w:rsidRDefault="008E5EC7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233,421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FE19F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7F3841" w14:textId="5D17E273" w:rsidR="00754984" w:rsidRPr="006B4A7B" w:rsidRDefault="001C4FD9" w:rsidP="00D2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left" w:pos="610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212,000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DBE86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A2FB42" w14:textId="0732E0AD" w:rsidR="00754984" w:rsidRPr="006B4A7B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(16</w:t>
            </w:r>
            <w:r w:rsidR="004D2398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D2398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839</w:t>
            </w: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E186C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F4BD467" w14:textId="7211A1F3" w:rsidR="00754984" w:rsidRPr="006B4A7B" w:rsidRDefault="001C4FD9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(419,190)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06649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00C375" w14:textId="7EF7683A" w:rsidR="00754984" w:rsidRPr="006B4A7B" w:rsidRDefault="008E5EC7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6,5</w:t>
            </w:r>
            <w:r w:rsidR="004D2398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88,021</w:t>
            </w:r>
          </w:p>
        </w:tc>
        <w:tc>
          <w:tcPr>
            <w:tcW w:w="270" w:type="dxa"/>
            <w:vAlign w:val="bottom"/>
          </w:tcPr>
          <w:p w14:paraId="5957172D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D20F19C" w14:textId="7CBE4FDB" w:rsidR="00754984" w:rsidRPr="006B4A7B" w:rsidRDefault="001C4FD9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4,319,157</w:t>
            </w:r>
          </w:p>
        </w:tc>
      </w:tr>
      <w:tr w:rsidR="00275E6D" w:rsidRPr="00E8597E" w14:paraId="30A0F22B" w14:textId="77777777" w:rsidTr="00E8597E">
        <w:trPr>
          <w:trHeight w:val="404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473DEF" w14:textId="090C1782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  <w:r w:rsidR="00753073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753073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F6144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753073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="00753073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="00753073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11FC739" w14:textId="6BE5C284" w:rsidR="00754984" w:rsidRPr="006B4A7B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</w:t>
            </w:r>
            <w:r w:rsidR="0088592D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395,293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2AC7E5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3439580" w14:textId="0E5E4699" w:rsidR="00754984" w:rsidRPr="006B4A7B" w:rsidRDefault="003311D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2,837,224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CB2C56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70BB1B" w14:textId="39B8FEC3" w:rsidR="00754984" w:rsidRPr="006B4A7B" w:rsidRDefault="008E5EC7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212,224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6C8CE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128A69" w14:textId="11FCE792" w:rsidR="00754984" w:rsidRPr="006B4A7B" w:rsidRDefault="003311D1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197,718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4B67C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5E992CF" w14:textId="4CD9926A" w:rsidR="00754984" w:rsidRPr="006B4A7B" w:rsidRDefault="008E5EC7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(280,577)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1C7EC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4F6F78" w14:textId="7C35A4F9" w:rsidR="00754984" w:rsidRPr="006B4A7B" w:rsidRDefault="003311D1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(333,113)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4140E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321F2C" w14:textId="2C00FB84" w:rsidR="00754984" w:rsidRPr="006B4A7B" w:rsidRDefault="008E5EC7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4,326,</w:t>
            </w:r>
            <w:r w:rsidR="0088592D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940</w:t>
            </w:r>
          </w:p>
        </w:tc>
        <w:tc>
          <w:tcPr>
            <w:tcW w:w="270" w:type="dxa"/>
            <w:vAlign w:val="bottom"/>
          </w:tcPr>
          <w:p w14:paraId="66E2BCC4" w14:textId="77777777" w:rsidR="00754984" w:rsidRPr="006B4A7B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3709215" w14:textId="0902C967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701FF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701</w:t>
            </w:r>
            <w:r w:rsidR="005701FF"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B4A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829</w:t>
            </w:r>
          </w:p>
        </w:tc>
      </w:tr>
    </w:tbl>
    <w:p w14:paraId="29771A7D" w14:textId="77777777" w:rsidR="00754984" w:rsidRPr="00494EA9" w:rsidRDefault="00754984" w:rsidP="0075498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93FF018" w14:textId="77777777" w:rsidR="00754984" w:rsidRPr="002A2DDB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2A2DD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4EABBE3" w14:textId="77777777" w:rsidR="00754984" w:rsidRPr="003D0EB0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="Angsana New" w:hAnsi="Angsana New" w:cstheme="minorBidi"/>
          <w:b/>
          <w:bCs/>
          <w:i/>
          <w:iCs/>
          <w:sz w:val="30"/>
          <w:szCs w:val="30"/>
          <w:cs/>
        </w:rPr>
      </w:pPr>
    </w:p>
    <w:p w14:paraId="3C36ADE9" w14:textId="77777777" w:rsidR="00754984" w:rsidRPr="002A2DDB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61" w:hanging="90"/>
        <w:jc w:val="thaiDistribute"/>
        <w:rPr>
          <w:rFonts w:ascii="Angsana New" w:hAnsi="Angsana New"/>
          <w:sz w:val="30"/>
          <w:szCs w:val="30"/>
        </w:rPr>
      </w:pPr>
      <w:r w:rsidRPr="002A2DDB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7CC0197C" w14:textId="77777777" w:rsidR="00BD42BC" w:rsidRPr="001D520A" w:rsidRDefault="00BD42BC" w:rsidP="007A19C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925F84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5B5CA4" w14:textId="77777777" w:rsidR="007A19C7" w:rsidRPr="003F0A1E" w:rsidRDefault="007A19C7" w:rsidP="008F609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bookmarkStart w:id="3" w:name="_Hlk78794992"/>
      <w:r w:rsidRPr="003F0A1E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เงินปันผล</w:t>
      </w:r>
    </w:p>
    <w:p w14:paraId="39FDEB7A" w14:textId="77777777" w:rsidR="007A19C7" w:rsidRPr="002A2DDB" w:rsidRDefault="007A19C7" w:rsidP="008F609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5D3F7060" w14:textId="06B5133C" w:rsidR="007A19C7" w:rsidRDefault="007A19C7" w:rsidP="008F6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55466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E55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BFC" w:rsidRPr="00A02BFC">
        <w:rPr>
          <w:rFonts w:asciiTheme="majorBidi" w:hAnsiTheme="majorBidi" w:cstheme="majorBidi"/>
          <w:sz w:val="30"/>
          <w:szCs w:val="30"/>
        </w:rPr>
        <w:t>2564</w:t>
      </w:r>
      <w:r w:rsidRPr="00E5546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C6F089" w14:textId="77777777" w:rsidR="007A19C7" w:rsidRDefault="007A19C7" w:rsidP="007A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7A19C7" w:rsidRPr="00E55466" w14:paraId="34ED847F" w14:textId="77777777" w:rsidTr="002A2DDB">
        <w:trPr>
          <w:tblHeader/>
        </w:trPr>
        <w:tc>
          <w:tcPr>
            <w:tcW w:w="2880" w:type="dxa"/>
            <w:vAlign w:val="bottom"/>
          </w:tcPr>
          <w:p w14:paraId="1C06938F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579BFB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7021EAD4" w14:textId="77777777" w:rsidR="007A19C7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307CD85" w14:textId="74968F16" w:rsidR="00D4559F" w:rsidRPr="00E55466" w:rsidRDefault="00D4559F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3880C989" w14:textId="77777777" w:rsidR="002A2DDB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D455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2D6418EC" w14:textId="2A4F1FB9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741CD2A6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10CA1DFF" w14:textId="77777777" w:rsidR="007A19C7" w:rsidRPr="00E55466" w:rsidDel="00D43E7A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A19C7" w:rsidRPr="00E55466" w14:paraId="31A54805" w14:textId="77777777" w:rsidTr="002A2DDB">
        <w:trPr>
          <w:tblHeader/>
        </w:trPr>
        <w:tc>
          <w:tcPr>
            <w:tcW w:w="2880" w:type="dxa"/>
          </w:tcPr>
          <w:p w14:paraId="1700D335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B34E48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1ACED236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0B6321FC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51B7525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3969F9EA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19C7" w:rsidRPr="00E55466" w14:paraId="651C33A8" w14:textId="77777777" w:rsidTr="002A2DDB">
        <w:tc>
          <w:tcPr>
            <w:tcW w:w="2880" w:type="dxa"/>
          </w:tcPr>
          <w:p w14:paraId="2CC8C2A2" w14:textId="4940D4CF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2CDF7A06" w14:textId="0BAAAF7A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A19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9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6" w:type="dxa"/>
          </w:tcPr>
          <w:p w14:paraId="1459025D" w14:textId="4DFBA1BA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A19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9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5" w:type="dxa"/>
          </w:tcPr>
          <w:p w14:paraId="35BC5685" w14:textId="71C750DA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A19C7"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154FF0A7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6D00352" w14:textId="1E9373F0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7A19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39928DEC" w14:textId="77777777" w:rsidR="007A19C7" w:rsidRDefault="007A19C7" w:rsidP="007A19C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  <w:u w:val="none"/>
          <w:lang w:val="th-TH"/>
        </w:rPr>
      </w:pPr>
    </w:p>
    <w:p w14:paraId="3B32DA59" w14:textId="2727B68A" w:rsidR="006D0480" w:rsidRPr="00A27415" w:rsidRDefault="007C52D2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A27415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3"/>
    <w:p w14:paraId="1AC3D0CC" w14:textId="77777777" w:rsidR="00195AD7" w:rsidRPr="001D520A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031"/>
        <w:gridCol w:w="1620"/>
        <w:gridCol w:w="270"/>
        <w:gridCol w:w="1529"/>
      </w:tblGrid>
      <w:tr w:rsidR="00A75C8E" w:rsidRPr="001D520A" w14:paraId="1884D884" w14:textId="77777777" w:rsidTr="007C52D2">
        <w:trPr>
          <w:trHeight w:val="659"/>
          <w:tblHeader/>
        </w:trPr>
        <w:tc>
          <w:tcPr>
            <w:tcW w:w="3191" w:type="pct"/>
            <w:vAlign w:val="bottom"/>
          </w:tcPr>
          <w:p w14:paraId="4F0EC937" w14:textId="1132D7BD" w:rsidR="00A75C8E" w:rsidRPr="001D520A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BFC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26AE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25D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57" w:type="pct"/>
            <w:vAlign w:val="bottom"/>
          </w:tcPr>
          <w:p w14:paraId="3CE041CF" w14:textId="6D340BB1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024979B8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5F9A6D2E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09801E" w14:textId="13AA0EBD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5C8E" w:rsidRPr="001D520A" w14:paraId="40A6F109" w14:textId="77777777" w:rsidTr="007C52D2">
        <w:trPr>
          <w:tblHeader/>
        </w:trPr>
        <w:tc>
          <w:tcPr>
            <w:tcW w:w="3191" w:type="pct"/>
          </w:tcPr>
          <w:p w14:paraId="692671D5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pct"/>
            <w:gridSpan w:val="3"/>
          </w:tcPr>
          <w:p w14:paraId="3A71F3E8" w14:textId="6657E003" w:rsidR="00A75C8E" w:rsidRPr="001D520A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6C6C" w:rsidRPr="001D520A" w14:paraId="5938BD3B" w14:textId="77777777" w:rsidTr="007C52D2">
        <w:tc>
          <w:tcPr>
            <w:tcW w:w="3191" w:type="pct"/>
          </w:tcPr>
          <w:p w14:paraId="60FE7E7B" w14:textId="30486DEF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E472F6B" w14:textId="3F1A6599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F2E394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20117817" w14:textId="77777777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58F5F692" w14:textId="77777777" w:rsidTr="007C52D2">
        <w:tc>
          <w:tcPr>
            <w:tcW w:w="3191" w:type="pct"/>
          </w:tcPr>
          <w:p w14:paraId="084EEA5E" w14:textId="3C547A79" w:rsidR="00D50B2C" w:rsidRPr="001D520A" w:rsidRDefault="001E4840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57" w:type="pct"/>
          </w:tcPr>
          <w:p w14:paraId="5681D7C3" w14:textId="0A52AAC7" w:rsidR="00D50B2C" w:rsidRPr="00B45644" w:rsidRDefault="00E3267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20,290</w:t>
            </w:r>
          </w:p>
        </w:tc>
        <w:tc>
          <w:tcPr>
            <w:tcW w:w="143" w:type="pct"/>
          </w:tcPr>
          <w:p w14:paraId="4E3F35D8" w14:textId="77777777" w:rsidR="00D50B2C" w:rsidRPr="00B45644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6A018FC9" w14:textId="5E101443" w:rsidR="00D50B2C" w:rsidRPr="00B45644" w:rsidRDefault="00E3267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20,290</w:t>
            </w:r>
          </w:p>
        </w:tc>
      </w:tr>
      <w:tr w:rsidR="009A6C6C" w:rsidRPr="001D520A" w14:paraId="744EC643" w14:textId="77777777" w:rsidTr="007C52D2">
        <w:trPr>
          <w:trHeight w:val="179"/>
        </w:trPr>
        <w:tc>
          <w:tcPr>
            <w:tcW w:w="3191" w:type="pct"/>
          </w:tcPr>
          <w:p w14:paraId="3C067089" w14:textId="77777777" w:rsidR="009A6C6C" w:rsidRPr="001D520A" w:rsidRDefault="009A6C6C" w:rsidP="009A6C6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</w:tcPr>
          <w:p w14:paraId="5E180CA9" w14:textId="77777777" w:rsidR="009A6C6C" w:rsidRPr="00B45644" w:rsidRDefault="009A6C6C" w:rsidP="00211262">
            <w:pPr>
              <w:pStyle w:val="NoSpacing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AA7E1" w14:textId="77777777" w:rsidR="009A6C6C" w:rsidRPr="00B45644" w:rsidRDefault="009A6C6C" w:rsidP="009A6C6C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3CF73F93" w14:textId="77777777" w:rsidR="009A6C6C" w:rsidRPr="00B45644" w:rsidRDefault="009A6C6C" w:rsidP="00211262">
            <w:pPr>
              <w:pStyle w:val="NoSpacing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C6C" w:rsidRPr="001D520A" w14:paraId="510201CA" w14:textId="77777777" w:rsidTr="007C52D2">
        <w:tc>
          <w:tcPr>
            <w:tcW w:w="3191" w:type="pct"/>
          </w:tcPr>
          <w:p w14:paraId="61DDA8A6" w14:textId="536BE45E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57" w:type="pct"/>
          </w:tcPr>
          <w:p w14:paraId="0F9BC957" w14:textId="77777777" w:rsidR="009A6C6C" w:rsidRPr="00B45644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87CAB2" w14:textId="77777777" w:rsidR="009A6C6C" w:rsidRPr="00B45644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0278026F" w14:textId="77777777" w:rsidR="009A6C6C" w:rsidRPr="00B45644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0AB1B42E" w14:textId="77777777" w:rsidTr="007C52D2">
        <w:tc>
          <w:tcPr>
            <w:tcW w:w="3191" w:type="pct"/>
          </w:tcPr>
          <w:p w14:paraId="146C9E5C" w14:textId="4049137B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7" w:type="pct"/>
          </w:tcPr>
          <w:p w14:paraId="2603E692" w14:textId="3A7DCE03" w:rsidR="00D50B2C" w:rsidRPr="00B45644" w:rsidRDefault="00E3267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593,047</w:t>
            </w:r>
          </w:p>
        </w:tc>
        <w:tc>
          <w:tcPr>
            <w:tcW w:w="143" w:type="pct"/>
          </w:tcPr>
          <w:p w14:paraId="7EB13CE3" w14:textId="77777777" w:rsidR="00D50B2C" w:rsidRPr="00B45644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7079C61A" w14:textId="0419A010" w:rsidR="00D50B2C" w:rsidRPr="00B45644" w:rsidRDefault="00E3267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593,047</w:t>
            </w:r>
          </w:p>
        </w:tc>
      </w:tr>
      <w:tr w:rsidR="00E3267C" w:rsidRPr="00BB77E7" w14:paraId="67BB83A1" w14:textId="77777777" w:rsidTr="007C52D2">
        <w:tc>
          <w:tcPr>
            <w:tcW w:w="3191" w:type="pct"/>
          </w:tcPr>
          <w:p w14:paraId="290B096F" w14:textId="59657CA1" w:rsidR="00E3267C" w:rsidRPr="001D520A" w:rsidRDefault="00E3267C" w:rsidP="00E32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7" w:type="pct"/>
          </w:tcPr>
          <w:p w14:paraId="2775BC12" w14:textId="2ADF32AF" w:rsidR="00E3267C" w:rsidRPr="00B45644" w:rsidRDefault="00C11E7C" w:rsidP="00E3267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41,039</w:t>
            </w:r>
          </w:p>
        </w:tc>
        <w:tc>
          <w:tcPr>
            <w:tcW w:w="143" w:type="pct"/>
          </w:tcPr>
          <w:p w14:paraId="6ABCC2B9" w14:textId="77777777" w:rsidR="00E3267C" w:rsidRPr="00B45644" w:rsidRDefault="00E3267C" w:rsidP="00E3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66871849" w14:textId="454B0FEC" w:rsidR="00E3267C" w:rsidRPr="00B45644" w:rsidRDefault="00C11E7C" w:rsidP="00E3267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41,039</w:t>
            </w:r>
          </w:p>
        </w:tc>
      </w:tr>
      <w:tr w:rsidR="00E3267C" w:rsidRPr="001D520A" w14:paraId="33A771D2" w14:textId="77777777" w:rsidTr="007C52D2">
        <w:tc>
          <w:tcPr>
            <w:tcW w:w="3191" w:type="pct"/>
          </w:tcPr>
          <w:p w14:paraId="4AC0957E" w14:textId="474E2724" w:rsidR="00E3267C" w:rsidRPr="001D520A" w:rsidRDefault="00E3267C" w:rsidP="00E32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7" w:type="pct"/>
          </w:tcPr>
          <w:p w14:paraId="5933D079" w14:textId="67CC8AB1" w:rsidR="00E3267C" w:rsidRPr="00B45644" w:rsidRDefault="00E3267C" w:rsidP="00E3267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3,680</w:t>
            </w:r>
          </w:p>
        </w:tc>
        <w:tc>
          <w:tcPr>
            <w:tcW w:w="143" w:type="pct"/>
          </w:tcPr>
          <w:p w14:paraId="33D199A9" w14:textId="77777777" w:rsidR="00E3267C" w:rsidRPr="00B45644" w:rsidRDefault="00E3267C" w:rsidP="00E3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0B00AADC" w14:textId="4832398C" w:rsidR="00E3267C" w:rsidRPr="00B45644" w:rsidRDefault="00E3267C" w:rsidP="00E3267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3,680</w:t>
            </w:r>
          </w:p>
        </w:tc>
      </w:tr>
      <w:tr w:rsidR="00E3267C" w:rsidRPr="001D520A" w14:paraId="608C7F08" w14:textId="77777777" w:rsidTr="00F82765">
        <w:tc>
          <w:tcPr>
            <w:tcW w:w="3191" w:type="pct"/>
          </w:tcPr>
          <w:p w14:paraId="3BD5E052" w14:textId="55E81F36" w:rsidR="00E3267C" w:rsidRPr="001D520A" w:rsidRDefault="00E3267C" w:rsidP="00E32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170B7B3D" w14:textId="3E9B03CB" w:rsidR="00E3267C" w:rsidRPr="000C6628" w:rsidRDefault="00121B25" w:rsidP="00E3267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637,766</w:t>
            </w:r>
          </w:p>
        </w:tc>
        <w:tc>
          <w:tcPr>
            <w:tcW w:w="143" w:type="pct"/>
            <w:vAlign w:val="bottom"/>
          </w:tcPr>
          <w:p w14:paraId="2E8397A5" w14:textId="77777777" w:rsidR="00E3267C" w:rsidRPr="000C6628" w:rsidRDefault="00E3267C" w:rsidP="00E3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095D6F89" w14:textId="4982F2CA" w:rsidR="00E3267C" w:rsidRPr="000C6628" w:rsidRDefault="00121B25" w:rsidP="00E3267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637,766</w:t>
            </w:r>
          </w:p>
        </w:tc>
      </w:tr>
    </w:tbl>
    <w:p w14:paraId="2BFF1210" w14:textId="3C530C9D" w:rsidR="00E55466" w:rsidRDefault="00AC32F2" w:rsidP="0014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</w:rPr>
        <w:tab/>
      </w:r>
    </w:p>
    <w:p w14:paraId="319C062D" w14:textId="7B76F46B" w:rsidR="009D705C" w:rsidRPr="00D64F1A" w:rsidRDefault="009D705C" w:rsidP="009D705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D64F1A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DFDEB67" w14:textId="3213F2AF" w:rsidR="001227BF" w:rsidRPr="007A5331" w:rsidRDefault="0012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25202F5" w14:textId="2547BC62" w:rsidR="009D705C" w:rsidRPr="008C273B" w:rsidRDefault="0088592D" w:rsidP="008C2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บริษัทได้อนุมัติให้บริษัทเข้าทำรายการให้เช่าซื้อทรัพย์สินประเภทที่ดินพร้อมสิ่งปลูกสร้างทั้งหมดของสาขา </w:t>
      </w:r>
      <w:r>
        <w:rPr>
          <w:rFonts w:ascii="Angsana New" w:hAnsi="Angsana New" w:cs="Angsana New" w:hint="cs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(มหาชัย) ในราคาเช่าซื้อเป็นจำนวนเงิน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189.1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โดยเริ่มต้นระยะเวลาเช่าซื้อนับแต่วันที่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 w:hint="cs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และสิ้นสุดในวันที่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 w:hint="cs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และรายการขายทรัพย์สินประเภทเครื่องจักรแล</w:t>
      </w:r>
      <w:r w:rsidRPr="000C270E">
        <w:rPr>
          <w:rFonts w:ascii="Angsana New" w:hAnsi="Angsana New" w:cs="Angsana New" w:hint="cs"/>
          <w:sz w:val="30"/>
          <w:szCs w:val="30"/>
          <w:cs/>
        </w:rPr>
        <w:t>ะอุปกรณ์ทั้งหมดของ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สาขา </w:t>
      </w:r>
      <w:r>
        <w:rPr>
          <w:rFonts w:ascii="Angsana New" w:hAnsi="Angsana New" w:cs="Angsana New" w:hint="cs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(มหาชัย) ในราคาซื้อขายเป็นจำนวนเงิน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45.8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 w:hint="cs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>ให้แก่บริษัทที่เกี่ยวข้องกัน</w:t>
      </w:r>
      <w:r w:rsidR="00BF5090">
        <w:rPr>
          <w:rFonts w:ascii="Angsana New" w:hAnsi="Angsana New" w:cs="Angsana New" w:hint="cs"/>
          <w:sz w:val="30"/>
          <w:szCs w:val="30"/>
          <w:cs/>
        </w:rPr>
        <w:t>แห่งหนึ่ง</w:t>
      </w:r>
    </w:p>
    <w:p w14:paraId="7EF819B0" w14:textId="77777777" w:rsidR="009D705C" w:rsidRDefault="009D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</w:p>
    <w:p w14:paraId="4F247AC0" w14:textId="32C3D638" w:rsidR="00F7666E" w:rsidRPr="0033074E" w:rsidRDefault="00F7666E" w:rsidP="0063207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33074E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275C1FED" w14:textId="360B3A0E" w:rsidR="00F7666E" w:rsidRPr="00632074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E666B9" w14:textId="63A921E8" w:rsidR="002F6417" w:rsidRDefault="00F7666E" w:rsidP="0063207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งบแสดงฐานะการเงินสิ้นสุดวันที่ </w:t>
      </w:r>
      <w:r w:rsidR="00A02BFC" w:rsidRPr="00A02BFC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2BFC" w:rsidRPr="00A02BFC">
        <w:rPr>
          <w:rFonts w:asciiTheme="majorBidi" w:hAnsiTheme="majorBidi" w:cstheme="majorBidi"/>
          <w:sz w:val="30"/>
          <w:szCs w:val="30"/>
        </w:rPr>
        <w:t>2563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งบการเงินระหว่างกาลสำหรับงวด</w:t>
      </w:r>
      <w:r w:rsidR="00D26EA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02BFC" w:rsidRPr="00A02BFC">
        <w:rPr>
          <w:rFonts w:asciiTheme="majorBidi" w:hAnsiTheme="majorBidi" w:cstheme="majorBidi"/>
          <w:sz w:val="30"/>
          <w:szCs w:val="30"/>
        </w:rPr>
        <w:t>30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B87CAA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6431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BFC" w:rsidRPr="00A02BFC">
        <w:rPr>
          <w:rFonts w:asciiTheme="majorBidi" w:hAnsiTheme="majorBidi" w:cstheme="majorBidi"/>
          <w:sz w:val="30"/>
          <w:szCs w:val="30"/>
        </w:rPr>
        <w:t>2564</w:t>
      </w:r>
      <w:r w:rsidR="000F64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F449430" w14:textId="77777777" w:rsidR="00632074" w:rsidRPr="00632074" w:rsidRDefault="00632074" w:rsidP="0063207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132A2B" w:rsidRPr="00632074" w14:paraId="372CEA0D" w14:textId="77777777" w:rsidTr="00403384">
        <w:tc>
          <w:tcPr>
            <w:tcW w:w="3438" w:type="dxa"/>
            <w:hideMark/>
          </w:tcPr>
          <w:p w14:paraId="53D7393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02BA110E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2A2B" w:rsidRPr="00632074" w14:paraId="3A997F6A" w14:textId="77777777" w:rsidTr="00403384">
        <w:tc>
          <w:tcPr>
            <w:tcW w:w="3438" w:type="dxa"/>
          </w:tcPr>
          <w:p w14:paraId="511BD5C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E44693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577439BC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D7D450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2F8D3F0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E74D9D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32A2B" w:rsidRPr="00632074" w14:paraId="515BF28F" w14:textId="77777777" w:rsidTr="00403384">
        <w:tc>
          <w:tcPr>
            <w:tcW w:w="3438" w:type="dxa"/>
          </w:tcPr>
          <w:p w14:paraId="2DB9D74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D83B8F8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A2B" w:rsidRPr="00632074" w14:paraId="2A55F7CA" w14:textId="77777777" w:rsidTr="00403384">
        <w:tc>
          <w:tcPr>
            <w:tcW w:w="3438" w:type="dxa"/>
            <w:hideMark/>
          </w:tcPr>
          <w:p w14:paraId="4F754A7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61B59981" w14:textId="67500CFD" w:rsidR="00132A2B" w:rsidRPr="00632074" w:rsidRDefault="00024049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0240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496</w:t>
            </w:r>
            <w:r w:rsidRPr="000240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976</w:t>
            </w:r>
          </w:p>
        </w:tc>
        <w:tc>
          <w:tcPr>
            <w:tcW w:w="360" w:type="dxa"/>
          </w:tcPr>
          <w:p w14:paraId="0ECEDC8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EE1742" w14:textId="423D7295" w:rsidR="00132A2B" w:rsidRPr="00632074" w:rsidRDefault="00024049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0240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496</w:t>
            </w:r>
            <w:r w:rsidRPr="000240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976)</w:t>
            </w:r>
          </w:p>
        </w:tc>
        <w:tc>
          <w:tcPr>
            <w:tcW w:w="270" w:type="dxa"/>
          </w:tcPr>
          <w:p w14:paraId="38FF030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23613C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049" w:rsidRPr="00632074" w14:paraId="6D4B1C61" w14:textId="77777777" w:rsidTr="00403384">
        <w:tc>
          <w:tcPr>
            <w:tcW w:w="3438" w:type="dxa"/>
          </w:tcPr>
          <w:p w14:paraId="3F0FD4AD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5D5ED7F3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A8F5CB9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E4D7B6" w14:textId="603BE016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1,477,154</w:t>
            </w:r>
          </w:p>
        </w:tc>
        <w:tc>
          <w:tcPr>
            <w:tcW w:w="270" w:type="dxa"/>
          </w:tcPr>
          <w:p w14:paraId="4E3424ED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7980B3" w14:textId="203EE731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1,477,154</w:t>
            </w:r>
          </w:p>
        </w:tc>
      </w:tr>
      <w:tr w:rsidR="00024049" w:rsidRPr="00632074" w14:paraId="16E81FB8" w14:textId="77777777" w:rsidTr="00403384">
        <w:tc>
          <w:tcPr>
            <w:tcW w:w="3438" w:type="dxa"/>
          </w:tcPr>
          <w:p w14:paraId="758CAEC5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3119AD62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1D5F25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7E06A" w14:textId="74109437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21,268</w:t>
            </w:r>
          </w:p>
        </w:tc>
        <w:tc>
          <w:tcPr>
            <w:tcW w:w="270" w:type="dxa"/>
          </w:tcPr>
          <w:p w14:paraId="5AC91168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ADA6E2" w14:textId="2837F36E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21,268</w:t>
            </w:r>
          </w:p>
        </w:tc>
      </w:tr>
      <w:tr w:rsidR="00024049" w:rsidRPr="00632074" w14:paraId="41BF7715" w14:textId="77777777" w:rsidTr="00403384">
        <w:tc>
          <w:tcPr>
            <w:tcW w:w="3438" w:type="dxa"/>
          </w:tcPr>
          <w:p w14:paraId="621593CF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70D44E5A" w14:textId="1F11DE82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1,992</w:t>
            </w:r>
          </w:p>
        </w:tc>
        <w:tc>
          <w:tcPr>
            <w:tcW w:w="360" w:type="dxa"/>
          </w:tcPr>
          <w:p w14:paraId="1BCED0F4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32D6A9" w14:textId="10F59F23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(1,992)</w:t>
            </w:r>
          </w:p>
        </w:tc>
        <w:tc>
          <w:tcPr>
            <w:tcW w:w="270" w:type="dxa"/>
          </w:tcPr>
          <w:p w14:paraId="0162102D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134EB6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049" w:rsidRPr="00632074" w14:paraId="629AF083" w14:textId="77777777" w:rsidTr="00403384">
        <w:tc>
          <w:tcPr>
            <w:tcW w:w="3438" w:type="dxa"/>
          </w:tcPr>
          <w:p w14:paraId="6948333C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11E27BC9" w14:textId="0B91DF7F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35,875</w:t>
            </w:r>
          </w:p>
        </w:tc>
        <w:tc>
          <w:tcPr>
            <w:tcW w:w="360" w:type="dxa"/>
          </w:tcPr>
          <w:p w14:paraId="38B39294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0B1952" w14:textId="39E6C72D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(7,760)</w:t>
            </w:r>
          </w:p>
        </w:tc>
        <w:tc>
          <w:tcPr>
            <w:tcW w:w="270" w:type="dxa"/>
          </w:tcPr>
          <w:p w14:paraId="30D74BA9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7E6950" w14:textId="553E9E66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28,115</w:t>
            </w:r>
          </w:p>
        </w:tc>
      </w:tr>
      <w:tr w:rsidR="00024049" w:rsidRPr="00632074" w14:paraId="2C354B6A" w14:textId="77777777" w:rsidTr="00403384">
        <w:tc>
          <w:tcPr>
            <w:tcW w:w="3438" w:type="dxa"/>
          </w:tcPr>
          <w:p w14:paraId="6D09B23F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280800DE" w14:textId="7637BC70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34,368</w:t>
            </w:r>
          </w:p>
        </w:tc>
        <w:tc>
          <w:tcPr>
            <w:tcW w:w="360" w:type="dxa"/>
          </w:tcPr>
          <w:p w14:paraId="5616005E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18E713" w14:textId="6573CB6F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1,992</w:t>
            </w:r>
          </w:p>
        </w:tc>
        <w:tc>
          <w:tcPr>
            <w:tcW w:w="270" w:type="dxa"/>
          </w:tcPr>
          <w:p w14:paraId="47657DF9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9E8A88" w14:textId="5E4F8C57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36,360</w:t>
            </w:r>
          </w:p>
        </w:tc>
      </w:tr>
      <w:tr w:rsidR="00024049" w:rsidRPr="00632074" w14:paraId="600480E0" w14:textId="77777777" w:rsidTr="00403384">
        <w:tc>
          <w:tcPr>
            <w:tcW w:w="3438" w:type="dxa"/>
          </w:tcPr>
          <w:p w14:paraId="139AEA57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391CD45D" w14:textId="6D1EAC2D" w:rsidR="00024049" w:rsidRPr="00FF01C8" w:rsidRDefault="00503013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(312,820)</w:t>
            </w:r>
          </w:p>
        </w:tc>
        <w:tc>
          <w:tcPr>
            <w:tcW w:w="360" w:type="dxa"/>
          </w:tcPr>
          <w:p w14:paraId="220BB593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418E50" w14:textId="2650431C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312,820</w:t>
            </w:r>
          </w:p>
        </w:tc>
        <w:tc>
          <w:tcPr>
            <w:tcW w:w="270" w:type="dxa"/>
          </w:tcPr>
          <w:p w14:paraId="0BFD5899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3CAEA4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049" w:rsidRPr="00632074" w14:paraId="560534A2" w14:textId="77777777" w:rsidTr="00403384">
        <w:tc>
          <w:tcPr>
            <w:tcW w:w="3438" w:type="dxa"/>
          </w:tcPr>
          <w:p w14:paraId="27D0ED2A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15272B4B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AB49738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19F0F3" w14:textId="702B3E38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(259,273)</w:t>
            </w:r>
          </w:p>
        </w:tc>
        <w:tc>
          <w:tcPr>
            <w:tcW w:w="270" w:type="dxa"/>
          </w:tcPr>
          <w:p w14:paraId="073D5733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46E67D" w14:textId="2DB62697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(259,273)</w:t>
            </w:r>
          </w:p>
        </w:tc>
      </w:tr>
      <w:tr w:rsidR="00024049" w:rsidRPr="00632074" w14:paraId="6477478E" w14:textId="77777777" w:rsidTr="00403384">
        <w:tc>
          <w:tcPr>
            <w:tcW w:w="3438" w:type="dxa"/>
          </w:tcPr>
          <w:p w14:paraId="20C101EC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277370C2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2B99AE5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78038D" w14:textId="45FEDB43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(53,547)</w:t>
            </w:r>
          </w:p>
        </w:tc>
        <w:tc>
          <w:tcPr>
            <w:tcW w:w="270" w:type="dxa"/>
          </w:tcPr>
          <w:p w14:paraId="182D398D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059D7B" w14:textId="3FF34147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(53,547)</w:t>
            </w:r>
          </w:p>
        </w:tc>
      </w:tr>
      <w:tr w:rsidR="00024049" w:rsidRPr="00632074" w14:paraId="2709B0D4" w14:textId="77777777" w:rsidTr="00403384">
        <w:tc>
          <w:tcPr>
            <w:tcW w:w="3438" w:type="dxa"/>
          </w:tcPr>
          <w:p w14:paraId="4F01048D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751879A0" w14:textId="262DC426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(6,314)</w:t>
            </w:r>
          </w:p>
        </w:tc>
        <w:tc>
          <w:tcPr>
            <w:tcW w:w="360" w:type="dxa"/>
          </w:tcPr>
          <w:p w14:paraId="46FED840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AE318" w14:textId="5D2E68FD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6,314</w:t>
            </w:r>
          </w:p>
        </w:tc>
        <w:tc>
          <w:tcPr>
            <w:tcW w:w="270" w:type="dxa"/>
          </w:tcPr>
          <w:p w14:paraId="51A6F35F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D373AF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049" w:rsidRPr="00632074" w14:paraId="0C29E9C8" w14:textId="77777777" w:rsidTr="00403384">
        <w:tc>
          <w:tcPr>
            <w:tcW w:w="3438" w:type="dxa"/>
          </w:tcPr>
          <w:p w14:paraId="39D18DF5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0" w:type="dxa"/>
          </w:tcPr>
          <w:p w14:paraId="373FBAC9" w14:textId="44CAA844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</w:rPr>
              <w:t>(203,824)</w:t>
            </w:r>
          </w:p>
        </w:tc>
        <w:tc>
          <w:tcPr>
            <w:tcW w:w="360" w:type="dxa"/>
          </w:tcPr>
          <w:p w14:paraId="22ED6F23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CD5B73" w14:textId="7E850A1B" w:rsidR="00024049" w:rsidRPr="00024049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203</w:t>
            </w:r>
            <w:r w:rsidRPr="0002404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024049">
              <w:rPr>
                <w:rFonts w:asciiTheme="majorBidi" w:hAnsiTheme="majorBidi" w:cs="Angsana New"/>
                <w:sz w:val="30"/>
                <w:szCs w:val="30"/>
                <w:cs/>
              </w:rPr>
              <w:t>824</w:t>
            </w:r>
          </w:p>
        </w:tc>
        <w:tc>
          <w:tcPr>
            <w:tcW w:w="270" w:type="dxa"/>
          </w:tcPr>
          <w:p w14:paraId="2639F411" w14:textId="77777777" w:rsidR="00024049" w:rsidRPr="00632074" w:rsidRDefault="00024049" w:rsidP="000240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54E6E0" w14:textId="77777777" w:rsidR="00024049" w:rsidRPr="00632074" w:rsidRDefault="00024049" w:rsidP="0002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376A8DF2" w14:textId="77777777" w:rsidTr="00403384">
        <w:tc>
          <w:tcPr>
            <w:tcW w:w="3438" w:type="dxa"/>
          </w:tcPr>
          <w:p w14:paraId="3EFA5F4B" w14:textId="77777777" w:rsidR="00132A2B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  <w:r w:rsidRPr="00A4363E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ส่วนต่ำจากการเปลี่ยนแปลงสัดส่วน</w:t>
            </w:r>
          </w:p>
          <w:p w14:paraId="26269E9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A4363E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การถือหุ้นบริษัทย่อย</w:t>
            </w:r>
          </w:p>
        </w:tc>
        <w:tc>
          <w:tcPr>
            <w:tcW w:w="1800" w:type="dxa"/>
          </w:tcPr>
          <w:p w14:paraId="329E87E8" w14:textId="46238479" w:rsidR="00132A2B" w:rsidRDefault="00675127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7512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  <w:p w14:paraId="06D09797" w14:textId="5B9DF231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43A3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496ECD" w14:textId="4DC5FAD4" w:rsidR="00132A2B" w:rsidRDefault="00675127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75127">
              <w:rPr>
                <w:rFonts w:asciiTheme="majorBidi" w:hAnsiTheme="majorBidi" w:cs="Angsana New"/>
                <w:sz w:val="30"/>
                <w:szCs w:val="30"/>
                <w:cs/>
              </w:rPr>
              <w:t>(203</w:t>
            </w:r>
            <w:r w:rsidRPr="006751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127">
              <w:rPr>
                <w:rFonts w:asciiTheme="majorBidi" w:hAnsiTheme="majorBidi" w:cs="Angsana New"/>
                <w:sz w:val="30"/>
                <w:szCs w:val="30"/>
                <w:cs/>
              </w:rPr>
              <w:t>824)</w:t>
            </w:r>
          </w:p>
          <w:p w14:paraId="512C71C2" w14:textId="3F346504" w:rsidR="00132A2B" w:rsidRPr="000B294D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4FDAA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54229A" w14:textId="28E803E0" w:rsidR="00132A2B" w:rsidRDefault="00675127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75127">
              <w:rPr>
                <w:rFonts w:asciiTheme="majorBidi" w:hAnsiTheme="majorBidi" w:cs="Angsana New"/>
                <w:sz w:val="30"/>
                <w:szCs w:val="30"/>
                <w:cs/>
              </w:rPr>
              <w:t>(203</w:t>
            </w:r>
            <w:r w:rsidRPr="006751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127">
              <w:rPr>
                <w:rFonts w:asciiTheme="majorBidi" w:hAnsiTheme="majorBidi" w:cs="Angsana New"/>
                <w:sz w:val="30"/>
                <w:szCs w:val="30"/>
                <w:cs/>
              </w:rPr>
              <w:t>824)</w:t>
            </w:r>
          </w:p>
          <w:p w14:paraId="6FC01821" w14:textId="49C607D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A2B" w:rsidRPr="00632074" w14:paraId="2DC931B8" w14:textId="77777777" w:rsidTr="00403384">
        <w:tc>
          <w:tcPr>
            <w:tcW w:w="3438" w:type="dxa"/>
          </w:tcPr>
          <w:p w14:paraId="0DD43C6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1D294F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3C68DE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E6E00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EA76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38029F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FF0E92E" w14:textId="77777777" w:rsidR="0011327E" w:rsidRDefault="0011327E">
      <w:r>
        <w:br w:type="page"/>
      </w: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132A2B" w:rsidRPr="00632074" w14:paraId="3040445C" w14:textId="77777777" w:rsidTr="00403384">
        <w:tc>
          <w:tcPr>
            <w:tcW w:w="3438" w:type="dxa"/>
            <w:hideMark/>
          </w:tcPr>
          <w:p w14:paraId="674400F7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36E5FDA4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A2B" w:rsidRPr="00632074" w14:paraId="5BECCEEB" w14:textId="77777777" w:rsidTr="00403384">
        <w:tc>
          <w:tcPr>
            <w:tcW w:w="3438" w:type="dxa"/>
          </w:tcPr>
          <w:p w14:paraId="2C8B57B6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8B0B63C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E4C02D3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152934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7DA6D7C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A6ED5C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32A2B" w:rsidRPr="00632074" w14:paraId="19544366" w14:textId="77777777" w:rsidTr="00403384">
        <w:tc>
          <w:tcPr>
            <w:tcW w:w="3438" w:type="dxa"/>
          </w:tcPr>
          <w:p w14:paraId="26CAE7D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12BD341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D56" w:rsidRPr="00632074" w14:paraId="1529ADD9" w14:textId="77777777" w:rsidTr="00403384">
        <w:tc>
          <w:tcPr>
            <w:tcW w:w="3438" w:type="dxa"/>
            <w:hideMark/>
          </w:tcPr>
          <w:p w14:paraId="50AA7147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35C886BD" w14:textId="630A87B8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691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D56">
              <w:rPr>
                <w:rFonts w:asciiTheme="majorBidi" w:hAnsiTheme="majorBidi" w:cs="Angsana New"/>
                <w:sz w:val="30"/>
                <w:szCs w:val="30"/>
                <w:cs/>
              </w:rPr>
              <w:t>476</w:t>
            </w:r>
            <w:r w:rsidRPr="00691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D56">
              <w:rPr>
                <w:rFonts w:asciiTheme="majorBidi" w:hAnsiTheme="majorBidi" w:cs="Angsana New"/>
                <w:sz w:val="30"/>
                <w:szCs w:val="30"/>
                <w:cs/>
              </w:rPr>
              <w:t>357</w:t>
            </w:r>
          </w:p>
        </w:tc>
        <w:tc>
          <w:tcPr>
            <w:tcW w:w="360" w:type="dxa"/>
          </w:tcPr>
          <w:p w14:paraId="68E5C13F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337DC1" w14:textId="32D9D003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(1,476,357)</w:t>
            </w:r>
          </w:p>
        </w:tc>
        <w:tc>
          <w:tcPr>
            <w:tcW w:w="270" w:type="dxa"/>
          </w:tcPr>
          <w:p w14:paraId="3F6C3639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68EBC5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D56" w:rsidRPr="00632074" w14:paraId="07969BEF" w14:textId="77777777" w:rsidTr="00403384">
        <w:tc>
          <w:tcPr>
            <w:tcW w:w="3438" w:type="dxa"/>
          </w:tcPr>
          <w:p w14:paraId="7AFF2A08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29FC6AB2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395F6D2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2AAD0F" w14:textId="690DD848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1,470,531</w:t>
            </w:r>
          </w:p>
        </w:tc>
        <w:tc>
          <w:tcPr>
            <w:tcW w:w="270" w:type="dxa"/>
          </w:tcPr>
          <w:p w14:paraId="6F3DD8F6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B93E45" w14:textId="580D5F0C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1,470,531</w:t>
            </w:r>
          </w:p>
        </w:tc>
      </w:tr>
      <w:tr w:rsidR="00691D56" w:rsidRPr="00632074" w14:paraId="09B39A33" w14:textId="77777777" w:rsidTr="00403384">
        <w:tc>
          <w:tcPr>
            <w:tcW w:w="3438" w:type="dxa"/>
          </w:tcPr>
          <w:p w14:paraId="37E8E283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7C468863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8EB4523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C81D44" w14:textId="532F3026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5,826</w:t>
            </w:r>
          </w:p>
        </w:tc>
        <w:tc>
          <w:tcPr>
            <w:tcW w:w="270" w:type="dxa"/>
          </w:tcPr>
          <w:p w14:paraId="7C179377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812D4C" w14:textId="14043D5C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5,826</w:t>
            </w:r>
          </w:p>
        </w:tc>
      </w:tr>
      <w:tr w:rsidR="00691D56" w:rsidRPr="00632074" w14:paraId="5EA8C7FE" w14:textId="77777777" w:rsidTr="00403384">
        <w:tc>
          <w:tcPr>
            <w:tcW w:w="3438" w:type="dxa"/>
          </w:tcPr>
          <w:p w14:paraId="4A2F44FC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127642B4" w14:textId="2C9B7275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140</w:t>
            </w:r>
          </w:p>
        </w:tc>
        <w:tc>
          <w:tcPr>
            <w:tcW w:w="360" w:type="dxa"/>
          </w:tcPr>
          <w:p w14:paraId="5DE9ADFC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C47808" w14:textId="54571485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(140)</w:t>
            </w:r>
          </w:p>
        </w:tc>
        <w:tc>
          <w:tcPr>
            <w:tcW w:w="270" w:type="dxa"/>
          </w:tcPr>
          <w:p w14:paraId="543DC2CA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66B132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D56" w:rsidRPr="00632074" w14:paraId="44CF04F7" w14:textId="77777777" w:rsidTr="00403384">
        <w:tc>
          <w:tcPr>
            <w:tcW w:w="3438" w:type="dxa"/>
          </w:tcPr>
          <w:p w14:paraId="0C0D4CA5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75420299" w14:textId="6282AC1F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34,204</w:t>
            </w:r>
          </w:p>
        </w:tc>
        <w:tc>
          <w:tcPr>
            <w:tcW w:w="360" w:type="dxa"/>
          </w:tcPr>
          <w:p w14:paraId="006A8B51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6F4CEA" w14:textId="2BBB0FAE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(4,046)</w:t>
            </w:r>
          </w:p>
        </w:tc>
        <w:tc>
          <w:tcPr>
            <w:tcW w:w="270" w:type="dxa"/>
          </w:tcPr>
          <w:p w14:paraId="52E6601C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01F2DD" w14:textId="56636AD6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30,158</w:t>
            </w:r>
          </w:p>
        </w:tc>
      </w:tr>
      <w:tr w:rsidR="00691D56" w:rsidRPr="00632074" w14:paraId="5E29B346" w14:textId="77777777" w:rsidTr="00403384">
        <w:tc>
          <w:tcPr>
            <w:tcW w:w="3438" w:type="dxa"/>
          </w:tcPr>
          <w:p w14:paraId="54FE5B29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3CFC0F28" w14:textId="4A121540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30,016</w:t>
            </w:r>
          </w:p>
        </w:tc>
        <w:tc>
          <w:tcPr>
            <w:tcW w:w="360" w:type="dxa"/>
          </w:tcPr>
          <w:p w14:paraId="2CDE5483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5CFD67" w14:textId="42554620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52725420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122532" w14:textId="3F067E84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30,156</w:t>
            </w:r>
          </w:p>
        </w:tc>
      </w:tr>
      <w:tr w:rsidR="00691D56" w:rsidRPr="00632074" w14:paraId="0B8861DD" w14:textId="77777777" w:rsidTr="00403384">
        <w:tc>
          <w:tcPr>
            <w:tcW w:w="3438" w:type="dxa"/>
          </w:tcPr>
          <w:p w14:paraId="00CF628B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2F04275E" w14:textId="32C618FC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(314,771)</w:t>
            </w:r>
          </w:p>
        </w:tc>
        <w:tc>
          <w:tcPr>
            <w:tcW w:w="360" w:type="dxa"/>
          </w:tcPr>
          <w:p w14:paraId="4D6715D1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BCE203" w14:textId="5C701124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314,771</w:t>
            </w:r>
          </w:p>
        </w:tc>
        <w:tc>
          <w:tcPr>
            <w:tcW w:w="270" w:type="dxa"/>
          </w:tcPr>
          <w:p w14:paraId="17373840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75BAB4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D56" w:rsidRPr="00632074" w14:paraId="421C4AB5" w14:textId="77777777" w:rsidTr="00403384">
        <w:tc>
          <w:tcPr>
            <w:tcW w:w="3438" w:type="dxa"/>
          </w:tcPr>
          <w:p w14:paraId="0A1EFFEE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24CFA1E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E2434A1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3D544" w14:textId="524E71E9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(257,843)</w:t>
            </w:r>
          </w:p>
        </w:tc>
        <w:tc>
          <w:tcPr>
            <w:tcW w:w="270" w:type="dxa"/>
          </w:tcPr>
          <w:p w14:paraId="44193DD6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66140F" w14:textId="093C84DF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(257,843)</w:t>
            </w:r>
          </w:p>
        </w:tc>
      </w:tr>
      <w:tr w:rsidR="00691D56" w:rsidRPr="00632074" w14:paraId="3D248F96" w14:textId="77777777" w:rsidTr="00403384">
        <w:tc>
          <w:tcPr>
            <w:tcW w:w="3438" w:type="dxa"/>
          </w:tcPr>
          <w:p w14:paraId="526AD1A0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66F8D917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3AD2BC2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749A9A" w14:textId="2674DDB3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(56,928)</w:t>
            </w:r>
          </w:p>
        </w:tc>
        <w:tc>
          <w:tcPr>
            <w:tcW w:w="270" w:type="dxa"/>
          </w:tcPr>
          <w:p w14:paraId="755BD9CA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BEFE09" w14:textId="71C21E2C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-46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(56,928)</w:t>
            </w:r>
          </w:p>
        </w:tc>
      </w:tr>
      <w:tr w:rsidR="00691D56" w:rsidRPr="00632074" w14:paraId="1FAC65A3" w14:textId="77777777" w:rsidTr="00403384">
        <w:tc>
          <w:tcPr>
            <w:tcW w:w="3438" w:type="dxa"/>
          </w:tcPr>
          <w:p w14:paraId="3EA5520C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6749670E" w14:textId="5BC45414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  <w:cs/>
              </w:rPr>
              <w:t>(4</w:t>
            </w:r>
            <w:r w:rsidRPr="00691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D56">
              <w:rPr>
                <w:rFonts w:asciiTheme="majorBidi" w:hAnsiTheme="majorBidi" w:cs="Angsana New"/>
                <w:sz w:val="30"/>
                <w:szCs w:val="30"/>
                <w:cs/>
              </w:rPr>
              <w:t>046)</w:t>
            </w:r>
          </w:p>
        </w:tc>
        <w:tc>
          <w:tcPr>
            <w:tcW w:w="360" w:type="dxa"/>
          </w:tcPr>
          <w:p w14:paraId="060375FB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D1D541" w14:textId="6C69DEA3" w:rsidR="00691D56" w:rsidRPr="00691D56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="Angsana New"/>
                <w:sz w:val="30"/>
                <w:szCs w:val="30"/>
              </w:rPr>
            </w:pPr>
            <w:r w:rsidRPr="00691D56">
              <w:rPr>
                <w:rFonts w:asciiTheme="majorBidi" w:hAnsiTheme="majorBidi" w:cs="Angsana New"/>
                <w:sz w:val="30"/>
                <w:szCs w:val="30"/>
              </w:rPr>
              <w:t>4,046</w:t>
            </w:r>
          </w:p>
        </w:tc>
        <w:tc>
          <w:tcPr>
            <w:tcW w:w="270" w:type="dxa"/>
          </w:tcPr>
          <w:p w14:paraId="05EF0BDD" w14:textId="77777777" w:rsidR="00691D56" w:rsidRPr="00632074" w:rsidRDefault="00691D56" w:rsidP="00691D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A6CA51" w14:textId="77777777" w:rsidR="00691D56" w:rsidRPr="00632074" w:rsidRDefault="00691D56" w:rsidP="00691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0843FE6A" w14:textId="77777777" w:rsidTr="00403384">
        <w:tc>
          <w:tcPr>
            <w:tcW w:w="3438" w:type="dxa"/>
          </w:tcPr>
          <w:p w14:paraId="33C3DA6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9DB5F8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5AD92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49F3A6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52DF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90ACDA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3BE8393" w14:textId="77777777" w:rsidR="00132A2B" w:rsidRDefault="00132A2B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68DCC" w14:textId="40DFD9BC" w:rsidR="00F7666E" w:rsidRDefault="00F7666E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เห็นว่ามีความเหมาะสมกับธุรกิจของ</w:t>
      </w:r>
      <w:r w:rsidR="00165F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66B0CBA0" w14:textId="27809A29" w:rsidR="00500B0E" w:rsidRDefault="00500B0E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D88F9" w14:textId="77777777" w:rsidR="00500B0E" w:rsidRPr="00500B0E" w:rsidRDefault="00500B0E" w:rsidP="00500B0E">
      <w:pPr>
        <w:rPr>
          <w:rFonts w:cstheme="minorBidi"/>
          <w:lang w:val="th-TH"/>
        </w:rPr>
      </w:pPr>
    </w:p>
    <w:p w14:paraId="0BA6D2FE" w14:textId="77777777" w:rsidR="00500B0E" w:rsidRPr="00632074" w:rsidRDefault="00500B0E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325FE4" w14:textId="77777777" w:rsidR="00F7666E" w:rsidRPr="00632074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925F84">
      <w:headerReference w:type="default" r:id="rId20"/>
      <w:footerReference w:type="default" r:id="rId21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2B23F" w14:textId="77777777" w:rsidR="00AE6581" w:rsidRDefault="00AE6581">
      <w:r>
        <w:separator/>
      </w:r>
    </w:p>
  </w:endnote>
  <w:endnote w:type="continuationSeparator" w:id="0">
    <w:p w14:paraId="2088CE5A" w14:textId="77777777" w:rsidR="00AE6581" w:rsidRDefault="00A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847B" w14:textId="01A354CE" w:rsidR="00AE6581" w:rsidRPr="003E277A" w:rsidRDefault="00AE6581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A02BFC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5C0D622E" w:rsidR="00AE6581" w:rsidRPr="00C827F6" w:rsidRDefault="00AE658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31F4A">
      <w:rPr>
        <w:rFonts w:ascii="Angsana New" w:hAnsi="Angsana New"/>
        <w:noProof/>
        <w:sz w:val="30"/>
        <w:szCs w:val="30"/>
        <w:lang w:val="fr-FR"/>
      </w:rPr>
      <w:t>The Steel FS TH Q3_21 v11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A02BF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AE6581" w:rsidRPr="00C827F6" w:rsidRDefault="00AE6581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25F0844D" w:rsidR="00AE6581" w:rsidRPr="00C827F6" w:rsidRDefault="00AE658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31F4A">
      <w:rPr>
        <w:rFonts w:ascii="Angsana New" w:hAnsi="Angsana New"/>
        <w:noProof/>
        <w:sz w:val="30"/>
        <w:szCs w:val="30"/>
        <w:lang w:val="fr-FR"/>
      </w:rPr>
      <w:t>The Steel FS TH Q3_21 v11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A02BF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AE6581" w:rsidRPr="00C827F6" w:rsidRDefault="00AE6581">
    <w:pPr>
      <w:pStyle w:val="Footer"/>
      <w:rPr>
        <w:lang w:val="fr-FR"/>
      </w:rPr>
    </w:pPr>
  </w:p>
  <w:p w14:paraId="34F930A6" w14:textId="77777777" w:rsidR="00AE6581" w:rsidRDefault="00AE658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B2BA8" w14:textId="2BA38B33" w:rsidR="00AE6581" w:rsidRPr="00DC1D4C" w:rsidRDefault="00AE6581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A02BFC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AE6581" w:rsidRPr="00820451" w:rsidRDefault="00AE6581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65D7" w14:textId="5D12C47F" w:rsidR="00AE6581" w:rsidRPr="00DC1D4C" w:rsidRDefault="00AE6581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A02BFC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AE6581" w:rsidRPr="00820451" w:rsidRDefault="00AE6581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97697" w14:textId="77777777" w:rsidR="00AE6581" w:rsidRDefault="00AE6581">
      <w:r>
        <w:separator/>
      </w:r>
    </w:p>
  </w:footnote>
  <w:footnote w:type="continuationSeparator" w:id="0">
    <w:p w14:paraId="7D963855" w14:textId="77777777" w:rsidR="00AE6581" w:rsidRDefault="00A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03CC4" w14:textId="515F6902" w:rsidR="00AE6581" w:rsidRPr="001D520A" w:rsidRDefault="00AE65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AE6581" w:rsidRPr="001D520A" w:rsidRDefault="00AE65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43C7F" w14:textId="2FF94BEC" w:rsidR="00AE6581" w:rsidRPr="001D520A" w:rsidRDefault="00AE6581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2564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AE6581" w:rsidRPr="00AA7C7B" w:rsidRDefault="00AE6581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AE6581" w:rsidRPr="00FA7747" w:rsidRDefault="00AE65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AE6581" w:rsidRPr="00FA7747" w:rsidRDefault="00AE65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6A049B1A" w:rsidR="00AE6581" w:rsidRPr="00074891" w:rsidRDefault="00AE6581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39201" w14:textId="5CFC4A40" w:rsidR="00AE6581" w:rsidRPr="00004C63" w:rsidRDefault="00AE6581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112D32F" w14:textId="77777777" w:rsidR="00AE6581" w:rsidRPr="00004C63" w:rsidRDefault="00AE65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2A3C997A" w14:textId="51561457" w:rsidR="00AE6581" w:rsidRPr="00004C63" w:rsidRDefault="00AE65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2C74F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ายน </w:t>
    </w:r>
    <w:r w:rsidRPr="00A02BFC">
      <w:rPr>
        <w:rFonts w:ascii="Angsana New" w:hAnsi="Angsana New" w:cs="Angsana New"/>
        <w:sz w:val="32"/>
        <w:szCs w:val="32"/>
        <w:lang w:val="en-US" w:bidi="th-TH"/>
      </w:rPr>
      <w:t>2564</w:t>
    </w:r>
    <w:r w:rsidRPr="00004C63">
      <w:rPr>
        <w:rFonts w:ascii="Angsana New" w:hAnsi="Angsana New" w:cs="Angsana New"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sz w:val="32"/>
        <w:szCs w:val="32"/>
        <w:lang w:bidi="th-TH"/>
      </w:rPr>
      <w:t>)</w:t>
    </w:r>
  </w:p>
  <w:p w14:paraId="71D8AA45" w14:textId="77777777" w:rsidR="00AE6581" w:rsidRPr="00410770" w:rsidRDefault="00AE65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D7C06" w14:textId="77777777" w:rsidR="00AE6581" w:rsidRDefault="00AE6581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AE6581" w:rsidRPr="00FA7747" w:rsidRDefault="00AE65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AE6581" w:rsidRPr="00FA7747" w:rsidRDefault="00AE65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2FB6683F" w:rsidR="00AE6581" w:rsidRPr="00410770" w:rsidRDefault="00AE6581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AE6581" w:rsidRPr="00074891" w:rsidRDefault="00AE6581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0BFF" w14:textId="37B75BC4" w:rsidR="00AE6581" w:rsidRPr="00004C63" w:rsidRDefault="00AE6581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98580F0" w14:textId="77777777" w:rsidR="00AE6581" w:rsidRPr="00004C63" w:rsidRDefault="00AE6581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B06D7F" w14:textId="618FB71A" w:rsidR="00AE6581" w:rsidRPr="00004C63" w:rsidRDefault="00AE6581" w:rsidP="004C1AA4">
    <w:pPr>
      <w:pStyle w:val="acctmainheading"/>
      <w:spacing w:after="0" w:line="240" w:lineRule="atLeast"/>
      <w:ind w:left="-180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30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กันยายน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2564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659A13" w14:textId="77777777" w:rsidR="00AE6581" w:rsidRPr="00410770" w:rsidRDefault="00AE65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1587" w14:textId="77777777" w:rsidR="00AE6581" w:rsidRDefault="00AE6581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E811D" w14:textId="77777777" w:rsidR="00AE6581" w:rsidRPr="00004C63" w:rsidRDefault="00AE6581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3EC2B3F" w14:textId="77777777" w:rsidR="00AE6581" w:rsidRPr="00004C63" w:rsidRDefault="00AE6581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43F76F" w14:textId="30CF59D0" w:rsidR="00AE6581" w:rsidRPr="00004C63" w:rsidRDefault="00AE6581" w:rsidP="0034635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</w:t>
    </w:r>
    <w:r>
      <w:rPr>
        <w:rFonts w:asciiTheme="majorBidi" w:hAnsiTheme="majorBidi" w:cstheme="majorBidi" w:hint="cs"/>
        <w:b w:val="0"/>
        <w:bCs/>
        <w:sz w:val="32"/>
        <w:szCs w:val="32"/>
        <w:cs/>
        <w:lang w:val="en-US" w:bidi="th-TH"/>
      </w:rPr>
      <w:t>ดสามเดือนและ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เก้า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30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กันยายน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2564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E41883" w14:textId="77777777" w:rsidR="00AE6581" w:rsidRPr="00754984" w:rsidRDefault="00AE6581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3B75" w14:textId="1286F806" w:rsidR="00AE6581" w:rsidRPr="00004C63" w:rsidRDefault="00AE6581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B526AAE" w14:textId="77777777" w:rsidR="00AE6581" w:rsidRPr="00004C63" w:rsidRDefault="00AE6581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55F71D5F" w:rsidR="00AE6581" w:rsidRPr="00004C63" w:rsidRDefault="00AE6581" w:rsidP="002B03C4">
    <w:pPr>
      <w:pStyle w:val="acctmainheading"/>
      <w:spacing w:after="0" w:line="240" w:lineRule="atLeast"/>
      <w:ind w:left="-180"/>
      <w:rPr>
        <w:rFonts w:ascii="Angsana New" w:hAnsi="Angsana New" w:cs="Angsana New"/>
        <w:bCs/>
        <w:sz w:val="32"/>
        <w:szCs w:val="32"/>
        <w:lang w:val="en-US" w:bidi="th-TH"/>
      </w:rPr>
    </w:pPr>
    <w:r w:rsidRPr="00004C63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สามเดือนและเก้า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="Angsana New" w:hAnsi="Angsana New" w:cs="Angsana New"/>
        <w:bCs/>
        <w:sz w:val="32"/>
        <w:szCs w:val="32"/>
        <w:lang w:val="en-US" w:bidi="th-TH"/>
      </w:rPr>
      <w:t>30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Pr="00A02BFC">
      <w:rPr>
        <w:rFonts w:ascii="Angsana New" w:hAnsi="Angsana New" w:cs="Angsana New"/>
        <w:bCs/>
        <w:sz w:val="32"/>
        <w:szCs w:val="32"/>
        <w:lang w:val="en-US" w:bidi="th-TH"/>
      </w:rPr>
      <w:t>2564</w:t>
    </w:r>
    <w:r w:rsidRPr="00004C63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AE6581" w:rsidRPr="00410770" w:rsidRDefault="00AE65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2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9DB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03B"/>
    <w:rsid w:val="00017563"/>
    <w:rsid w:val="000179F5"/>
    <w:rsid w:val="00020021"/>
    <w:rsid w:val="00020144"/>
    <w:rsid w:val="0002055E"/>
    <w:rsid w:val="00020700"/>
    <w:rsid w:val="00020752"/>
    <w:rsid w:val="00020882"/>
    <w:rsid w:val="0002093F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049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66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EC4"/>
    <w:rsid w:val="00031F4A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614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0ED2"/>
    <w:rsid w:val="000413F9"/>
    <w:rsid w:val="00041597"/>
    <w:rsid w:val="00041711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AD7"/>
    <w:rsid w:val="00047017"/>
    <w:rsid w:val="000471BF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190"/>
    <w:rsid w:val="00054433"/>
    <w:rsid w:val="00054663"/>
    <w:rsid w:val="000553C1"/>
    <w:rsid w:val="0005542F"/>
    <w:rsid w:val="00055589"/>
    <w:rsid w:val="000555B9"/>
    <w:rsid w:val="000558C4"/>
    <w:rsid w:val="000559E1"/>
    <w:rsid w:val="00055F34"/>
    <w:rsid w:val="00056664"/>
    <w:rsid w:val="000569A6"/>
    <w:rsid w:val="00056DFE"/>
    <w:rsid w:val="00056F2D"/>
    <w:rsid w:val="000570A0"/>
    <w:rsid w:val="00057A0E"/>
    <w:rsid w:val="00057AD1"/>
    <w:rsid w:val="0006029F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67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AE"/>
    <w:rsid w:val="000758AE"/>
    <w:rsid w:val="00075907"/>
    <w:rsid w:val="00075927"/>
    <w:rsid w:val="00075BC1"/>
    <w:rsid w:val="00075D21"/>
    <w:rsid w:val="00075E4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8A5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6CC"/>
    <w:rsid w:val="00090737"/>
    <w:rsid w:val="00090A18"/>
    <w:rsid w:val="00090EBA"/>
    <w:rsid w:val="00090F48"/>
    <w:rsid w:val="000911C3"/>
    <w:rsid w:val="000911CC"/>
    <w:rsid w:val="000913A0"/>
    <w:rsid w:val="0009169E"/>
    <w:rsid w:val="00092224"/>
    <w:rsid w:val="0009232D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87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2A31"/>
    <w:rsid w:val="000A3093"/>
    <w:rsid w:val="000A37E2"/>
    <w:rsid w:val="000A390B"/>
    <w:rsid w:val="000A398B"/>
    <w:rsid w:val="000A3993"/>
    <w:rsid w:val="000A4028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5BE5"/>
    <w:rsid w:val="000A683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7B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AF5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CA6"/>
    <w:rsid w:val="000C2074"/>
    <w:rsid w:val="000C21DB"/>
    <w:rsid w:val="000C2252"/>
    <w:rsid w:val="000C25AF"/>
    <w:rsid w:val="000C270E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866"/>
    <w:rsid w:val="000D6971"/>
    <w:rsid w:val="000D6B07"/>
    <w:rsid w:val="000D6FB3"/>
    <w:rsid w:val="000D7072"/>
    <w:rsid w:val="000D7091"/>
    <w:rsid w:val="000D71CC"/>
    <w:rsid w:val="000E015E"/>
    <w:rsid w:val="000E0629"/>
    <w:rsid w:val="000E069E"/>
    <w:rsid w:val="000E0BB8"/>
    <w:rsid w:val="000E0F5D"/>
    <w:rsid w:val="000E10DB"/>
    <w:rsid w:val="000E1405"/>
    <w:rsid w:val="000E14C0"/>
    <w:rsid w:val="000E16D7"/>
    <w:rsid w:val="000E1BF7"/>
    <w:rsid w:val="000E23F3"/>
    <w:rsid w:val="000E2781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18C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850"/>
    <w:rsid w:val="000F59B5"/>
    <w:rsid w:val="000F6169"/>
    <w:rsid w:val="000F6231"/>
    <w:rsid w:val="000F6431"/>
    <w:rsid w:val="000F650F"/>
    <w:rsid w:val="000F65F5"/>
    <w:rsid w:val="000F6F02"/>
    <w:rsid w:val="000F6F4B"/>
    <w:rsid w:val="000F6FBD"/>
    <w:rsid w:val="000F700F"/>
    <w:rsid w:val="000F71DD"/>
    <w:rsid w:val="000F7354"/>
    <w:rsid w:val="000F747F"/>
    <w:rsid w:val="00100142"/>
    <w:rsid w:val="0010049A"/>
    <w:rsid w:val="0010057B"/>
    <w:rsid w:val="0010067E"/>
    <w:rsid w:val="00100A6A"/>
    <w:rsid w:val="00100E96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D26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233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944"/>
    <w:rsid w:val="00121B25"/>
    <w:rsid w:val="001227BF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A2B"/>
    <w:rsid w:val="00132B37"/>
    <w:rsid w:val="00132F57"/>
    <w:rsid w:val="001331C3"/>
    <w:rsid w:val="001333FA"/>
    <w:rsid w:val="00133AF3"/>
    <w:rsid w:val="00133FEA"/>
    <w:rsid w:val="00134349"/>
    <w:rsid w:val="001343EB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C51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0A0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EBD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7D"/>
    <w:rsid w:val="0016178C"/>
    <w:rsid w:val="00161AC9"/>
    <w:rsid w:val="00161BDE"/>
    <w:rsid w:val="00161C6E"/>
    <w:rsid w:val="00161E01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6863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C4A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73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B82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6E9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5DD"/>
    <w:rsid w:val="001B2655"/>
    <w:rsid w:val="001B27CE"/>
    <w:rsid w:val="001B28B1"/>
    <w:rsid w:val="001B2937"/>
    <w:rsid w:val="001B2CD4"/>
    <w:rsid w:val="001B33F9"/>
    <w:rsid w:val="001B375C"/>
    <w:rsid w:val="001B37F6"/>
    <w:rsid w:val="001B3A5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B7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1CBB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4FD9"/>
    <w:rsid w:val="001C50F2"/>
    <w:rsid w:val="001C5512"/>
    <w:rsid w:val="001C5927"/>
    <w:rsid w:val="001C5939"/>
    <w:rsid w:val="001C615F"/>
    <w:rsid w:val="001C619F"/>
    <w:rsid w:val="001C65F2"/>
    <w:rsid w:val="001C693B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C7F48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5C9"/>
    <w:rsid w:val="001E0976"/>
    <w:rsid w:val="001E0CE4"/>
    <w:rsid w:val="001E152F"/>
    <w:rsid w:val="001E16CB"/>
    <w:rsid w:val="001E16E3"/>
    <w:rsid w:val="001E185E"/>
    <w:rsid w:val="001E1A70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0B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618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C5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A81"/>
    <w:rsid w:val="00232F4A"/>
    <w:rsid w:val="002335BC"/>
    <w:rsid w:val="002338AE"/>
    <w:rsid w:val="002339B9"/>
    <w:rsid w:val="00233F08"/>
    <w:rsid w:val="00234014"/>
    <w:rsid w:val="0023412E"/>
    <w:rsid w:val="00234B12"/>
    <w:rsid w:val="0023559E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23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4A1"/>
    <w:rsid w:val="00247D36"/>
    <w:rsid w:val="00247E7D"/>
    <w:rsid w:val="00247EE4"/>
    <w:rsid w:val="0025022B"/>
    <w:rsid w:val="00250290"/>
    <w:rsid w:val="00250423"/>
    <w:rsid w:val="002506E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BA8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7BD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18A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30F"/>
    <w:rsid w:val="00267877"/>
    <w:rsid w:val="002679A4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5E6D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837"/>
    <w:rsid w:val="00282AE8"/>
    <w:rsid w:val="00283130"/>
    <w:rsid w:val="00283275"/>
    <w:rsid w:val="0028327B"/>
    <w:rsid w:val="002835F6"/>
    <w:rsid w:val="00283DE2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D37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A12"/>
    <w:rsid w:val="002A2D02"/>
    <w:rsid w:val="002A2D24"/>
    <w:rsid w:val="002A2DBB"/>
    <w:rsid w:val="002A2DD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1C0"/>
    <w:rsid w:val="002A7603"/>
    <w:rsid w:val="002A78B6"/>
    <w:rsid w:val="002A7BA5"/>
    <w:rsid w:val="002A7D0F"/>
    <w:rsid w:val="002A7D8F"/>
    <w:rsid w:val="002A7E5D"/>
    <w:rsid w:val="002A7FE4"/>
    <w:rsid w:val="002B03C4"/>
    <w:rsid w:val="002B0878"/>
    <w:rsid w:val="002B10A9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BD3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378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B7D7F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4"/>
    <w:rsid w:val="002C284C"/>
    <w:rsid w:val="002C2873"/>
    <w:rsid w:val="002C2921"/>
    <w:rsid w:val="002C2954"/>
    <w:rsid w:val="002C29BC"/>
    <w:rsid w:val="002C36F6"/>
    <w:rsid w:val="002C3C07"/>
    <w:rsid w:val="002C3D4C"/>
    <w:rsid w:val="002C4414"/>
    <w:rsid w:val="002C4417"/>
    <w:rsid w:val="002C461D"/>
    <w:rsid w:val="002C4AF6"/>
    <w:rsid w:val="002C4E1B"/>
    <w:rsid w:val="002C519B"/>
    <w:rsid w:val="002C5778"/>
    <w:rsid w:val="002C57C6"/>
    <w:rsid w:val="002C583E"/>
    <w:rsid w:val="002C5F67"/>
    <w:rsid w:val="002C60A7"/>
    <w:rsid w:val="002C7217"/>
    <w:rsid w:val="002C74F3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BB1"/>
    <w:rsid w:val="002D4F70"/>
    <w:rsid w:val="002D5246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AF6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7A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501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0E23"/>
    <w:rsid w:val="0031116E"/>
    <w:rsid w:val="0031142E"/>
    <w:rsid w:val="0031155B"/>
    <w:rsid w:val="00311F22"/>
    <w:rsid w:val="00312238"/>
    <w:rsid w:val="00312336"/>
    <w:rsid w:val="003125CC"/>
    <w:rsid w:val="0031261E"/>
    <w:rsid w:val="00312B04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253"/>
    <w:rsid w:val="003166A7"/>
    <w:rsid w:val="003166CD"/>
    <w:rsid w:val="00316A40"/>
    <w:rsid w:val="00316DC3"/>
    <w:rsid w:val="0031716B"/>
    <w:rsid w:val="00317560"/>
    <w:rsid w:val="003177CF"/>
    <w:rsid w:val="00317AE2"/>
    <w:rsid w:val="00317B9A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8AA"/>
    <w:rsid w:val="00324055"/>
    <w:rsid w:val="00324478"/>
    <w:rsid w:val="003245D6"/>
    <w:rsid w:val="00324AC9"/>
    <w:rsid w:val="00324B0E"/>
    <w:rsid w:val="00324BB3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78"/>
    <w:rsid w:val="00327557"/>
    <w:rsid w:val="00327892"/>
    <w:rsid w:val="00330278"/>
    <w:rsid w:val="00330745"/>
    <w:rsid w:val="0033074E"/>
    <w:rsid w:val="00330856"/>
    <w:rsid w:val="0033085C"/>
    <w:rsid w:val="00330D8A"/>
    <w:rsid w:val="00330E9E"/>
    <w:rsid w:val="00331012"/>
    <w:rsid w:val="003311D1"/>
    <w:rsid w:val="00331205"/>
    <w:rsid w:val="00331BDC"/>
    <w:rsid w:val="00331F78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310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CE8"/>
    <w:rsid w:val="00344210"/>
    <w:rsid w:val="003445A1"/>
    <w:rsid w:val="003449DA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57EC8"/>
    <w:rsid w:val="0036011A"/>
    <w:rsid w:val="00360161"/>
    <w:rsid w:val="0036067A"/>
    <w:rsid w:val="00360B28"/>
    <w:rsid w:val="00360CFD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84F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6C7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1BB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3F7"/>
    <w:rsid w:val="0037448C"/>
    <w:rsid w:val="003744FD"/>
    <w:rsid w:val="003748AA"/>
    <w:rsid w:val="00374C40"/>
    <w:rsid w:val="003752ED"/>
    <w:rsid w:val="0037535E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8B0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36B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61B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DD8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BF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3E2"/>
    <w:rsid w:val="003A24E7"/>
    <w:rsid w:val="003A2785"/>
    <w:rsid w:val="003A2800"/>
    <w:rsid w:val="003A28C9"/>
    <w:rsid w:val="003A2A2C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46CE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A12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34E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E61"/>
    <w:rsid w:val="003C5F0F"/>
    <w:rsid w:val="003C6027"/>
    <w:rsid w:val="003C617E"/>
    <w:rsid w:val="003C62CC"/>
    <w:rsid w:val="003C65A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FE"/>
    <w:rsid w:val="003D0DA6"/>
    <w:rsid w:val="003D0EB0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D7FBA"/>
    <w:rsid w:val="003E00F9"/>
    <w:rsid w:val="003E0BCC"/>
    <w:rsid w:val="003E0FB3"/>
    <w:rsid w:val="003E10D2"/>
    <w:rsid w:val="003E12A9"/>
    <w:rsid w:val="003E1490"/>
    <w:rsid w:val="003E1731"/>
    <w:rsid w:val="003E1B8F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A1E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384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D3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7B"/>
    <w:rsid w:val="004130B6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B27"/>
    <w:rsid w:val="00432D2B"/>
    <w:rsid w:val="0043302F"/>
    <w:rsid w:val="0043315F"/>
    <w:rsid w:val="004332D6"/>
    <w:rsid w:val="004332E8"/>
    <w:rsid w:val="00433456"/>
    <w:rsid w:val="00433567"/>
    <w:rsid w:val="004335E0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D1C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760"/>
    <w:rsid w:val="00447BB8"/>
    <w:rsid w:val="00447DC2"/>
    <w:rsid w:val="00450012"/>
    <w:rsid w:val="004501FD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5D5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1FB5"/>
    <w:rsid w:val="00462322"/>
    <w:rsid w:val="0046260A"/>
    <w:rsid w:val="00462970"/>
    <w:rsid w:val="00462B95"/>
    <w:rsid w:val="00462E5F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CF1"/>
    <w:rsid w:val="00467D5D"/>
    <w:rsid w:val="0047042B"/>
    <w:rsid w:val="00470444"/>
    <w:rsid w:val="00470992"/>
    <w:rsid w:val="00470A6E"/>
    <w:rsid w:val="00470AC8"/>
    <w:rsid w:val="00470E45"/>
    <w:rsid w:val="00471133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8A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6D5"/>
    <w:rsid w:val="004758D4"/>
    <w:rsid w:val="00476322"/>
    <w:rsid w:val="0047646D"/>
    <w:rsid w:val="00476655"/>
    <w:rsid w:val="0047682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682"/>
    <w:rsid w:val="00482B18"/>
    <w:rsid w:val="00482D8E"/>
    <w:rsid w:val="00482DAC"/>
    <w:rsid w:val="00482E45"/>
    <w:rsid w:val="004830D5"/>
    <w:rsid w:val="004830E6"/>
    <w:rsid w:val="00483120"/>
    <w:rsid w:val="004836C5"/>
    <w:rsid w:val="00483CAD"/>
    <w:rsid w:val="004850EE"/>
    <w:rsid w:val="004852E8"/>
    <w:rsid w:val="00485432"/>
    <w:rsid w:val="00485568"/>
    <w:rsid w:val="004858BB"/>
    <w:rsid w:val="00485AA2"/>
    <w:rsid w:val="00485F7F"/>
    <w:rsid w:val="004862C4"/>
    <w:rsid w:val="00486725"/>
    <w:rsid w:val="00486847"/>
    <w:rsid w:val="0048695B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4EA9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2D2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6F73"/>
    <w:rsid w:val="004A70A2"/>
    <w:rsid w:val="004A71C1"/>
    <w:rsid w:val="004A72D3"/>
    <w:rsid w:val="004A75CD"/>
    <w:rsid w:val="004A7838"/>
    <w:rsid w:val="004A79A3"/>
    <w:rsid w:val="004A7B84"/>
    <w:rsid w:val="004A7D06"/>
    <w:rsid w:val="004A7EC2"/>
    <w:rsid w:val="004B058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90B"/>
    <w:rsid w:val="004C1AA4"/>
    <w:rsid w:val="004C1EBA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8E3"/>
    <w:rsid w:val="004C6A57"/>
    <w:rsid w:val="004C7002"/>
    <w:rsid w:val="004C7020"/>
    <w:rsid w:val="004C792A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398"/>
    <w:rsid w:val="004D2606"/>
    <w:rsid w:val="004D28AB"/>
    <w:rsid w:val="004D29C2"/>
    <w:rsid w:val="004D2F54"/>
    <w:rsid w:val="004D303B"/>
    <w:rsid w:val="004D321E"/>
    <w:rsid w:val="004D3953"/>
    <w:rsid w:val="004D3FA0"/>
    <w:rsid w:val="004D478A"/>
    <w:rsid w:val="004D4C0F"/>
    <w:rsid w:val="004D5277"/>
    <w:rsid w:val="004D59D0"/>
    <w:rsid w:val="004D6174"/>
    <w:rsid w:val="004D69E8"/>
    <w:rsid w:val="004D74D3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0C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0E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013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97D"/>
    <w:rsid w:val="00505FBC"/>
    <w:rsid w:val="005061CE"/>
    <w:rsid w:val="00506248"/>
    <w:rsid w:val="0050643C"/>
    <w:rsid w:val="00506504"/>
    <w:rsid w:val="005070F2"/>
    <w:rsid w:val="0050744D"/>
    <w:rsid w:val="0050787C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4E23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5B"/>
    <w:rsid w:val="005200AE"/>
    <w:rsid w:val="00520831"/>
    <w:rsid w:val="00520D97"/>
    <w:rsid w:val="00521054"/>
    <w:rsid w:val="005215C3"/>
    <w:rsid w:val="00521661"/>
    <w:rsid w:val="005216B0"/>
    <w:rsid w:val="005217C0"/>
    <w:rsid w:val="005218A5"/>
    <w:rsid w:val="00521933"/>
    <w:rsid w:val="00521E1E"/>
    <w:rsid w:val="00521F4C"/>
    <w:rsid w:val="00521F7F"/>
    <w:rsid w:val="00521F81"/>
    <w:rsid w:val="00522124"/>
    <w:rsid w:val="00522139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038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3C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9B7"/>
    <w:rsid w:val="00542E5B"/>
    <w:rsid w:val="00542E8E"/>
    <w:rsid w:val="005432F4"/>
    <w:rsid w:val="00543411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E4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83F"/>
    <w:rsid w:val="00567C81"/>
    <w:rsid w:val="00570159"/>
    <w:rsid w:val="005701FF"/>
    <w:rsid w:val="00570DF9"/>
    <w:rsid w:val="00570E22"/>
    <w:rsid w:val="0057161B"/>
    <w:rsid w:val="00571D76"/>
    <w:rsid w:val="00571D9F"/>
    <w:rsid w:val="00571E1B"/>
    <w:rsid w:val="0057213F"/>
    <w:rsid w:val="005721FE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871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EE4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171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798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050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A40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5C63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71A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1B9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610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A84"/>
    <w:rsid w:val="005F1B80"/>
    <w:rsid w:val="005F1CC2"/>
    <w:rsid w:val="005F1E8D"/>
    <w:rsid w:val="005F22C6"/>
    <w:rsid w:val="005F243E"/>
    <w:rsid w:val="005F266C"/>
    <w:rsid w:val="005F2DE4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5FD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57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9F6"/>
    <w:rsid w:val="00640ABF"/>
    <w:rsid w:val="00640BD8"/>
    <w:rsid w:val="00640C78"/>
    <w:rsid w:val="00640D25"/>
    <w:rsid w:val="00640D85"/>
    <w:rsid w:val="00640FE2"/>
    <w:rsid w:val="00641286"/>
    <w:rsid w:val="0064163C"/>
    <w:rsid w:val="00641A28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32B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0A7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8ED"/>
    <w:rsid w:val="00656B0B"/>
    <w:rsid w:val="00656B50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5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7A5"/>
    <w:rsid w:val="00664B7A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1864"/>
    <w:rsid w:val="006720D4"/>
    <w:rsid w:val="006722FF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127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AB5"/>
    <w:rsid w:val="00676C95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D5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DFA"/>
    <w:rsid w:val="006A0E0F"/>
    <w:rsid w:val="006A10A5"/>
    <w:rsid w:val="006A14CC"/>
    <w:rsid w:val="006A1B0E"/>
    <w:rsid w:val="006A1B37"/>
    <w:rsid w:val="006A1DD2"/>
    <w:rsid w:val="006A1FF4"/>
    <w:rsid w:val="006A2147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3D4"/>
    <w:rsid w:val="006A551C"/>
    <w:rsid w:val="006A56A2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A7B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945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43B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1D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5A7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F2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605"/>
    <w:rsid w:val="006E7736"/>
    <w:rsid w:val="006E7928"/>
    <w:rsid w:val="006E7AA7"/>
    <w:rsid w:val="006F03F0"/>
    <w:rsid w:val="006F18C1"/>
    <w:rsid w:val="006F1B26"/>
    <w:rsid w:val="006F1BB5"/>
    <w:rsid w:val="006F1D5B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A9F"/>
    <w:rsid w:val="00703290"/>
    <w:rsid w:val="0070380A"/>
    <w:rsid w:val="00703C5E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1F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0EBF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CE3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D14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213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520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073"/>
    <w:rsid w:val="007531D6"/>
    <w:rsid w:val="00753237"/>
    <w:rsid w:val="007532AC"/>
    <w:rsid w:val="007536EB"/>
    <w:rsid w:val="00753B4E"/>
    <w:rsid w:val="00753CAD"/>
    <w:rsid w:val="00754277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218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1FC6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34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7E2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1E"/>
    <w:rsid w:val="007863D2"/>
    <w:rsid w:val="00786621"/>
    <w:rsid w:val="00786729"/>
    <w:rsid w:val="0078692E"/>
    <w:rsid w:val="00787366"/>
    <w:rsid w:val="0078760C"/>
    <w:rsid w:val="00787819"/>
    <w:rsid w:val="00787ADC"/>
    <w:rsid w:val="00787BDD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C85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9C7"/>
    <w:rsid w:val="007A1AB1"/>
    <w:rsid w:val="007A1DA3"/>
    <w:rsid w:val="007A1DDE"/>
    <w:rsid w:val="007A2521"/>
    <w:rsid w:val="007A283F"/>
    <w:rsid w:val="007A2935"/>
    <w:rsid w:val="007A2BED"/>
    <w:rsid w:val="007A31E6"/>
    <w:rsid w:val="007A33D9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4E70"/>
    <w:rsid w:val="007A5331"/>
    <w:rsid w:val="007A55B2"/>
    <w:rsid w:val="007A563E"/>
    <w:rsid w:val="007A581F"/>
    <w:rsid w:val="007A5FA5"/>
    <w:rsid w:val="007A6161"/>
    <w:rsid w:val="007A626D"/>
    <w:rsid w:val="007A6A96"/>
    <w:rsid w:val="007A6AC6"/>
    <w:rsid w:val="007A6C2A"/>
    <w:rsid w:val="007A73AA"/>
    <w:rsid w:val="007A7602"/>
    <w:rsid w:val="007A783C"/>
    <w:rsid w:val="007B00AB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2ED2"/>
    <w:rsid w:val="007C3061"/>
    <w:rsid w:val="007C3431"/>
    <w:rsid w:val="007C34D0"/>
    <w:rsid w:val="007C38A7"/>
    <w:rsid w:val="007C3CEA"/>
    <w:rsid w:val="007C3DAB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0D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2DB0"/>
    <w:rsid w:val="007D3285"/>
    <w:rsid w:val="007D3856"/>
    <w:rsid w:val="007D3C2B"/>
    <w:rsid w:val="007D3D1F"/>
    <w:rsid w:val="007D3FC2"/>
    <w:rsid w:val="007D40B6"/>
    <w:rsid w:val="007D4155"/>
    <w:rsid w:val="007D44C3"/>
    <w:rsid w:val="007D456C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3D5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E6C"/>
    <w:rsid w:val="007E2EB7"/>
    <w:rsid w:val="007E32E8"/>
    <w:rsid w:val="007E34F2"/>
    <w:rsid w:val="007E35F5"/>
    <w:rsid w:val="007E3650"/>
    <w:rsid w:val="007E36E3"/>
    <w:rsid w:val="007E3DEC"/>
    <w:rsid w:val="007E3FF2"/>
    <w:rsid w:val="007E411D"/>
    <w:rsid w:val="007E42FC"/>
    <w:rsid w:val="007E48D0"/>
    <w:rsid w:val="007E4A65"/>
    <w:rsid w:val="007E5029"/>
    <w:rsid w:val="007E54E3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7E8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4DED"/>
    <w:rsid w:val="007F4E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B47"/>
    <w:rsid w:val="00800C72"/>
    <w:rsid w:val="00801A56"/>
    <w:rsid w:val="00801EDC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1BCF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5CA8"/>
    <w:rsid w:val="0081665A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34F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B50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4C4"/>
    <w:rsid w:val="00872944"/>
    <w:rsid w:val="00872BE2"/>
    <w:rsid w:val="008732D9"/>
    <w:rsid w:val="00873370"/>
    <w:rsid w:val="00873948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2D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A47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6F8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768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4F83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702"/>
    <w:rsid w:val="008B4B42"/>
    <w:rsid w:val="008B53B4"/>
    <w:rsid w:val="008B5468"/>
    <w:rsid w:val="008B5885"/>
    <w:rsid w:val="008B60BE"/>
    <w:rsid w:val="008B6130"/>
    <w:rsid w:val="008B6341"/>
    <w:rsid w:val="008B6D30"/>
    <w:rsid w:val="008B6D6D"/>
    <w:rsid w:val="008B6DD8"/>
    <w:rsid w:val="008B7177"/>
    <w:rsid w:val="008B774A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1DFC"/>
    <w:rsid w:val="008C20B7"/>
    <w:rsid w:val="008C2531"/>
    <w:rsid w:val="008C273B"/>
    <w:rsid w:val="008C2C97"/>
    <w:rsid w:val="008C2F0D"/>
    <w:rsid w:val="008C33F3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795"/>
    <w:rsid w:val="008C6874"/>
    <w:rsid w:val="008C6A31"/>
    <w:rsid w:val="008C6AB4"/>
    <w:rsid w:val="008C6B48"/>
    <w:rsid w:val="008C77A3"/>
    <w:rsid w:val="008C7880"/>
    <w:rsid w:val="008C7CAA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316"/>
    <w:rsid w:val="008D5693"/>
    <w:rsid w:val="008D57FD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92"/>
    <w:rsid w:val="008E5A95"/>
    <w:rsid w:val="008E5B59"/>
    <w:rsid w:val="008E5EC7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317"/>
    <w:rsid w:val="008F09DC"/>
    <w:rsid w:val="008F0B05"/>
    <w:rsid w:val="008F0B59"/>
    <w:rsid w:val="008F0ED8"/>
    <w:rsid w:val="008F1006"/>
    <w:rsid w:val="008F1728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095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3A8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39"/>
    <w:rsid w:val="0092526C"/>
    <w:rsid w:val="00925529"/>
    <w:rsid w:val="00925623"/>
    <w:rsid w:val="009256B4"/>
    <w:rsid w:val="00925AFE"/>
    <w:rsid w:val="00925CF5"/>
    <w:rsid w:val="00925D15"/>
    <w:rsid w:val="00925F58"/>
    <w:rsid w:val="00925F84"/>
    <w:rsid w:val="0092608C"/>
    <w:rsid w:val="009261A6"/>
    <w:rsid w:val="00926266"/>
    <w:rsid w:val="00926615"/>
    <w:rsid w:val="00926AEF"/>
    <w:rsid w:val="00926AFC"/>
    <w:rsid w:val="00926FFB"/>
    <w:rsid w:val="0092719E"/>
    <w:rsid w:val="00927635"/>
    <w:rsid w:val="009278C3"/>
    <w:rsid w:val="00927AEC"/>
    <w:rsid w:val="00927CB9"/>
    <w:rsid w:val="00927F84"/>
    <w:rsid w:val="00927FA5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4BE"/>
    <w:rsid w:val="00932E39"/>
    <w:rsid w:val="00932E70"/>
    <w:rsid w:val="00932F6B"/>
    <w:rsid w:val="009334D2"/>
    <w:rsid w:val="00933590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E9B"/>
    <w:rsid w:val="0094225A"/>
    <w:rsid w:val="009424AF"/>
    <w:rsid w:val="009424DD"/>
    <w:rsid w:val="0094265E"/>
    <w:rsid w:val="00942716"/>
    <w:rsid w:val="00942812"/>
    <w:rsid w:val="00942835"/>
    <w:rsid w:val="00942904"/>
    <w:rsid w:val="00942DE8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11A"/>
    <w:rsid w:val="00945175"/>
    <w:rsid w:val="00945295"/>
    <w:rsid w:val="009456E6"/>
    <w:rsid w:val="00945DE1"/>
    <w:rsid w:val="00945E72"/>
    <w:rsid w:val="009460B9"/>
    <w:rsid w:val="009460FB"/>
    <w:rsid w:val="00946C8D"/>
    <w:rsid w:val="00946F34"/>
    <w:rsid w:val="0094722A"/>
    <w:rsid w:val="00947437"/>
    <w:rsid w:val="009474A6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54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03"/>
    <w:rsid w:val="00953F4F"/>
    <w:rsid w:val="009543AF"/>
    <w:rsid w:val="009548A5"/>
    <w:rsid w:val="00954970"/>
    <w:rsid w:val="00954A37"/>
    <w:rsid w:val="00954C49"/>
    <w:rsid w:val="00954E28"/>
    <w:rsid w:val="009551DA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1A62"/>
    <w:rsid w:val="00961AC1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4A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62A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0C3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7FF"/>
    <w:rsid w:val="009869D7"/>
    <w:rsid w:val="00986F20"/>
    <w:rsid w:val="009870DC"/>
    <w:rsid w:val="00987112"/>
    <w:rsid w:val="00987174"/>
    <w:rsid w:val="00987AC2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DC7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58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75"/>
    <w:rsid w:val="009A0755"/>
    <w:rsid w:val="009A08F2"/>
    <w:rsid w:val="009A0A09"/>
    <w:rsid w:val="009A0AA6"/>
    <w:rsid w:val="009A0BB6"/>
    <w:rsid w:val="009A0E1E"/>
    <w:rsid w:val="009A0E33"/>
    <w:rsid w:val="009A1035"/>
    <w:rsid w:val="009A11A4"/>
    <w:rsid w:val="009A1244"/>
    <w:rsid w:val="009A15A3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70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4DF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3FEE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05C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7A2"/>
    <w:rsid w:val="00A02BFC"/>
    <w:rsid w:val="00A02CF7"/>
    <w:rsid w:val="00A031E2"/>
    <w:rsid w:val="00A03290"/>
    <w:rsid w:val="00A03458"/>
    <w:rsid w:val="00A04674"/>
    <w:rsid w:val="00A04954"/>
    <w:rsid w:val="00A0495E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1F3E"/>
    <w:rsid w:val="00A220A5"/>
    <w:rsid w:val="00A220C9"/>
    <w:rsid w:val="00A2215F"/>
    <w:rsid w:val="00A22430"/>
    <w:rsid w:val="00A2268E"/>
    <w:rsid w:val="00A22D94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415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B8A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4AB"/>
    <w:rsid w:val="00A44536"/>
    <w:rsid w:val="00A445BC"/>
    <w:rsid w:val="00A445EB"/>
    <w:rsid w:val="00A446FC"/>
    <w:rsid w:val="00A44AA2"/>
    <w:rsid w:val="00A44CDC"/>
    <w:rsid w:val="00A44EDE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0F01"/>
    <w:rsid w:val="00A5140C"/>
    <w:rsid w:val="00A5175A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8B5"/>
    <w:rsid w:val="00A64D20"/>
    <w:rsid w:val="00A64FC0"/>
    <w:rsid w:val="00A6508A"/>
    <w:rsid w:val="00A65563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1D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9D6"/>
    <w:rsid w:val="00A76D48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DD"/>
    <w:rsid w:val="00A81559"/>
    <w:rsid w:val="00A81883"/>
    <w:rsid w:val="00A81995"/>
    <w:rsid w:val="00A819DD"/>
    <w:rsid w:val="00A81C89"/>
    <w:rsid w:val="00A8224B"/>
    <w:rsid w:val="00A82382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6CD6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DCA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1D5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33A"/>
    <w:rsid w:val="00AB4775"/>
    <w:rsid w:val="00AB4F0F"/>
    <w:rsid w:val="00AB505B"/>
    <w:rsid w:val="00AB51AC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2C8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361"/>
    <w:rsid w:val="00AC16D0"/>
    <w:rsid w:val="00AC1D4D"/>
    <w:rsid w:val="00AC1E4D"/>
    <w:rsid w:val="00AC1F39"/>
    <w:rsid w:val="00AC1FEC"/>
    <w:rsid w:val="00AC2050"/>
    <w:rsid w:val="00AC23AE"/>
    <w:rsid w:val="00AC2BE9"/>
    <w:rsid w:val="00AC2CBF"/>
    <w:rsid w:val="00AC30B4"/>
    <w:rsid w:val="00AC31F8"/>
    <w:rsid w:val="00AC32F2"/>
    <w:rsid w:val="00AC375F"/>
    <w:rsid w:val="00AC37BF"/>
    <w:rsid w:val="00AC389B"/>
    <w:rsid w:val="00AC39A7"/>
    <w:rsid w:val="00AC3C4A"/>
    <w:rsid w:val="00AC3CC5"/>
    <w:rsid w:val="00AC3D9C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C7AC2"/>
    <w:rsid w:val="00AD01D3"/>
    <w:rsid w:val="00AD0387"/>
    <w:rsid w:val="00AD0844"/>
    <w:rsid w:val="00AD0C61"/>
    <w:rsid w:val="00AD0D93"/>
    <w:rsid w:val="00AD0E32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DF7"/>
    <w:rsid w:val="00AD1EA7"/>
    <w:rsid w:val="00AD1EBE"/>
    <w:rsid w:val="00AD2088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581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EDB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A4"/>
    <w:rsid w:val="00AF2A28"/>
    <w:rsid w:val="00AF30A0"/>
    <w:rsid w:val="00AF311E"/>
    <w:rsid w:val="00AF316E"/>
    <w:rsid w:val="00AF35D9"/>
    <w:rsid w:val="00AF367B"/>
    <w:rsid w:val="00AF371D"/>
    <w:rsid w:val="00AF41CC"/>
    <w:rsid w:val="00AF42A4"/>
    <w:rsid w:val="00AF4449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EE"/>
    <w:rsid w:val="00B06733"/>
    <w:rsid w:val="00B06BC5"/>
    <w:rsid w:val="00B071DB"/>
    <w:rsid w:val="00B076A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C54"/>
    <w:rsid w:val="00B20D54"/>
    <w:rsid w:val="00B213E6"/>
    <w:rsid w:val="00B214CA"/>
    <w:rsid w:val="00B219FD"/>
    <w:rsid w:val="00B21D3F"/>
    <w:rsid w:val="00B22308"/>
    <w:rsid w:val="00B2249B"/>
    <w:rsid w:val="00B22555"/>
    <w:rsid w:val="00B22B0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1D5"/>
    <w:rsid w:val="00B2562E"/>
    <w:rsid w:val="00B259A4"/>
    <w:rsid w:val="00B264F7"/>
    <w:rsid w:val="00B26709"/>
    <w:rsid w:val="00B2684F"/>
    <w:rsid w:val="00B26B3F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443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77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644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66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6F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86D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4DFF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8A"/>
    <w:rsid w:val="00B73FF6"/>
    <w:rsid w:val="00B74385"/>
    <w:rsid w:val="00B745B6"/>
    <w:rsid w:val="00B74864"/>
    <w:rsid w:val="00B74DD9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D5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A01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CAA"/>
    <w:rsid w:val="00B87E2B"/>
    <w:rsid w:val="00B903CF"/>
    <w:rsid w:val="00B907F7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3C7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2FA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7E7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6CC"/>
    <w:rsid w:val="00BC199A"/>
    <w:rsid w:val="00BC1C19"/>
    <w:rsid w:val="00BC2665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BC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620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444"/>
    <w:rsid w:val="00BF15E8"/>
    <w:rsid w:val="00BF16BC"/>
    <w:rsid w:val="00BF1753"/>
    <w:rsid w:val="00BF183D"/>
    <w:rsid w:val="00BF1A39"/>
    <w:rsid w:val="00BF1F0A"/>
    <w:rsid w:val="00BF2148"/>
    <w:rsid w:val="00BF2377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9A"/>
    <w:rsid w:val="00BF3D1D"/>
    <w:rsid w:val="00BF4CC3"/>
    <w:rsid w:val="00BF505F"/>
    <w:rsid w:val="00BF5090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C8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E7C"/>
    <w:rsid w:val="00C11FC9"/>
    <w:rsid w:val="00C1219E"/>
    <w:rsid w:val="00C1263D"/>
    <w:rsid w:val="00C126F8"/>
    <w:rsid w:val="00C12810"/>
    <w:rsid w:val="00C129DF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87D"/>
    <w:rsid w:val="00C409F4"/>
    <w:rsid w:val="00C40A61"/>
    <w:rsid w:val="00C40F9B"/>
    <w:rsid w:val="00C41427"/>
    <w:rsid w:val="00C41456"/>
    <w:rsid w:val="00C41825"/>
    <w:rsid w:val="00C41DED"/>
    <w:rsid w:val="00C421FF"/>
    <w:rsid w:val="00C42E1B"/>
    <w:rsid w:val="00C42F2B"/>
    <w:rsid w:val="00C431DC"/>
    <w:rsid w:val="00C432E7"/>
    <w:rsid w:val="00C435CB"/>
    <w:rsid w:val="00C43733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6FA4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BE5"/>
    <w:rsid w:val="00C50E23"/>
    <w:rsid w:val="00C50F40"/>
    <w:rsid w:val="00C51395"/>
    <w:rsid w:val="00C517FF"/>
    <w:rsid w:val="00C51B2F"/>
    <w:rsid w:val="00C51B5B"/>
    <w:rsid w:val="00C51D5C"/>
    <w:rsid w:val="00C52363"/>
    <w:rsid w:val="00C52949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EE"/>
    <w:rsid w:val="00C734BD"/>
    <w:rsid w:val="00C73704"/>
    <w:rsid w:val="00C737B0"/>
    <w:rsid w:val="00C73C2D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6DE"/>
    <w:rsid w:val="00C7776B"/>
    <w:rsid w:val="00C77D6C"/>
    <w:rsid w:val="00C77ED7"/>
    <w:rsid w:val="00C77FC0"/>
    <w:rsid w:val="00C804DD"/>
    <w:rsid w:val="00C80570"/>
    <w:rsid w:val="00C8060A"/>
    <w:rsid w:val="00C809DC"/>
    <w:rsid w:val="00C80AC8"/>
    <w:rsid w:val="00C80B91"/>
    <w:rsid w:val="00C815AB"/>
    <w:rsid w:val="00C816BA"/>
    <w:rsid w:val="00C81BF7"/>
    <w:rsid w:val="00C81E76"/>
    <w:rsid w:val="00C827F6"/>
    <w:rsid w:val="00C82912"/>
    <w:rsid w:val="00C82D74"/>
    <w:rsid w:val="00C830C3"/>
    <w:rsid w:val="00C83195"/>
    <w:rsid w:val="00C837DD"/>
    <w:rsid w:val="00C83D88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8D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7E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384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75A"/>
    <w:rsid w:val="00CB37DD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400B"/>
    <w:rsid w:val="00CC513D"/>
    <w:rsid w:val="00CC516F"/>
    <w:rsid w:val="00CC52D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B05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E095B"/>
    <w:rsid w:val="00CE0B04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063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0FE"/>
    <w:rsid w:val="00CF12A7"/>
    <w:rsid w:val="00CF1494"/>
    <w:rsid w:val="00CF14D3"/>
    <w:rsid w:val="00CF15D4"/>
    <w:rsid w:val="00CF1891"/>
    <w:rsid w:val="00CF1AB3"/>
    <w:rsid w:val="00CF1D02"/>
    <w:rsid w:val="00CF217D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6A6"/>
    <w:rsid w:val="00CF6819"/>
    <w:rsid w:val="00CF6A53"/>
    <w:rsid w:val="00CF6DEC"/>
    <w:rsid w:val="00CF7037"/>
    <w:rsid w:val="00CF75D2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9D1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84A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4F95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139"/>
    <w:rsid w:val="00D2362B"/>
    <w:rsid w:val="00D23873"/>
    <w:rsid w:val="00D238F1"/>
    <w:rsid w:val="00D23ADF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6EA0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3F1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8D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59F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26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6D0E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524"/>
    <w:rsid w:val="00D63A0E"/>
    <w:rsid w:val="00D63A62"/>
    <w:rsid w:val="00D63CBB"/>
    <w:rsid w:val="00D6432F"/>
    <w:rsid w:val="00D64BE5"/>
    <w:rsid w:val="00D64DDF"/>
    <w:rsid w:val="00D64E65"/>
    <w:rsid w:val="00D64F1A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3E7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3A12"/>
    <w:rsid w:val="00D84287"/>
    <w:rsid w:val="00D85060"/>
    <w:rsid w:val="00D85114"/>
    <w:rsid w:val="00D851DB"/>
    <w:rsid w:val="00D85228"/>
    <w:rsid w:val="00D85A54"/>
    <w:rsid w:val="00D85C12"/>
    <w:rsid w:val="00D85C82"/>
    <w:rsid w:val="00D85DD5"/>
    <w:rsid w:val="00D85E4D"/>
    <w:rsid w:val="00D865B8"/>
    <w:rsid w:val="00D86AAC"/>
    <w:rsid w:val="00D86AF3"/>
    <w:rsid w:val="00D871C9"/>
    <w:rsid w:val="00D871D9"/>
    <w:rsid w:val="00D87336"/>
    <w:rsid w:val="00D900F8"/>
    <w:rsid w:val="00D901A5"/>
    <w:rsid w:val="00D902E4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B5D"/>
    <w:rsid w:val="00D93D3A"/>
    <w:rsid w:val="00D93DCA"/>
    <w:rsid w:val="00D94201"/>
    <w:rsid w:val="00D9424A"/>
    <w:rsid w:val="00D94637"/>
    <w:rsid w:val="00D946AF"/>
    <w:rsid w:val="00D950BF"/>
    <w:rsid w:val="00D955B0"/>
    <w:rsid w:val="00D959AE"/>
    <w:rsid w:val="00D95A76"/>
    <w:rsid w:val="00D95BB6"/>
    <w:rsid w:val="00D95EC4"/>
    <w:rsid w:val="00D960FB"/>
    <w:rsid w:val="00D96302"/>
    <w:rsid w:val="00D965C8"/>
    <w:rsid w:val="00D967E0"/>
    <w:rsid w:val="00D96B04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5C08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15E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37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89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3EF4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DA1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1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33"/>
    <w:rsid w:val="00DF080A"/>
    <w:rsid w:val="00DF0D4B"/>
    <w:rsid w:val="00DF1350"/>
    <w:rsid w:val="00DF138A"/>
    <w:rsid w:val="00DF153A"/>
    <w:rsid w:val="00DF173B"/>
    <w:rsid w:val="00DF176F"/>
    <w:rsid w:val="00DF1AF1"/>
    <w:rsid w:val="00DF1E54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AFD"/>
    <w:rsid w:val="00E03C76"/>
    <w:rsid w:val="00E03DE5"/>
    <w:rsid w:val="00E0406F"/>
    <w:rsid w:val="00E040DA"/>
    <w:rsid w:val="00E0429F"/>
    <w:rsid w:val="00E047B2"/>
    <w:rsid w:val="00E04896"/>
    <w:rsid w:val="00E04DA9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5D4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3E5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102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BE4"/>
    <w:rsid w:val="00E30DF2"/>
    <w:rsid w:val="00E314D6"/>
    <w:rsid w:val="00E31A59"/>
    <w:rsid w:val="00E32164"/>
    <w:rsid w:val="00E321D8"/>
    <w:rsid w:val="00E32235"/>
    <w:rsid w:val="00E32396"/>
    <w:rsid w:val="00E324D9"/>
    <w:rsid w:val="00E3267C"/>
    <w:rsid w:val="00E3271B"/>
    <w:rsid w:val="00E3305C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7FF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6"/>
    <w:rsid w:val="00E55867"/>
    <w:rsid w:val="00E55AD8"/>
    <w:rsid w:val="00E560CA"/>
    <w:rsid w:val="00E56173"/>
    <w:rsid w:val="00E5646C"/>
    <w:rsid w:val="00E564EC"/>
    <w:rsid w:val="00E56728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351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00C"/>
    <w:rsid w:val="00E72197"/>
    <w:rsid w:val="00E72205"/>
    <w:rsid w:val="00E724AB"/>
    <w:rsid w:val="00E72901"/>
    <w:rsid w:val="00E72DC7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BC6"/>
    <w:rsid w:val="00E84F33"/>
    <w:rsid w:val="00E853D3"/>
    <w:rsid w:val="00E8555C"/>
    <w:rsid w:val="00E8597E"/>
    <w:rsid w:val="00E859CE"/>
    <w:rsid w:val="00E85D79"/>
    <w:rsid w:val="00E85F3E"/>
    <w:rsid w:val="00E8681C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2D7D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92E"/>
    <w:rsid w:val="00EA5A06"/>
    <w:rsid w:val="00EA5DC2"/>
    <w:rsid w:val="00EA6783"/>
    <w:rsid w:val="00EA6E34"/>
    <w:rsid w:val="00EA6E4C"/>
    <w:rsid w:val="00EA744A"/>
    <w:rsid w:val="00EA7703"/>
    <w:rsid w:val="00EA7705"/>
    <w:rsid w:val="00EA77B6"/>
    <w:rsid w:val="00EA781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1BD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1C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B7BEA"/>
    <w:rsid w:val="00EC0303"/>
    <w:rsid w:val="00EC0830"/>
    <w:rsid w:val="00EC0B83"/>
    <w:rsid w:val="00EC0FA4"/>
    <w:rsid w:val="00EC12FB"/>
    <w:rsid w:val="00EC153B"/>
    <w:rsid w:val="00EC1D37"/>
    <w:rsid w:val="00EC1E01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6BC"/>
    <w:rsid w:val="00EC492E"/>
    <w:rsid w:val="00EC4CDC"/>
    <w:rsid w:val="00EC4D7D"/>
    <w:rsid w:val="00EC5856"/>
    <w:rsid w:val="00EC5B73"/>
    <w:rsid w:val="00EC5DA4"/>
    <w:rsid w:val="00EC6032"/>
    <w:rsid w:val="00EC6262"/>
    <w:rsid w:val="00EC62F8"/>
    <w:rsid w:val="00EC67CA"/>
    <w:rsid w:val="00EC6B1D"/>
    <w:rsid w:val="00EC6B35"/>
    <w:rsid w:val="00EC6C6B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D03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776"/>
    <w:rsid w:val="00ED68D0"/>
    <w:rsid w:val="00ED6EB2"/>
    <w:rsid w:val="00ED6ED6"/>
    <w:rsid w:val="00ED7479"/>
    <w:rsid w:val="00ED7534"/>
    <w:rsid w:val="00ED797A"/>
    <w:rsid w:val="00EE03C6"/>
    <w:rsid w:val="00EE0B24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42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5EE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144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07"/>
    <w:rsid w:val="00F00236"/>
    <w:rsid w:val="00F0025D"/>
    <w:rsid w:val="00F003CA"/>
    <w:rsid w:val="00F0073C"/>
    <w:rsid w:val="00F00BC0"/>
    <w:rsid w:val="00F00F96"/>
    <w:rsid w:val="00F01085"/>
    <w:rsid w:val="00F01302"/>
    <w:rsid w:val="00F01A5A"/>
    <w:rsid w:val="00F01F6B"/>
    <w:rsid w:val="00F0233B"/>
    <w:rsid w:val="00F02393"/>
    <w:rsid w:val="00F0245D"/>
    <w:rsid w:val="00F02BD3"/>
    <w:rsid w:val="00F02C5A"/>
    <w:rsid w:val="00F02D2F"/>
    <w:rsid w:val="00F03063"/>
    <w:rsid w:val="00F03162"/>
    <w:rsid w:val="00F0321D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34C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2BD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6D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FDB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30EB"/>
    <w:rsid w:val="00F4323B"/>
    <w:rsid w:val="00F4345B"/>
    <w:rsid w:val="00F43669"/>
    <w:rsid w:val="00F43714"/>
    <w:rsid w:val="00F43B03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AE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A09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AE2"/>
    <w:rsid w:val="00F52464"/>
    <w:rsid w:val="00F524CA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5EE"/>
    <w:rsid w:val="00F6061F"/>
    <w:rsid w:val="00F60634"/>
    <w:rsid w:val="00F609DA"/>
    <w:rsid w:val="00F60A51"/>
    <w:rsid w:val="00F60A86"/>
    <w:rsid w:val="00F610BD"/>
    <w:rsid w:val="00F6193E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3FC9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1F1"/>
    <w:rsid w:val="00F6799D"/>
    <w:rsid w:val="00F679D8"/>
    <w:rsid w:val="00F67B73"/>
    <w:rsid w:val="00F67D14"/>
    <w:rsid w:val="00F702DB"/>
    <w:rsid w:val="00F706BE"/>
    <w:rsid w:val="00F707E2"/>
    <w:rsid w:val="00F708EA"/>
    <w:rsid w:val="00F70A75"/>
    <w:rsid w:val="00F70C54"/>
    <w:rsid w:val="00F70C98"/>
    <w:rsid w:val="00F713A1"/>
    <w:rsid w:val="00F71596"/>
    <w:rsid w:val="00F7167A"/>
    <w:rsid w:val="00F71B98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542"/>
    <w:rsid w:val="00F7487B"/>
    <w:rsid w:val="00F748C7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CD0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592"/>
    <w:rsid w:val="00F8198B"/>
    <w:rsid w:val="00F819C8"/>
    <w:rsid w:val="00F81C69"/>
    <w:rsid w:val="00F8220D"/>
    <w:rsid w:val="00F82359"/>
    <w:rsid w:val="00F823D3"/>
    <w:rsid w:val="00F8251F"/>
    <w:rsid w:val="00F82655"/>
    <w:rsid w:val="00F826D5"/>
    <w:rsid w:val="00F82765"/>
    <w:rsid w:val="00F8282A"/>
    <w:rsid w:val="00F82846"/>
    <w:rsid w:val="00F82A3D"/>
    <w:rsid w:val="00F82C28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DAB"/>
    <w:rsid w:val="00F96E32"/>
    <w:rsid w:val="00F96F42"/>
    <w:rsid w:val="00F971B9"/>
    <w:rsid w:val="00F9739E"/>
    <w:rsid w:val="00F9760C"/>
    <w:rsid w:val="00F97CEF"/>
    <w:rsid w:val="00F97DD8"/>
    <w:rsid w:val="00FA006E"/>
    <w:rsid w:val="00FA023C"/>
    <w:rsid w:val="00FA0420"/>
    <w:rsid w:val="00FA0547"/>
    <w:rsid w:val="00FA0589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5F1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83F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AB5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550"/>
    <w:rsid w:val="00FC598E"/>
    <w:rsid w:val="00FC5A83"/>
    <w:rsid w:val="00FC5C9E"/>
    <w:rsid w:val="00FC6096"/>
    <w:rsid w:val="00FC626E"/>
    <w:rsid w:val="00FC6661"/>
    <w:rsid w:val="00FC6695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35D"/>
    <w:rsid w:val="00FD18FA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753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68A9"/>
    <w:rsid w:val="00FE6AF3"/>
    <w:rsid w:val="00FE6F42"/>
    <w:rsid w:val="00FE7009"/>
    <w:rsid w:val="00FE740E"/>
    <w:rsid w:val="00FE7B3F"/>
    <w:rsid w:val="00FE7C71"/>
    <w:rsid w:val="00FE7CAF"/>
    <w:rsid w:val="00FE7D57"/>
    <w:rsid w:val="00FF01C8"/>
    <w:rsid w:val="00FF01E6"/>
    <w:rsid w:val="00FF0257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63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495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A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2844</Words>
  <Characters>12943</Characters>
  <Application>Microsoft Office Word</Application>
  <DocSecurity>0</DocSecurity>
  <Lines>107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2021-11-03T10:20:00Z</cp:lastPrinted>
  <dcterms:created xsi:type="dcterms:W3CDTF">2021-11-15T03:50:00Z</dcterms:created>
  <dcterms:modified xsi:type="dcterms:W3CDTF">2021-11-15T03:50:00Z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