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6586CA72" w14:textId="128A24BD" w:rsidR="00BC2EBE" w:rsidRDefault="00BC2EBE" w:rsidP="00D15EA5">
      <w:pPr>
        <w:pStyle w:val="BodyText"/>
        <w:rPr>
          <w:rFonts w:cstheme="minorBidi"/>
          <w:lang w:bidi="th-TH"/>
        </w:rPr>
      </w:pPr>
    </w:p>
    <w:p w14:paraId="58B03209" w14:textId="77777777" w:rsidR="00D27C71" w:rsidRPr="00D15EA5" w:rsidRDefault="00D27C71" w:rsidP="00D15EA5">
      <w:pPr>
        <w:pStyle w:val="BodyText"/>
        <w:rPr>
          <w:rFonts w:cstheme="minorBidi"/>
          <w:cs/>
          <w:lang w:bidi="th-TH"/>
        </w:rPr>
      </w:pPr>
    </w:p>
    <w:p w14:paraId="193DF405" w14:textId="7F6774D1" w:rsidR="002205B3" w:rsidRDefault="00634D49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C2EB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2205B3"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18015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วาว </w:t>
      </w:r>
      <w:proofErr w:type="spellStart"/>
      <w:r w:rsidR="0018015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แฟคเต</w:t>
      </w:r>
      <w:proofErr w:type="spellEnd"/>
      <w:r w:rsidR="0018015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อร์</w:t>
      </w:r>
      <w:r w:rsidR="002205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00B4D61" w14:textId="5F73A5BB" w:rsidR="00634D49" w:rsidRPr="00D65332" w:rsidRDefault="002205B3" w:rsidP="00F9667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</w:rPr>
        <w:t xml:space="preserve">           </w:t>
      </w:r>
    </w:p>
    <w:p w14:paraId="08DAF6C0" w14:textId="280F6323" w:rsidR="00FE0B98" w:rsidRPr="007C2D33" w:rsidRDefault="00B37512" w:rsidP="00FE0B9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</w:t>
      </w:r>
      <w:r w:rsidR="00010AA1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>การเงิน</w:t>
      </w:r>
      <w:r w:rsidRPr="00B37512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Pr="00B3751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B37512">
        <w:rPr>
          <w:rFonts w:ascii="BrowalliaUPC" w:hAnsi="BrowalliaUPC" w:cs="BrowalliaUPC" w:hint="cs"/>
          <w:sz w:val="28"/>
          <w:szCs w:val="28"/>
          <w:cs/>
          <w:lang w:bidi="th-TH"/>
        </w:rPr>
        <w:t>วาว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Pr="00B37512">
        <w:rPr>
          <w:rFonts w:ascii="BrowalliaUPC" w:hAnsi="BrowalliaUPC" w:cs="BrowalliaUPC" w:hint="cs"/>
          <w:sz w:val="28"/>
          <w:szCs w:val="28"/>
          <w:cs/>
          <w:lang w:bidi="th-TH"/>
        </w:rPr>
        <w:t>แฟคเต</w:t>
      </w:r>
      <w:proofErr w:type="spellEnd"/>
      <w:r w:rsidRPr="00B3751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อร์ 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(“กลุ่มบริษัท”) </w:t>
      </w:r>
      <w:r w:rsidR="00FE0B9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ณ วันที่ </w:t>
      </w:r>
      <w:r w:rsidR="00FE0B98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E1516A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FE0B9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ยน </w:t>
      </w:r>
      <w:r w:rsidR="00FE0B98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สามเดือ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E1516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สิ้นสุด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FE0B98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E1516A" w:rsidRPr="00E1516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E0B98">
        <w:rPr>
          <w:rFonts w:ascii="Browallia New" w:hAnsi="Browallia New" w:cs="Browallia New"/>
          <w:sz w:val="28"/>
          <w:szCs w:val="28"/>
          <w:lang w:val="en-US" w:bidi="th-TH"/>
        </w:rPr>
        <w:t>2564</w:t>
      </w:r>
      <w:r w:rsidR="00FE0B98"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งบแสดงการเปลี่ยนแปลงส่วนของผู้ถือหุ้นรวมและเฉพาะของบริษัท</w:t>
      </w:r>
      <w:r w:rsidR="00FE0B98"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และงบกระแสเงินสดรวมและเฉพาะของบริษัท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</w:t>
      </w:r>
      <w:r w:rsidR="00E1516A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="00E1516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นสิ้นสุดวันเดียวกัน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และหมายเหตุประกอบงบการเงินระหว่างกาลแบบย่อ</w:t>
      </w:r>
      <w:r w:rsidR="00FE0B98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E0B98" w:rsidRPr="00153610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FE0B98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="00FE0B98" w:rsidRPr="00153610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FE0B98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FE0B98" w:rsidRPr="00153610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FE0B9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3A2DBC">
        <w:rPr>
          <w:rFonts w:ascii="BrowalliaUPC" w:hAnsi="BrowalliaUPC" w:cs="BrowalliaUPC" w:hint="cs"/>
          <w:sz w:val="28"/>
          <w:szCs w:val="28"/>
          <w:cs/>
          <w:lang w:bidi="th-TH"/>
        </w:rPr>
        <w:t>ซึ่ง</w:t>
      </w:r>
      <w:r w:rsidR="00FE0B98"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="00FE0B98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FE0B98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FE0B9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E0B98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FE0B9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E0B98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FE0B9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E0B98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FE0B9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E0B98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FE0B9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E0B98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FE0B98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="00FE0B98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6D7C381F" w14:textId="5338DDD2" w:rsidR="007962EB" w:rsidRDefault="007962EB" w:rsidP="00C943F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EE44DA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B03CF69" w14:textId="2ED2CACD" w:rsidR="00CD4D4E" w:rsidRPr="00F01358" w:rsidRDefault="0009650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B746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4000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687320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D54F1A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C8169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37825FD4" w14:textId="0E196E36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00A5CF69" w14:textId="74128EB0" w:rsidR="00B80706" w:rsidRDefault="00B80706" w:rsidP="00CD4D4E">
      <w:pPr>
        <w:jc w:val="thaiDistribute"/>
        <w:rPr>
          <w:rFonts w:ascii="Browallia New" w:hAnsi="Browallia New" w:cs="Browallia New"/>
        </w:rPr>
      </w:pPr>
    </w:p>
    <w:p w14:paraId="06F8E1D7" w14:textId="14FCA357" w:rsidR="00B80706" w:rsidRDefault="00B80706" w:rsidP="00CD4D4E">
      <w:pPr>
        <w:jc w:val="thaiDistribute"/>
        <w:rPr>
          <w:rFonts w:ascii="Browallia New" w:hAnsi="Browallia New" w:cs="Browallia New"/>
        </w:rPr>
      </w:pPr>
    </w:p>
    <w:p w14:paraId="3B12F6DB" w14:textId="323BE4E7" w:rsidR="00B80706" w:rsidRDefault="00B80706" w:rsidP="00CD4D4E">
      <w:pPr>
        <w:jc w:val="thaiDistribute"/>
        <w:rPr>
          <w:rFonts w:ascii="Browallia New" w:hAnsi="Browallia New" w:cs="Browallia New"/>
        </w:rPr>
      </w:pPr>
    </w:p>
    <w:p w14:paraId="3EC94E88" w14:textId="355B98FF" w:rsidR="0034438D" w:rsidRDefault="0034438D" w:rsidP="00CD4D4E">
      <w:pPr>
        <w:jc w:val="thaiDistribute"/>
        <w:rPr>
          <w:rFonts w:ascii="Browallia New" w:hAnsi="Browallia New" w:cs="Browallia New"/>
        </w:rPr>
      </w:pPr>
    </w:p>
    <w:p w14:paraId="16092CFB" w14:textId="790F5174" w:rsidR="008B615A" w:rsidRDefault="008B615A" w:rsidP="00CD4D4E">
      <w:pPr>
        <w:jc w:val="thaiDistribute"/>
        <w:rPr>
          <w:rFonts w:ascii="Browallia New" w:hAnsi="Browallia New" w:cs="Browallia New"/>
        </w:rPr>
      </w:pPr>
    </w:p>
    <w:p w14:paraId="5BB4B8CA" w14:textId="77777777" w:rsidR="008B615A" w:rsidRDefault="008B615A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6151FF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698A0B5" w:rsidR="00142624" w:rsidRDefault="00142624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9A334D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</w:t>
      </w:r>
      <w:r w:rsidR="00F94099">
        <w:rPr>
          <w:rFonts w:ascii="Browallia New" w:hAnsi="Browallia New" w:cs="Browallia New"/>
          <w:sz w:val="28"/>
          <w:szCs w:val="28"/>
          <w:lang w:bidi="th-TH"/>
        </w:rPr>
        <w:br/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</w:t>
      </w:r>
      <w:r w:rsidR="00282C8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  <w:r w:rsidR="00282C8C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3276C010" w14:textId="10B2FCE2" w:rsidR="00985261" w:rsidRDefault="00985261" w:rsidP="00985261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989440B" w14:textId="77777777" w:rsidR="00985261" w:rsidRPr="00F96673" w:rsidRDefault="00985261" w:rsidP="0098526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396C5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12041A5D" w14:textId="77777777" w:rsidR="00985261" w:rsidRPr="006151FF" w:rsidRDefault="00985261" w:rsidP="00985261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2741663" w14:textId="25D18D0E" w:rsidR="00985261" w:rsidRPr="00F22C86" w:rsidRDefault="00985261" w:rsidP="0098526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6EC5" w:rsidRPr="00646EC5">
        <w:rPr>
          <w:rFonts w:ascii="Browallia New" w:hAnsi="Browallia New" w:cs="Browallia New" w:hint="cs"/>
          <w:sz w:val="28"/>
          <w:szCs w:val="28"/>
          <w:cs/>
          <w:lang w:bidi="th-TH"/>
        </w:rPr>
        <w:t>วาว</w:t>
      </w:r>
      <w:r w:rsidR="00646EC5" w:rsidRPr="00646EC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646EC5" w:rsidRPr="00646EC5">
        <w:rPr>
          <w:rFonts w:ascii="Browallia New" w:hAnsi="Browallia New" w:cs="Browallia New" w:hint="cs"/>
          <w:sz w:val="28"/>
          <w:szCs w:val="28"/>
          <w:cs/>
          <w:lang w:bidi="th-TH"/>
        </w:rPr>
        <w:t>แฟคเต</w:t>
      </w:r>
      <w:proofErr w:type="spellEnd"/>
      <w:r w:rsidR="00646EC5" w:rsidRPr="00646EC5">
        <w:rPr>
          <w:rFonts w:ascii="Browallia New" w:hAnsi="Browallia New" w:cs="Browallia New" w:hint="cs"/>
          <w:sz w:val="28"/>
          <w:szCs w:val="28"/>
          <w:cs/>
          <w:lang w:bidi="th-TH"/>
        </w:rPr>
        <w:t>อร์</w:t>
      </w:r>
      <w:r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F22C86">
        <w:rPr>
          <w:rFonts w:ascii="Browallia New" w:hAnsi="Browallia New" w:cs="Browallia New"/>
          <w:sz w:val="28"/>
          <w:szCs w:val="28"/>
        </w:rPr>
        <w:t>31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าคม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ตรวจสอบโดยผู้สอบบัญชีอื่นที่เคยอยู่ในสำนักงานเดียวกับข้าพเจ้า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ไม่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มีเงื่อนไข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/>
          <w:sz w:val="28"/>
          <w:szCs w:val="28"/>
        </w:rPr>
        <w:t>256</w:t>
      </w:r>
      <w:r w:rsidRPr="00F27434">
        <w:rPr>
          <w:rFonts w:ascii="Browallia New" w:hAnsi="Browallia New" w:cs="Browallia New"/>
          <w:sz w:val="28"/>
          <w:szCs w:val="28"/>
          <w:lang w:val="en-US"/>
        </w:rPr>
        <w:t>4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A8B9B12" w14:textId="77777777" w:rsidR="00985261" w:rsidRPr="006151FF" w:rsidRDefault="00985261" w:rsidP="0098526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D9C2020" w14:textId="322BB0A3" w:rsidR="00985261" w:rsidRPr="00125D65" w:rsidRDefault="00985261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9A2FF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4A4A81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>
        <w:rPr>
          <w:rFonts w:ascii="Browallia New" w:hAnsi="Browallia New" w:cs="Browallia New"/>
          <w:sz w:val="28"/>
          <w:szCs w:val="28"/>
          <w:lang w:bidi="th-TH"/>
        </w:rPr>
        <w:t>30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A4A81" w:rsidRPr="004A4A8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022495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งบแสดงการเปลี่ยนแปลงส่วนของผู้ถือหุ้นรวมและเฉพาะของบริษัทและ</w:t>
      </w:r>
      <w:r w:rsidR="00F94099">
        <w:rPr>
          <w:rFonts w:ascii="Browallia New" w:hAnsi="Browallia New" w:cs="Browallia New"/>
          <w:sz w:val="28"/>
          <w:szCs w:val="28"/>
          <w:lang w:bidi="th-TH"/>
        </w:rPr>
        <w:br/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4A4A81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="009A2FF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สอบทานโดยผู้สอบบัญชีดังกล่าวข้างต้น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D12A9">
        <w:rPr>
          <w:rFonts w:ascii="Browallia New" w:hAnsi="Browallia New" w:cs="Browallia New" w:hint="cs"/>
          <w:sz w:val="28"/>
          <w:szCs w:val="28"/>
          <w:cs/>
          <w:lang w:bidi="th-TH"/>
        </w:rPr>
        <w:t>โดยใ</w:t>
      </w:r>
      <w:r w:rsidR="002F2ED4"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ห้ข้อสรุปว่าไม่พบสิ่งที่เป็นเหตุให้เชื่อว่าข้อมูลทางการเงินระหว่างกาลไม่ได้จัดท</w:t>
      </w:r>
      <w:r w:rsidR="002F2ED4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2F2ED4"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2F2ED4"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F2ED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2F2ED4"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F2ED4"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2F2ED4"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F2ED4"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</w:t>
      </w:r>
      <w:r w:rsidR="00034F23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2F2ED4"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ระหว่างกาลในสาระสำคัญ</w:t>
      </w:r>
      <w:r w:rsidR="002F2ED4"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1A2886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A28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  <w:lang w:val="en-US"/>
        </w:rPr>
        <w:t>3</w:t>
      </w:r>
    </w:p>
    <w:p w14:paraId="20F71AE0" w14:textId="2C99A279" w:rsidR="00353ECA" w:rsidRDefault="00353ECA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CFAD01B" w14:textId="77777777" w:rsidR="00004995" w:rsidRPr="00AA7B1F" w:rsidRDefault="00004995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FEB24AD" w14:textId="77777777" w:rsidR="00EE5651" w:rsidRPr="00AA7B1F" w:rsidRDefault="00EE5651" w:rsidP="00AA7B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01FE1F1" w14:textId="0D66AD99" w:rsidR="00056DC4" w:rsidRPr="00995F23" w:rsidRDefault="00056DC4" w:rsidP="00AA7B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35A6F15" w14:textId="4B04BF63" w:rsidR="00636D1A" w:rsidRPr="00050E59" w:rsidRDefault="00FC6B8F" w:rsidP="00636D1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C6B8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</w:t>
      </w:r>
      <w:r w:rsidRPr="00FC6B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C6B8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FC6B8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FC6B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C6B8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อัครมหาพาณิชย์</w:t>
      </w:r>
    </w:p>
    <w:p w14:paraId="7ED1BD32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F54111D" w14:textId="4C569C34" w:rsidR="002205B3" w:rsidRPr="008E1234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8C1E8E">
        <w:rPr>
          <w:rFonts w:ascii="Browallia New" w:hAnsi="Browallia New" w:cs="Browallia New"/>
          <w:sz w:val="28"/>
          <w:szCs w:val="28"/>
        </w:rPr>
        <w:t xml:space="preserve"> </w:t>
      </w:r>
      <w:r w:rsidR="00A40274">
        <w:rPr>
          <w:rFonts w:ascii="Browallia New" w:hAnsi="Browallia New" w:cs="Browallia New"/>
          <w:sz w:val="28"/>
          <w:szCs w:val="28"/>
        </w:rPr>
        <w:t>9919</w:t>
      </w:r>
    </w:p>
    <w:p w14:paraId="67215961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56EC1E6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 จำกัด</w:t>
      </w:r>
    </w:p>
    <w:p w14:paraId="05113800" w14:textId="77777777" w:rsidR="002205B3" w:rsidRPr="00181842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8184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63DF7F2D" w:rsidR="00D15EA5" w:rsidRPr="00164C0E" w:rsidRDefault="001A3D46" w:rsidP="00396C5E">
      <w:pPr>
        <w:spacing w:line="360" w:lineRule="auto"/>
        <w:jc w:val="thaiDistribute"/>
        <w:rPr>
          <w:rFonts w:ascii="Arial" w:hAnsi="Arial"/>
          <w:sz w:val="19"/>
          <w:szCs w:val="19"/>
          <w:lang w:val="en-US"/>
        </w:rPr>
      </w:pPr>
      <w:r w:rsidRPr="00004995">
        <w:rPr>
          <w:rFonts w:ascii="Browallia New" w:hAnsi="Browallia New" w:cs="Browallia New"/>
          <w:sz w:val="28"/>
          <w:szCs w:val="28"/>
          <w:lang w:val="en-US" w:eastAsia="en-GB" w:bidi="th-TH"/>
        </w:rPr>
        <w:t>15</w:t>
      </w:r>
      <w:r w:rsidR="004A4A81" w:rsidRPr="00004995">
        <w:rPr>
          <w:rFonts w:ascii="Browallia New" w:hAnsi="Browallia New" w:cs="Browallia New" w:hint="cs"/>
          <w:sz w:val="28"/>
          <w:szCs w:val="28"/>
          <w:cs/>
          <w:lang w:val="en-US" w:eastAsia="en-GB" w:bidi="th-TH"/>
        </w:rPr>
        <w:t xml:space="preserve"> พฤศจิกายน</w:t>
      </w:r>
      <w:r w:rsidR="00AB195D" w:rsidRPr="00004995">
        <w:rPr>
          <w:rFonts w:ascii="Browallia New" w:hAnsi="Browallia New" w:cs="Browallia New" w:hint="cs"/>
          <w:sz w:val="28"/>
          <w:szCs w:val="28"/>
          <w:cs/>
          <w:lang w:val="en-US" w:eastAsia="en-GB" w:bidi="th-TH"/>
        </w:rPr>
        <w:t xml:space="preserve"> </w:t>
      </w:r>
      <w:r w:rsidR="00AB195D" w:rsidRPr="00004995">
        <w:rPr>
          <w:rFonts w:ascii="Browallia New" w:hAnsi="Browallia New" w:cs="Browallia New"/>
          <w:sz w:val="28"/>
          <w:szCs w:val="28"/>
          <w:lang w:val="en-US" w:eastAsia="en-GB" w:bidi="th-TH"/>
        </w:rPr>
        <w:t>2564</w:t>
      </w:r>
      <w:r w:rsidR="005777DF">
        <w:rPr>
          <w:rFonts w:ascii="Browallia New" w:hAnsi="Browallia New" w:cs="Browallia New"/>
          <w:sz w:val="28"/>
          <w:szCs w:val="28"/>
          <w:lang w:val="en-US" w:eastAsia="en-GB" w:bidi="th-TH"/>
        </w:rPr>
        <w:t xml:space="preserve"> </w:t>
      </w:r>
    </w:p>
    <w:sectPr w:rsidR="00D15EA5" w:rsidRPr="00164C0E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0176F" w14:textId="77777777" w:rsidR="001C2FEB" w:rsidRDefault="001C2FEB">
      <w:r>
        <w:separator/>
      </w:r>
    </w:p>
  </w:endnote>
  <w:endnote w:type="continuationSeparator" w:id="0">
    <w:p w14:paraId="789B5E35" w14:textId="77777777" w:rsidR="001C2FEB" w:rsidRDefault="001C2FEB">
      <w:r>
        <w:continuationSeparator/>
      </w:r>
    </w:p>
  </w:endnote>
  <w:endnote w:type="continuationNotice" w:id="1">
    <w:p w14:paraId="14A6837B" w14:textId="77777777" w:rsidR="001C2FEB" w:rsidRDefault="001C2F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5F7D2" w14:textId="77777777" w:rsidR="001C2FEB" w:rsidRDefault="001C2FEB">
      <w:bookmarkStart w:id="0" w:name="_Hlk482348182"/>
      <w:bookmarkEnd w:id="0"/>
      <w:r>
        <w:separator/>
      </w:r>
    </w:p>
  </w:footnote>
  <w:footnote w:type="continuationSeparator" w:id="0">
    <w:p w14:paraId="74B3EC74" w14:textId="77777777" w:rsidR="001C2FEB" w:rsidRDefault="001C2FEB">
      <w:r>
        <w:continuationSeparator/>
      </w:r>
    </w:p>
  </w:footnote>
  <w:footnote w:type="continuationNotice" w:id="1">
    <w:p w14:paraId="7DF9F822" w14:textId="77777777" w:rsidR="001C2FEB" w:rsidRDefault="001C2F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104B2A" w:rsidRDefault="00104B2A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CBCFB13" w:rsidR="00104B2A" w:rsidRDefault="00104B2A" w:rsidP="00D96128">
    <w:pPr>
      <w:pStyle w:val="Header"/>
      <w:jc w:val="right"/>
    </w:pPr>
  </w:p>
  <w:p w14:paraId="4A9BB6FF" w14:textId="77777777" w:rsidR="00104B2A" w:rsidRPr="0079502D" w:rsidRDefault="00104B2A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104B2A" w:rsidRDefault="00104B2A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1F9C917" w:rsidR="00104B2A" w:rsidRPr="006932D7" w:rsidRDefault="00104B2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C793D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104B2A" w:rsidRDefault="00104B2A" w:rsidP="00D15EA5">
    <w:pPr>
      <w:pStyle w:val="Header"/>
    </w:pPr>
    <w:bookmarkStart w:id="1" w:name="Footer3_tbl"/>
    <w:bookmarkEnd w:id="1"/>
  </w:p>
  <w:p w14:paraId="4E76693D" w14:textId="25BDBAC4" w:rsidR="00104B2A" w:rsidRPr="008B615A" w:rsidRDefault="00104B2A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995"/>
    <w:rsid w:val="00004B8D"/>
    <w:rsid w:val="00006832"/>
    <w:rsid w:val="00010AA1"/>
    <w:rsid w:val="00013630"/>
    <w:rsid w:val="00013BE3"/>
    <w:rsid w:val="00014550"/>
    <w:rsid w:val="000162B0"/>
    <w:rsid w:val="0003023B"/>
    <w:rsid w:val="00031D17"/>
    <w:rsid w:val="00034F23"/>
    <w:rsid w:val="00044ACE"/>
    <w:rsid w:val="0004550E"/>
    <w:rsid w:val="00052614"/>
    <w:rsid w:val="00056DC4"/>
    <w:rsid w:val="00057653"/>
    <w:rsid w:val="00067A2B"/>
    <w:rsid w:val="000723F7"/>
    <w:rsid w:val="00074485"/>
    <w:rsid w:val="00075060"/>
    <w:rsid w:val="00076669"/>
    <w:rsid w:val="000820BB"/>
    <w:rsid w:val="000828F1"/>
    <w:rsid w:val="00082F59"/>
    <w:rsid w:val="00084A80"/>
    <w:rsid w:val="000875D8"/>
    <w:rsid w:val="00087DD5"/>
    <w:rsid w:val="00094333"/>
    <w:rsid w:val="00096504"/>
    <w:rsid w:val="00097FAB"/>
    <w:rsid w:val="000B65E3"/>
    <w:rsid w:val="000B7090"/>
    <w:rsid w:val="000D191B"/>
    <w:rsid w:val="000E52CE"/>
    <w:rsid w:val="000F3AAB"/>
    <w:rsid w:val="000F6E25"/>
    <w:rsid w:val="001011DF"/>
    <w:rsid w:val="00104B2A"/>
    <w:rsid w:val="001079CB"/>
    <w:rsid w:val="00110B7F"/>
    <w:rsid w:val="00112B69"/>
    <w:rsid w:val="00125D65"/>
    <w:rsid w:val="001316D3"/>
    <w:rsid w:val="00131EDA"/>
    <w:rsid w:val="00136127"/>
    <w:rsid w:val="00142353"/>
    <w:rsid w:val="00142624"/>
    <w:rsid w:val="00142760"/>
    <w:rsid w:val="00142E5B"/>
    <w:rsid w:val="001437CB"/>
    <w:rsid w:val="00146B5F"/>
    <w:rsid w:val="001508AD"/>
    <w:rsid w:val="001518A0"/>
    <w:rsid w:val="00151A12"/>
    <w:rsid w:val="00154DB5"/>
    <w:rsid w:val="0015513D"/>
    <w:rsid w:val="001554CD"/>
    <w:rsid w:val="00155A91"/>
    <w:rsid w:val="001613E2"/>
    <w:rsid w:val="0016459D"/>
    <w:rsid w:val="00164C0E"/>
    <w:rsid w:val="00167017"/>
    <w:rsid w:val="00180155"/>
    <w:rsid w:val="00181842"/>
    <w:rsid w:val="00182F9F"/>
    <w:rsid w:val="0019210D"/>
    <w:rsid w:val="001A2886"/>
    <w:rsid w:val="001A3BFB"/>
    <w:rsid w:val="001A3C20"/>
    <w:rsid w:val="001A3D46"/>
    <w:rsid w:val="001A7912"/>
    <w:rsid w:val="001B198C"/>
    <w:rsid w:val="001B7388"/>
    <w:rsid w:val="001B7BF8"/>
    <w:rsid w:val="001C2FEB"/>
    <w:rsid w:val="001D2302"/>
    <w:rsid w:val="001D7BB3"/>
    <w:rsid w:val="001E12A6"/>
    <w:rsid w:val="001E498F"/>
    <w:rsid w:val="001F18C6"/>
    <w:rsid w:val="001F1D06"/>
    <w:rsid w:val="001F227D"/>
    <w:rsid w:val="00203C53"/>
    <w:rsid w:val="00206290"/>
    <w:rsid w:val="002072BE"/>
    <w:rsid w:val="002205B3"/>
    <w:rsid w:val="00224CFC"/>
    <w:rsid w:val="0022518C"/>
    <w:rsid w:val="00231FCA"/>
    <w:rsid w:val="00233F08"/>
    <w:rsid w:val="00237A7E"/>
    <w:rsid w:val="00241F16"/>
    <w:rsid w:val="002452CA"/>
    <w:rsid w:val="00247969"/>
    <w:rsid w:val="0026182A"/>
    <w:rsid w:val="002640F7"/>
    <w:rsid w:val="00275CDF"/>
    <w:rsid w:val="00277EBE"/>
    <w:rsid w:val="00282C8C"/>
    <w:rsid w:val="002838FB"/>
    <w:rsid w:val="00285249"/>
    <w:rsid w:val="00297CE0"/>
    <w:rsid w:val="002A252E"/>
    <w:rsid w:val="002B0BF8"/>
    <w:rsid w:val="002B5A4A"/>
    <w:rsid w:val="002C5F18"/>
    <w:rsid w:val="002C623D"/>
    <w:rsid w:val="002C7242"/>
    <w:rsid w:val="002D0637"/>
    <w:rsid w:val="002D5A0F"/>
    <w:rsid w:val="002D6E25"/>
    <w:rsid w:val="002E02F4"/>
    <w:rsid w:val="002E7F1E"/>
    <w:rsid w:val="002F2DEB"/>
    <w:rsid w:val="002F2ED4"/>
    <w:rsid w:val="002F3903"/>
    <w:rsid w:val="002F4A52"/>
    <w:rsid w:val="002F7D90"/>
    <w:rsid w:val="0030026A"/>
    <w:rsid w:val="00305173"/>
    <w:rsid w:val="003163BA"/>
    <w:rsid w:val="00321A76"/>
    <w:rsid w:val="00322F65"/>
    <w:rsid w:val="003304A5"/>
    <w:rsid w:val="00335E5B"/>
    <w:rsid w:val="003370D6"/>
    <w:rsid w:val="003426FF"/>
    <w:rsid w:val="0034438D"/>
    <w:rsid w:val="00351827"/>
    <w:rsid w:val="00353ECA"/>
    <w:rsid w:val="00354F5D"/>
    <w:rsid w:val="00363BA3"/>
    <w:rsid w:val="00365ECE"/>
    <w:rsid w:val="003744DA"/>
    <w:rsid w:val="00384904"/>
    <w:rsid w:val="00385C74"/>
    <w:rsid w:val="00394531"/>
    <w:rsid w:val="00396C5E"/>
    <w:rsid w:val="003A2DBC"/>
    <w:rsid w:val="003A46D5"/>
    <w:rsid w:val="003B1F4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5211"/>
    <w:rsid w:val="003F0D50"/>
    <w:rsid w:val="003F1162"/>
    <w:rsid w:val="004000A6"/>
    <w:rsid w:val="004010D3"/>
    <w:rsid w:val="00416281"/>
    <w:rsid w:val="00417B3B"/>
    <w:rsid w:val="00422353"/>
    <w:rsid w:val="00426915"/>
    <w:rsid w:val="00433F63"/>
    <w:rsid w:val="00435788"/>
    <w:rsid w:val="004359E6"/>
    <w:rsid w:val="0043794C"/>
    <w:rsid w:val="00443700"/>
    <w:rsid w:val="00443A68"/>
    <w:rsid w:val="00443CE3"/>
    <w:rsid w:val="00452E7B"/>
    <w:rsid w:val="004546FA"/>
    <w:rsid w:val="00456EA9"/>
    <w:rsid w:val="0045745B"/>
    <w:rsid w:val="00462BCB"/>
    <w:rsid w:val="00481FE7"/>
    <w:rsid w:val="0048532C"/>
    <w:rsid w:val="00487E39"/>
    <w:rsid w:val="0049103F"/>
    <w:rsid w:val="004A0DFE"/>
    <w:rsid w:val="004A3C62"/>
    <w:rsid w:val="004A49A9"/>
    <w:rsid w:val="004A4A81"/>
    <w:rsid w:val="004A7446"/>
    <w:rsid w:val="004B5E6E"/>
    <w:rsid w:val="004C0971"/>
    <w:rsid w:val="004C0C25"/>
    <w:rsid w:val="004C2111"/>
    <w:rsid w:val="004C732E"/>
    <w:rsid w:val="004D20AE"/>
    <w:rsid w:val="004D20D8"/>
    <w:rsid w:val="004D3578"/>
    <w:rsid w:val="004D6145"/>
    <w:rsid w:val="004E3B33"/>
    <w:rsid w:val="004F1A16"/>
    <w:rsid w:val="004F207F"/>
    <w:rsid w:val="004F5D91"/>
    <w:rsid w:val="0050628E"/>
    <w:rsid w:val="005070FA"/>
    <w:rsid w:val="00511C48"/>
    <w:rsid w:val="0052186A"/>
    <w:rsid w:val="00521F60"/>
    <w:rsid w:val="00527B24"/>
    <w:rsid w:val="005321DA"/>
    <w:rsid w:val="00536ED6"/>
    <w:rsid w:val="00541384"/>
    <w:rsid w:val="00547541"/>
    <w:rsid w:val="00551365"/>
    <w:rsid w:val="0055504C"/>
    <w:rsid w:val="005627FF"/>
    <w:rsid w:val="005777DF"/>
    <w:rsid w:val="00577D61"/>
    <w:rsid w:val="005822AC"/>
    <w:rsid w:val="0058402D"/>
    <w:rsid w:val="005914BB"/>
    <w:rsid w:val="00591F0D"/>
    <w:rsid w:val="00594C6C"/>
    <w:rsid w:val="005A29D0"/>
    <w:rsid w:val="005B405A"/>
    <w:rsid w:val="005C2CCB"/>
    <w:rsid w:val="005C6479"/>
    <w:rsid w:val="005C69FD"/>
    <w:rsid w:val="005D1C59"/>
    <w:rsid w:val="005D6B1C"/>
    <w:rsid w:val="005D7025"/>
    <w:rsid w:val="005E2D67"/>
    <w:rsid w:val="005E5578"/>
    <w:rsid w:val="005F4D62"/>
    <w:rsid w:val="00610ED7"/>
    <w:rsid w:val="0061408B"/>
    <w:rsid w:val="006151FF"/>
    <w:rsid w:val="00620CE3"/>
    <w:rsid w:val="00621086"/>
    <w:rsid w:val="006223C8"/>
    <w:rsid w:val="00634D49"/>
    <w:rsid w:val="006360BB"/>
    <w:rsid w:val="006365A1"/>
    <w:rsid w:val="006368BB"/>
    <w:rsid w:val="00636AA2"/>
    <w:rsid w:val="00636D1A"/>
    <w:rsid w:val="006431FB"/>
    <w:rsid w:val="00646EC5"/>
    <w:rsid w:val="00647ECF"/>
    <w:rsid w:val="00653B85"/>
    <w:rsid w:val="00666764"/>
    <w:rsid w:val="0066694B"/>
    <w:rsid w:val="00667DB6"/>
    <w:rsid w:val="006771E8"/>
    <w:rsid w:val="00677C01"/>
    <w:rsid w:val="00683934"/>
    <w:rsid w:val="00683CC7"/>
    <w:rsid w:val="00687320"/>
    <w:rsid w:val="00692CA5"/>
    <w:rsid w:val="006932D7"/>
    <w:rsid w:val="00696C42"/>
    <w:rsid w:val="006A3B2F"/>
    <w:rsid w:val="006B06A2"/>
    <w:rsid w:val="006B467A"/>
    <w:rsid w:val="006B7460"/>
    <w:rsid w:val="006C130E"/>
    <w:rsid w:val="006C3D37"/>
    <w:rsid w:val="006C620B"/>
    <w:rsid w:val="006C6376"/>
    <w:rsid w:val="006D6DB3"/>
    <w:rsid w:val="006D6FF5"/>
    <w:rsid w:val="006D7744"/>
    <w:rsid w:val="006E608D"/>
    <w:rsid w:val="006F028D"/>
    <w:rsid w:val="006F1B19"/>
    <w:rsid w:val="006F29ED"/>
    <w:rsid w:val="006F4387"/>
    <w:rsid w:val="006F4F77"/>
    <w:rsid w:val="006F53EE"/>
    <w:rsid w:val="006F5EFF"/>
    <w:rsid w:val="0070147C"/>
    <w:rsid w:val="007064E7"/>
    <w:rsid w:val="00714FD6"/>
    <w:rsid w:val="00716141"/>
    <w:rsid w:val="007265F7"/>
    <w:rsid w:val="00731894"/>
    <w:rsid w:val="00745745"/>
    <w:rsid w:val="00745766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962EB"/>
    <w:rsid w:val="007A05E8"/>
    <w:rsid w:val="007A0755"/>
    <w:rsid w:val="007A31D9"/>
    <w:rsid w:val="007A74F9"/>
    <w:rsid w:val="007C6354"/>
    <w:rsid w:val="007D41A1"/>
    <w:rsid w:val="007E700B"/>
    <w:rsid w:val="008033D0"/>
    <w:rsid w:val="00803FB6"/>
    <w:rsid w:val="008059EF"/>
    <w:rsid w:val="00806118"/>
    <w:rsid w:val="00812658"/>
    <w:rsid w:val="008128F7"/>
    <w:rsid w:val="00812938"/>
    <w:rsid w:val="0081706A"/>
    <w:rsid w:val="00827B71"/>
    <w:rsid w:val="00830DAC"/>
    <w:rsid w:val="0083134C"/>
    <w:rsid w:val="00832F51"/>
    <w:rsid w:val="0083414F"/>
    <w:rsid w:val="00836C27"/>
    <w:rsid w:val="00837B54"/>
    <w:rsid w:val="00843100"/>
    <w:rsid w:val="00844AB0"/>
    <w:rsid w:val="00847054"/>
    <w:rsid w:val="00850F25"/>
    <w:rsid w:val="008534AA"/>
    <w:rsid w:val="008541C2"/>
    <w:rsid w:val="00867818"/>
    <w:rsid w:val="008719C2"/>
    <w:rsid w:val="00874A81"/>
    <w:rsid w:val="00884701"/>
    <w:rsid w:val="00884FF7"/>
    <w:rsid w:val="00894ACE"/>
    <w:rsid w:val="008A769F"/>
    <w:rsid w:val="008B19D9"/>
    <w:rsid w:val="008B1FD3"/>
    <w:rsid w:val="008B204B"/>
    <w:rsid w:val="008B3479"/>
    <w:rsid w:val="008B615A"/>
    <w:rsid w:val="008C04A1"/>
    <w:rsid w:val="008C49AE"/>
    <w:rsid w:val="008C59F7"/>
    <w:rsid w:val="008C6999"/>
    <w:rsid w:val="008C6D50"/>
    <w:rsid w:val="008D5917"/>
    <w:rsid w:val="008E1234"/>
    <w:rsid w:val="008E3A20"/>
    <w:rsid w:val="008E7687"/>
    <w:rsid w:val="008F0E3C"/>
    <w:rsid w:val="008F11FA"/>
    <w:rsid w:val="008F33AE"/>
    <w:rsid w:val="008F3AF7"/>
    <w:rsid w:val="008F4ACA"/>
    <w:rsid w:val="008F76AE"/>
    <w:rsid w:val="00912F98"/>
    <w:rsid w:val="00917FBB"/>
    <w:rsid w:val="009219CA"/>
    <w:rsid w:val="009223D3"/>
    <w:rsid w:val="00931D7A"/>
    <w:rsid w:val="00935D8D"/>
    <w:rsid w:val="00942FE8"/>
    <w:rsid w:val="00957E70"/>
    <w:rsid w:val="00962EF0"/>
    <w:rsid w:val="00970DAB"/>
    <w:rsid w:val="00972CB7"/>
    <w:rsid w:val="0097321D"/>
    <w:rsid w:val="00973827"/>
    <w:rsid w:val="0098336A"/>
    <w:rsid w:val="00983568"/>
    <w:rsid w:val="00985261"/>
    <w:rsid w:val="009866BB"/>
    <w:rsid w:val="009919C7"/>
    <w:rsid w:val="00992531"/>
    <w:rsid w:val="0099520E"/>
    <w:rsid w:val="00995CD5"/>
    <w:rsid w:val="00995F23"/>
    <w:rsid w:val="009A0F18"/>
    <w:rsid w:val="009A1787"/>
    <w:rsid w:val="009A2FFC"/>
    <w:rsid w:val="009A334D"/>
    <w:rsid w:val="009A4F5A"/>
    <w:rsid w:val="009A58A2"/>
    <w:rsid w:val="009A73BE"/>
    <w:rsid w:val="009B1F44"/>
    <w:rsid w:val="009B4573"/>
    <w:rsid w:val="009C002A"/>
    <w:rsid w:val="009D12A9"/>
    <w:rsid w:val="009D61F2"/>
    <w:rsid w:val="009E1A46"/>
    <w:rsid w:val="009E278C"/>
    <w:rsid w:val="009E7534"/>
    <w:rsid w:val="009F6EDC"/>
    <w:rsid w:val="009F7C09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1BD"/>
    <w:rsid w:val="00A362F9"/>
    <w:rsid w:val="00A369F5"/>
    <w:rsid w:val="00A36F79"/>
    <w:rsid w:val="00A40274"/>
    <w:rsid w:val="00A41D3C"/>
    <w:rsid w:val="00A43EE6"/>
    <w:rsid w:val="00A4585A"/>
    <w:rsid w:val="00A53EC2"/>
    <w:rsid w:val="00A57F33"/>
    <w:rsid w:val="00A60F49"/>
    <w:rsid w:val="00A61E15"/>
    <w:rsid w:val="00A66F91"/>
    <w:rsid w:val="00A70229"/>
    <w:rsid w:val="00A70D37"/>
    <w:rsid w:val="00A76EC5"/>
    <w:rsid w:val="00A918D1"/>
    <w:rsid w:val="00A93A9A"/>
    <w:rsid w:val="00AA07E2"/>
    <w:rsid w:val="00AA219C"/>
    <w:rsid w:val="00AA5C16"/>
    <w:rsid w:val="00AA6D5F"/>
    <w:rsid w:val="00AA7B1F"/>
    <w:rsid w:val="00AB02E9"/>
    <w:rsid w:val="00AB195D"/>
    <w:rsid w:val="00AB453C"/>
    <w:rsid w:val="00AC31D4"/>
    <w:rsid w:val="00AC6098"/>
    <w:rsid w:val="00AD3B26"/>
    <w:rsid w:val="00AE2BF6"/>
    <w:rsid w:val="00AE3370"/>
    <w:rsid w:val="00AE64CA"/>
    <w:rsid w:val="00AE6EE5"/>
    <w:rsid w:val="00AF0D9A"/>
    <w:rsid w:val="00AF7092"/>
    <w:rsid w:val="00AF75EA"/>
    <w:rsid w:val="00B1324D"/>
    <w:rsid w:val="00B14415"/>
    <w:rsid w:val="00B157E2"/>
    <w:rsid w:val="00B15D91"/>
    <w:rsid w:val="00B24A45"/>
    <w:rsid w:val="00B25B92"/>
    <w:rsid w:val="00B26948"/>
    <w:rsid w:val="00B33D33"/>
    <w:rsid w:val="00B34D51"/>
    <w:rsid w:val="00B35658"/>
    <w:rsid w:val="00B36A0E"/>
    <w:rsid w:val="00B36BA1"/>
    <w:rsid w:val="00B37512"/>
    <w:rsid w:val="00B40D67"/>
    <w:rsid w:val="00B43C45"/>
    <w:rsid w:val="00B54DF4"/>
    <w:rsid w:val="00B55EE8"/>
    <w:rsid w:val="00B56E6C"/>
    <w:rsid w:val="00B63D0E"/>
    <w:rsid w:val="00B80706"/>
    <w:rsid w:val="00B81231"/>
    <w:rsid w:val="00B83039"/>
    <w:rsid w:val="00BA4DEA"/>
    <w:rsid w:val="00BA5B00"/>
    <w:rsid w:val="00BB1A07"/>
    <w:rsid w:val="00BB6DAD"/>
    <w:rsid w:val="00BB7346"/>
    <w:rsid w:val="00BB7D99"/>
    <w:rsid w:val="00BC1555"/>
    <w:rsid w:val="00BC2EBE"/>
    <w:rsid w:val="00BC60A9"/>
    <w:rsid w:val="00BC7778"/>
    <w:rsid w:val="00BC79D0"/>
    <w:rsid w:val="00BD1B7B"/>
    <w:rsid w:val="00BE0C8A"/>
    <w:rsid w:val="00BE334D"/>
    <w:rsid w:val="00BE4988"/>
    <w:rsid w:val="00BE4AE9"/>
    <w:rsid w:val="00BF1C24"/>
    <w:rsid w:val="00BF5E73"/>
    <w:rsid w:val="00C06939"/>
    <w:rsid w:val="00C104B4"/>
    <w:rsid w:val="00C173BF"/>
    <w:rsid w:val="00C2004A"/>
    <w:rsid w:val="00C21E3B"/>
    <w:rsid w:val="00C35B1A"/>
    <w:rsid w:val="00C41022"/>
    <w:rsid w:val="00C41C7D"/>
    <w:rsid w:val="00C500FD"/>
    <w:rsid w:val="00C502E7"/>
    <w:rsid w:val="00C619FF"/>
    <w:rsid w:val="00C61AA5"/>
    <w:rsid w:val="00C63023"/>
    <w:rsid w:val="00C63743"/>
    <w:rsid w:val="00C648EC"/>
    <w:rsid w:val="00C76C6C"/>
    <w:rsid w:val="00C80EC5"/>
    <w:rsid w:val="00C81691"/>
    <w:rsid w:val="00C83A2B"/>
    <w:rsid w:val="00C85669"/>
    <w:rsid w:val="00C86BB9"/>
    <w:rsid w:val="00C8772C"/>
    <w:rsid w:val="00C943F8"/>
    <w:rsid w:val="00C945E8"/>
    <w:rsid w:val="00C9535B"/>
    <w:rsid w:val="00CA0685"/>
    <w:rsid w:val="00CA43FD"/>
    <w:rsid w:val="00CA53F3"/>
    <w:rsid w:val="00CB18EB"/>
    <w:rsid w:val="00CB335B"/>
    <w:rsid w:val="00CB441E"/>
    <w:rsid w:val="00CC4151"/>
    <w:rsid w:val="00CC72E9"/>
    <w:rsid w:val="00CD25C2"/>
    <w:rsid w:val="00CD4D4E"/>
    <w:rsid w:val="00CE1F16"/>
    <w:rsid w:val="00CE24E5"/>
    <w:rsid w:val="00CE41DB"/>
    <w:rsid w:val="00CE4D96"/>
    <w:rsid w:val="00CE6E13"/>
    <w:rsid w:val="00CF1EA0"/>
    <w:rsid w:val="00D0124F"/>
    <w:rsid w:val="00D05868"/>
    <w:rsid w:val="00D078C4"/>
    <w:rsid w:val="00D15EA5"/>
    <w:rsid w:val="00D16700"/>
    <w:rsid w:val="00D2100B"/>
    <w:rsid w:val="00D24220"/>
    <w:rsid w:val="00D24858"/>
    <w:rsid w:val="00D27C71"/>
    <w:rsid w:val="00D3089E"/>
    <w:rsid w:val="00D31D7A"/>
    <w:rsid w:val="00D33E60"/>
    <w:rsid w:val="00D37084"/>
    <w:rsid w:val="00D460E7"/>
    <w:rsid w:val="00D46A6B"/>
    <w:rsid w:val="00D54F1A"/>
    <w:rsid w:val="00D559C5"/>
    <w:rsid w:val="00D574C0"/>
    <w:rsid w:val="00D63ABC"/>
    <w:rsid w:val="00D643B7"/>
    <w:rsid w:val="00D65332"/>
    <w:rsid w:val="00D675F1"/>
    <w:rsid w:val="00D73B96"/>
    <w:rsid w:val="00D7495A"/>
    <w:rsid w:val="00D80807"/>
    <w:rsid w:val="00D81510"/>
    <w:rsid w:val="00D86917"/>
    <w:rsid w:val="00D92F9A"/>
    <w:rsid w:val="00D9427D"/>
    <w:rsid w:val="00D96128"/>
    <w:rsid w:val="00D9710C"/>
    <w:rsid w:val="00DA36EE"/>
    <w:rsid w:val="00DA452E"/>
    <w:rsid w:val="00DA5128"/>
    <w:rsid w:val="00DB308D"/>
    <w:rsid w:val="00DB5F40"/>
    <w:rsid w:val="00DC23C3"/>
    <w:rsid w:val="00DC6366"/>
    <w:rsid w:val="00DC793D"/>
    <w:rsid w:val="00DD1E47"/>
    <w:rsid w:val="00DD61A9"/>
    <w:rsid w:val="00DD6EF1"/>
    <w:rsid w:val="00DE4958"/>
    <w:rsid w:val="00E02033"/>
    <w:rsid w:val="00E04361"/>
    <w:rsid w:val="00E064FD"/>
    <w:rsid w:val="00E1053A"/>
    <w:rsid w:val="00E13654"/>
    <w:rsid w:val="00E1516A"/>
    <w:rsid w:val="00E16418"/>
    <w:rsid w:val="00E26AF3"/>
    <w:rsid w:val="00E276E0"/>
    <w:rsid w:val="00E314EA"/>
    <w:rsid w:val="00E33FDA"/>
    <w:rsid w:val="00E406D5"/>
    <w:rsid w:val="00E456E7"/>
    <w:rsid w:val="00E55CA2"/>
    <w:rsid w:val="00E56701"/>
    <w:rsid w:val="00E62754"/>
    <w:rsid w:val="00E64D2D"/>
    <w:rsid w:val="00E65AF1"/>
    <w:rsid w:val="00E72629"/>
    <w:rsid w:val="00E86B53"/>
    <w:rsid w:val="00E9110B"/>
    <w:rsid w:val="00E97FD7"/>
    <w:rsid w:val="00EA2B6F"/>
    <w:rsid w:val="00EA74C2"/>
    <w:rsid w:val="00EB3478"/>
    <w:rsid w:val="00EB4B39"/>
    <w:rsid w:val="00EB6FE3"/>
    <w:rsid w:val="00EB7DB7"/>
    <w:rsid w:val="00EE0F65"/>
    <w:rsid w:val="00EE213B"/>
    <w:rsid w:val="00EE3946"/>
    <w:rsid w:val="00EE44DA"/>
    <w:rsid w:val="00EE5651"/>
    <w:rsid w:val="00EE59BD"/>
    <w:rsid w:val="00EF190C"/>
    <w:rsid w:val="00F01358"/>
    <w:rsid w:val="00F024E1"/>
    <w:rsid w:val="00F13E13"/>
    <w:rsid w:val="00F16B9C"/>
    <w:rsid w:val="00F22C86"/>
    <w:rsid w:val="00F246A1"/>
    <w:rsid w:val="00F25AE9"/>
    <w:rsid w:val="00F35D11"/>
    <w:rsid w:val="00F37917"/>
    <w:rsid w:val="00F37BA5"/>
    <w:rsid w:val="00F5513E"/>
    <w:rsid w:val="00F5785E"/>
    <w:rsid w:val="00F60638"/>
    <w:rsid w:val="00F63F3F"/>
    <w:rsid w:val="00F66FA5"/>
    <w:rsid w:val="00F71678"/>
    <w:rsid w:val="00F730E3"/>
    <w:rsid w:val="00F755E9"/>
    <w:rsid w:val="00F84EB0"/>
    <w:rsid w:val="00F909CD"/>
    <w:rsid w:val="00F94099"/>
    <w:rsid w:val="00F96673"/>
    <w:rsid w:val="00F97393"/>
    <w:rsid w:val="00F974D1"/>
    <w:rsid w:val="00FA121E"/>
    <w:rsid w:val="00FA16E0"/>
    <w:rsid w:val="00FA2447"/>
    <w:rsid w:val="00FA67F6"/>
    <w:rsid w:val="00FB4B35"/>
    <w:rsid w:val="00FC4397"/>
    <w:rsid w:val="00FC499D"/>
    <w:rsid w:val="00FC4EF9"/>
    <w:rsid w:val="00FC6B8F"/>
    <w:rsid w:val="00FD05AD"/>
    <w:rsid w:val="00FD0666"/>
    <w:rsid w:val="00FD647A"/>
    <w:rsid w:val="00FD7295"/>
    <w:rsid w:val="00FE0B98"/>
    <w:rsid w:val="00FE2187"/>
    <w:rsid w:val="00FE320C"/>
    <w:rsid w:val="00FF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clear" w:pos="454"/>
        <w:tab w:val="num" w:pos="567"/>
      </w:tabs>
      <w:ind w:left="567" w:hanging="283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363BDF44854B99982F5678D7FD21" ma:contentTypeVersion="6" ma:contentTypeDescription="Create a new document." ma:contentTypeScope="" ma:versionID="c9c9c83e8a62446406530ed2a3022379">
  <xsd:schema xmlns:xsd="http://www.w3.org/2001/XMLSchema" xmlns:xs="http://www.w3.org/2001/XMLSchema" xmlns:p="http://schemas.microsoft.com/office/2006/metadata/properties" xmlns:ns2="651aa081-e3c8-4e65-afce-e0ba68f9d1c1" xmlns:ns3="54dc7a47-9ff3-464f-9668-fed98406efc7" targetNamespace="http://schemas.microsoft.com/office/2006/metadata/properties" ma:root="true" ma:fieldsID="daec186fbbf5c7b340906318214151d8" ns2:_="" ns3:_="">
    <xsd:import namespace="651aa081-e3c8-4e65-afce-e0ba68f9d1c1"/>
    <xsd:import namespace="54dc7a47-9ff3-464f-9668-fed98406ef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aa081-e3c8-4e65-afce-e0ba68f9d1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c7a47-9ff3-464f-9668-fed98406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1aa081-e3c8-4e65-afce-e0ba68f9d1c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91F21BB-4103-4E56-9CC2-80A851734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aa081-e3c8-4e65-afce-e0ba68f9d1c1"/>
    <ds:schemaRef ds:uri="54dc7a47-9ff3-464f-9668-fed98406e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E7516D-01E5-46A7-B5E0-7EBA720FD3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651aa081-e3c8-4e65-afce-e0ba68f9d1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421</TotalTime>
  <Pages>2</Pages>
  <Words>511</Words>
  <Characters>1995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205</cp:revision>
  <cp:lastPrinted>2021-08-13T06:58:00Z</cp:lastPrinted>
  <dcterms:created xsi:type="dcterms:W3CDTF">2018-08-07T16:16:00Z</dcterms:created>
  <dcterms:modified xsi:type="dcterms:W3CDTF">2021-11-12T11:17:00Z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0x010100DA49363BDF44854B99982F5678D7FD21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