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55BE07" w14:textId="77777777" w:rsidR="00B44E1E" w:rsidRDefault="00B44E1E" w:rsidP="00AF2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Title"/>
    </w:p>
    <w:p w14:paraId="5567F97E" w14:textId="77777777" w:rsidR="001D618C" w:rsidRPr="00985A84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0DB46A5" w14:textId="77777777" w:rsidR="001D74FF" w:rsidRPr="00985A84" w:rsidRDefault="001D74FF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731E2A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FD23CF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F7AF248" w14:textId="607C93A0" w:rsidR="00336C7B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6385B99" w14:textId="5B1EBF1E" w:rsidR="00141107" w:rsidRDefault="00141107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596C720" w14:textId="4461FFAD" w:rsidR="00141107" w:rsidRDefault="00141107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E9A5CA5" w14:textId="77777777" w:rsidR="00141107" w:rsidRPr="00985A84" w:rsidRDefault="00141107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AAD805C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  <w:cs/>
        </w:rPr>
      </w:pPr>
    </w:p>
    <w:p w14:paraId="7D2218D8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02004FE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76C34C1" w14:textId="77777777" w:rsidR="001B16E3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D309798" w14:textId="77777777" w:rsidR="00B44E1E" w:rsidRPr="00985A84" w:rsidRDefault="00B44E1E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C348700" w14:textId="6B0DB843" w:rsidR="001D618C" w:rsidRPr="00C52C41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tart"/>
      <w:bookmarkEnd w:id="1"/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161472">
        <w:rPr>
          <w:rFonts w:ascii="Angsana New" w:hAnsi="Angsana New" w:hint="cs"/>
          <w:b/>
          <w:bCs/>
          <w:sz w:val="52"/>
          <w:szCs w:val="52"/>
          <w:cs/>
        </w:rPr>
        <w:t xml:space="preserve">โทเร </w:t>
      </w:r>
      <w:bookmarkStart w:id="2" w:name="SubTitle"/>
      <w:r w:rsidR="00161472">
        <w:rPr>
          <w:rFonts w:ascii="Angsana New" w:hAnsi="Angsana New" w:hint="cs"/>
          <w:b/>
          <w:bCs/>
          <w:sz w:val="52"/>
          <w:szCs w:val="52"/>
          <w:cs/>
        </w:rPr>
        <w:t>เท็กซ์ไทล์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="00161472">
        <w:rPr>
          <w:rFonts w:ascii="Angsana New" w:hAnsi="Angsana New" w:hint="cs"/>
          <w:b/>
          <w:bCs/>
          <w:sz w:val="52"/>
          <w:szCs w:val="52"/>
          <w:cs/>
        </w:rPr>
        <w:t>ประเทศ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ไทย</w:t>
      </w:r>
      <w:r w:rsidRPr="00C52C41">
        <w:rPr>
          <w:rFonts w:ascii="Angsana New" w:hAnsi="Angsana New"/>
          <w:b/>
          <w:bCs/>
          <w:sz w:val="52"/>
          <w:szCs w:val="52"/>
        </w:rPr>
        <w:t xml:space="preserve">) 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มหาชน</w:t>
      </w:r>
      <w:bookmarkEnd w:id="0"/>
      <w:r w:rsidR="00D361B7" w:rsidRPr="00C52C41">
        <w:rPr>
          <w:rFonts w:ascii="Angsana New" w:hAnsi="Angsana New"/>
          <w:b/>
          <w:bCs/>
          <w:sz w:val="52"/>
          <w:szCs w:val="52"/>
        </w:rPr>
        <w:t>)</w:t>
      </w:r>
    </w:p>
    <w:p w14:paraId="762BCA3D" w14:textId="77777777" w:rsidR="001B16E3" w:rsidRPr="007C719A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20"/>
          <w:szCs w:val="20"/>
        </w:rPr>
      </w:pPr>
    </w:p>
    <w:bookmarkEnd w:id="2"/>
    <w:p w14:paraId="41179695" w14:textId="277B12E9" w:rsidR="00F06935" w:rsidRPr="008F7775" w:rsidRDefault="00F06935" w:rsidP="00F069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4368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</w:t>
      </w:r>
      <w:r w:rsidR="00CE35B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ย่อ</w:t>
      </w:r>
    </w:p>
    <w:p w14:paraId="40F89C29" w14:textId="2E733D36" w:rsidR="00F06935" w:rsidRPr="008F7775" w:rsidRDefault="00F06935" w:rsidP="00F966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bookmarkStart w:id="3" w:name="_Hlk31272950"/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A551E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="009246D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9C0A7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หก</w:t>
      </w:r>
      <w:r w:rsidR="00B64DF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สุดวันที่ </w:t>
      </w:r>
      <w:r w:rsidR="007A5679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9C0A7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7A567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21653C" w:rsidRPr="0021653C">
        <w:rPr>
          <w:rFonts w:ascii="Angsana New" w:hAnsi="Angsana New" w:cs="Angsana New" w:hint="cs"/>
          <w:b w:val="0"/>
          <w:bCs w:val="0"/>
          <w:sz w:val="32"/>
          <w:szCs w:val="32"/>
        </w:rPr>
        <w:t>2564</w:t>
      </w:r>
    </w:p>
    <w:bookmarkEnd w:id="3"/>
    <w:p w14:paraId="1C8B960E" w14:textId="51A143E1" w:rsidR="00F06935" w:rsidRDefault="00F06935" w:rsidP="00F069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91427DA" w14:textId="72BF4F43" w:rsidR="0063779C" w:rsidRDefault="0063779C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FD2D0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CF7F94E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592F2F4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17F29D8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6752DF1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87054AA" w14:textId="77777777" w:rsidR="00F06935" w:rsidRPr="00CC146F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F06935" w:rsidRPr="00CC146F" w:rsidSect="00C87E31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0E601F9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42E6A438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2536CE70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429A6D36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395C983E" w14:textId="77777777" w:rsidR="00517203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3A95F022" w14:textId="77777777" w:rsidR="00D71535" w:rsidRDefault="00D71535" w:rsidP="00517203">
      <w:pPr>
        <w:rPr>
          <w:rFonts w:asciiTheme="majorBidi" w:hAnsiTheme="majorBidi" w:cstheme="majorBidi"/>
          <w:sz w:val="30"/>
          <w:szCs w:val="30"/>
        </w:rPr>
      </w:pPr>
    </w:p>
    <w:p w14:paraId="252A0BCA" w14:textId="77777777" w:rsidR="00D71535" w:rsidRDefault="00D71535" w:rsidP="00517203">
      <w:pPr>
        <w:rPr>
          <w:rFonts w:asciiTheme="majorBidi" w:hAnsiTheme="majorBidi" w:cstheme="majorBidi"/>
          <w:sz w:val="30"/>
          <w:szCs w:val="30"/>
        </w:rPr>
      </w:pPr>
    </w:p>
    <w:p w14:paraId="4A78E50A" w14:textId="77777777" w:rsidR="00D71535" w:rsidRPr="0063779C" w:rsidRDefault="00D71535" w:rsidP="00517203">
      <w:pPr>
        <w:rPr>
          <w:rFonts w:asciiTheme="majorBidi" w:hAnsiTheme="majorBidi" w:cstheme="majorBidi"/>
          <w:sz w:val="30"/>
          <w:szCs w:val="30"/>
          <w:cs/>
        </w:rPr>
      </w:pPr>
    </w:p>
    <w:p w14:paraId="0A9CBF9F" w14:textId="77777777" w:rsidR="00517203" w:rsidRPr="00C52C41" w:rsidRDefault="00517203" w:rsidP="00517203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  <w:r w:rsidRPr="00C52C41">
        <w:rPr>
          <w:rFonts w:ascii="Angsana New" w:hAnsi="Angsana New" w:cs="Angsana New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C52C41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3A6FFD32" w14:textId="77777777" w:rsidR="00517203" w:rsidRPr="00376381" w:rsidRDefault="00517203" w:rsidP="00517203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4A1ECE64" w14:textId="77777777" w:rsidR="00161472" w:rsidRPr="00C52C41" w:rsidRDefault="00161472" w:rsidP="00161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C52C41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bookmarkStart w:id="4" w:name="_Hlk23272106"/>
      <w:r w:rsidRPr="00680C95">
        <w:rPr>
          <w:rFonts w:ascii="Angsana New" w:hAnsi="Angsana New"/>
          <w:b/>
          <w:bCs/>
          <w:sz w:val="30"/>
          <w:szCs w:val="30"/>
          <w:cs/>
        </w:rPr>
        <w:t>โทเร เท็กซ์ไทล์ (ประเทศไทย) จำกัด (มหาชน)</w:t>
      </w:r>
      <w:bookmarkEnd w:id="4"/>
    </w:p>
    <w:p w14:paraId="47BC261B" w14:textId="77777777" w:rsidR="00517203" w:rsidRPr="00174EB6" w:rsidRDefault="00517203" w:rsidP="00517203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</w:p>
    <w:p w14:paraId="7B115680" w14:textId="52D10EC8" w:rsidR="009C30BE" w:rsidRPr="009C30BE" w:rsidRDefault="009C30BE" w:rsidP="007D5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C30BE">
        <w:rPr>
          <w:rFonts w:ascii="Angsana New" w:hAnsi="Angsana New" w:hint="cs"/>
          <w:sz w:val="30"/>
          <w:szCs w:val="30"/>
          <w:cs/>
          <w:lang w:val="th-TH"/>
        </w:rPr>
        <w:t>ข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 </w:t>
      </w:r>
      <w:r w:rsidR="00054A30">
        <w:rPr>
          <w:rFonts w:ascii="Angsana New" w:hAnsi="Angsana New"/>
          <w:sz w:val="30"/>
          <w:szCs w:val="30"/>
          <w:cs/>
          <w:lang w:val="th-TH"/>
        </w:rPr>
        <w:br/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="00033210">
        <w:rPr>
          <w:rFonts w:ascii="Angsana New" w:hAnsi="Angsana New"/>
          <w:sz w:val="30"/>
          <w:szCs w:val="30"/>
        </w:rPr>
        <w:t xml:space="preserve">30 </w:t>
      </w:r>
      <w:r w:rsidR="00A551EB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</w:t>
      </w:r>
      <w:r w:rsidR="001C1F2F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งบกำไร</w:t>
      </w:r>
      <w:r w:rsidR="00054A30">
        <w:rPr>
          <w:rFonts w:ascii="Angsana New" w:hAnsi="Angsana New" w:hint="cs"/>
          <w:sz w:val="30"/>
          <w:szCs w:val="30"/>
          <w:cs/>
          <w:lang w:val="th-TH"/>
        </w:rPr>
        <w:t>ข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าดทุนที่แสดงเงินลงทุนตามวิธีส่วนได้เสียและงบกำไรขาดทุนเฉพาะกิจการ </w:t>
      </w:r>
      <w:r w:rsidR="00054A30">
        <w:rPr>
          <w:rFonts w:ascii="Angsana New" w:hAnsi="Angsana New"/>
          <w:sz w:val="30"/>
          <w:szCs w:val="30"/>
          <w:cs/>
          <w:lang w:val="th-TH"/>
        </w:rPr>
        <w:br/>
      </w:r>
      <w:r>
        <w:rPr>
          <w:rFonts w:ascii="Angsana New" w:hAnsi="Angsana New" w:hint="cs"/>
          <w:sz w:val="30"/>
          <w:szCs w:val="30"/>
          <w:cs/>
          <w:lang w:val="th-TH"/>
        </w:rPr>
        <w:t>งบ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>กำไรขาดทุนเบ็ดเสร็จที่แสดงเงินลงทุนตามวิธีส่วนได้เสียและงบกำไรขาดทุนเบ็ดเสร็จ</w:t>
      </w:r>
      <w:r w:rsidR="00EA4F9D">
        <w:rPr>
          <w:rFonts w:ascii="Angsana New" w:hAnsi="Angsana New" w:hint="cs"/>
          <w:sz w:val="30"/>
          <w:szCs w:val="30"/>
          <w:cs/>
          <w:lang w:val="th-TH"/>
        </w:rPr>
        <w:t>เฉพาะกิจการ</w:t>
      </w:r>
      <w:r w:rsidR="00F66447">
        <w:rPr>
          <w:rFonts w:ascii="Angsana New" w:hAnsi="Angsana New" w:hint="cs"/>
          <w:sz w:val="30"/>
          <w:szCs w:val="30"/>
          <w:cs/>
          <w:lang w:val="th-TH"/>
        </w:rPr>
        <w:t>สำหรับ</w:t>
      </w:r>
      <w:r w:rsidR="005F1E31">
        <w:rPr>
          <w:rFonts w:ascii="Angsana New" w:hAnsi="Angsana New"/>
          <w:sz w:val="30"/>
          <w:szCs w:val="30"/>
          <w:cs/>
          <w:lang w:val="th-TH"/>
        </w:rPr>
        <w:br/>
      </w:r>
      <w:r w:rsidR="00F66447">
        <w:rPr>
          <w:rFonts w:ascii="Angsana New" w:hAnsi="Angsana New" w:hint="cs"/>
          <w:sz w:val="30"/>
          <w:szCs w:val="30"/>
          <w:cs/>
          <w:lang w:val="th-TH"/>
        </w:rPr>
        <w:t xml:space="preserve">งวดสามเดือนและหกเดือนสิ้นสุดวันที่ </w:t>
      </w:r>
      <w:r w:rsidR="00F66447" w:rsidRPr="0021653C">
        <w:rPr>
          <w:rFonts w:ascii="Angsana New" w:hAnsi="Angsana New" w:hint="cs"/>
          <w:sz w:val="30"/>
          <w:szCs w:val="30"/>
        </w:rPr>
        <w:t>30</w:t>
      </w:r>
      <w:r w:rsidR="00F66447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F66447" w:rsidRPr="0021653C">
        <w:rPr>
          <w:rFonts w:ascii="Angsana New" w:hAnsi="Angsana New" w:hint="cs"/>
          <w:sz w:val="30"/>
          <w:szCs w:val="30"/>
        </w:rPr>
        <w:t>2564</w:t>
      </w:r>
      <w:r w:rsidR="00F66447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>งบแสดงการเปลี่ยนแปลงส่วนของผู้ถือหุ้นที่แสดงเงินลงทุน</w:t>
      </w:r>
      <w:r w:rsidR="00EA4F9D">
        <w:rPr>
          <w:rFonts w:ascii="Angsana New" w:hAnsi="Angsana New" w:hint="cs"/>
          <w:sz w:val="30"/>
          <w:szCs w:val="30"/>
          <w:cs/>
          <w:lang w:val="th-TH"/>
        </w:rPr>
        <w:t>ตามวิธีส่วนได้เสียและงบแสดงการเปลี่ยนแปลงส่วนของผู้ถือหุ้นเฉพาะกิจการ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>และงบกระแสเงินสด</w:t>
      </w:r>
      <w:r w:rsidR="00EA4F9D">
        <w:rPr>
          <w:rFonts w:ascii="Angsana New" w:hAnsi="Angsana New" w:hint="cs"/>
          <w:sz w:val="30"/>
          <w:szCs w:val="30"/>
          <w:cs/>
          <w:lang w:val="th-TH"/>
        </w:rPr>
        <w:t>ที่แสดงเงินลงทุนตาม</w:t>
      </w:r>
      <w:r w:rsidR="005F1E31">
        <w:rPr>
          <w:rFonts w:ascii="Angsana New" w:hAnsi="Angsana New"/>
          <w:sz w:val="30"/>
          <w:szCs w:val="30"/>
          <w:cs/>
          <w:lang w:val="th-TH"/>
        </w:rPr>
        <w:br/>
      </w:r>
      <w:r w:rsidR="00EA4F9D">
        <w:rPr>
          <w:rFonts w:ascii="Angsana New" w:hAnsi="Angsana New" w:hint="cs"/>
          <w:sz w:val="30"/>
          <w:szCs w:val="30"/>
          <w:cs/>
          <w:lang w:val="th-TH"/>
        </w:rPr>
        <w:t>วิธีส่วนได้เสียและงบกระแสเงินส</w:t>
      </w:r>
      <w:r w:rsidR="002C21E9">
        <w:rPr>
          <w:rFonts w:ascii="Angsana New" w:hAnsi="Angsana New" w:hint="cs"/>
          <w:sz w:val="30"/>
          <w:szCs w:val="30"/>
          <w:cs/>
          <w:lang w:val="th-TH"/>
        </w:rPr>
        <w:t>ดเฉพาะกิจการ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>สำหรับงวด</w:t>
      </w:r>
      <w:r w:rsidR="00762E85">
        <w:rPr>
          <w:rFonts w:ascii="Angsana New" w:hAnsi="Angsana New" w:hint="cs"/>
          <w:sz w:val="30"/>
          <w:szCs w:val="30"/>
          <w:cs/>
          <w:lang w:val="th-TH"/>
        </w:rPr>
        <w:t>หกเดือน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 xml:space="preserve">สิ้นสุดวันที่ </w:t>
      </w:r>
      <w:r w:rsidR="0021653C" w:rsidRPr="0021653C">
        <w:rPr>
          <w:rFonts w:ascii="Angsana New" w:hAnsi="Angsana New" w:hint="cs"/>
          <w:sz w:val="30"/>
          <w:szCs w:val="30"/>
        </w:rPr>
        <w:t>30</w:t>
      </w:r>
      <w:r w:rsidR="003C5F04">
        <w:rPr>
          <w:rFonts w:ascii="Angsana New" w:hAnsi="Angsana New" w:hint="cs"/>
          <w:sz w:val="30"/>
          <w:szCs w:val="30"/>
          <w:cs/>
        </w:rPr>
        <w:t xml:space="preserve"> </w:t>
      </w:r>
      <w:r w:rsidR="00A551EB">
        <w:rPr>
          <w:rFonts w:ascii="Angsana New" w:hAnsi="Angsana New" w:hint="cs"/>
          <w:sz w:val="30"/>
          <w:szCs w:val="30"/>
          <w:cs/>
        </w:rPr>
        <w:t>กันยายน</w:t>
      </w:r>
      <w:r w:rsidR="003C5F04">
        <w:rPr>
          <w:rFonts w:ascii="Angsana New" w:hAnsi="Angsana New" w:hint="cs"/>
          <w:sz w:val="30"/>
          <w:szCs w:val="30"/>
          <w:cs/>
        </w:rPr>
        <w:t xml:space="preserve"> </w:t>
      </w:r>
      <w:r w:rsidR="0021653C" w:rsidRPr="0021653C">
        <w:rPr>
          <w:rFonts w:ascii="Angsana New" w:hAnsi="Angsana New" w:hint="cs"/>
          <w:sz w:val="30"/>
          <w:szCs w:val="30"/>
        </w:rPr>
        <w:t>2564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 xml:space="preserve"> และหมายเหตุประกอบงบการเงินแบบย่อ (“ข้อมูลทางการเงินระหว่างกาล”) ของ</w:t>
      </w:r>
      <w:r w:rsidR="007D58FE" w:rsidRPr="007D58FE">
        <w:rPr>
          <w:rFonts w:ascii="Angsana New" w:hAnsi="Angsana New"/>
          <w:sz w:val="30"/>
          <w:szCs w:val="30"/>
          <w:cs/>
          <w:lang w:val="th-TH"/>
        </w:rPr>
        <w:t>บริษัท โทเร เท็กซ์ไทล์ (ประเทศไทย) จำกัด (มหาชน)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D58FE" w:rsidRPr="007D58FE">
        <w:rPr>
          <w:rFonts w:ascii="Angsana New" w:hAnsi="Angsana New"/>
          <w:sz w:val="30"/>
          <w:szCs w:val="30"/>
          <w:cs/>
          <w:lang w:val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5F1E31">
        <w:rPr>
          <w:rFonts w:ascii="Angsana New" w:hAnsi="Angsana New"/>
          <w:sz w:val="30"/>
          <w:szCs w:val="30"/>
          <w:cs/>
          <w:lang w:val="th-TH"/>
        </w:rPr>
        <w:br/>
      </w:r>
      <w:r w:rsidR="007D58FE" w:rsidRPr="007D58FE">
        <w:rPr>
          <w:rFonts w:ascii="Angsana New" w:hAnsi="Angsana New"/>
          <w:sz w:val="30"/>
          <w:szCs w:val="30"/>
          <w:cs/>
          <w:lang w:val="th-TH"/>
        </w:rPr>
        <w:t xml:space="preserve">การบัญชีฉบับที่ </w:t>
      </w:r>
      <w:r w:rsidR="00A42740" w:rsidRPr="00A42740">
        <w:rPr>
          <w:rFonts w:ascii="Angsana New" w:hAnsi="Angsana New"/>
          <w:sz w:val="30"/>
          <w:szCs w:val="30"/>
        </w:rPr>
        <w:t>34</w:t>
      </w:r>
      <w:r w:rsidR="007D58FE" w:rsidRPr="007D58FE">
        <w:rPr>
          <w:rFonts w:ascii="Angsana New" w:hAnsi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C777317" w14:textId="77777777" w:rsidR="007D58FE" w:rsidRPr="007D58FE" w:rsidRDefault="007D58FE" w:rsidP="0051720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</w:rPr>
      </w:pPr>
    </w:p>
    <w:p w14:paraId="430F8E97" w14:textId="25BBB0B9" w:rsidR="00517203" w:rsidRPr="00327D84" w:rsidRDefault="00517203" w:rsidP="0051720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  <w:lang w:val="en-US"/>
        </w:rPr>
      </w:pPr>
      <w:r w:rsidRPr="00327D84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46DDFFB0" w14:textId="77777777" w:rsidR="00517203" w:rsidRPr="00327D84" w:rsidRDefault="00517203" w:rsidP="0048763B">
      <w:pPr>
        <w:pStyle w:val="a"/>
        <w:tabs>
          <w:tab w:val="clear" w:pos="1080"/>
        </w:tabs>
        <w:spacing w:line="200" w:lineRule="exact"/>
        <w:ind w:right="-43"/>
        <w:jc w:val="both"/>
        <w:rPr>
          <w:rFonts w:ascii="Angsana New" w:hAnsi="Angsana New" w:cs="Angsana New"/>
          <w:lang w:val="en-US"/>
        </w:rPr>
      </w:pPr>
    </w:p>
    <w:p w14:paraId="301CE6F5" w14:textId="066EBE64" w:rsidR="00161472" w:rsidRPr="00522609" w:rsidRDefault="00161472" w:rsidP="0016147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</w:rPr>
      </w:pPr>
      <w:r w:rsidRPr="00327D84">
        <w:rPr>
          <w:rFonts w:ascii="Angsana New" w:hAnsi="Angsana New" w:cs="Angsana New"/>
          <w:spacing w:val="-4"/>
          <w:cs/>
        </w:rPr>
        <w:t xml:space="preserve">ข้าพเจ้าได้ปฏิบัติงานสอบทานตามมาตรฐานงานสอบทานรหัส </w:t>
      </w:r>
      <w:r w:rsidR="00A42740" w:rsidRPr="00A42740">
        <w:rPr>
          <w:rFonts w:ascii="Angsana New" w:hAnsi="Angsana New" w:cs="Angsana New" w:hint="cs"/>
          <w:spacing w:val="-4"/>
          <w:lang w:val="en-US"/>
        </w:rPr>
        <w:t>2410</w:t>
      </w:r>
      <w:r w:rsidRPr="00327D84">
        <w:rPr>
          <w:rFonts w:ascii="Angsana New" w:hAnsi="Angsana New" w:cs="Angsana New"/>
          <w:spacing w:val="-4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F55A47">
        <w:rPr>
          <w:rFonts w:ascii="Angsana New" w:hAnsi="Angsana New" w:cs="Angsana New"/>
          <w:spacing w:val="-4"/>
          <w:cs/>
        </w:rPr>
        <w:br/>
      </w:r>
      <w:r w:rsidRPr="00327D84">
        <w:rPr>
          <w:rFonts w:ascii="Angsana New" w:hAnsi="Angsana New" w:cs="Angsana New"/>
          <w:spacing w:val="-4"/>
          <w:cs/>
        </w:rPr>
        <w:t>การตรวจสอบ ดังนั้น</w:t>
      </w:r>
      <w:r w:rsidR="002A5940">
        <w:rPr>
          <w:rFonts w:ascii="Angsana New" w:hAnsi="Angsana New" w:cs="Angsana New" w:hint="cs"/>
          <w:spacing w:val="-4"/>
          <w:cs/>
        </w:rPr>
        <w:t xml:space="preserve"> </w:t>
      </w:r>
      <w:r w:rsidRPr="00327D84">
        <w:rPr>
          <w:rFonts w:ascii="Angsana New" w:hAnsi="Angsana New" w:cs="Angsana New"/>
          <w:spacing w:val="-4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6437F35C" w14:textId="77777777" w:rsidR="00400C2B" w:rsidRDefault="00400C2B" w:rsidP="00BA2F2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3817B8E" w14:textId="77777777" w:rsidR="00564074" w:rsidRDefault="00564074" w:rsidP="00BA2F2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B3E9A01" w14:textId="517FEBAF" w:rsidR="00564074" w:rsidRDefault="00564074" w:rsidP="00BA2F2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  <w:sectPr w:rsidR="00564074" w:rsidSect="00A2797E">
          <w:footerReference w:type="default" r:id="rId11"/>
          <w:pgSz w:w="11909" w:h="16834" w:code="9"/>
          <w:pgMar w:top="691" w:right="1152" w:bottom="576" w:left="1152" w:header="720" w:footer="530" w:gutter="0"/>
          <w:cols w:space="720"/>
          <w:docGrid w:linePitch="245"/>
        </w:sectPr>
      </w:pPr>
    </w:p>
    <w:p w14:paraId="57D006EF" w14:textId="77777777" w:rsidR="009B4267" w:rsidRPr="00641726" w:rsidRDefault="009B4267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21F0962D" w14:textId="77777777" w:rsidR="00656C68" w:rsidRPr="00641726" w:rsidRDefault="00656C68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4BB94E3C" w14:textId="12813377"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</w:rPr>
      </w:pPr>
      <w:r w:rsidRPr="000D7E98">
        <w:rPr>
          <w:rFonts w:ascii="Angsana New" w:hAnsi="Angsana New" w:cs="Angsana New"/>
          <w:i/>
          <w:iCs/>
          <w:cs/>
        </w:rPr>
        <w:t>ข้อสรุป</w:t>
      </w:r>
    </w:p>
    <w:p w14:paraId="01A00E5D" w14:textId="77777777" w:rsidR="00AE155F" w:rsidRPr="00AE155F" w:rsidRDefault="00AE155F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cs/>
          <w:lang w:val="en-US"/>
        </w:rPr>
      </w:pPr>
    </w:p>
    <w:p w14:paraId="1106E1D3" w14:textId="3814E507" w:rsidR="00161472" w:rsidRPr="00AE155F" w:rsidRDefault="00161472" w:rsidP="0016147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0D7E98">
        <w:rPr>
          <w:rFonts w:ascii="Angsana New" w:hAnsi="Angsana New" w:cs="Angsana New"/>
          <w:cs/>
        </w:rPr>
        <w:t>ข้าพเจ้าไม่พบสิ่งที่เป็นเหตุให้เชื่อว่า</w:t>
      </w:r>
      <w:r w:rsidRPr="00AE155F">
        <w:rPr>
          <w:rFonts w:ascii="Angsana New" w:hAnsi="Angsana New" w:cs="Angsana New"/>
        </w:rPr>
        <w:t xml:space="preserve"> </w:t>
      </w:r>
      <w:r w:rsidRPr="000D7E98">
        <w:rPr>
          <w:rFonts w:ascii="Angsana New" w:hAnsi="Angsana New" w:cs="Angsana New"/>
          <w:cs/>
        </w:rPr>
        <w:t>ข้อมูลทางการเงินระหว่างกาลดังกล่าวไม่ได้จัดทำขึ้นตามมาตร</w:t>
      </w:r>
      <w:r>
        <w:rPr>
          <w:rFonts w:ascii="Angsana New" w:hAnsi="Angsana New" w:cs="Angsana New"/>
          <w:cs/>
        </w:rPr>
        <w:t xml:space="preserve">ฐานการบัญชีฉบับที่ </w:t>
      </w:r>
      <w:r w:rsidR="00A42740" w:rsidRPr="00A42740">
        <w:rPr>
          <w:rFonts w:ascii="Angsana New" w:hAnsi="Angsana New" w:cs="Angsana New"/>
          <w:lang w:val="en-US"/>
        </w:rPr>
        <w:t>34</w:t>
      </w:r>
      <w:r>
        <w:rPr>
          <w:rFonts w:ascii="Angsana New" w:hAnsi="Angsana New" w:cs="Angsana New"/>
          <w:cs/>
        </w:rPr>
        <w:t xml:space="preserve"> เรื่อง การรายงานทาง</w:t>
      </w:r>
      <w:r w:rsidRPr="000D7E98">
        <w:rPr>
          <w:rFonts w:ascii="Angsana New" w:hAnsi="Angsana New" w:cs="Angsana New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0F3E4883" w14:textId="77777777" w:rsidR="007764DB" w:rsidRPr="00B11560" w:rsidRDefault="007764DB" w:rsidP="007764DB">
      <w:pPr>
        <w:jc w:val="thaiDistribute"/>
        <w:rPr>
          <w:rFonts w:ascii="Angsana New" w:eastAsia="Calibri" w:hAnsi="Angsana New"/>
          <w:sz w:val="24"/>
          <w:szCs w:val="24"/>
          <w:cs/>
        </w:rPr>
      </w:pPr>
    </w:p>
    <w:p w14:paraId="63709411" w14:textId="77777777" w:rsidR="007764DB" w:rsidRDefault="007764DB" w:rsidP="007764DB">
      <w:pPr>
        <w:jc w:val="thaiDistribute"/>
        <w:rPr>
          <w:rFonts w:ascii="Angsana New" w:hAnsi="Angsana New"/>
          <w:sz w:val="24"/>
          <w:szCs w:val="24"/>
        </w:rPr>
      </w:pPr>
    </w:p>
    <w:p w14:paraId="70ED3F24" w14:textId="77777777" w:rsidR="007764DB" w:rsidRPr="00F94458" w:rsidRDefault="007764DB" w:rsidP="007764DB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589C48A7" w14:textId="77777777" w:rsidR="007764DB" w:rsidRPr="00F94458" w:rsidRDefault="007764DB" w:rsidP="007764DB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</w:p>
    <w:p w14:paraId="06985A9D" w14:textId="4BCBC42F" w:rsidR="00921FDF" w:rsidRPr="00C52C41" w:rsidRDefault="00C64BA9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(นา</w:t>
      </w:r>
      <w:r>
        <w:rPr>
          <w:rFonts w:ascii="Angsana New" w:hAnsi="Angsana New" w:cs="Angsana New" w:hint="cs"/>
          <w:cs/>
        </w:rPr>
        <w:t>งมัญชุภา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 สิงห์สุขสวัสดิ์</w:t>
      </w:r>
      <w:r w:rsidR="00921FDF" w:rsidRPr="00C52C41">
        <w:rPr>
          <w:rFonts w:ascii="Angsana New" w:hAnsi="Angsana New" w:cs="Angsana New"/>
          <w:cs/>
        </w:rPr>
        <w:t>)</w:t>
      </w:r>
    </w:p>
    <w:p w14:paraId="1DD8EC70" w14:textId="77777777" w:rsidR="00921FDF" w:rsidRPr="00C52C4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ผู้สอบบัญชีรับอนุญาต</w:t>
      </w:r>
    </w:p>
    <w:p w14:paraId="25F34F65" w14:textId="78F32F74" w:rsidR="00594B7C" w:rsidRPr="00C64BA9" w:rsidRDefault="00C64BA9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 xml:space="preserve">เลขทะเบียน </w:t>
      </w:r>
      <w:r w:rsidR="00A42740" w:rsidRPr="00A42740">
        <w:rPr>
          <w:rFonts w:ascii="Angsana New" w:hAnsi="Angsana New" w:cs="Angsana New"/>
          <w:lang w:val="en-US"/>
        </w:rPr>
        <w:t>6112</w:t>
      </w:r>
    </w:p>
    <w:p w14:paraId="02398CD8" w14:textId="77777777" w:rsidR="00921FDF" w:rsidRPr="008A5FD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74DCE1F4" w14:textId="77777777" w:rsidR="00921FDF" w:rsidRPr="00C52C4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0882F275" w14:textId="01D8FC98" w:rsidR="00D017C0" w:rsidRDefault="00685E11" w:rsidP="00685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กรุงเทพมหาน</w:t>
      </w:r>
      <w:r>
        <w:rPr>
          <w:rFonts w:ascii="Angsana New" w:hAnsi="Angsana New" w:hint="cs"/>
          <w:sz w:val="30"/>
          <w:szCs w:val="30"/>
          <w:cs/>
        </w:rPr>
        <w:t xml:space="preserve">คร </w:t>
      </w:r>
    </w:p>
    <w:p w14:paraId="48F25592" w14:textId="51D51A60" w:rsidR="00161472" w:rsidRDefault="0021653C" w:rsidP="00161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1653C">
        <w:rPr>
          <w:rFonts w:ascii="Angsana New" w:hAnsi="Angsana New" w:hint="cs"/>
          <w:sz w:val="30"/>
          <w:szCs w:val="30"/>
        </w:rPr>
        <w:t>1</w:t>
      </w:r>
      <w:r w:rsidR="00762E85">
        <w:rPr>
          <w:rFonts w:ascii="Angsana New" w:hAnsi="Angsana New"/>
          <w:sz w:val="30"/>
          <w:szCs w:val="30"/>
        </w:rPr>
        <w:t>0</w:t>
      </w:r>
      <w:r w:rsidR="003C5F04">
        <w:rPr>
          <w:rFonts w:ascii="Angsana New" w:hAnsi="Angsana New" w:hint="cs"/>
          <w:sz w:val="30"/>
          <w:szCs w:val="30"/>
          <w:cs/>
        </w:rPr>
        <w:t xml:space="preserve"> </w:t>
      </w:r>
      <w:r w:rsidR="00762E85">
        <w:rPr>
          <w:rFonts w:ascii="Angsana New" w:hAnsi="Angsana New" w:hint="cs"/>
          <w:sz w:val="30"/>
          <w:szCs w:val="30"/>
          <w:cs/>
        </w:rPr>
        <w:t>พฤศจิกายน</w:t>
      </w:r>
      <w:r w:rsidR="003C5F04">
        <w:rPr>
          <w:rFonts w:ascii="Angsana New" w:hAnsi="Angsana New" w:hint="cs"/>
          <w:sz w:val="30"/>
          <w:szCs w:val="30"/>
          <w:cs/>
        </w:rPr>
        <w:t xml:space="preserve"> </w:t>
      </w:r>
      <w:r w:rsidRPr="0021653C">
        <w:rPr>
          <w:rFonts w:ascii="Angsana New" w:hAnsi="Angsana New" w:hint="cs"/>
          <w:sz w:val="30"/>
          <w:szCs w:val="30"/>
        </w:rPr>
        <w:t>2564</w:t>
      </w:r>
    </w:p>
    <w:sectPr w:rsidR="00161472" w:rsidSect="00564074">
      <w:headerReference w:type="default" r:id="rId12"/>
      <w:footerReference w:type="default" r:id="rId13"/>
      <w:pgSz w:w="11909" w:h="16834" w:code="9"/>
      <w:pgMar w:top="691" w:right="1152" w:bottom="576" w:left="1152" w:header="720" w:footer="53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A9D96B" w14:textId="77777777" w:rsidR="002A4719" w:rsidRDefault="002A4719">
      <w:r>
        <w:separator/>
      </w:r>
    </w:p>
  </w:endnote>
  <w:endnote w:type="continuationSeparator" w:id="0">
    <w:p w14:paraId="78A376BD" w14:textId="77777777" w:rsidR="002A4719" w:rsidRDefault="002A4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DF50124E-8C88-4FB2-8C03-F166E08A1215}"/>
    <w:embedBold r:id="rId2" w:fontKey="{CCB66431-3E0B-4E23-94EE-441CC5BD681D}"/>
    <w:embedItalic r:id="rId3" w:fontKey="{22FE2287-890A-4C0B-A60E-27643CE2C70E}"/>
    <w:embedBoldItalic r:id="rId4" w:fontKey="{D9C65F10-ECD8-46AD-B6F6-6AA2BADD2F22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D6917" w14:textId="46FF5E39" w:rsidR="009246DA" w:rsidRDefault="009246DA" w:rsidP="00C15F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A42740">
      <w:rPr>
        <w:rStyle w:val="PageNumber"/>
        <w:noProof/>
      </w:rPr>
      <w:t>8</w:t>
    </w:r>
    <w:r>
      <w:rPr>
        <w:rStyle w:val="PageNumber"/>
      </w:rPr>
      <w:fldChar w:fldCharType="end"/>
    </w:r>
  </w:p>
  <w:p w14:paraId="35957385" w14:textId="77777777" w:rsidR="009246DA" w:rsidRDefault="009246DA" w:rsidP="00AD5F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129BF" w14:textId="77777777" w:rsidR="009246DA" w:rsidRPr="00804CAF" w:rsidRDefault="009246DA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2CFB37DD" w14:textId="77777777" w:rsidR="009246DA" w:rsidRPr="001B16E3" w:rsidRDefault="009246DA" w:rsidP="00804CA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28ED67" w14:textId="40FDE64E" w:rsidR="009246DA" w:rsidRPr="00564074" w:rsidRDefault="009246DA" w:rsidP="0056407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48321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1FE7E7" w14:textId="611B032C" w:rsidR="009246DA" w:rsidRDefault="009246DA">
        <w:pPr>
          <w:pStyle w:val="Footer"/>
          <w:jc w:val="center"/>
        </w:pPr>
        <w:r w:rsidRPr="001D181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181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D1815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A42740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1D181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BCAAF9" w14:textId="77777777" w:rsidR="002A4719" w:rsidRDefault="002A4719">
      <w:r>
        <w:separator/>
      </w:r>
    </w:p>
  </w:footnote>
  <w:footnote w:type="continuationSeparator" w:id="0">
    <w:p w14:paraId="28AA59E4" w14:textId="77777777" w:rsidR="002A4719" w:rsidRDefault="002A4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49B008" w14:textId="77777777" w:rsidR="009246DA" w:rsidRPr="001B16E3" w:rsidRDefault="009246DA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87A62E" w14:textId="2C44A064" w:rsidR="009246DA" w:rsidRDefault="009246DA" w:rsidP="005640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1B7A5AA8"/>
    <w:lvl w:ilvl="0" w:tplc="54B87F0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DA1F71"/>
    <w:multiLevelType w:val="hybridMultilevel"/>
    <w:tmpl w:val="C234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9F56FD8"/>
    <w:multiLevelType w:val="hybridMultilevel"/>
    <w:tmpl w:val="EC2AADBA"/>
    <w:lvl w:ilvl="0" w:tplc="C6A2D07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28C14CA"/>
    <w:multiLevelType w:val="hybridMultilevel"/>
    <w:tmpl w:val="70D8996A"/>
    <w:lvl w:ilvl="0" w:tplc="0A107A6E">
      <w:numFmt w:val="bullet"/>
      <w:lvlText w:val="-"/>
      <w:lvlJc w:val="left"/>
      <w:pPr>
        <w:ind w:left="11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39B2CF8A"/>
    <w:lvl w:ilvl="0" w:tplc="1A06A34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92FAF6D2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5B66C18A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1C6BB9E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19AAD1C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D728B7F2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36B29F28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30221276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7E4BC70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6FD697D"/>
    <w:multiLevelType w:val="hybridMultilevel"/>
    <w:tmpl w:val="044C4A70"/>
    <w:lvl w:ilvl="0" w:tplc="7F4272E0">
      <w:start w:val="10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5A7249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F2965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13EFF7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1E492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24FC3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B8C39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1C994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8A8D5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61100F2E"/>
    <w:lvl w:ilvl="0" w:tplc="3D82136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CB782FB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CDC47D0E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2B293A0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D64050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E20CA39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B8CA4B8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3341B66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7E26E7DA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21F615A"/>
    <w:multiLevelType w:val="multilevel"/>
    <w:tmpl w:val="C3B222B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49811426"/>
    <w:multiLevelType w:val="hybridMultilevel"/>
    <w:tmpl w:val="14B0E79E"/>
    <w:lvl w:ilvl="0" w:tplc="7678371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EFA674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2E9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05D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27A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9EE4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F22A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469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3A6B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302FE9"/>
    <w:multiLevelType w:val="hybridMultilevel"/>
    <w:tmpl w:val="A9047D16"/>
    <w:lvl w:ilvl="0" w:tplc="5646158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2A42474"/>
    <w:multiLevelType w:val="hybridMultilevel"/>
    <w:tmpl w:val="7CD0D19C"/>
    <w:lvl w:ilvl="0" w:tplc="0E1C8C8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31D086D2" w:tentative="1">
      <w:start w:val="1"/>
      <w:numFmt w:val="lowerLetter"/>
      <w:lvlText w:val="%2."/>
      <w:lvlJc w:val="left"/>
      <w:pPr>
        <w:ind w:left="1620" w:hanging="360"/>
      </w:pPr>
    </w:lvl>
    <w:lvl w:ilvl="2" w:tplc="B48E4174" w:tentative="1">
      <w:start w:val="1"/>
      <w:numFmt w:val="lowerRoman"/>
      <w:lvlText w:val="%3."/>
      <w:lvlJc w:val="right"/>
      <w:pPr>
        <w:ind w:left="2340" w:hanging="180"/>
      </w:pPr>
    </w:lvl>
    <w:lvl w:ilvl="3" w:tplc="80247580" w:tentative="1">
      <w:start w:val="1"/>
      <w:numFmt w:val="decimal"/>
      <w:lvlText w:val="%4."/>
      <w:lvlJc w:val="left"/>
      <w:pPr>
        <w:ind w:left="3060" w:hanging="360"/>
      </w:pPr>
    </w:lvl>
    <w:lvl w:ilvl="4" w:tplc="12C8E7E8" w:tentative="1">
      <w:start w:val="1"/>
      <w:numFmt w:val="lowerLetter"/>
      <w:lvlText w:val="%5."/>
      <w:lvlJc w:val="left"/>
      <w:pPr>
        <w:ind w:left="3780" w:hanging="360"/>
      </w:pPr>
    </w:lvl>
    <w:lvl w:ilvl="5" w:tplc="31D055EC" w:tentative="1">
      <w:start w:val="1"/>
      <w:numFmt w:val="lowerRoman"/>
      <w:lvlText w:val="%6."/>
      <w:lvlJc w:val="right"/>
      <w:pPr>
        <w:ind w:left="4500" w:hanging="180"/>
      </w:pPr>
    </w:lvl>
    <w:lvl w:ilvl="6" w:tplc="BD2E2C10" w:tentative="1">
      <w:start w:val="1"/>
      <w:numFmt w:val="decimal"/>
      <w:lvlText w:val="%7."/>
      <w:lvlJc w:val="left"/>
      <w:pPr>
        <w:ind w:left="5220" w:hanging="360"/>
      </w:pPr>
    </w:lvl>
    <w:lvl w:ilvl="7" w:tplc="CBC6EEDE" w:tentative="1">
      <w:start w:val="1"/>
      <w:numFmt w:val="lowerLetter"/>
      <w:lvlText w:val="%8."/>
      <w:lvlJc w:val="left"/>
      <w:pPr>
        <w:ind w:left="5940" w:hanging="360"/>
      </w:pPr>
    </w:lvl>
    <w:lvl w:ilvl="8" w:tplc="69F428BA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03A530B"/>
    <w:multiLevelType w:val="singleLevel"/>
    <w:tmpl w:val="0886478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D360B17"/>
    <w:multiLevelType w:val="hybridMultilevel"/>
    <w:tmpl w:val="394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F10B03"/>
    <w:multiLevelType w:val="hybridMultilevel"/>
    <w:tmpl w:val="B3344FB8"/>
    <w:lvl w:ilvl="0" w:tplc="B68CA5CA">
      <w:numFmt w:val="bullet"/>
      <w:lvlText w:val="-"/>
      <w:lvlJc w:val="left"/>
      <w:pPr>
        <w:ind w:left="822" w:hanging="93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0" w15:restartNumberingAfterBreak="0">
    <w:nsid w:val="6EA62FCB"/>
    <w:multiLevelType w:val="hybridMultilevel"/>
    <w:tmpl w:val="601CAC3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1" w15:restartNumberingAfterBreak="0">
    <w:nsid w:val="703735D8"/>
    <w:multiLevelType w:val="hybridMultilevel"/>
    <w:tmpl w:val="339A0FB0"/>
    <w:lvl w:ilvl="0" w:tplc="CFF21F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696246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AA87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54C3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494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E46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243C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CC87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A6E9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5"/>
  </w:num>
  <w:num w:numId="14">
    <w:abstractNumId w:val="20"/>
  </w:num>
  <w:num w:numId="15">
    <w:abstractNumId w:val="23"/>
  </w:num>
  <w:num w:numId="16">
    <w:abstractNumId w:val="28"/>
  </w:num>
  <w:num w:numId="17">
    <w:abstractNumId w:val="10"/>
  </w:num>
  <w:num w:numId="18">
    <w:abstractNumId w:val="31"/>
  </w:num>
  <w:num w:numId="19">
    <w:abstractNumId w:val="26"/>
  </w:num>
  <w:num w:numId="20">
    <w:abstractNumId w:val="36"/>
  </w:num>
  <w:num w:numId="21">
    <w:abstractNumId w:val="42"/>
  </w:num>
  <w:num w:numId="22">
    <w:abstractNumId w:val="11"/>
  </w:num>
  <w:num w:numId="23">
    <w:abstractNumId w:val="32"/>
  </w:num>
  <w:num w:numId="24">
    <w:abstractNumId w:val="37"/>
  </w:num>
  <w:num w:numId="25">
    <w:abstractNumId w:val="41"/>
  </w:num>
  <w:num w:numId="26">
    <w:abstractNumId w:val="13"/>
  </w:num>
  <w:num w:numId="27">
    <w:abstractNumId w:val="25"/>
  </w:num>
  <w:num w:numId="28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9"/>
  </w:num>
  <w:num w:numId="31">
    <w:abstractNumId w:val="27"/>
  </w:num>
  <w:num w:numId="32">
    <w:abstractNumId w:val="12"/>
  </w:num>
  <w:num w:numId="33">
    <w:abstractNumId w:val="33"/>
  </w:num>
  <w:num w:numId="34">
    <w:abstractNumId w:val="38"/>
  </w:num>
  <w:num w:numId="35">
    <w:abstractNumId w:val="40"/>
  </w:num>
  <w:num w:numId="36">
    <w:abstractNumId w:val="14"/>
  </w:num>
  <w:num w:numId="37">
    <w:abstractNumId w:val="30"/>
  </w:num>
  <w:num w:numId="38">
    <w:abstractNumId w:val="39"/>
  </w:num>
  <w:num w:numId="39">
    <w:abstractNumId w:val="16"/>
  </w:num>
  <w:num w:numId="40">
    <w:abstractNumId w:val="34"/>
  </w:num>
  <w:num w:numId="41">
    <w:abstractNumId w:val="15"/>
  </w:num>
  <w:num w:numId="42">
    <w:abstractNumId w:val="29"/>
  </w:num>
  <w:num w:numId="43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TrueTypeFonts/>
  <w:saveSubset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020C"/>
    <w:rsid w:val="0000137C"/>
    <w:rsid w:val="0000156B"/>
    <w:rsid w:val="0000224D"/>
    <w:rsid w:val="000023F9"/>
    <w:rsid w:val="00002612"/>
    <w:rsid w:val="00002980"/>
    <w:rsid w:val="00002E48"/>
    <w:rsid w:val="00002EFE"/>
    <w:rsid w:val="00003021"/>
    <w:rsid w:val="0000346A"/>
    <w:rsid w:val="00003D5A"/>
    <w:rsid w:val="00003E91"/>
    <w:rsid w:val="00004EEF"/>
    <w:rsid w:val="000050C8"/>
    <w:rsid w:val="00006184"/>
    <w:rsid w:val="000064CE"/>
    <w:rsid w:val="00006519"/>
    <w:rsid w:val="00006617"/>
    <w:rsid w:val="00006B91"/>
    <w:rsid w:val="000072D0"/>
    <w:rsid w:val="00010093"/>
    <w:rsid w:val="00010F84"/>
    <w:rsid w:val="0001155C"/>
    <w:rsid w:val="00011ACB"/>
    <w:rsid w:val="00011E81"/>
    <w:rsid w:val="00012026"/>
    <w:rsid w:val="00012AC1"/>
    <w:rsid w:val="00013BF6"/>
    <w:rsid w:val="00014EF7"/>
    <w:rsid w:val="00014FE5"/>
    <w:rsid w:val="00015011"/>
    <w:rsid w:val="00015226"/>
    <w:rsid w:val="0001536B"/>
    <w:rsid w:val="00015552"/>
    <w:rsid w:val="000158D3"/>
    <w:rsid w:val="00015C3B"/>
    <w:rsid w:val="00016884"/>
    <w:rsid w:val="000169BD"/>
    <w:rsid w:val="00016CBC"/>
    <w:rsid w:val="00017605"/>
    <w:rsid w:val="000176A1"/>
    <w:rsid w:val="00017710"/>
    <w:rsid w:val="00021921"/>
    <w:rsid w:val="00021B0D"/>
    <w:rsid w:val="00021E96"/>
    <w:rsid w:val="000223BB"/>
    <w:rsid w:val="00022C61"/>
    <w:rsid w:val="00022CAA"/>
    <w:rsid w:val="0002333E"/>
    <w:rsid w:val="00023C69"/>
    <w:rsid w:val="00023ECB"/>
    <w:rsid w:val="00024535"/>
    <w:rsid w:val="00024A64"/>
    <w:rsid w:val="00024B29"/>
    <w:rsid w:val="00024CC9"/>
    <w:rsid w:val="00024DDE"/>
    <w:rsid w:val="00024EBB"/>
    <w:rsid w:val="000253CD"/>
    <w:rsid w:val="000255A1"/>
    <w:rsid w:val="000263AF"/>
    <w:rsid w:val="00026849"/>
    <w:rsid w:val="00026BCF"/>
    <w:rsid w:val="000271A3"/>
    <w:rsid w:val="000274EB"/>
    <w:rsid w:val="00027A08"/>
    <w:rsid w:val="0003011E"/>
    <w:rsid w:val="00031529"/>
    <w:rsid w:val="000316D5"/>
    <w:rsid w:val="00031705"/>
    <w:rsid w:val="00031845"/>
    <w:rsid w:val="00031D49"/>
    <w:rsid w:val="00031DE6"/>
    <w:rsid w:val="00031EC5"/>
    <w:rsid w:val="00032690"/>
    <w:rsid w:val="00032988"/>
    <w:rsid w:val="00032AF2"/>
    <w:rsid w:val="00032B8E"/>
    <w:rsid w:val="00032CAB"/>
    <w:rsid w:val="00033210"/>
    <w:rsid w:val="00033432"/>
    <w:rsid w:val="00033FF3"/>
    <w:rsid w:val="000341E5"/>
    <w:rsid w:val="00034C26"/>
    <w:rsid w:val="00035530"/>
    <w:rsid w:val="000369E2"/>
    <w:rsid w:val="00036EA2"/>
    <w:rsid w:val="00036F5E"/>
    <w:rsid w:val="000372A0"/>
    <w:rsid w:val="0003770F"/>
    <w:rsid w:val="00037A63"/>
    <w:rsid w:val="00037C5E"/>
    <w:rsid w:val="00037F85"/>
    <w:rsid w:val="000409EE"/>
    <w:rsid w:val="000410E6"/>
    <w:rsid w:val="00041171"/>
    <w:rsid w:val="00041E52"/>
    <w:rsid w:val="0004239F"/>
    <w:rsid w:val="0004298E"/>
    <w:rsid w:val="00042B71"/>
    <w:rsid w:val="00042D36"/>
    <w:rsid w:val="000431E5"/>
    <w:rsid w:val="00043D66"/>
    <w:rsid w:val="00044BA8"/>
    <w:rsid w:val="00045073"/>
    <w:rsid w:val="0004557F"/>
    <w:rsid w:val="0004690D"/>
    <w:rsid w:val="00046B98"/>
    <w:rsid w:val="00047500"/>
    <w:rsid w:val="00047696"/>
    <w:rsid w:val="00047F1D"/>
    <w:rsid w:val="00050991"/>
    <w:rsid w:val="0005136F"/>
    <w:rsid w:val="00051655"/>
    <w:rsid w:val="00051896"/>
    <w:rsid w:val="00051C85"/>
    <w:rsid w:val="00051FD5"/>
    <w:rsid w:val="00052D14"/>
    <w:rsid w:val="00052F09"/>
    <w:rsid w:val="000534B4"/>
    <w:rsid w:val="00053682"/>
    <w:rsid w:val="00054A30"/>
    <w:rsid w:val="00054AEB"/>
    <w:rsid w:val="00054DCE"/>
    <w:rsid w:val="00054F22"/>
    <w:rsid w:val="00055122"/>
    <w:rsid w:val="000553E8"/>
    <w:rsid w:val="00055F05"/>
    <w:rsid w:val="000565DC"/>
    <w:rsid w:val="0005668F"/>
    <w:rsid w:val="00056881"/>
    <w:rsid w:val="00056FD8"/>
    <w:rsid w:val="000574DF"/>
    <w:rsid w:val="0005789C"/>
    <w:rsid w:val="00060392"/>
    <w:rsid w:val="0006078C"/>
    <w:rsid w:val="00060B6C"/>
    <w:rsid w:val="00060ED4"/>
    <w:rsid w:val="000619AF"/>
    <w:rsid w:val="00062042"/>
    <w:rsid w:val="00063138"/>
    <w:rsid w:val="00064507"/>
    <w:rsid w:val="00064D9B"/>
    <w:rsid w:val="0006536C"/>
    <w:rsid w:val="00065778"/>
    <w:rsid w:val="000658FD"/>
    <w:rsid w:val="00067496"/>
    <w:rsid w:val="00067536"/>
    <w:rsid w:val="0006772C"/>
    <w:rsid w:val="00067CDF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4124"/>
    <w:rsid w:val="000758B9"/>
    <w:rsid w:val="00076138"/>
    <w:rsid w:val="0007622E"/>
    <w:rsid w:val="00076CA3"/>
    <w:rsid w:val="00080478"/>
    <w:rsid w:val="0008064E"/>
    <w:rsid w:val="0008068F"/>
    <w:rsid w:val="00080782"/>
    <w:rsid w:val="00080C76"/>
    <w:rsid w:val="00080C7A"/>
    <w:rsid w:val="00080F81"/>
    <w:rsid w:val="0008101F"/>
    <w:rsid w:val="00081032"/>
    <w:rsid w:val="000818C6"/>
    <w:rsid w:val="00081F2F"/>
    <w:rsid w:val="0008221C"/>
    <w:rsid w:val="00083A32"/>
    <w:rsid w:val="00083BC2"/>
    <w:rsid w:val="00083C35"/>
    <w:rsid w:val="00084759"/>
    <w:rsid w:val="00084876"/>
    <w:rsid w:val="000853B7"/>
    <w:rsid w:val="0008546F"/>
    <w:rsid w:val="00086378"/>
    <w:rsid w:val="00086413"/>
    <w:rsid w:val="00086961"/>
    <w:rsid w:val="00087485"/>
    <w:rsid w:val="00090079"/>
    <w:rsid w:val="00090279"/>
    <w:rsid w:val="00090289"/>
    <w:rsid w:val="00090FF5"/>
    <w:rsid w:val="000916F5"/>
    <w:rsid w:val="00091A10"/>
    <w:rsid w:val="00092898"/>
    <w:rsid w:val="0009290A"/>
    <w:rsid w:val="000929E4"/>
    <w:rsid w:val="00092EB0"/>
    <w:rsid w:val="0009308E"/>
    <w:rsid w:val="000934D7"/>
    <w:rsid w:val="00093A44"/>
    <w:rsid w:val="000946C0"/>
    <w:rsid w:val="00095663"/>
    <w:rsid w:val="000957F4"/>
    <w:rsid w:val="000959B6"/>
    <w:rsid w:val="000959C0"/>
    <w:rsid w:val="00095DDC"/>
    <w:rsid w:val="00095DEB"/>
    <w:rsid w:val="00095F8B"/>
    <w:rsid w:val="000960F3"/>
    <w:rsid w:val="000961CB"/>
    <w:rsid w:val="00096948"/>
    <w:rsid w:val="00097624"/>
    <w:rsid w:val="00097884"/>
    <w:rsid w:val="00097D42"/>
    <w:rsid w:val="000A0260"/>
    <w:rsid w:val="000A0464"/>
    <w:rsid w:val="000A04BD"/>
    <w:rsid w:val="000A0980"/>
    <w:rsid w:val="000A137E"/>
    <w:rsid w:val="000A1CAA"/>
    <w:rsid w:val="000A2B42"/>
    <w:rsid w:val="000A3A9B"/>
    <w:rsid w:val="000A4114"/>
    <w:rsid w:val="000A4431"/>
    <w:rsid w:val="000A4D8F"/>
    <w:rsid w:val="000A5275"/>
    <w:rsid w:val="000A5B44"/>
    <w:rsid w:val="000A5C03"/>
    <w:rsid w:val="000A5D75"/>
    <w:rsid w:val="000A5E66"/>
    <w:rsid w:val="000A6708"/>
    <w:rsid w:val="000A6E77"/>
    <w:rsid w:val="000A7692"/>
    <w:rsid w:val="000A7BC0"/>
    <w:rsid w:val="000A7FF2"/>
    <w:rsid w:val="000B00BC"/>
    <w:rsid w:val="000B02B2"/>
    <w:rsid w:val="000B05BB"/>
    <w:rsid w:val="000B1443"/>
    <w:rsid w:val="000B1939"/>
    <w:rsid w:val="000B2667"/>
    <w:rsid w:val="000B28D1"/>
    <w:rsid w:val="000B3658"/>
    <w:rsid w:val="000B386F"/>
    <w:rsid w:val="000B3C67"/>
    <w:rsid w:val="000B40C9"/>
    <w:rsid w:val="000B488F"/>
    <w:rsid w:val="000B4B00"/>
    <w:rsid w:val="000B4CAB"/>
    <w:rsid w:val="000B4EEE"/>
    <w:rsid w:val="000B53B0"/>
    <w:rsid w:val="000B5778"/>
    <w:rsid w:val="000B5875"/>
    <w:rsid w:val="000B5F74"/>
    <w:rsid w:val="000B6764"/>
    <w:rsid w:val="000B6E6F"/>
    <w:rsid w:val="000B6FE7"/>
    <w:rsid w:val="000B7674"/>
    <w:rsid w:val="000B7E49"/>
    <w:rsid w:val="000C0056"/>
    <w:rsid w:val="000C0142"/>
    <w:rsid w:val="000C1568"/>
    <w:rsid w:val="000C15E7"/>
    <w:rsid w:val="000C1606"/>
    <w:rsid w:val="000C1F08"/>
    <w:rsid w:val="000C1F6C"/>
    <w:rsid w:val="000C2248"/>
    <w:rsid w:val="000C2B6C"/>
    <w:rsid w:val="000C2F72"/>
    <w:rsid w:val="000C3F4E"/>
    <w:rsid w:val="000C4106"/>
    <w:rsid w:val="000C43E0"/>
    <w:rsid w:val="000C4514"/>
    <w:rsid w:val="000C478D"/>
    <w:rsid w:val="000C4B52"/>
    <w:rsid w:val="000C51B2"/>
    <w:rsid w:val="000C51D4"/>
    <w:rsid w:val="000C5FB2"/>
    <w:rsid w:val="000C71DC"/>
    <w:rsid w:val="000C7FF8"/>
    <w:rsid w:val="000D067B"/>
    <w:rsid w:val="000D06AC"/>
    <w:rsid w:val="000D0781"/>
    <w:rsid w:val="000D0E0C"/>
    <w:rsid w:val="000D15D5"/>
    <w:rsid w:val="000D2250"/>
    <w:rsid w:val="000D2670"/>
    <w:rsid w:val="000D63B7"/>
    <w:rsid w:val="000D67DF"/>
    <w:rsid w:val="000D6A4E"/>
    <w:rsid w:val="000D6F6B"/>
    <w:rsid w:val="000D7CA7"/>
    <w:rsid w:val="000E02BB"/>
    <w:rsid w:val="000E0D95"/>
    <w:rsid w:val="000E0FF8"/>
    <w:rsid w:val="000E11FF"/>
    <w:rsid w:val="000E1AA6"/>
    <w:rsid w:val="000E20A7"/>
    <w:rsid w:val="000E23F7"/>
    <w:rsid w:val="000E2BB2"/>
    <w:rsid w:val="000E39A2"/>
    <w:rsid w:val="000E39F8"/>
    <w:rsid w:val="000E4422"/>
    <w:rsid w:val="000E45F3"/>
    <w:rsid w:val="000E4805"/>
    <w:rsid w:val="000E4863"/>
    <w:rsid w:val="000E4FC6"/>
    <w:rsid w:val="000E5015"/>
    <w:rsid w:val="000E528F"/>
    <w:rsid w:val="000E6287"/>
    <w:rsid w:val="000E6E07"/>
    <w:rsid w:val="000E7327"/>
    <w:rsid w:val="000E7461"/>
    <w:rsid w:val="000E7C81"/>
    <w:rsid w:val="000F078E"/>
    <w:rsid w:val="000F104D"/>
    <w:rsid w:val="000F126F"/>
    <w:rsid w:val="000F1385"/>
    <w:rsid w:val="000F16FB"/>
    <w:rsid w:val="000F172F"/>
    <w:rsid w:val="000F1940"/>
    <w:rsid w:val="000F1EC2"/>
    <w:rsid w:val="000F20E1"/>
    <w:rsid w:val="000F2594"/>
    <w:rsid w:val="000F290E"/>
    <w:rsid w:val="000F29CC"/>
    <w:rsid w:val="000F2F6E"/>
    <w:rsid w:val="000F3DD5"/>
    <w:rsid w:val="000F3EB2"/>
    <w:rsid w:val="000F3F31"/>
    <w:rsid w:val="000F422A"/>
    <w:rsid w:val="000F4453"/>
    <w:rsid w:val="000F4C40"/>
    <w:rsid w:val="000F4F25"/>
    <w:rsid w:val="000F5132"/>
    <w:rsid w:val="000F5341"/>
    <w:rsid w:val="000F57ED"/>
    <w:rsid w:val="000F5AB4"/>
    <w:rsid w:val="000F691A"/>
    <w:rsid w:val="000F6965"/>
    <w:rsid w:val="000F6BDD"/>
    <w:rsid w:val="000F719C"/>
    <w:rsid w:val="000F77CA"/>
    <w:rsid w:val="001000B3"/>
    <w:rsid w:val="001003FA"/>
    <w:rsid w:val="00101007"/>
    <w:rsid w:val="00102129"/>
    <w:rsid w:val="001028BF"/>
    <w:rsid w:val="00102BB0"/>
    <w:rsid w:val="00103173"/>
    <w:rsid w:val="0010320D"/>
    <w:rsid w:val="001036E7"/>
    <w:rsid w:val="001041C0"/>
    <w:rsid w:val="001044F8"/>
    <w:rsid w:val="001045DD"/>
    <w:rsid w:val="0010523B"/>
    <w:rsid w:val="00105926"/>
    <w:rsid w:val="00106092"/>
    <w:rsid w:val="00106125"/>
    <w:rsid w:val="00106296"/>
    <w:rsid w:val="001064BA"/>
    <w:rsid w:val="00107124"/>
    <w:rsid w:val="0010762E"/>
    <w:rsid w:val="00107AE9"/>
    <w:rsid w:val="00107D60"/>
    <w:rsid w:val="00107E0E"/>
    <w:rsid w:val="001105CD"/>
    <w:rsid w:val="00110A24"/>
    <w:rsid w:val="00110F5E"/>
    <w:rsid w:val="00110F7D"/>
    <w:rsid w:val="00111550"/>
    <w:rsid w:val="0011160C"/>
    <w:rsid w:val="00111C48"/>
    <w:rsid w:val="00111DEC"/>
    <w:rsid w:val="00112022"/>
    <w:rsid w:val="00112148"/>
    <w:rsid w:val="00112691"/>
    <w:rsid w:val="00112B8B"/>
    <w:rsid w:val="00112C8F"/>
    <w:rsid w:val="00113244"/>
    <w:rsid w:val="0011333C"/>
    <w:rsid w:val="00113703"/>
    <w:rsid w:val="00113DA2"/>
    <w:rsid w:val="00115233"/>
    <w:rsid w:val="00115B0F"/>
    <w:rsid w:val="00116616"/>
    <w:rsid w:val="001166A8"/>
    <w:rsid w:val="00116883"/>
    <w:rsid w:val="001169AB"/>
    <w:rsid w:val="0011754C"/>
    <w:rsid w:val="00117589"/>
    <w:rsid w:val="00117926"/>
    <w:rsid w:val="001202E7"/>
    <w:rsid w:val="00120351"/>
    <w:rsid w:val="001203FA"/>
    <w:rsid w:val="00120B84"/>
    <w:rsid w:val="0012127A"/>
    <w:rsid w:val="00121786"/>
    <w:rsid w:val="0012196E"/>
    <w:rsid w:val="00121E8B"/>
    <w:rsid w:val="00122108"/>
    <w:rsid w:val="00122314"/>
    <w:rsid w:val="001224C4"/>
    <w:rsid w:val="001227F1"/>
    <w:rsid w:val="00122FDB"/>
    <w:rsid w:val="00123130"/>
    <w:rsid w:val="0012397C"/>
    <w:rsid w:val="0012455A"/>
    <w:rsid w:val="00124C13"/>
    <w:rsid w:val="00125080"/>
    <w:rsid w:val="0012518B"/>
    <w:rsid w:val="00125324"/>
    <w:rsid w:val="001255F6"/>
    <w:rsid w:val="00125A44"/>
    <w:rsid w:val="00125CE1"/>
    <w:rsid w:val="001268B8"/>
    <w:rsid w:val="00126988"/>
    <w:rsid w:val="0012714E"/>
    <w:rsid w:val="001276C5"/>
    <w:rsid w:val="00127777"/>
    <w:rsid w:val="00127E1E"/>
    <w:rsid w:val="00130878"/>
    <w:rsid w:val="00131530"/>
    <w:rsid w:val="001316CC"/>
    <w:rsid w:val="00131DBA"/>
    <w:rsid w:val="001324F4"/>
    <w:rsid w:val="00132529"/>
    <w:rsid w:val="00132626"/>
    <w:rsid w:val="0013273A"/>
    <w:rsid w:val="00132869"/>
    <w:rsid w:val="00132A7E"/>
    <w:rsid w:val="0013373B"/>
    <w:rsid w:val="00133AB4"/>
    <w:rsid w:val="00133C7D"/>
    <w:rsid w:val="00133D01"/>
    <w:rsid w:val="00135375"/>
    <w:rsid w:val="001361DD"/>
    <w:rsid w:val="00136566"/>
    <w:rsid w:val="00137298"/>
    <w:rsid w:val="001373ED"/>
    <w:rsid w:val="0014037E"/>
    <w:rsid w:val="001403E4"/>
    <w:rsid w:val="00140418"/>
    <w:rsid w:val="0014066D"/>
    <w:rsid w:val="00140A18"/>
    <w:rsid w:val="00140A4B"/>
    <w:rsid w:val="00140EE4"/>
    <w:rsid w:val="00141107"/>
    <w:rsid w:val="0014112A"/>
    <w:rsid w:val="001413EC"/>
    <w:rsid w:val="001419FC"/>
    <w:rsid w:val="00142452"/>
    <w:rsid w:val="001429B0"/>
    <w:rsid w:val="00142F91"/>
    <w:rsid w:val="00143074"/>
    <w:rsid w:val="00143BE0"/>
    <w:rsid w:val="0014437B"/>
    <w:rsid w:val="00144550"/>
    <w:rsid w:val="0014467E"/>
    <w:rsid w:val="00144D7A"/>
    <w:rsid w:val="001455FA"/>
    <w:rsid w:val="00145686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5D1"/>
    <w:rsid w:val="001506C2"/>
    <w:rsid w:val="00150B4B"/>
    <w:rsid w:val="00150D8C"/>
    <w:rsid w:val="00151752"/>
    <w:rsid w:val="00151A69"/>
    <w:rsid w:val="00151C23"/>
    <w:rsid w:val="00152089"/>
    <w:rsid w:val="00152940"/>
    <w:rsid w:val="0015391F"/>
    <w:rsid w:val="00153D36"/>
    <w:rsid w:val="00155636"/>
    <w:rsid w:val="001558BB"/>
    <w:rsid w:val="00155C6C"/>
    <w:rsid w:val="00156AFD"/>
    <w:rsid w:val="001570C8"/>
    <w:rsid w:val="001571F8"/>
    <w:rsid w:val="00157508"/>
    <w:rsid w:val="00157963"/>
    <w:rsid w:val="00160038"/>
    <w:rsid w:val="001602A1"/>
    <w:rsid w:val="00160BDA"/>
    <w:rsid w:val="0016113C"/>
    <w:rsid w:val="00161472"/>
    <w:rsid w:val="00161D01"/>
    <w:rsid w:val="001623B8"/>
    <w:rsid w:val="001625D4"/>
    <w:rsid w:val="001628EA"/>
    <w:rsid w:val="00163229"/>
    <w:rsid w:val="00163F66"/>
    <w:rsid w:val="00164174"/>
    <w:rsid w:val="001641DC"/>
    <w:rsid w:val="00164690"/>
    <w:rsid w:val="001658BF"/>
    <w:rsid w:val="00165A74"/>
    <w:rsid w:val="00165D13"/>
    <w:rsid w:val="00166E16"/>
    <w:rsid w:val="00167A28"/>
    <w:rsid w:val="00167A46"/>
    <w:rsid w:val="001706B5"/>
    <w:rsid w:val="0017114F"/>
    <w:rsid w:val="00172569"/>
    <w:rsid w:val="00172795"/>
    <w:rsid w:val="00172ECE"/>
    <w:rsid w:val="0017337E"/>
    <w:rsid w:val="0017386E"/>
    <w:rsid w:val="001739B4"/>
    <w:rsid w:val="00173D76"/>
    <w:rsid w:val="001740D8"/>
    <w:rsid w:val="00174DFA"/>
    <w:rsid w:val="00174EB6"/>
    <w:rsid w:val="00175773"/>
    <w:rsid w:val="001757EC"/>
    <w:rsid w:val="00176571"/>
    <w:rsid w:val="00177847"/>
    <w:rsid w:val="001803DD"/>
    <w:rsid w:val="00180597"/>
    <w:rsid w:val="00180A47"/>
    <w:rsid w:val="00180DC1"/>
    <w:rsid w:val="00181615"/>
    <w:rsid w:val="001819D0"/>
    <w:rsid w:val="00182220"/>
    <w:rsid w:val="00182AD0"/>
    <w:rsid w:val="001837CC"/>
    <w:rsid w:val="001838E7"/>
    <w:rsid w:val="00183D89"/>
    <w:rsid w:val="00183EE9"/>
    <w:rsid w:val="001841C5"/>
    <w:rsid w:val="001843E2"/>
    <w:rsid w:val="00185A00"/>
    <w:rsid w:val="001864EE"/>
    <w:rsid w:val="001869D4"/>
    <w:rsid w:val="00186E7B"/>
    <w:rsid w:val="00186F1F"/>
    <w:rsid w:val="00187069"/>
    <w:rsid w:val="00187146"/>
    <w:rsid w:val="00190C49"/>
    <w:rsid w:val="00191421"/>
    <w:rsid w:val="001939C6"/>
    <w:rsid w:val="00193E06"/>
    <w:rsid w:val="00193F10"/>
    <w:rsid w:val="00194080"/>
    <w:rsid w:val="0019470C"/>
    <w:rsid w:val="00194F3B"/>
    <w:rsid w:val="00195279"/>
    <w:rsid w:val="00195474"/>
    <w:rsid w:val="00196027"/>
    <w:rsid w:val="001962E4"/>
    <w:rsid w:val="00196417"/>
    <w:rsid w:val="00196A87"/>
    <w:rsid w:val="00196CC7"/>
    <w:rsid w:val="00196D96"/>
    <w:rsid w:val="00197594"/>
    <w:rsid w:val="001A052D"/>
    <w:rsid w:val="001A0639"/>
    <w:rsid w:val="001A1049"/>
    <w:rsid w:val="001A111B"/>
    <w:rsid w:val="001A183E"/>
    <w:rsid w:val="001A22A8"/>
    <w:rsid w:val="001A2712"/>
    <w:rsid w:val="001A2E57"/>
    <w:rsid w:val="001A2FE8"/>
    <w:rsid w:val="001A33C5"/>
    <w:rsid w:val="001A3CEC"/>
    <w:rsid w:val="001A40BE"/>
    <w:rsid w:val="001A439B"/>
    <w:rsid w:val="001A5263"/>
    <w:rsid w:val="001A5328"/>
    <w:rsid w:val="001A5DB9"/>
    <w:rsid w:val="001A623A"/>
    <w:rsid w:val="001A62C0"/>
    <w:rsid w:val="001A6E25"/>
    <w:rsid w:val="001A73B2"/>
    <w:rsid w:val="001A7F94"/>
    <w:rsid w:val="001B04F8"/>
    <w:rsid w:val="001B0897"/>
    <w:rsid w:val="001B0AFD"/>
    <w:rsid w:val="001B13CF"/>
    <w:rsid w:val="001B16E3"/>
    <w:rsid w:val="001B1936"/>
    <w:rsid w:val="001B1B80"/>
    <w:rsid w:val="001B36A7"/>
    <w:rsid w:val="001B3A7E"/>
    <w:rsid w:val="001B3BB2"/>
    <w:rsid w:val="001B3E0E"/>
    <w:rsid w:val="001B49F2"/>
    <w:rsid w:val="001B4E2B"/>
    <w:rsid w:val="001B53EB"/>
    <w:rsid w:val="001B5438"/>
    <w:rsid w:val="001B562F"/>
    <w:rsid w:val="001B5A7E"/>
    <w:rsid w:val="001B6148"/>
    <w:rsid w:val="001B6675"/>
    <w:rsid w:val="001B6AF7"/>
    <w:rsid w:val="001B6EA4"/>
    <w:rsid w:val="001B7688"/>
    <w:rsid w:val="001B7860"/>
    <w:rsid w:val="001C00EE"/>
    <w:rsid w:val="001C02DE"/>
    <w:rsid w:val="001C0F28"/>
    <w:rsid w:val="001C1C5F"/>
    <w:rsid w:val="001C1F2F"/>
    <w:rsid w:val="001C2308"/>
    <w:rsid w:val="001C25B9"/>
    <w:rsid w:val="001C2658"/>
    <w:rsid w:val="001C2747"/>
    <w:rsid w:val="001C3563"/>
    <w:rsid w:val="001C43AD"/>
    <w:rsid w:val="001C43F2"/>
    <w:rsid w:val="001C474A"/>
    <w:rsid w:val="001C47FE"/>
    <w:rsid w:val="001C4B3C"/>
    <w:rsid w:val="001C5E29"/>
    <w:rsid w:val="001C67FB"/>
    <w:rsid w:val="001C7054"/>
    <w:rsid w:val="001C70EB"/>
    <w:rsid w:val="001C7181"/>
    <w:rsid w:val="001C7712"/>
    <w:rsid w:val="001C7714"/>
    <w:rsid w:val="001C78C1"/>
    <w:rsid w:val="001D0EE6"/>
    <w:rsid w:val="001D11A2"/>
    <w:rsid w:val="001D1405"/>
    <w:rsid w:val="001D1437"/>
    <w:rsid w:val="001D1815"/>
    <w:rsid w:val="001D1CC9"/>
    <w:rsid w:val="001D1CF1"/>
    <w:rsid w:val="001D29FA"/>
    <w:rsid w:val="001D2BA6"/>
    <w:rsid w:val="001D2FFF"/>
    <w:rsid w:val="001D35F0"/>
    <w:rsid w:val="001D4307"/>
    <w:rsid w:val="001D4D58"/>
    <w:rsid w:val="001D51ED"/>
    <w:rsid w:val="001D5432"/>
    <w:rsid w:val="001D618C"/>
    <w:rsid w:val="001D6319"/>
    <w:rsid w:val="001D63B6"/>
    <w:rsid w:val="001D6457"/>
    <w:rsid w:val="001D655A"/>
    <w:rsid w:val="001D7037"/>
    <w:rsid w:val="001D74FF"/>
    <w:rsid w:val="001D7B5D"/>
    <w:rsid w:val="001D7DB1"/>
    <w:rsid w:val="001E03EA"/>
    <w:rsid w:val="001E0BC9"/>
    <w:rsid w:val="001E0CBB"/>
    <w:rsid w:val="001E0FAF"/>
    <w:rsid w:val="001E116E"/>
    <w:rsid w:val="001E178A"/>
    <w:rsid w:val="001E2B79"/>
    <w:rsid w:val="001E3842"/>
    <w:rsid w:val="001E5452"/>
    <w:rsid w:val="001E5789"/>
    <w:rsid w:val="001E588B"/>
    <w:rsid w:val="001E5E67"/>
    <w:rsid w:val="001E6C8B"/>
    <w:rsid w:val="001E7AE6"/>
    <w:rsid w:val="001E7CD5"/>
    <w:rsid w:val="001F0DE2"/>
    <w:rsid w:val="001F0E78"/>
    <w:rsid w:val="001F0FEC"/>
    <w:rsid w:val="001F368F"/>
    <w:rsid w:val="001F374C"/>
    <w:rsid w:val="001F417A"/>
    <w:rsid w:val="001F4419"/>
    <w:rsid w:val="001F4BD0"/>
    <w:rsid w:val="001F6BE7"/>
    <w:rsid w:val="001F726B"/>
    <w:rsid w:val="00200533"/>
    <w:rsid w:val="00200EAB"/>
    <w:rsid w:val="00200F9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334"/>
    <w:rsid w:val="0020358E"/>
    <w:rsid w:val="00203AA7"/>
    <w:rsid w:val="00203B34"/>
    <w:rsid w:val="0020443A"/>
    <w:rsid w:val="00204A45"/>
    <w:rsid w:val="00204C3B"/>
    <w:rsid w:val="00205457"/>
    <w:rsid w:val="002059AA"/>
    <w:rsid w:val="00205F15"/>
    <w:rsid w:val="002062A3"/>
    <w:rsid w:val="00207114"/>
    <w:rsid w:val="00207F00"/>
    <w:rsid w:val="0021043C"/>
    <w:rsid w:val="00210569"/>
    <w:rsid w:val="00210A54"/>
    <w:rsid w:val="00210DDE"/>
    <w:rsid w:val="00211E91"/>
    <w:rsid w:val="00212695"/>
    <w:rsid w:val="00213443"/>
    <w:rsid w:val="0021354C"/>
    <w:rsid w:val="00213C8B"/>
    <w:rsid w:val="00213CF9"/>
    <w:rsid w:val="00214120"/>
    <w:rsid w:val="002154CB"/>
    <w:rsid w:val="002155FE"/>
    <w:rsid w:val="002156C0"/>
    <w:rsid w:val="00215934"/>
    <w:rsid w:val="00215BD0"/>
    <w:rsid w:val="00215FFD"/>
    <w:rsid w:val="00216375"/>
    <w:rsid w:val="00216471"/>
    <w:rsid w:val="0021653C"/>
    <w:rsid w:val="00216DD4"/>
    <w:rsid w:val="00216EE5"/>
    <w:rsid w:val="002170ED"/>
    <w:rsid w:val="00217EE1"/>
    <w:rsid w:val="00220829"/>
    <w:rsid w:val="0022094C"/>
    <w:rsid w:val="002209A6"/>
    <w:rsid w:val="00221B8B"/>
    <w:rsid w:val="00221BB2"/>
    <w:rsid w:val="00221D9D"/>
    <w:rsid w:val="00222038"/>
    <w:rsid w:val="00222612"/>
    <w:rsid w:val="002229A5"/>
    <w:rsid w:val="00222A2C"/>
    <w:rsid w:val="00223DA1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938"/>
    <w:rsid w:val="00227D1D"/>
    <w:rsid w:val="002302AA"/>
    <w:rsid w:val="00231500"/>
    <w:rsid w:val="002316E0"/>
    <w:rsid w:val="00231973"/>
    <w:rsid w:val="002319A6"/>
    <w:rsid w:val="00232632"/>
    <w:rsid w:val="002334E3"/>
    <w:rsid w:val="00233ABF"/>
    <w:rsid w:val="0023480E"/>
    <w:rsid w:val="00234A27"/>
    <w:rsid w:val="00234EAD"/>
    <w:rsid w:val="00237995"/>
    <w:rsid w:val="00237D56"/>
    <w:rsid w:val="00240484"/>
    <w:rsid w:val="002404BF"/>
    <w:rsid w:val="0024076C"/>
    <w:rsid w:val="00241088"/>
    <w:rsid w:val="0024120D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255"/>
    <w:rsid w:val="00244694"/>
    <w:rsid w:val="002449BE"/>
    <w:rsid w:val="00245778"/>
    <w:rsid w:val="00245DF3"/>
    <w:rsid w:val="002460FD"/>
    <w:rsid w:val="00246AFC"/>
    <w:rsid w:val="0024768F"/>
    <w:rsid w:val="002500EF"/>
    <w:rsid w:val="002504AF"/>
    <w:rsid w:val="0025108A"/>
    <w:rsid w:val="0025133B"/>
    <w:rsid w:val="002522C9"/>
    <w:rsid w:val="002529E1"/>
    <w:rsid w:val="00252C71"/>
    <w:rsid w:val="0025327D"/>
    <w:rsid w:val="0025332D"/>
    <w:rsid w:val="002535F9"/>
    <w:rsid w:val="00253B93"/>
    <w:rsid w:val="00253E2C"/>
    <w:rsid w:val="00253E77"/>
    <w:rsid w:val="00254170"/>
    <w:rsid w:val="00254402"/>
    <w:rsid w:val="00254964"/>
    <w:rsid w:val="00254D39"/>
    <w:rsid w:val="0025553B"/>
    <w:rsid w:val="00255667"/>
    <w:rsid w:val="00255863"/>
    <w:rsid w:val="002558FE"/>
    <w:rsid w:val="00255A97"/>
    <w:rsid w:val="00255DDE"/>
    <w:rsid w:val="00255E2B"/>
    <w:rsid w:val="00255F22"/>
    <w:rsid w:val="002561F1"/>
    <w:rsid w:val="0025663B"/>
    <w:rsid w:val="0025762C"/>
    <w:rsid w:val="00257661"/>
    <w:rsid w:val="00257E6F"/>
    <w:rsid w:val="00260095"/>
    <w:rsid w:val="002607AA"/>
    <w:rsid w:val="0026088A"/>
    <w:rsid w:val="00261749"/>
    <w:rsid w:val="00262255"/>
    <w:rsid w:val="0026236D"/>
    <w:rsid w:val="0026322B"/>
    <w:rsid w:val="00264197"/>
    <w:rsid w:val="00264458"/>
    <w:rsid w:val="00265538"/>
    <w:rsid w:val="00265CE2"/>
    <w:rsid w:val="00266416"/>
    <w:rsid w:val="00270508"/>
    <w:rsid w:val="0027095B"/>
    <w:rsid w:val="00270F36"/>
    <w:rsid w:val="00271286"/>
    <w:rsid w:val="002723F3"/>
    <w:rsid w:val="00272686"/>
    <w:rsid w:val="00272C86"/>
    <w:rsid w:val="0027344D"/>
    <w:rsid w:val="00274318"/>
    <w:rsid w:val="0027451F"/>
    <w:rsid w:val="00274EAC"/>
    <w:rsid w:val="002752AA"/>
    <w:rsid w:val="002756CA"/>
    <w:rsid w:val="00275BD8"/>
    <w:rsid w:val="0027618B"/>
    <w:rsid w:val="0027669F"/>
    <w:rsid w:val="002767FC"/>
    <w:rsid w:val="00276B18"/>
    <w:rsid w:val="00277084"/>
    <w:rsid w:val="002771D1"/>
    <w:rsid w:val="00277CBA"/>
    <w:rsid w:val="00280418"/>
    <w:rsid w:val="00281198"/>
    <w:rsid w:val="0028138B"/>
    <w:rsid w:val="00281B8A"/>
    <w:rsid w:val="00281C5A"/>
    <w:rsid w:val="002820DD"/>
    <w:rsid w:val="0028240A"/>
    <w:rsid w:val="00283613"/>
    <w:rsid w:val="00283D69"/>
    <w:rsid w:val="00283D92"/>
    <w:rsid w:val="002841BE"/>
    <w:rsid w:val="002841DE"/>
    <w:rsid w:val="00284536"/>
    <w:rsid w:val="00284595"/>
    <w:rsid w:val="002848CC"/>
    <w:rsid w:val="00285055"/>
    <w:rsid w:val="00285874"/>
    <w:rsid w:val="00285B30"/>
    <w:rsid w:val="00287C0F"/>
    <w:rsid w:val="0029027D"/>
    <w:rsid w:val="00290738"/>
    <w:rsid w:val="00290977"/>
    <w:rsid w:val="00290F14"/>
    <w:rsid w:val="00290F67"/>
    <w:rsid w:val="0029100A"/>
    <w:rsid w:val="00292C8B"/>
    <w:rsid w:val="002939DF"/>
    <w:rsid w:val="002944F8"/>
    <w:rsid w:val="002948CA"/>
    <w:rsid w:val="0029754B"/>
    <w:rsid w:val="00297BC3"/>
    <w:rsid w:val="00297E10"/>
    <w:rsid w:val="00297E18"/>
    <w:rsid w:val="002A0546"/>
    <w:rsid w:val="002A08BD"/>
    <w:rsid w:val="002A1080"/>
    <w:rsid w:val="002A137A"/>
    <w:rsid w:val="002A16A1"/>
    <w:rsid w:val="002A1F5E"/>
    <w:rsid w:val="002A2866"/>
    <w:rsid w:val="002A2A6D"/>
    <w:rsid w:val="002A2CCF"/>
    <w:rsid w:val="002A3153"/>
    <w:rsid w:val="002A3494"/>
    <w:rsid w:val="002A36CF"/>
    <w:rsid w:val="002A3DB4"/>
    <w:rsid w:val="002A3FEF"/>
    <w:rsid w:val="002A4196"/>
    <w:rsid w:val="002A4719"/>
    <w:rsid w:val="002A5940"/>
    <w:rsid w:val="002A5D68"/>
    <w:rsid w:val="002A6A9C"/>
    <w:rsid w:val="002A71AE"/>
    <w:rsid w:val="002A7BE1"/>
    <w:rsid w:val="002B03FD"/>
    <w:rsid w:val="002B06E1"/>
    <w:rsid w:val="002B11D9"/>
    <w:rsid w:val="002B11FE"/>
    <w:rsid w:val="002B1282"/>
    <w:rsid w:val="002B13AB"/>
    <w:rsid w:val="002B1BE4"/>
    <w:rsid w:val="002B2E06"/>
    <w:rsid w:val="002B363E"/>
    <w:rsid w:val="002B41D4"/>
    <w:rsid w:val="002B454B"/>
    <w:rsid w:val="002B4746"/>
    <w:rsid w:val="002B49BF"/>
    <w:rsid w:val="002B503E"/>
    <w:rsid w:val="002B511A"/>
    <w:rsid w:val="002B55ED"/>
    <w:rsid w:val="002B5DA0"/>
    <w:rsid w:val="002B5E1D"/>
    <w:rsid w:val="002B602A"/>
    <w:rsid w:val="002B65EF"/>
    <w:rsid w:val="002B6A66"/>
    <w:rsid w:val="002B772E"/>
    <w:rsid w:val="002B7DCF"/>
    <w:rsid w:val="002C05A0"/>
    <w:rsid w:val="002C0785"/>
    <w:rsid w:val="002C07CD"/>
    <w:rsid w:val="002C0913"/>
    <w:rsid w:val="002C09A2"/>
    <w:rsid w:val="002C1849"/>
    <w:rsid w:val="002C21D9"/>
    <w:rsid w:val="002C21E9"/>
    <w:rsid w:val="002C23A4"/>
    <w:rsid w:val="002C2C16"/>
    <w:rsid w:val="002C30A6"/>
    <w:rsid w:val="002C3B1E"/>
    <w:rsid w:val="002C3CAE"/>
    <w:rsid w:val="002C402E"/>
    <w:rsid w:val="002C43CC"/>
    <w:rsid w:val="002C4D06"/>
    <w:rsid w:val="002C4FA8"/>
    <w:rsid w:val="002C564A"/>
    <w:rsid w:val="002C59F5"/>
    <w:rsid w:val="002C6401"/>
    <w:rsid w:val="002C65D3"/>
    <w:rsid w:val="002C6C6C"/>
    <w:rsid w:val="002D047C"/>
    <w:rsid w:val="002D1A4C"/>
    <w:rsid w:val="002D1F8C"/>
    <w:rsid w:val="002D268C"/>
    <w:rsid w:val="002D2948"/>
    <w:rsid w:val="002D2D9F"/>
    <w:rsid w:val="002D2F5D"/>
    <w:rsid w:val="002D3DD9"/>
    <w:rsid w:val="002D3DE1"/>
    <w:rsid w:val="002D4A3F"/>
    <w:rsid w:val="002D4F2E"/>
    <w:rsid w:val="002D586A"/>
    <w:rsid w:val="002D59F3"/>
    <w:rsid w:val="002D5CB6"/>
    <w:rsid w:val="002D5F2C"/>
    <w:rsid w:val="002D5F2E"/>
    <w:rsid w:val="002D60EF"/>
    <w:rsid w:val="002D652C"/>
    <w:rsid w:val="002D68AF"/>
    <w:rsid w:val="002D695A"/>
    <w:rsid w:val="002D6F96"/>
    <w:rsid w:val="002D7731"/>
    <w:rsid w:val="002D7B38"/>
    <w:rsid w:val="002E0E81"/>
    <w:rsid w:val="002E1509"/>
    <w:rsid w:val="002E22B6"/>
    <w:rsid w:val="002E267B"/>
    <w:rsid w:val="002E273C"/>
    <w:rsid w:val="002E2D8A"/>
    <w:rsid w:val="002E2F9F"/>
    <w:rsid w:val="002E3179"/>
    <w:rsid w:val="002E4171"/>
    <w:rsid w:val="002E44DC"/>
    <w:rsid w:val="002E44E5"/>
    <w:rsid w:val="002E4B05"/>
    <w:rsid w:val="002E4B1D"/>
    <w:rsid w:val="002E518A"/>
    <w:rsid w:val="002E53D5"/>
    <w:rsid w:val="002E6091"/>
    <w:rsid w:val="002E617D"/>
    <w:rsid w:val="002E6DDD"/>
    <w:rsid w:val="002E7A3F"/>
    <w:rsid w:val="002E7A93"/>
    <w:rsid w:val="002E7C1E"/>
    <w:rsid w:val="002F0A16"/>
    <w:rsid w:val="002F1100"/>
    <w:rsid w:val="002F11A5"/>
    <w:rsid w:val="002F1711"/>
    <w:rsid w:val="002F19A0"/>
    <w:rsid w:val="002F243E"/>
    <w:rsid w:val="002F2AB1"/>
    <w:rsid w:val="002F3845"/>
    <w:rsid w:val="002F45AA"/>
    <w:rsid w:val="002F47FC"/>
    <w:rsid w:val="002F5564"/>
    <w:rsid w:val="002F6559"/>
    <w:rsid w:val="002F6BF6"/>
    <w:rsid w:val="002F71A5"/>
    <w:rsid w:val="002F74DD"/>
    <w:rsid w:val="003002FE"/>
    <w:rsid w:val="0030063F"/>
    <w:rsid w:val="00300C57"/>
    <w:rsid w:val="0030182A"/>
    <w:rsid w:val="00302990"/>
    <w:rsid w:val="00302FB6"/>
    <w:rsid w:val="00303823"/>
    <w:rsid w:val="00303D0C"/>
    <w:rsid w:val="0030421E"/>
    <w:rsid w:val="003042CE"/>
    <w:rsid w:val="00304303"/>
    <w:rsid w:val="00304D24"/>
    <w:rsid w:val="003052A9"/>
    <w:rsid w:val="0030603C"/>
    <w:rsid w:val="003060FC"/>
    <w:rsid w:val="003067C3"/>
    <w:rsid w:val="00307021"/>
    <w:rsid w:val="00307D36"/>
    <w:rsid w:val="0031063E"/>
    <w:rsid w:val="003109AD"/>
    <w:rsid w:val="00311AE5"/>
    <w:rsid w:val="00311B19"/>
    <w:rsid w:val="003129C5"/>
    <w:rsid w:val="00312BDC"/>
    <w:rsid w:val="00312D2C"/>
    <w:rsid w:val="003134A1"/>
    <w:rsid w:val="003136C4"/>
    <w:rsid w:val="00313E43"/>
    <w:rsid w:val="00314392"/>
    <w:rsid w:val="003149A0"/>
    <w:rsid w:val="00315015"/>
    <w:rsid w:val="00315757"/>
    <w:rsid w:val="0031586E"/>
    <w:rsid w:val="00315CA5"/>
    <w:rsid w:val="003160FB"/>
    <w:rsid w:val="00316264"/>
    <w:rsid w:val="00316337"/>
    <w:rsid w:val="003173E5"/>
    <w:rsid w:val="003175AC"/>
    <w:rsid w:val="003175C7"/>
    <w:rsid w:val="0031785B"/>
    <w:rsid w:val="00317C9F"/>
    <w:rsid w:val="003200CA"/>
    <w:rsid w:val="003201A2"/>
    <w:rsid w:val="003214AB"/>
    <w:rsid w:val="003214CA"/>
    <w:rsid w:val="0032179C"/>
    <w:rsid w:val="003217CA"/>
    <w:rsid w:val="0032227B"/>
    <w:rsid w:val="00322ECE"/>
    <w:rsid w:val="00323EC9"/>
    <w:rsid w:val="00324D23"/>
    <w:rsid w:val="0032648B"/>
    <w:rsid w:val="003265D9"/>
    <w:rsid w:val="003266DD"/>
    <w:rsid w:val="00326A73"/>
    <w:rsid w:val="00327B0F"/>
    <w:rsid w:val="00327B77"/>
    <w:rsid w:val="00327D84"/>
    <w:rsid w:val="00327EDC"/>
    <w:rsid w:val="003316A6"/>
    <w:rsid w:val="00332128"/>
    <w:rsid w:val="00332C97"/>
    <w:rsid w:val="003334F3"/>
    <w:rsid w:val="003335E4"/>
    <w:rsid w:val="00333A93"/>
    <w:rsid w:val="00333C0E"/>
    <w:rsid w:val="00333DEB"/>
    <w:rsid w:val="00333EA4"/>
    <w:rsid w:val="003342D8"/>
    <w:rsid w:val="0033589C"/>
    <w:rsid w:val="00335C2D"/>
    <w:rsid w:val="003362CE"/>
    <w:rsid w:val="003365DC"/>
    <w:rsid w:val="0033675E"/>
    <w:rsid w:val="00336C7B"/>
    <w:rsid w:val="00336CB3"/>
    <w:rsid w:val="00336D62"/>
    <w:rsid w:val="00337597"/>
    <w:rsid w:val="00337D25"/>
    <w:rsid w:val="00340053"/>
    <w:rsid w:val="00340444"/>
    <w:rsid w:val="00340587"/>
    <w:rsid w:val="00340EC6"/>
    <w:rsid w:val="0034127D"/>
    <w:rsid w:val="0034232D"/>
    <w:rsid w:val="00342839"/>
    <w:rsid w:val="00343A8D"/>
    <w:rsid w:val="00343FE6"/>
    <w:rsid w:val="003446E1"/>
    <w:rsid w:val="00344AC0"/>
    <w:rsid w:val="00345137"/>
    <w:rsid w:val="003454C3"/>
    <w:rsid w:val="003454FC"/>
    <w:rsid w:val="00345822"/>
    <w:rsid w:val="00345C4C"/>
    <w:rsid w:val="003462BF"/>
    <w:rsid w:val="003474A9"/>
    <w:rsid w:val="00347579"/>
    <w:rsid w:val="00347AB4"/>
    <w:rsid w:val="0035067C"/>
    <w:rsid w:val="00351CC5"/>
    <w:rsid w:val="00352266"/>
    <w:rsid w:val="00352451"/>
    <w:rsid w:val="003527DB"/>
    <w:rsid w:val="00352DA0"/>
    <w:rsid w:val="003530D7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4CC"/>
    <w:rsid w:val="003616B1"/>
    <w:rsid w:val="00361AF6"/>
    <w:rsid w:val="0036236E"/>
    <w:rsid w:val="003626CD"/>
    <w:rsid w:val="003633FB"/>
    <w:rsid w:val="0036401C"/>
    <w:rsid w:val="00364D42"/>
    <w:rsid w:val="0036551D"/>
    <w:rsid w:val="00365C56"/>
    <w:rsid w:val="00366B90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1ADD"/>
    <w:rsid w:val="00371C7A"/>
    <w:rsid w:val="00371E5B"/>
    <w:rsid w:val="00372770"/>
    <w:rsid w:val="0037283C"/>
    <w:rsid w:val="0037295A"/>
    <w:rsid w:val="00372B0E"/>
    <w:rsid w:val="00372E31"/>
    <w:rsid w:val="00373CD2"/>
    <w:rsid w:val="003746B4"/>
    <w:rsid w:val="003750DF"/>
    <w:rsid w:val="00375C16"/>
    <w:rsid w:val="00375D11"/>
    <w:rsid w:val="00376195"/>
    <w:rsid w:val="003767D0"/>
    <w:rsid w:val="00376B40"/>
    <w:rsid w:val="00377241"/>
    <w:rsid w:val="003779C0"/>
    <w:rsid w:val="00377A1F"/>
    <w:rsid w:val="00377B2D"/>
    <w:rsid w:val="00377BB5"/>
    <w:rsid w:val="003801B1"/>
    <w:rsid w:val="00380494"/>
    <w:rsid w:val="0038077D"/>
    <w:rsid w:val="003807D4"/>
    <w:rsid w:val="00380A51"/>
    <w:rsid w:val="00380A9D"/>
    <w:rsid w:val="00380B45"/>
    <w:rsid w:val="00382096"/>
    <w:rsid w:val="003821F0"/>
    <w:rsid w:val="0038251C"/>
    <w:rsid w:val="00382F87"/>
    <w:rsid w:val="003843F4"/>
    <w:rsid w:val="00385E91"/>
    <w:rsid w:val="00386917"/>
    <w:rsid w:val="00386A26"/>
    <w:rsid w:val="00387512"/>
    <w:rsid w:val="0038759E"/>
    <w:rsid w:val="003905D1"/>
    <w:rsid w:val="003906CC"/>
    <w:rsid w:val="003906E0"/>
    <w:rsid w:val="00390AA8"/>
    <w:rsid w:val="00391760"/>
    <w:rsid w:val="00391E3B"/>
    <w:rsid w:val="003932ED"/>
    <w:rsid w:val="00393364"/>
    <w:rsid w:val="0039344F"/>
    <w:rsid w:val="00394BF6"/>
    <w:rsid w:val="00395600"/>
    <w:rsid w:val="00395B08"/>
    <w:rsid w:val="00395F47"/>
    <w:rsid w:val="00395F70"/>
    <w:rsid w:val="003961DB"/>
    <w:rsid w:val="003963DC"/>
    <w:rsid w:val="00396777"/>
    <w:rsid w:val="003967ED"/>
    <w:rsid w:val="00396D06"/>
    <w:rsid w:val="00397579"/>
    <w:rsid w:val="003A01FC"/>
    <w:rsid w:val="003A0726"/>
    <w:rsid w:val="003A0785"/>
    <w:rsid w:val="003A12A2"/>
    <w:rsid w:val="003A1339"/>
    <w:rsid w:val="003A1B2A"/>
    <w:rsid w:val="003A1C44"/>
    <w:rsid w:val="003A254A"/>
    <w:rsid w:val="003A33C8"/>
    <w:rsid w:val="003A343D"/>
    <w:rsid w:val="003A4417"/>
    <w:rsid w:val="003A4F8D"/>
    <w:rsid w:val="003A5CC7"/>
    <w:rsid w:val="003A759F"/>
    <w:rsid w:val="003A7E81"/>
    <w:rsid w:val="003A7F16"/>
    <w:rsid w:val="003B06E8"/>
    <w:rsid w:val="003B16A2"/>
    <w:rsid w:val="003B1A39"/>
    <w:rsid w:val="003B1A8C"/>
    <w:rsid w:val="003B1C71"/>
    <w:rsid w:val="003B2045"/>
    <w:rsid w:val="003B262A"/>
    <w:rsid w:val="003B26CD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197"/>
    <w:rsid w:val="003B5843"/>
    <w:rsid w:val="003B5B81"/>
    <w:rsid w:val="003B6CB5"/>
    <w:rsid w:val="003B7B34"/>
    <w:rsid w:val="003C142C"/>
    <w:rsid w:val="003C15DE"/>
    <w:rsid w:val="003C2360"/>
    <w:rsid w:val="003C38B4"/>
    <w:rsid w:val="003C39A7"/>
    <w:rsid w:val="003C3FBF"/>
    <w:rsid w:val="003C417E"/>
    <w:rsid w:val="003C41AC"/>
    <w:rsid w:val="003C4853"/>
    <w:rsid w:val="003C4E5B"/>
    <w:rsid w:val="003C541C"/>
    <w:rsid w:val="003C5880"/>
    <w:rsid w:val="003C5DDF"/>
    <w:rsid w:val="003C5EB9"/>
    <w:rsid w:val="003C5F04"/>
    <w:rsid w:val="003C5F79"/>
    <w:rsid w:val="003C62B8"/>
    <w:rsid w:val="003C6D6C"/>
    <w:rsid w:val="003C7537"/>
    <w:rsid w:val="003C7B1B"/>
    <w:rsid w:val="003D073D"/>
    <w:rsid w:val="003D1071"/>
    <w:rsid w:val="003D160D"/>
    <w:rsid w:val="003D1E93"/>
    <w:rsid w:val="003D236A"/>
    <w:rsid w:val="003D379E"/>
    <w:rsid w:val="003D386A"/>
    <w:rsid w:val="003D3CB3"/>
    <w:rsid w:val="003D40F3"/>
    <w:rsid w:val="003D4112"/>
    <w:rsid w:val="003D44F0"/>
    <w:rsid w:val="003D45E8"/>
    <w:rsid w:val="003D49FB"/>
    <w:rsid w:val="003D5384"/>
    <w:rsid w:val="003D696E"/>
    <w:rsid w:val="003D7D7F"/>
    <w:rsid w:val="003E00B5"/>
    <w:rsid w:val="003E0357"/>
    <w:rsid w:val="003E0CBC"/>
    <w:rsid w:val="003E0CC1"/>
    <w:rsid w:val="003E0E33"/>
    <w:rsid w:val="003E0F70"/>
    <w:rsid w:val="003E0FE5"/>
    <w:rsid w:val="003E108D"/>
    <w:rsid w:val="003E127F"/>
    <w:rsid w:val="003E1654"/>
    <w:rsid w:val="003E17AE"/>
    <w:rsid w:val="003E187A"/>
    <w:rsid w:val="003E1ABB"/>
    <w:rsid w:val="003E1B82"/>
    <w:rsid w:val="003E1E03"/>
    <w:rsid w:val="003E1F72"/>
    <w:rsid w:val="003E2049"/>
    <w:rsid w:val="003E28C2"/>
    <w:rsid w:val="003E3375"/>
    <w:rsid w:val="003E4A0B"/>
    <w:rsid w:val="003E4CD6"/>
    <w:rsid w:val="003E4D3D"/>
    <w:rsid w:val="003E5B14"/>
    <w:rsid w:val="003E5BFB"/>
    <w:rsid w:val="003E6956"/>
    <w:rsid w:val="003E6CDC"/>
    <w:rsid w:val="003E6E37"/>
    <w:rsid w:val="003E7E70"/>
    <w:rsid w:val="003F043D"/>
    <w:rsid w:val="003F0FE4"/>
    <w:rsid w:val="003F0FED"/>
    <w:rsid w:val="003F1420"/>
    <w:rsid w:val="003F2B45"/>
    <w:rsid w:val="003F2BD9"/>
    <w:rsid w:val="003F2C41"/>
    <w:rsid w:val="003F360F"/>
    <w:rsid w:val="003F37AA"/>
    <w:rsid w:val="003F384A"/>
    <w:rsid w:val="003F3C80"/>
    <w:rsid w:val="003F422C"/>
    <w:rsid w:val="003F44CA"/>
    <w:rsid w:val="003F46ED"/>
    <w:rsid w:val="003F538B"/>
    <w:rsid w:val="003F57AD"/>
    <w:rsid w:val="003F5946"/>
    <w:rsid w:val="003F594E"/>
    <w:rsid w:val="00400601"/>
    <w:rsid w:val="00400840"/>
    <w:rsid w:val="00400C2B"/>
    <w:rsid w:val="00401C1F"/>
    <w:rsid w:val="0040237B"/>
    <w:rsid w:val="00402C00"/>
    <w:rsid w:val="00402F5B"/>
    <w:rsid w:val="004031B6"/>
    <w:rsid w:val="0040381C"/>
    <w:rsid w:val="00403BA1"/>
    <w:rsid w:val="00403EFD"/>
    <w:rsid w:val="00404303"/>
    <w:rsid w:val="00404401"/>
    <w:rsid w:val="00404486"/>
    <w:rsid w:val="00404FF4"/>
    <w:rsid w:val="004058BE"/>
    <w:rsid w:val="00405D0B"/>
    <w:rsid w:val="00405F1B"/>
    <w:rsid w:val="00406AC2"/>
    <w:rsid w:val="004076EA"/>
    <w:rsid w:val="00407ACA"/>
    <w:rsid w:val="00407CA0"/>
    <w:rsid w:val="00410D20"/>
    <w:rsid w:val="004119FE"/>
    <w:rsid w:val="00411AF1"/>
    <w:rsid w:val="0041257F"/>
    <w:rsid w:val="00413021"/>
    <w:rsid w:val="00413227"/>
    <w:rsid w:val="00413556"/>
    <w:rsid w:val="00413C4B"/>
    <w:rsid w:val="00413C7D"/>
    <w:rsid w:val="00414912"/>
    <w:rsid w:val="00414DD3"/>
    <w:rsid w:val="00416E85"/>
    <w:rsid w:val="00416F4A"/>
    <w:rsid w:val="00416FC9"/>
    <w:rsid w:val="00417044"/>
    <w:rsid w:val="004173DD"/>
    <w:rsid w:val="00417829"/>
    <w:rsid w:val="00417F83"/>
    <w:rsid w:val="00420722"/>
    <w:rsid w:val="00420E3C"/>
    <w:rsid w:val="00420FC8"/>
    <w:rsid w:val="0042108B"/>
    <w:rsid w:val="00421742"/>
    <w:rsid w:val="00421ADA"/>
    <w:rsid w:val="00421C9C"/>
    <w:rsid w:val="004222E1"/>
    <w:rsid w:val="00422AA2"/>
    <w:rsid w:val="00423081"/>
    <w:rsid w:val="004233A9"/>
    <w:rsid w:val="004246F4"/>
    <w:rsid w:val="00424F32"/>
    <w:rsid w:val="00424F3A"/>
    <w:rsid w:val="00425185"/>
    <w:rsid w:val="00425A98"/>
    <w:rsid w:val="00427588"/>
    <w:rsid w:val="004279A2"/>
    <w:rsid w:val="00427FE8"/>
    <w:rsid w:val="00430140"/>
    <w:rsid w:val="00430A0E"/>
    <w:rsid w:val="00430A64"/>
    <w:rsid w:val="00431613"/>
    <w:rsid w:val="00431836"/>
    <w:rsid w:val="00431D68"/>
    <w:rsid w:val="00432A36"/>
    <w:rsid w:val="00432E9C"/>
    <w:rsid w:val="0043332C"/>
    <w:rsid w:val="004349F8"/>
    <w:rsid w:val="00435776"/>
    <w:rsid w:val="00435923"/>
    <w:rsid w:val="0043617B"/>
    <w:rsid w:val="004368B5"/>
    <w:rsid w:val="00436A95"/>
    <w:rsid w:val="00436E13"/>
    <w:rsid w:val="00437708"/>
    <w:rsid w:val="00437F8D"/>
    <w:rsid w:val="0044007D"/>
    <w:rsid w:val="00440353"/>
    <w:rsid w:val="004409B2"/>
    <w:rsid w:val="00440F27"/>
    <w:rsid w:val="004418A9"/>
    <w:rsid w:val="00441A31"/>
    <w:rsid w:val="00441FE2"/>
    <w:rsid w:val="00442BE7"/>
    <w:rsid w:val="00442E87"/>
    <w:rsid w:val="00443B8A"/>
    <w:rsid w:val="004444B7"/>
    <w:rsid w:val="00445AC6"/>
    <w:rsid w:val="00445B5E"/>
    <w:rsid w:val="00445D4E"/>
    <w:rsid w:val="00445F09"/>
    <w:rsid w:val="0044630B"/>
    <w:rsid w:val="00446472"/>
    <w:rsid w:val="0044694E"/>
    <w:rsid w:val="00447597"/>
    <w:rsid w:val="004476D1"/>
    <w:rsid w:val="00447767"/>
    <w:rsid w:val="004477EB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CE8"/>
    <w:rsid w:val="0045210C"/>
    <w:rsid w:val="004523F0"/>
    <w:rsid w:val="004531FA"/>
    <w:rsid w:val="004541FF"/>
    <w:rsid w:val="00454EC9"/>
    <w:rsid w:val="00454F08"/>
    <w:rsid w:val="00455556"/>
    <w:rsid w:val="00455A3B"/>
    <w:rsid w:val="00455A83"/>
    <w:rsid w:val="0045660F"/>
    <w:rsid w:val="00456A94"/>
    <w:rsid w:val="004576BB"/>
    <w:rsid w:val="00460944"/>
    <w:rsid w:val="00461024"/>
    <w:rsid w:val="0046142B"/>
    <w:rsid w:val="00461BF1"/>
    <w:rsid w:val="00461EC6"/>
    <w:rsid w:val="0046206D"/>
    <w:rsid w:val="00462891"/>
    <w:rsid w:val="00462B36"/>
    <w:rsid w:val="0046379A"/>
    <w:rsid w:val="00463AFF"/>
    <w:rsid w:val="00464552"/>
    <w:rsid w:val="0046460F"/>
    <w:rsid w:val="0046495C"/>
    <w:rsid w:val="00465018"/>
    <w:rsid w:val="00465130"/>
    <w:rsid w:val="00465441"/>
    <w:rsid w:val="0046581A"/>
    <w:rsid w:val="00465A22"/>
    <w:rsid w:val="00465FB2"/>
    <w:rsid w:val="00466184"/>
    <w:rsid w:val="00466FCC"/>
    <w:rsid w:val="004670D3"/>
    <w:rsid w:val="0046761F"/>
    <w:rsid w:val="004679E4"/>
    <w:rsid w:val="00467DD5"/>
    <w:rsid w:val="00467F81"/>
    <w:rsid w:val="0047061D"/>
    <w:rsid w:val="004706DB"/>
    <w:rsid w:val="00470F98"/>
    <w:rsid w:val="004711D8"/>
    <w:rsid w:val="00471671"/>
    <w:rsid w:val="00473168"/>
    <w:rsid w:val="004735BE"/>
    <w:rsid w:val="004739CF"/>
    <w:rsid w:val="00473F95"/>
    <w:rsid w:val="0047406E"/>
    <w:rsid w:val="004743F7"/>
    <w:rsid w:val="00474AF1"/>
    <w:rsid w:val="00474BFC"/>
    <w:rsid w:val="00474C71"/>
    <w:rsid w:val="004753F6"/>
    <w:rsid w:val="004759F6"/>
    <w:rsid w:val="00475EF4"/>
    <w:rsid w:val="00476972"/>
    <w:rsid w:val="00476E1E"/>
    <w:rsid w:val="00476EDC"/>
    <w:rsid w:val="00480985"/>
    <w:rsid w:val="00481CE8"/>
    <w:rsid w:val="00481E6D"/>
    <w:rsid w:val="00481EFB"/>
    <w:rsid w:val="00482037"/>
    <w:rsid w:val="0048235B"/>
    <w:rsid w:val="0048344F"/>
    <w:rsid w:val="00483B28"/>
    <w:rsid w:val="00483BA0"/>
    <w:rsid w:val="00484477"/>
    <w:rsid w:val="004849E1"/>
    <w:rsid w:val="00484ACB"/>
    <w:rsid w:val="004851BD"/>
    <w:rsid w:val="00485291"/>
    <w:rsid w:val="0048556F"/>
    <w:rsid w:val="0048567C"/>
    <w:rsid w:val="00485AA2"/>
    <w:rsid w:val="00485B81"/>
    <w:rsid w:val="00485DE5"/>
    <w:rsid w:val="00485E0F"/>
    <w:rsid w:val="00486D6C"/>
    <w:rsid w:val="00486DC2"/>
    <w:rsid w:val="00486EE0"/>
    <w:rsid w:val="0048763B"/>
    <w:rsid w:val="004878AF"/>
    <w:rsid w:val="004879B2"/>
    <w:rsid w:val="00487A3C"/>
    <w:rsid w:val="00487F3F"/>
    <w:rsid w:val="00490F72"/>
    <w:rsid w:val="0049157E"/>
    <w:rsid w:val="00491897"/>
    <w:rsid w:val="00491B22"/>
    <w:rsid w:val="00492427"/>
    <w:rsid w:val="00492D7E"/>
    <w:rsid w:val="00492E57"/>
    <w:rsid w:val="00492EE7"/>
    <w:rsid w:val="00493246"/>
    <w:rsid w:val="00494A98"/>
    <w:rsid w:val="00495C23"/>
    <w:rsid w:val="004960D8"/>
    <w:rsid w:val="00496D71"/>
    <w:rsid w:val="00497393"/>
    <w:rsid w:val="00497685"/>
    <w:rsid w:val="004A0C6D"/>
    <w:rsid w:val="004A1731"/>
    <w:rsid w:val="004A176B"/>
    <w:rsid w:val="004A1A05"/>
    <w:rsid w:val="004A2B4C"/>
    <w:rsid w:val="004A380F"/>
    <w:rsid w:val="004A394B"/>
    <w:rsid w:val="004A395B"/>
    <w:rsid w:val="004A3C1B"/>
    <w:rsid w:val="004A3D71"/>
    <w:rsid w:val="004A465A"/>
    <w:rsid w:val="004A49B3"/>
    <w:rsid w:val="004A4C81"/>
    <w:rsid w:val="004A4EA7"/>
    <w:rsid w:val="004A5239"/>
    <w:rsid w:val="004A5C71"/>
    <w:rsid w:val="004A6073"/>
    <w:rsid w:val="004A613F"/>
    <w:rsid w:val="004A61C4"/>
    <w:rsid w:val="004A6307"/>
    <w:rsid w:val="004A648F"/>
    <w:rsid w:val="004A6690"/>
    <w:rsid w:val="004A6819"/>
    <w:rsid w:val="004A6B6C"/>
    <w:rsid w:val="004A6DB1"/>
    <w:rsid w:val="004A73E6"/>
    <w:rsid w:val="004A79D6"/>
    <w:rsid w:val="004A7A2E"/>
    <w:rsid w:val="004B046B"/>
    <w:rsid w:val="004B0B11"/>
    <w:rsid w:val="004B0CD5"/>
    <w:rsid w:val="004B0D4D"/>
    <w:rsid w:val="004B0E97"/>
    <w:rsid w:val="004B1D7C"/>
    <w:rsid w:val="004B1F47"/>
    <w:rsid w:val="004B23FF"/>
    <w:rsid w:val="004B24B1"/>
    <w:rsid w:val="004B25C2"/>
    <w:rsid w:val="004B2686"/>
    <w:rsid w:val="004B28F9"/>
    <w:rsid w:val="004B3181"/>
    <w:rsid w:val="004B31B3"/>
    <w:rsid w:val="004B361A"/>
    <w:rsid w:val="004B3748"/>
    <w:rsid w:val="004B3811"/>
    <w:rsid w:val="004B3918"/>
    <w:rsid w:val="004B3CEB"/>
    <w:rsid w:val="004B3EB1"/>
    <w:rsid w:val="004B4799"/>
    <w:rsid w:val="004B507D"/>
    <w:rsid w:val="004B5219"/>
    <w:rsid w:val="004B53D3"/>
    <w:rsid w:val="004B565C"/>
    <w:rsid w:val="004B5775"/>
    <w:rsid w:val="004B57EF"/>
    <w:rsid w:val="004B5BFB"/>
    <w:rsid w:val="004B7CE6"/>
    <w:rsid w:val="004C0263"/>
    <w:rsid w:val="004C0605"/>
    <w:rsid w:val="004C1375"/>
    <w:rsid w:val="004C1BB9"/>
    <w:rsid w:val="004C2012"/>
    <w:rsid w:val="004C2145"/>
    <w:rsid w:val="004C2CF4"/>
    <w:rsid w:val="004C3301"/>
    <w:rsid w:val="004C375F"/>
    <w:rsid w:val="004C3C24"/>
    <w:rsid w:val="004C4CE6"/>
    <w:rsid w:val="004C57E9"/>
    <w:rsid w:val="004C5D9E"/>
    <w:rsid w:val="004C5E2F"/>
    <w:rsid w:val="004C6162"/>
    <w:rsid w:val="004C6411"/>
    <w:rsid w:val="004C6638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1E6"/>
    <w:rsid w:val="004D26AD"/>
    <w:rsid w:val="004D2B8B"/>
    <w:rsid w:val="004D2C5B"/>
    <w:rsid w:val="004D2D44"/>
    <w:rsid w:val="004D3894"/>
    <w:rsid w:val="004D3FFB"/>
    <w:rsid w:val="004D425A"/>
    <w:rsid w:val="004D45F2"/>
    <w:rsid w:val="004D465B"/>
    <w:rsid w:val="004D50A9"/>
    <w:rsid w:val="004D56CC"/>
    <w:rsid w:val="004D57E8"/>
    <w:rsid w:val="004D595C"/>
    <w:rsid w:val="004D5ED8"/>
    <w:rsid w:val="004D60B6"/>
    <w:rsid w:val="004D62C1"/>
    <w:rsid w:val="004D7D31"/>
    <w:rsid w:val="004D7EA2"/>
    <w:rsid w:val="004E0057"/>
    <w:rsid w:val="004E00E1"/>
    <w:rsid w:val="004E100A"/>
    <w:rsid w:val="004E2483"/>
    <w:rsid w:val="004E2EBD"/>
    <w:rsid w:val="004E338A"/>
    <w:rsid w:val="004E3FC5"/>
    <w:rsid w:val="004E4137"/>
    <w:rsid w:val="004E46D5"/>
    <w:rsid w:val="004E4CD4"/>
    <w:rsid w:val="004E576B"/>
    <w:rsid w:val="004E60AD"/>
    <w:rsid w:val="004E6E63"/>
    <w:rsid w:val="004E6E64"/>
    <w:rsid w:val="004E6EE9"/>
    <w:rsid w:val="004E6F70"/>
    <w:rsid w:val="004E7807"/>
    <w:rsid w:val="004F02B3"/>
    <w:rsid w:val="004F0EEA"/>
    <w:rsid w:val="004F110C"/>
    <w:rsid w:val="004F13D8"/>
    <w:rsid w:val="004F1F61"/>
    <w:rsid w:val="004F2375"/>
    <w:rsid w:val="004F2565"/>
    <w:rsid w:val="004F3004"/>
    <w:rsid w:val="004F3929"/>
    <w:rsid w:val="004F4ADC"/>
    <w:rsid w:val="004F4BE9"/>
    <w:rsid w:val="004F4F21"/>
    <w:rsid w:val="004F522E"/>
    <w:rsid w:val="004F67A7"/>
    <w:rsid w:val="004F71AA"/>
    <w:rsid w:val="004F721F"/>
    <w:rsid w:val="004F77A7"/>
    <w:rsid w:val="004F7817"/>
    <w:rsid w:val="004F7AD7"/>
    <w:rsid w:val="004F7CB6"/>
    <w:rsid w:val="00500117"/>
    <w:rsid w:val="00500672"/>
    <w:rsid w:val="00500A41"/>
    <w:rsid w:val="00500A97"/>
    <w:rsid w:val="00500FD9"/>
    <w:rsid w:val="005012AA"/>
    <w:rsid w:val="005012EB"/>
    <w:rsid w:val="00501553"/>
    <w:rsid w:val="00502134"/>
    <w:rsid w:val="005029F4"/>
    <w:rsid w:val="0050310F"/>
    <w:rsid w:val="00503461"/>
    <w:rsid w:val="00503952"/>
    <w:rsid w:val="005043BB"/>
    <w:rsid w:val="00504689"/>
    <w:rsid w:val="0050507A"/>
    <w:rsid w:val="005055E5"/>
    <w:rsid w:val="005059CB"/>
    <w:rsid w:val="00506182"/>
    <w:rsid w:val="00506344"/>
    <w:rsid w:val="00506A9A"/>
    <w:rsid w:val="0050770F"/>
    <w:rsid w:val="005077DD"/>
    <w:rsid w:val="00507818"/>
    <w:rsid w:val="00507824"/>
    <w:rsid w:val="00507C9F"/>
    <w:rsid w:val="00507EE4"/>
    <w:rsid w:val="00507F9B"/>
    <w:rsid w:val="00510A43"/>
    <w:rsid w:val="00510E49"/>
    <w:rsid w:val="005111B5"/>
    <w:rsid w:val="00511333"/>
    <w:rsid w:val="00511758"/>
    <w:rsid w:val="005117D0"/>
    <w:rsid w:val="00512C47"/>
    <w:rsid w:val="005137D0"/>
    <w:rsid w:val="00513E3D"/>
    <w:rsid w:val="00513EF6"/>
    <w:rsid w:val="00514509"/>
    <w:rsid w:val="005149C9"/>
    <w:rsid w:val="005153A1"/>
    <w:rsid w:val="00515465"/>
    <w:rsid w:val="005159D9"/>
    <w:rsid w:val="00515C3D"/>
    <w:rsid w:val="00515CBE"/>
    <w:rsid w:val="005160CB"/>
    <w:rsid w:val="00517203"/>
    <w:rsid w:val="00517424"/>
    <w:rsid w:val="00517AD7"/>
    <w:rsid w:val="00517CD5"/>
    <w:rsid w:val="00520085"/>
    <w:rsid w:val="00520716"/>
    <w:rsid w:val="005208B4"/>
    <w:rsid w:val="00520937"/>
    <w:rsid w:val="005211E6"/>
    <w:rsid w:val="005212D8"/>
    <w:rsid w:val="005218BF"/>
    <w:rsid w:val="00521A91"/>
    <w:rsid w:val="00521E00"/>
    <w:rsid w:val="00522287"/>
    <w:rsid w:val="005225EE"/>
    <w:rsid w:val="00522617"/>
    <w:rsid w:val="0052295F"/>
    <w:rsid w:val="00522B8A"/>
    <w:rsid w:val="00522DFC"/>
    <w:rsid w:val="00522E84"/>
    <w:rsid w:val="0052309A"/>
    <w:rsid w:val="005230AD"/>
    <w:rsid w:val="005232F4"/>
    <w:rsid w:val="005239B0"/>
    <w:rsid w:val="00523FC3"/>
    <w:rsid w:val="00524133"/>
    <w:rsid w:val="005245E8"/>
    <w:rsid w:val="00526203"/>
    <w:rsid w:val="00526631"/>
    <w:rsid w:val="0052669F"/>
    <w:rsid w:val="00527740"/>
    <w:rsid w:val="005278FD"/>
    <w:rsid w:val="00527BEF"/>
    <w:rsid w:val="00527C23"/>
    <w:rsid w:val="00527F0D"/>
    <w:rsid w:val="0053017A"/>
    <w:rsid w:val="0053032F"/>
    <w:rsid w:val="00530C0D"/>
    <w:rsid w:val="00530D3C"/>
    <w:rsid w:val="00531D2E"/>
    <w:rsid w:val="00531EF8"/>
    <w:rsid w:val="00532EE8"/>
    <w:rsid w:val="00533B7F"/>
    <w:rsid w:val="00534FBC"/>
    <w:rsid w:val="005352D0"/>
    <w:rsid w:val="0053573B"/>
    <w:rsid w:val="00535981"/>
    <w:rsid w:val="005363EB"/>
    <w:rsid w:val="00536401"/>
    <w:rsid w:val="00537763"/>
    <w:rsid w:val="005378DD"/>
    <w:rsid w:val="005400C3"/>
    <w:rsid w:val="00540A47"/>
    <w:rsid w:val="00541C28"/>
    <w:rsid w:val="00542BAA"/>
    <w:rsid w:val="00543C07"/>
    <w:rsid w:val="005448DD"/>
    <w:rsid w:val="00544D34"/>
    <w:rsid w:val="00544E42"/>
    <w:rsid w:val="00545AFE"/>
    <w:rsid w:val="00545B54"/>
    <w:rsid w:val="00545D7D"/>
    <w:rsid w:val="00546276"/>
    <w:rsid w:val="0054670F"/>
    <w:rsid w:val="00546C41"/>
    <w:rsid w:val="0054729B"/>
    <w:rsid w:val="00547476"/>
    <w:rsid w:val="00547B4A"/>
    <w:rsid w:val="00547D00"/>
    <w:rsid w:val="0055038E"/>
    <w:rsid w:val="00550EF6"/>
    <w:rsid w:val="005513EE"/>
    <w:rsid w:val="00551A8A"/>
    <w:rsid w:val="00552216"/>
    <w:rsid w:val="005528AD"/>
    <w:rsid w:val="00552CF0"/>
    <w:rsid w:val="00554042"/>
    <w:rsid w:val="00554505"/>
    <w:rsid w:val="00554769"/>
    <w:rsid w:val="005552B1"/>
    <w:rsid w:val="00555E8B"/>
    <w:rsid w:val="00555F97"/>
    <w:rsid w:val="00556622"/>
    <w:rsid w:val="00556F0F"/>
    <w:rsid w:val="00557A7D"/>
    <w:rsid w:val="00557BF3"/>
    <w:rsid w:val="00557D41"/>
    <w:rsid w:val="0056034F"/>
    <w:rsid w:val="005603FE"/>
    <w:rsid w:val="00560C59"/>
    <w:rsid w:val="0056103D"/>
    <w:rsid w:val="00561345"/>
    <w:rsid w:val="005613CA"/>
    <w:rsid w:val="00561B3A"/>
    <w:rsid w:val="00561C56"/>
    <w:rsid w:val="0056217B"/>
    <w:rsid w:val="005621EA"/>
    <w:rsid w:val="00562516"/>
    <w:rsid w:val="005627C8"/>
    <w:rsid w:val="00562AE2"/>
    <w:rsid w:val="00563310"/>
    <w:rsid w:val="005633CA"/>
    <w:rsid w:val="005635B1"/>
    <w:rsid w:val="00563D41"/>
    <w:rsid w:val="00564074"/>
    <w:rsid w:val="0056422F"/>
    <w:rsid w:val="00564282"/>
    <w:rsid w:val="00564B3A"/>
    <w:rsid w:val="00564D72"/>
    <w:rsid w:val="00564F2E"/>
    <w:rsid w:val="00564FBE"/>
    <w:rsid w:val="00565538"/>
    <w:rsid w:val="005664BB"/>
    <w:rsid w:val="005667DB"/>
    <w:rsid w:val="00566A60"/>
    <w:rsid w:val="00566A9D"/>
    <w:rsid w:val="00566FE4"/>
    <w:rsid w:val="0056725C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4A7"/>
    <w:rsid w:val="00572591"/>
    <w:rsid w:val="00572A5F"/>
    <w:rsid w:val="005735C4"/>
    <w:rsid w:val="00573C95"/>
    <w:rsid w:val="00573EFD"/>
    <w:rsid w:val="00573F06"/>
    <w:rsid w:val="0057404D"/>
    <w:rsid w:val="0057423C"/>
    <w:rsid w:val="005753CA"/>
    <w:rsid w:val="00575BB6"/>
    <w:rsid w:val="0057661D"/>
    <w:rsid w:val="00576ECB"/>
    <w:rsid w:val="00577526"/>
    <w:rsid w:val="00577E6A"/>
    <w:rsid w:val="0058021C"/>
    <w:rsid w:val="00580277"/>
    <w:rsid w:val="00581523"/>
    <w:rsid w:val="00581896"/>
    <w:rsid w:val="00581EC6"/>
    <w:rsid w:val="005830FD"/>
    <w:rsid w:val="0058318D"/>
    <w:rsid w:val="00583721"/>
    <w:rsid w:val="0058387D"/>
    <w:rsid w:val="005843D6"/>
    <w:rsid w:val="00584A9F"/>
    <w:rsid w:val="00585320"/>
    <w:rsid w:val="00585382"/>
    <w:rsid w:val="0058545B"/>
    <w:rsid w:val="00585523"/>
    <w:rsid w:val="0058586D"/>
    <w:rsid w:val="00585945"/>
    <w:rsid w:val="00585C5B"/>
    <w:rsid w:val="0058664E"/>
    <w:rsid w:val="0058716D"/>
    <w:rsid w:val="0058719F"/>
    <w:rsid w:val="00587792"/>
    <w:rsid w:val="00587DE1"/>
    <w:rsid w:val="00590062"/>
    <w:rsid w:val="00590F45"/>
    <w:rsid w:val="005915F0"/>
    <w:rsid w:val="00591A96"/>
    <w:rsid w:val="00592221"/>
    <w:rsid w:val="00592DC5"/>
    <w:rsid w:val="005930E3"/>
    <w:rsid w:val="005934E5"/>
    <w:rsid w:val="00593D38"/>
    <w:rsid w:val="00594475"/>
    <w:rsid w:val="00594980"/>
    <w:rsid w:val="00594AA3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968AF"/>
    <w:rsid w:val="005A0612"/>
    <w:rsid w:val="005A095F"/>
    <w:rsid w:val="005A0BD1"/>
    <w:rsid w:val="005A1548"/>
    <w:rsid w:val="005A281E"/>
    <w:rsid w:val="005A28E1"/>
    <w:rsid w:val="005A2D6A"/>
    <w:rsid w:val="005A314C"/>
    <w:rsid w:val="005A31B9"/>
    <w:rsid w:val="005A329E"/>
    <w:rsid w:val="005A35E1"/>
    <w:rsid w:val="005A3B09"/>
    <w:rsid w:val="005A3BB3"/>
    <w:rsid w:val="005A3E52"/>
    <w:rsid w:val="005A482E"/>
    <w:rsid w:val="005A4916"/>
    <w:rsid w:val="005A4926"/>
    <w:rsid w:val="005A495B"/>
    <w:rsid w:val="005A4F70"/>
    <w:rsid w:val="005A532A"/>
    <w:rsid w:val="005A5766"/>
    <w:rsid w:val="005A5968"/>
    <w:rsid w:val="005A5A90"/>
    <w:rsid w:val="005A5B2F"/>
    <w:rsid w:val="005A6560"/>
    <w:rsid w:val="005A68FC"/>
    <w:rsid w:val="005A6943"/>
    <w:rsid w:val="005A6F62"/>
    <w:rsid w:val="005A7289"/>
    <w:rsid w:val="005B0274"/>
    <w:rsid w:val="005B0839"/>
    <w:rsid w:val="005B11E3"/>
    <w:rsid w:val="005B1332"/>
    <w:rsid w:val="005B275A"/>
    <w:rsid w:val="005B2BB2"/>
    <w:rsid w:val="005B2DDF"/>
    <w:rsid w:val="005B338F"/>
    <w:rsid w:val="005B3CF0"/>
    <w:rsid w:val="005B4739"/>
    <w:rsid w:val="005B4909"/>
    <w:rsid w:val="005B4BCA"/>
    <w:rsid w:val="005B5F60"/>
    <w:rsid w:val="005B5FE3"/>
    <w:rsid w:val="005B6164"/>
    <w:rsid w:val="005B61A4"/>
    <w:rsid w:val="005B6228"/>
    <w:rsid w:val="005B65AB"/>
    <w:rsid w:val="005B6A0D"/>
    <w:rsid w:val="005B7133"/>
    <w:rsid w:val="005B769F"/>
    <w:rsid w:val="005B7E44"/>
    <w:rsid w:val="005C178C"/>
    <w:rsid w:val="005C17A3"/>
    <w:rsid w:val="005C1A64"/>
    <w:rsid w:val="005C209D"/>
    <w:rsid w:val="005C2368"/>
    <w:rsid w:val="005C25D5"/>
    <w:rsid w:val="005C2929"/>
    <w:rsid w:val="005C2B7C"/>
    <w:rsid w:val="005C2ED2"/>
    <w:rsid w:val="005C3053"/>
    <w:rsid w:val="005C326F"/>
    <w:rsid w:val="005C3C4F"/>
    <w:rsid w:val="005C41A6"/>
    <w:rsid w:val="005C4786"/>
    <w:rsid w:val="005C486B"/>
    <w:rsid w:val="005C4DA0"/>
    <w:rsid w:val="005C69E3"/>
    <w:rsid w:val="005C7B12"/>
    <w:rsid w:val="005C7E81"/>
    <w:rsid w:val="005D012D"/>
    <w:rsid w:val="005D058A"/>
    <w:rsid w:val="005D0838"/>
    <w:rsid w:val="005D0959"/>
    <w:rsid w:val="005D0C72"/>
    <w:rsid w:val="005D16A6"/>
    <w:rsid w:val="005D19FA"/>
    <w:rsid w:val="005D1D03"/>
    <w:rsid w:val="005D22B2"/>
    <w:rsid w:val="005D24A7"/>
    <w:rsid w:val="005D2AE9"/>
    <w:rsid w:val="005D2F10"/>
    <w:rsid w:val="005D2FF2"/>
    <w:rsid w:val="005D3664"/>
    <w:rsid w:val="005D48A6"/>
    <w:rsid w:val="005D4D44"/>
    <w:rsid w:val="005D4F6E"/>
    <w:rsid w:val="005D52BC"/>
    <w:rsid w:val="005D5D22"/>
    <w:rsid w:val="005D5DB9"/>
    <w:rsid w:val="005D679F"/>
    <w:rsid w:val="005D6E1D"/>
    <w:rsid w:val="005D73EA"/>
    <w:rsid w:val="005D7490"/>
    <w:rsid w:val="005D776F"/>
    <w:rsid w:val="005D795C"/>
    <w:rsid w:val="005D7A48"/>
    <w:rsid w:val="005D7D26"/>
    <w:rsid w:val="005D7E42"/>
    <w:rsid w:val="005D7F44"/>
    <w:rsid w:val="005E0171"/>
    <w:rsid w:val="005E0393"/>
    <w:rsid w:val="005E0CF2"/>
    <w:rsid w:val="005E0D22"/>
    <w:rsid w:val="005E129C"/>
    <w:rsid w:val="005E2138"/>
    <w:rsid w:val="005E24BA"/>
    <w:rsid w:val="005E252C"/>
    <w:rsid w:val="005E2563"/>
    <w:rsid w:val="005E2C43"/>
    <w:rsid w:val="005E2EF1"/>
    <w:rsid w:val="005E2F90"/>
    <w:rsid w:val="005E3D31"/>
    <w:rsid w:val="005E4A4A"/>
    <w:rsid w:val="005E4F88"/>
    <w:rsid w:val="005E5492"/>
    <w:rsid w:val="005E5E2E"/>
    <w:rsid w:val="005E68EA"/>
    <w:rsid w:val="005E6E14"/>
    <w:rsid w:val="005E6E9E"/>
    <w:rsid w:val="005E74AD"/>
    <w:rsid w:val="005E7502"/>
    <w:rsid w:val="005E75DB"/>
    <w:rsid w:val="005E7969"/>
    <w:rsid w:val="005F065F"/>
    <w:rsid w:val="005F0987"/>
    <w:rsid w:val="005F0A93"/>
    <w:rsid w:val="005F0C3A"/>
    <w:rsid w:val="005F1DB3"/>
    <w:rsid w:val="005F1E31"/>
    <w:rsid w:val="005F2999"/>
    <w:rsid w:val="005F2C29"/>
    <w:rsid w:val="005F2D4C"/>
    <w:rsid w:val="005F2E9D"/>
    <w:rsid w:val="005F3C12"/>
    <w:rsid w:val="005F41ED"/>
    <w:rsid w:val="005F4403"/>
    <w:rsid w:val="005F49C8"/>
    <w:rsid w:val="005F4FC5"/>
    <w:rsid w:val="005F54DC"/>
    <w:rsid w:val="005F5951"/>
    <w:rsid w:val="005F5A50"/>
    <w:rsid w:val="005F650A"/>
    <w:rsid w:val="005F65F4"/>
    <w:rsid w:val="005F71A2"/>
    <w:rsid w:val="005F7651"/>
    <w:rsid w:val="005F7A9A"/>
    <w:rsid w:val="005F7D36"/>
    <w:rsid w:val="005F7D8E"/>
    <w:rsid w:val="005F7FE0"/>
    <w:rsid w:val="0060037E"/>
    <w:rsid w:val="006003EB"/>
    <w:rsid w:val="00600949"/>
    <w:rsid w:val="00600B14"/>
    <w:rsid w:val="00601E31"/>
    <w:rsid w:val="006026E8"/>
    <w:rsid w:val="006028D7"/>
    <w:rsid w:val="00602A17"/>
    <w:rsid w:val="00603098"/>
    <w:rsid w:val="006030A9"/>
    <w:rsid w:val="00603FAD"/>
    <w:rsid w:val="0060439B"/>
    <w:rsid w:val="00604A0F"/>
    <w:rsid w:val="00604CC2"/>
    <w:rsid w:val="00604DEC"/>
    <w:rsid w:val="006052B5"/>
    <w:rsid w:val="00605A6F"/>
    <w:rsid w:val="00605ACF"/>
    <w:rsid w:val="00605B85"/>
    <w:rsid w:val="00605D13"/>
    <w:rsid w:val="00607393"/>
    <w:rsid w:val="00607A98"/>
    <w:rsid w:val="00607A9E"/>
    <w:rsid w:val="006103AE"/>
    <w:rsid w:val="00610545"/>
    <w:rsid w:val="00610D6B"/>
    <w:rsid w:val="006110B7"/>
    <w:rsid w:val="00612455"/>
    <w:rsid w:val="00612DDE"/>
    <w:rsid w:val="006132C6"/>
    <w:rsid w:val="00614B6E"/>
    <w:rsid w:val="00615312"/>
    <w:rsid w:val="006156D5"/>
    <w:rsid w:val="00615C75"/>
    <w:rsid w:val="006161EA"/>
    <w:rsid w:val="00616B84"/>
    <w:rsid w:val="006177A1"/>
    <w:rsid w:val="00620090"/>
    <w:rsid w:val="006206F5"/>
    <w:rsid w:val="00621142"/>
    <w:rsid w:val="0062149D"/>
    <w:rsid w:val="006215EB"/>
    <w:rsid w:val="0062253F"/>
    <w:rsid w:val="006225E2"/>
    <w:rsid w:val="00623535"/>
    <w:rsid w:val="00623C92"/>
    <w:rsid w:val="00623F07"/>
    <w:rsid w:val="0062435D"/>
    <w:rsid w:val="006246E7"/>
    <w:rsid w:val="00624A86"/>
    <w:rsid w:val="00624D4A"/>
    <w:rsid w:val="0062572A"/>
    <w:rsid w:val="00625979"/>
    <w:rsid w:val="00625FA7"/>
    <w:rsid w:val="006261A3"/>
    <w:rsid w:val="00626918"/>
    <w:rsid w:val="00626BDF"/>
    <w:rsid w:val="0062784C"/>
    <w:rsid w:val="006308E7"/>
    <w:rsid w:val="00630B14"/>
    <w:rsid w:val="006316DA"/>
    <w:rsid w:val="00631757"/>
    <w:rsid w:val="006317C3"/>
    <w:rsid w:val="00631AE4"/>
    <w:rsid w:val="00631F5D"/>
    <w:rsid w:val="006324C1"/>
    <w:rsid w:val="006325F4"/>
    <w:rsid w:val="00632AE0"/>
    <w:rsid w:val="0063350A"/>
    <w:rsid w:val="006342BB"/>
    <w:rsid w:val="006347D5"/>
    <w:rsid w:val="00634FC7"/>
    <w:rsid w:val="00635686"/>
    <w:rsid w:val="006356B2"/>
    <w:rsid w:val="00635939"/>
    <w:rsid w:val="006360C1"/>
    <w:rsid w:val="0063779C"/>
    <w:rsid w:val="006405A7"/>
    <w:rsid w:val="006406B5"/>
    <w:rsid w:val="006406E9"/>
    <w:rsid w:val="00640FE1"/>
    <w:rsid w:val="00641726"/>
    <w:rsid w:val="00641798"/>
    <w:rsid w:val="00642390"/>
    <w:rsid w:val="00642715"/>
    <w:rsid w:val="006427F5"/>
    <w:rsid w:val="0064302B"/>
    <w:rsid w:val="00643120"/>
    <w:rsid w:val="00643B45"/>
    <w:rsid w:val="00643B70"/>
    <w:rsid w:val="00643EB8"/>
    <w:rsid w:val="00643FCC"/>
    <w:rsid w:val="00644197"/>
    <w:rsid w:val="006446BD"/>
    <w:rsid w:val="00644BB6"/>
    <w:rsid w:val="00644C63"/>
    <w:rsid w:val="0064525B"/>
    <w:rsid w:val="006462A1"/>
    <w:rsid w:val="00646467"/>
    <w:rsid w:val="00647358"/>
    <w:rsid w:val="00647DF1"/>
    <w:rsid w:val="00650105"/>
    <w:rsid w:val="0065032A"/>
    <w:rsid w:val="006503FC"/>
    <w:rsid w:val="00650A98"/>
    <w:rsid w:val="00650E1F"/>
    <w:rsid w:val="006510CD"/>
    <w:rsid w:val="0065135F"/>
    <w:rsid w:val="00651D19"/>
    <w:rsid w:val="00651DB2"/>
    <w:rsid w:val="00651DD7"/>
    <w:rsid w:val="00652879"/>
    <w:rsid w:val="006537D1"/>
    <w:rsid w:val="00653B12"/>
    <w:rsid w:val="00654847"/>
    <w:rsid w:val="00654C8B"/>
    <w:rsid w:val="00654D68"/>
    <w:rsid w:val="00655849"/>
    <w:rsid w:val="00656C68"/>
    <w:rsid w:val="00657098"/>
    <w:rsid w:val="006571E1"/>
    <w:rsid w:val="00657926"/>
    <w:rsid w:val="006601C6"/>
    <w:rsid w:val="006605BB"/>
    <w:rsid w:val="00660AB2"/>
    <w:rsid w:val="00660CB0"/>
    <w:rsid w:val="00660D98"/>
    <w:rsid w:val="00660FE2"/>
    <w:rsid w:val="00661DD5"/>
    <w:rsid w:val="00662B67"/>
    <w:rsid w:val="00662B84"/>
    <w:rsid w:val="00662E63"/>
    <w:rsid w:val="00663160"/>
    <w:rsid w:val="00663E42"/>
    <w:rsid w:val="00664947"/>
    <w:rsid w:val="006658D2"/>
    <w:rsid w:val="00665B20"/>
    <w:rsid w:val="00665E16"/>
    <w:rsid w:val="00666049"/>
    <w:rsid w:val="00666287"/>
    <w:rsid w:val="00667094"/>
    <w:rsid w:val="00667DF0"/>
    <w:rsid w:val="0067025F"/>
    <w:rsid w:val="00670394"/>
    <w:rsid w:val="00670484"/>
    <w:rsid w:val="00670A61"/>
    <w:rsid w:val="00670ECB"/>
    <w:rsid w:val="006712F3"/>
    <w:rsid w:val="00671683"/>
    <w:rsid w:val="00671DFF"/>
    <w:rsid w:val="00671F81"/>
    <w:rsid w:val="0067215E"/>
    <w:rsid w:val="006726A4"/>
    <w:rsid w:val="00672BD1"/>
    <w:rsid w:val="00672FDA"/>
    <w:rsid w:val="0067310E"/>
    <w:rsid w:val="006735F1"/>
    <w:rsid w:val="006737C2"/>
    <w:rsid w:val="006745B0"/>
    <w:rsid w:val="00674ACF"/>
    <w:rsid w:val="00674BAA"/>
    <w:rsid w:val="006750AF"/>
    <w:rsid w:val="00675228"/>
    <w:rsid w:val="00675B4A"/>
    <w:rsid w:val="00675F32"/>
    <w:rsid w:val="006766C5"/>
    <w:rsid w:val="0067677A"/>
    <w:rsid w:val="00676B60"/>
    <w:rsid w:val="0067703F"/>
    <w:rsid w:val="006772FA"/>
    <w:rsid w:val="00677B16"/>
    <w:rsid w:val="00680560"/>
    <w:rsid w:val="00680699"/>
    <w:rsid w:val="006807C6"/>
    <w:rsid w:val="00680A0D"/>
    <w:rsid w:val="0068149D"/>
    <w:rsid w:val="006815DF"/>
    <w:rsid w:val="0068180E"/>
    <w:rsid w:val="00681F8B"/>
    <w:rsid w:val="00682E1F"/>
    <w:rsid w:val="00683A6B"/>
    <w:rsid w:val="00683B96"/>
    <w:rsid w:val="00684316"/>
    <w:rsid w:val="006843C2"/>
    <w:rsid w:val="00684A8F"/>
    <w:rsid w:val="00684C07"/>
    <w:rsid w:val="006854B6"/>
    <w:rsid w:val="00685D93"/>
    <w:rsid w:val="00685D9C"/>
    <w:rsid w:val="00685E11"/>
    <w:rsid w:val="006861B7"/>
    <w:rsid w:val="006863E3"/>
    <w:rsid w:val="0068642E"/>
    <w:rsid w:val="00686619"/>
    <w:rsid w:val="0068699B"/>
    <w:rsid w:val="00686A2E"/>
    <w:rsid w:val="00686B0A"/>
    <w:rsid w:val="00687327"/>
    <w:rsid w:val="006874F4"/>
    <w:rsid w:val="00687BC6"/>
    <w:rsid w:val="00687E05"/>
    <w:rsid w:val="00687FEE"/>
    <w:rsid w:val="006901AD"/>
    <w:rsid w:val="00690280"/>
    <w:rsid w:val="006902DE"/>
    <w:rsid w:val="00690439"/>
    <w:rsid w:val="006908BF"/>
    <w:rsid w:val="006908D4"/>
    <w:rsid w:val="006909DC"/>
    <w:rsid w:val="00690A9D"/>
    <w:rsid w:val="00690CCF"/>
    <w:rsid w:val="00690D3C"/>
    <w:rsid w:val="0069125F"/>
    <w:rsid w:val="00691476"/>
    <w:rsid w:val="00691493"/>
    <w:rsid w:val="00691734"/>
    <w:rsid w:val="00692067"/>
    <w:rsid w:val="006920B4"/>
    <w:rsid w:val="0069266A"/>
    <w:rsid w:val="0069283C"/>
    <w:rsid w:val="00692B48"/>
    <w:rsid w:val="00692C78"/>
    <w:rsid w:val="006931CE"/>
    <w:rsid w:val="006932EF"/>
    <w:rsid w:val="006937EC"/>
    <w:rsid w:val="00693FE3"/>
    <w:rsid w:val="00694070"/>
    <w:rsid w:val="0069480B"/>
    <w:rsid w:val="006952DD"/>
    <w:rsid w:val="00695D22"/>
    <w:rsid w:val="00695F55"/>
    <w:rsid w:val="00696641"/>
    <w:rsid w:val="006968C1"/>
    <w:rsid w:val="0069696A"/>
    <w:rsid w:val="00696975"/>
    <w:rsid w:val="00696DC5"/>
    <w:rsid w:val="00697313"/>
    <w:rsid w:val="00697608"/>
    <w:rsid w:val="006A0188"/>
    <w:rsid w:val="006A02F7"/>
    <w:rsid w:val="006A0493"/>
    <w:rsid w:val="006A04C7"/>
    <w:rsid w:val="006A0AD8"/>
    <w:rsid w:val="006A0B79"/>
    <w:rsid w:val="006A110F"/>
    <w:rsid w:val="006A14D5"/>
    <w:rsid w:val="006A1514"/>
    <w:rsid w:val="006A2A06"/>
    <w:rsid w:val="006A2B8C"/>
    <w:rsid w:val="006A2FF1"/>
    <w:rsid w:val="006A3159"/>
    <w:rsid w:val="006A3376"/>
    <w:rsid w:val="006A444F"/>
    <w:rsid w:val="006A4ED0"/>
    <w:rsid w:val="006A5B22"/>
    <w:rsid w:val="006A5F6F"/>
    <w:rsid w:val="006A6732"/>
    <w:rsid w:val="006A674E"/>
    <w:rsid w:val="006A6999"/>
    <w:rsid w:val="006A74DC"/>
    <w:rsid w:val="006A77B4"/>
    <w:rsid w:val="006A79A3"/>
    <w:rsid w:val="006A7B13"/>
    <w:rsid w:val="006B01BC"/>
    <w:rsid w:val="006B1016"/>
    <w:rsid w:val="006B212B"/>
    <w:rsid w:val="006B2166"/>
    <w:rsid w:val="006B2327"/>
    <w:rsid w:val="006B2840"/>
    <w:rsid w:val="006B2B0D"/>
    <w:rsid w:val="006B2B33"/>
    <w:rsid w:val="006B3C4A"/>
    <w:rsid w:val="006B43E9"/>
    <w:rsid w:val="006B456E"/>
    <w:rsid w:val="006B468B"/>
    <w:rsid w:val="006B4DD5"/>
    <w:rsid w:val="006B53F7"/>
    <w:rsid w:val="006B5F22"/>
    <w:rsid w:val="006B61C0"/>
    <w:rsid w:val="006B6357"/>
    <w:rsid w:val="006B6EC6"/>
    <w:rsid w:val="006B71A0"/>
    <w:rsid w:val="006B7922"/>
    <w:rsid w:val="006C07A5"/>
    <w:rsid w:val="006C0B39"/>
    <w:rsid w:val="006C0C84"/>
    <w:rsid w:val="006C109C"/>
    <w:rsid w:val="006C113C"/>
    <w:rsid w:val="006C1800"/>
    <w:rsid w:val="006C2129"/>
    <w:rsid w:val="006C225E"/>
    <w:rsid w:val="006C398D"/>
    <w:rsid w:val="006C3F07"/>
    <w:rsid w:val="006C472B"/>
    <w:rsid w:val="006C57C9"/>
    <w:rsid w:val="006C5F16"/>
    <w:rsid w:val="006C6F12"/>
    <w:rsid w:val="006C7079"/>
    <w:rsid w:val="006C7445"/>
    <w:rsid w:val="006C7560"/>
    <w:rsid w:val="006C770A"/>
    <w:rsid w:val="006C772F"/>
    <w:rsid w:val="006C7A03"/>
    <w:rsid w:val="006C7DEB"/>
    <w:rsid w:val="006D0408"/>
    <w:rsid w:val="006D0C67"/>
    <w:rsid w:val="006D1020"/>
    <w:rsid w:val="006D149A"/>
    <w:rsid w:val="006D1AFD"/>
    <w:rsid w:val="006D1B2B"/>
    <w:rsid w:val="006D2B69"/>
    <w:rsid w:val="006D2C69"/>
    <w:rsid w:val="006D2FB7"/>
    <w:rsid w:val="006D3033"/>
    <w:rsid w:val="006D3480"/>
    <w:rsid w:val="006D354A"/>
    <w:rsid w:val="006D36F7"/>
    <w:rsid w:val="006D3C96"/>
    <w:rsid w:val="006D3E80"/>
    <w:rsid w:val="006D462F"/>
    <w:rsid w:val="006D497D"/>
    <w:rsid w:val="006D49CC"/>
    <w:rsid w:val="006D49DF"/>
    <w:rsid w:val="006D4A25"/>
    <w:rsid w:val="006D5060"/>
    <w:rsid w:val="006D5981"/>
    <w:rsid w:val="006D5BA5"/>
    <w:rsid w:val="006D5EED"/>
    <w:rsid w:val="006D60F2"/>
    <w:rsid w:val="006D6F70"/>
    <w:rsid w:val="006D6FF0"/>
    <w:rsid w:val="006D7118"/>
    <w:rsid w:val="006D7287"/>
    <w:rsid w:val="006D755C"/>
    <w:rsid w:val="006D75D0"/>
    <w:rsid w:val="006D7AAE"/>
    <w:rsid w:val="006E01F0"/>
    <w:rsid w:val="006E09F7"/>
    <w:rsid w:val="006E0A4A"/>
    <w:rsid w:val="006E100D"/>
    <w:rsid w:val="006E1463"/>
    <w:rsid w:val="006E17C0"/>
    <w:rsid w:val="006E28AF"/>
    <w:rsid w:val="006E3496"/>
    <w:rsid w:val="006E34EC"/>
    <w:rsid w:val="006E3517"/>
    <w:rsid w:val="006E40ED"/>
    <w:rsid w:val="006E42B1"/>
    <w:rsid w:val="006E4A5E"/>
    <w:rsid w:val="006E4B5F"/>
    <w:rsid w:val="006E4BBF"/>
    <w:rsid w:val="006E4F5B"/>
    <w:rsid w:val="006E5544"/>
    <w:rsid w:val="006E55A0"/>
    <w:rsid w:val="006E56CF"/>
    <w:rsid w:val="006E5778"/>
    <w:rsid w:val="006E5AF1"/>
    <w:rsid w:val="006E5C9F"/>
    <w:rsid w:val="006E649C"/>
    <w:rsid w:val="006E69E9"/>
    <w:rsid w:val="006E6A71"/>
    <w:rsid w:val="006E761B"/>
    <w:rsid w:val="006E7988"/>
    <w:rsid w:val="006E7A23"/>
    <w:rsid w:val="006E7EB4"/>
    <w:rsid w:val="006F0917"/>
    <w:rsid w:val="006F0A3A"/>
    <w:rsid w:val="006F0ED4"/>
    <w:rsid w:val="006F1485"/>
    <w:rsid w:val="006F1D64"/>
    <w:rsid w:val="006F1DEA"/>
    <w:rsid w:val="006F1F25"/>
    <w:rsid w:val="006F2D8A"/>
    <w:rsid w:val="006F30DA"/>
    <w:rsid w:val="006F3887"/>
    <w:rsid w:val="006F3B1B"/>
    <w:rsid w:val="006F4255"/>
    <w:rsid w:val="006F42EC"/>
    <w:rsid w:val="006F4C9D"/>
    <w:rsid w:val="006F4DDA"/>
    <w:rsid w:val="006F6F01"/>
    <w:rsid w:val="006F7171"/>
    <w:rsid w:val="006F719B"/>
    <w:rsid w:val="006F71A4"/>
    <w:rsid w:val="006F76B1"/>
    <w:rsid w:val="006F7728"/>
    <w:rsid w:val="006F774A"/>
    <w:rsid w:val="006F7C13"/>
    <w:rsid w:val="007003BF"/>
    <w:rsid w:val="0070058E"/>
    <w:rsid w:val="0070069C"/>
    <w:rsid w:val="007009A9"/>
    <w:rsid w:val="0070147D"/>
    <w:rsid w:val="00701F7B"/>
    <w:rsid w:val="00702001"/>
    <w:rsid w:val="0070202E"/>
    <w:rsid w:val="007044D3"/>
    <w:rsid w:val="00704E5A"/>
    <w:rsid w:val="007050CC"/>
    <w:rsid w:val="00705633"/>
    <w:rsid w:val="00705810"/>
    <w:rsid w:val="0070670B"/>
    <w:rsid w:val="00706A74"/>
    <w:rsid w:val="00706EEA"/>
    <w:rsid w:val="00707743"/>
    <w:rsid w:val="00707BC4"/>
    <w:rsid w:val="0071066A"/>
    <w:rsid w:val="00710DC4"/>
    <w:rsid w:val="0071144D"/>
    <w:rsid w:val="007115C2"/>
    <w:rsid w:val="007121CE"/>
    <w:rsid w:val="007122F1"/>
    <w:rsid w:val="0071273C"/>
    <w:rsid w:val="00712BC3"/>
    <w:rsid w:val="0071380A"/>
    <w:rsid w:val="00713F0E"/>
    <w:rsid w:val="007146C6"/>
    <w:rsid w:val="00714CBD"/>
    <w:rsid w:val="00714EA9"/>
    <w:rsid w:val="007155F7"/>
    <w:rsid w:val="0071560A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0B8"/>
    <w:rsid w:val="0072213B"/>
    <w:rsid w:val="00722A82"/>
    <w:rsid w:val="00722F52"/>
    <w:rsid w:val="0072312C"/>
    <w:rsid w:val="007232F9"/>
    <w:rsid w:val="007238F2"/>
    <w:rsid w:val="007248D9"/>
    <w:rsid w:val="00725499"/>
    <w:rsid w:val="00725D2F"/>
    <w:rsid w:val="00725FEB"/>
    <w:rsid w:val="00726062"/>
    <w:rsid w:val="00726570"/>
    <w:rsid w:val="00726A33"/>
    <w:rsid w:val="00726B9B"/>
    <w:rsid w:val="00726D46"/>
    <w:rsid w:val="00726DA4"/>
    <w:rsid w:val="007274A0"/>
    <w:rsid w:val="00727A4B"/>
    <w:rsid w:val="0073009C"/>
    <w:rsid w:val="007307EF"/>
    <w:rsid w:val="00730B34"/>
    <w:rsid w:val="00730CEE"/>
    <w:rsid w:val="00730F90"/>
    <w:rsid w:val="00731350"/>
    <w:rsid w:val="0073151F"/>
    <w:rsid w:val="0073218C"/>
    <w:rsid w:val="00733160"/>
    <w:rsid w:val="00733F2C"/>
    <w:rsid w:val="007350CA"/>
    <w:rsid w:val="00735465"/>
    <w:rsid w:val="00735468"/>
    <w:rsid w:val="00735D4E"/>
    <w:rsid w:val="00736CAE"/>
    <w:rsid w:val="00736E4E"/>
    <w:rsid w:val="007375CD"/>
    <w:rsid w:val="0073793C"/>
    <w:rsid w:val="00740760"/>
    <w:rsid w:val="007411A9"/>
    <w:rsid w:val="0074130C"/>
    <w:rsid w:val="00741821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ED4"/>
    <w:rsid w:val="0074510A"/>
    <w:rsid w:val="007473B7"/>
    <w:rsid w:val="00750B66"/>
    <w:rsid w:val="00750E07"/>
    <w:rsid w:val="00751DAA"/>
    <w:rsid w:val="00751E00"/>
    <w:rsid w:val="00751E52"/>
    <w:rsid w:val="00752DAA"/>
    <w:rsid w:val="00752E86"/>
    <w:rsid w:val="007533A4"/>
    <w:rsid w:val="00753BDB"/>
    <w:rsid w:val="00754830"/>
    <w:rsid w:val="00754B3E"/>
    <w:rsid w:val="007553D7"/>
    <w:rsid w:val="00755D5A"/>
    <w:rsid w:val="0075645E"/>
    <w:rsid w:val="00756791"/>
    <w:rsid w:val="00756795"/>
    <w:rsid w:val="0075680E"/>
    <w:rsid w:val="00756A6D"/>
    <w:rsid w:val="00756CCA"/>
    <w:rsid w:val="00757273"/>
    <w:rsid w:val="00757681"/>
    <w:rsid w:val="007579FF"/>
    <w:rsid w:val="00757C54"/>
    <w:rsid w:val="00757D58"/>
    <w:rsid w:val="00757F0B"/>
    <w:rsid w:val="0076089A"/>
    <w:rsid w:val="007608D9"/>
    <w:rsid w:val="00760D17"/>
    <w:rsid w:val="007612ED"/>
    <w:rsid w:val="00761346"/>
    <w:rsid w:val="00761485"/>
    <w:rsid w:val="00761531"/>
    <w:rsid w:val="00761875"/>
    <w:rsid w:val="00761D6D"/>
    <w:rsid w:val="00761DD8"/>
    <w:rsid w:val="007625AB"/>
    <w:rsid w:val="00762A77"/>
    <w:rsid w:val="00762D20"/>
    <w:rsid w:val="00762E82"/>
    <w:rsid w:val="00762E85"/>
    <w:rsid w:val="0076392C"/>
    <w:rsid w:val="007640F3"/>
    <w:rsid w:val="0076459F"/>
    <w:rsid w:val="007647E0"/>
    <w:rsid w:val="00764AFA"/>
    <w:rsid w:val="00764C3C"/>
    <w:rsid w:val="007651B7"/>
    <w:rsid w:val="007656E2"/>
    <w:rsid w:val="0076575A"/>
    <w:rsid w:val="0076586E"/>
    <w:rsid w:val="00765CF5"/>
    <w:rsid w:val="00765D53"/>
    <w:rsid w:val="00766246"/>
    <w:rsid w:val="00766282"/>
    <w:rsid w:val="0076665B"/>
    <w:rsid w:val="00766739"/>
    <w:rsid w:val="00766E60"/>
    <w:rsid w:val="00766FA9"/>
    <w:rsid w:val="00767000"/>
    <w:rsid w:val="00767790"/>
    <w:rsid w:val="00767967"/>
    <w:rsid w:val="00770185"/>
    <w:rsid w:val="007710A6"/>
    <w:rsid w:val="007713DD"/>
    <w:rsid w:val="007714C5"/>
    <w:rsid w:val="0077151D"/>
    <w:rsid w:val="00772DA8"/>
    <w:rsid w:val="007736A1"/>
    <w:rsid w:val="0077410C"/>
    <w:rsid w:val="007745D3"/>
    <w:rsid w:val="007755C4"/>
    <w:rsid w:val="007764DB"/>
    <w:rsid w:val="00776E10"/>
    <w:rsid w:val="00777163"/>
    <w:rsid w:val="007771AB"/>
    <w:rsid w:val="007771D7"/>
    <w:rsid w:val="00777299"/>
    <w:rsid w:val="00782789"/>
    <w:rsid w:val="007827F2"/>
    <w:rsid w:val="00782CC3"/>
    <w:rsid w:val="00782EB9"/>
    <w:rsid w:val="00783281"/>
    <w:rsid w:val="007833DD"/>
    <w:rsid w:val="007837E9"/>
    <w:rsid w:val="00783801"/>
    <w:rsid w:val="00783B85"/>
    <w:rsid w:val="00783C96"/>
    <w:rsid w:val="00784472"/>
    <w:rsid w:val="007844E9"/>
    <w:rsid w:val="007847F9"/>
    <w:rsid w:val="00784D5C"/>
    <w:rsid w:val="00784EB3"/>
    <w:rsid w:val="00785925"/>
    <w:rsid w:val="00785E36"/>
    <w:rsid w:val="00785F08"/>
    <w:rsid w:val="00786C5F"/>
    <w:rsid w:val="00786DB0"/>
    <w:rsid w:val="00786EC9"/>
    <w:rsid w:val="00786FF0"/>
    <w:rsid w:val="00787E1D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7C0"/>
    <w:rsid w:val="00793BF1"/>
    <w:rsid w:val="00793C00"/>
    <w:rsid w:val="007942FB"/>
    <w:rsid w:val="00794367"/>
    <w:rsid w:val="0079453E"/>
    <w:rsid w:val="00794618"/>
    <w:rsid w:val="00794690"/>
    <w:rsid w:val="00794780"/>
    <w:rsid w:val="007948AD"/>
    <w:rsid w:val="00794D7C"/>
    <w:rsid w:val="00795EDF"/>
    <w:rsid w:val="00796C70"/>
    <w:rsid w:val="00796E2F"/>
    <w:rsid w:val="00796ED0"/>
    <w:rsid w:val="00796FF5"/>
    <w:rsid w:val="00797296"/>
    <w:rsid w:val="007A0002"/>
    <w:rsid w:val="007A07DB"/>
    <w:rsid w:val="007A0E40"/>
    <w:rsid w:val="007A1A37"/>
    <w:rsid w:val="007A1D0F"/>
    <w:rsid w:val="007A208A"/>
    <w:rsid w:val="007A2103"/>
    <w:rsid w:val="007A2539"/>
    <w:rsid w:val="007A2723"/>
    <w:rsid w:val="007A2A72"/>
    <w:rsid w:val="007A2DAC"/>
    <w:rsid w:val="007A3856"/>
    <w:rsid w:val="007A3DE2"/>
    <w:rsid w:val="007A48F4"/>
    <w:rsid w:val="007A48F5"/>
    <w:rsid w:val="007A4CB2"/>
    <w:rsid w:val="007A4CC0"/>
    <w:rsid w:val="007A4EE6"/>
    <w:rsid w:val="007A5348"/>
    <w:rsid w:val="007A5570"/>
    <w:rsid w:val="007A5679"/>
    <w:rsid w:val="007A5C2D"/>
    <w:rsid w:val="007A5CD8"/>
    <w:rsid w:val="007A5E84"/>
    <w:rsid w:val="007A6B1C"/>
    <w:rsid w:val="007A7010"/>
    <w:rsid w:val="007A709C"/>
    <w:rsid w:val="007A7475"/>
    <w:rsid w:val="007A7BCD"/>
    <w:rsid w:val="007A7D54"/>
    <w:rsid w:val="007B00EF"/>
    <w:rsid w:val="007B094B"/>
    <w:rsid w:val="007B1669"/>
    <w:rsid w:val="007B28AE"/>
    <w:rsid w:val="007B2CC3"/>
    <w:rsid w:val="007B314A"/>
    <w:rsid w:val="007B32AC"/>
    <w:rsid w:val="007B3E36"/>
    <w:rsid w:val="007B403F"/>
    <w:rsid w:val="007B42AA"/>
    <w:rsid w:val="007B446E"/>
    <w:rsid w:val="007B463E"/>
    <w:rsid w:val="007B4E90"/>
    <w:rsid w:val="007B5092"/>
    <w:rsid w:val="007B552D"/>
    <w:rsid w:val="007B5786"/>
    <w:rsid w:val="007B5D8F"/>
    <w:rsid w:val="007B66B5"/>
    <w:rsid w:val="007B6854"/>
    <w:rsid w:val="007B6EC6"/>
    <w:rsid w:val="007B782E"/>
    <w:rsid w:val="007B7C2B"/>
    <w:rsid w:val="007C03D8"/>
    <w:rsid w:val="007C096E"/>
    <w:rsid w:val="007C0FB2"/>
    <w:rsid w:val="007C10E4"/>
    <w:rsid w:val="007C1DDB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1DF2"/>
    <w:rsid w:val="007D321B"/>
    <w:rsid w:val="007D349E"/>
    <w:rsid w:val="007D4397"/>
    <w:rsid w:val="007D4C58"/>
    <w:rsid w:val="007D5635"/>
    <w:rsid w:val="007D58FE"/>
    <w:rsid w:val="007D613C"/>
    <w:rsid w:val="007D637B"/>
    <w:rsid w:val="007D69CB"/>
    <w:rsid w:val="007D7831"/>
    <w:rsid w:val="007D7920"/>
    <w:rsid w:val="007D7AA2"/>
    <w:rsid w:val="007D7BF4"/>
    <w:rsid w:val="007E0BB9"/>
    <w:rsid w:val="007E0F41"/>
    <w:rsid w:val="007E1ED9"/>
    <w:rsid w:val="007E31AC"/>
    <w:rsid w:val="007E3B4E"/>
    <w:rsid w:val="007E3D5A"/>
    <w:rsid w:val="007E44CE"/>
    <w:rsid w:val="007E47B4"/>
    <w:rsid w:val="007E4C89"/>
    <w:rsid w:val="007E54F2"/>
    <w:rsid w:val="007E5A80"/>
    <w:rsid w:val="007E67DE"/>
    <w:rsid w:val="007E69DF"/>
    <w:rsid w:val="007F0237"/>
    <w:rsid w:val="007F036E"/>
    <w:rsid w:val="007F0404"/>
    <w:rsid w:val="007F106A"/>
    <w:rsid w:val="007F1A18"/>
    <w:rsid w:val="007F1BFE"/>
    <w:rsid w:val="007F1D7A"/>
    <w:rsid w:val="007F2DA3"/>
    <w:rsid w:val="007F31FA"/>
    <w:rsid w:val="007F3581"/>
    <w:rsid w:val="007F36A9"/>
    <w:rsid w:val="007F3AFE"/>
    <w:rsid w:val="007F4E51"/>
    <w:rsid w:val="007F5576"/>
    <w:rsid w:val="007F5B0A"/>
    <w:rsid w:val="007F5C05"/>
    <w:rsid w:val="007F5DE8"/>
    <w:rsid w:val="007F68B6"/>
    <w:rsid w:val="007F7C31"/>
    <w:rsid w:val="0080008B"/>
    <w:rsid w:val="008009C4"/>
    <w:rsid w:val="00800D50"/>
    <w:rsid w:val="00800FA7"/>
    <w:rsid w:val="008010D2"/>
    <w:rsid w:val="008012B6"/>
    <w:rsid w:val="008018FD"/>
    <w:rsid w:val="00802C5C"/>
    <w:rsid w:val="00803422"/>
    <w:rsid w:val="00803485"/>
    <w:rsid w:val="00803E2F"/>
    <w:rsid w:val="00804046"/>
    <w:rsid w:val="008042D4"/>
    <w:rsid w:val="008045AB"/>
    <w:rsid w:val="00804CAF"/>
    <w:rsid w:val="0080537F"/>
    <w:rsid w:val="00805B10"/>
    <w:rsid w:val="008060EA"/>
    <w:rsid w:val="0080624A"/>
    <w:rsid w:val="00806320"/>
    <w:rsid w:val="00806416"/>
    <w:rsid w:val="008065DF"/>
    <w:rsid w:val="00806BAC"/>
    <w:rsid w:val="00806BDD"/>
    <w:rsid w:val="00806E4C"/>
    <w:rsid w:val="00806FD6"/>
    <w:rsid w:val="00806FDF"/>
    <w:rsid w:val="008070D5"/>
    <w:rsid w:val="00810DF8"/>
    <w:rsid w:val="008110A1"/>
    <w:rsid w:val="00811555"/>
    <w:rsid w:val="0081158D"/>
    <w:rsid w:val="00812011"/>
    <w:rsid w:val="008122B7"/>
    <w:rsid w:val="008122D0"/>
    <w:rsid w:val="00812335"/>
    <w:rsid w:val="00812689"/>
    <w:rsid w:val="00812B7C"/>
    <w:rsid w:val="00812BDA"/>
    <w:rsid w:val="00813AF1"/>
    <w:rsid w:val="00813D80"/>
    <w:rsid w:val="00814713"/>
    <w:rsid w:val="00814AB7"/>
    <w:rsid w:val="00814D3A"/>
    <w:rsid w:val="008152F3"/>
    <w:rsid w:val="008154FB"/>
    <w:rsid w:val="00815EEF"/>
    <w:rsid w:val="00816547"/>
    <w:rsid w:val="00816741"/>
    <w:rsid w:val="008167CA"/>
    <w:rsid w:val="00816FF5"/>
    <w:rsid w:val="008172AC"/>
    <w:rsid w:val="00817521"/>
    <w:rsid w:val="00817944"/>
    <w:rsid w:val="0082063D"/>
    <w:rsid w:val="00820677"/>
    <w:rsid w:val="008206AB"/>
    <w:rsid w:val="00820D4C"/>
    <w:rsid w:val="00820D83"/>
    <w:rsid w:val="00820EF8"/>
    <w:rsid w:val="008212D5"/>
    <w:rsid w:val="00821752"/>
    <w:rsid w:val="008220A6"/>
    <w:rsid w:val="008226DE"/>
    <w:rsid w:val="00822A90"/>
    <w:rsid w:val="00822C77"/>
    <w:rsid w:val="00822D84"/>
    <w:rsid w:val="008231B9"/>
    <w:rsid w:val="008231D9"/>
    <w:rsid w:val="008235F7"/>
    <w:rsid w:val="00823D2E"/>
    <w:rsid w:val="00823E65"/>
    <w:rsid w:val="00823F77"/>
    <w:rsid w:val="00824AC1"/>
    <w:rsid w:val="00824D52"/>
    <w:rsid w:val="008268A2"/>
    <w:rsid w:val="00826A5C"/>
    <w:rsid w:val="00827275"/>
    <w:rsid w:val="00827370"/>
    <w:rsid w:val="008278CC"/>
    <w:rsid w:val="0082790D"/>
    <w:rsid w:val="0082799D"/>
    <w:rsid w:val="00830083"/>
    <w:rsid w:val="00830748"/>
    <w:rsid w:val="0083074A"/>
    <w:rsid w:val="0083075F"/>
    <w:rsid w:val="008312FE"/>
    <w:rsid w:val="008313A7"/>
    <w:rsid w:val="0083205B"/>
    <w:rsid w:val="008323FF"/>
    <w:rsid w:val="0083394A"/>
    <w:rsid w:val="0083403B"/>
    <w:rsid w:val="00835BD4"/>
    <w:rsid w:val="00835D9A"/>
    <w:rsid w:val="00835E1E"/>
    <w:rsid w:val="00835EC7"/>
    <w:rsid w:val="00836532"/>
    <w:rsid w:val="00836675"/>
    <w:rsid w:val="008367FB"/>
    <w:rsid w:val="00837466"/>
    <w:rsid w:val="008374FD"/>
    <w:rsid w:val="00837925"/>
    <w:rsid w:val="008379DB"/>
    <w:rsid w:val="00841611"/>
    <w:rsid w:val="00841D36"/>
    <w:rsid w:val="00841E3A"/>
    <w:rsid w:val="00842957"/>
    <w:rsid w:val="00842DFF"/>
    <w:rsid w:val="0084301B"/>
    <w:rsid w:val="00843565"/>
    <w:rsid w:val="008439DB"/>
    <w:rsid w:val="00843A27"/>
    <w:rsid w:val="00843C9B"/>
    <w:rsid w:val="00845414"/>
    <w:rsid w:val="008459EB"/>
    <w:rsid w:val="00845FB8"/>
    <w:rsid w:val="008461FB"/>
    <w:rsid w:val="0085040E"/>
    <w:rsid w:val="008511DF"/>
    <w:rsid w:val="00851639"/>
    <w:rsid w:val="008517DE"/>
    <w:rsid w:val="008518C3"/>
    <w:rsid w:val="00851A62"/>
    <w:rsid w:val="0085220E"/>
    <w:rsid w:val="00852223"/>
    <w:rsid w:val="008524C0"/>
    <w:rsid w:val="00852D4F"/>
    <w:rsid w:val="00852F5C"/>
    <w:rsid w:val="00855173"/>
    <w:rsid w:val="00855279"/>
    <w:rsid w:val="00855400"/>
    <w:rsid w:val="00855F76"/>
    <w:rsid w:val="00857391"/>
    <w:rsid w:val="00857AF2"/>
    <w:rsid w:val="00860A56"/>
    <w:rsid w:val="00860C00"/>
    <w:rsid w:val="008615D2"/>
    <w:rsid w:val="00861711"/>
    <w:rsid w:val="008617F7"/>
    <w:rsid w:val="00861EBC"/>
    <w:rsid w:val="00861FC2"/>
    <w:rsid w:val="00862242"/>
    <w:rsid w:val="0086258D"/>
    <w:rsid w:val="008625EB"/>
    <w:rsid w:val="00862BA3"/>
    <w:rsid w:val="00862DCB"/>
    <w:rsid w:val="00863429"/>
    <w:rsid w:val="00865135"/>
    <w:rsid w:val="008653CB"/>
    <w:rsid w:val="0086579B"/>
    <w:rsid w:val="0086584E"/>
    <w:rsid w:val="00865B42"/>
    <w:rsid w:val="008660E6"/>
    <w:rsid w:val="00866B3B"/>
    <w:rsid w:val="00867358"/>
    <w:rsid w:val="00867603"/>
    <w:rsid w:val="00867630"/>
    <w:rsid w:val="00867926"/>
    <w:rsid w:val="00867B22"/>
    <w:rsid w:val="008704E4"/>
    <w:rsid w:val="00870985"/>
    <w:rsid w:val="0087123B"/>
    <w:rsid w:val="00871DE8"/>
    <w:rsid w:val="0087212C"/>
    <w:rsid w:val="008725A8"/>
    <w:rsid w:val="00872832"/>
    <w:rsid w:val="00873201"/>
    <w:rsid w:val="00873D54"/>
    <w:rsid w:val="008741B6"/>
    <w:rsid w:val="008742A8"/>
    <w:rsid w:val="008746A5"/>
    <w:rsid w:val="00874875"/>
    <w:rsid w:val="00874A12"/>
    <w:rsid w:val="00874DF2"/>
    <w:rsid w:val="00874F75"/>
    <w:rsid w:val="0087503A"/>
    <w:rsid w:val="0087580C"/>
    <w:rsid w:val="008758AD"/>
    <w:rsid w:val="00875C0B"/>
    <w:rsid w:val="0087653E"/>
    <w:rsid w:val="008768E7"/>
    <w:rsid w:val="00876C66"/>
    <w:rsid w:val="0087785D"/>
    <w:rsid w:val="008779C6"/>
    <w:rsid w:val="00877A19"/>
    <w:rsid w:val="00877B00"/>
    <w:rsid w:val="00877F26"/>
    <w:rsid w:val="008801F8"/>
    <w:rsid w:val="008806B5"/>
    <w:rsid w:val="0088140D"/>
    <w:rsid w:val="0088174A"/>
    <w:rsid w:val="008819AE"/>
    <w:rsid w:val="00881DC4"/>
    <w:rsid w:val="00882685"/>
    <w:rsid w:val="008826D7"/>
    <w:rsid w:val="00882D87"/>
    <w:rsid w:val="00882FEC"/>
    <w:rsid w:val="00883433"/>
    <w:rsid w:val="00883699"/>
    <w:rsid w:val="00883952"/>
    <w:rsid w:val="00883957"/>
    <w:rsid w:val="00883E80"/>
    <w:rsid w:val="00884631"/>
    <w:rsid w:val="008850F1"/>
    <w:rsid w:val="0088545A"/>
    <w:rsid w:val="0088589D"/>
    <w:rsid w:val="008858D6"/>
    <w:rsid w:val="00885BDB"/>
    <w:rsid w:val="008866F7"/>
    <w:rsid w:val="008874FD"/>
    <w:rsid w:val="00887A40"/>
    <w:rsid w:val="008911AD"/>
    <w:rsid w:val="00891541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B51"/>
    <w:rsid w:val="00894DB1"/>
    <w:rsid w:val="0089578B"/>
    <w:rsid w:val="008962F6"/>
    <w:rsid w:val="0089679E"/>
    <w:rsid w:val="008976E0"/>
    <w:rsid w:val="0089785D"/>
    <w:rsid w:val="008A003D"/>
    <w:rsid w:val="008A0435"/>
    <w:rsid w:val="008A12AB"/>
    <w:rsid w:val="008A1E51"/>
    <w:rsid w:val="008A1FF2"/>
    <w:rsid w:val="008A22D8"/>
    <w:rsid w:val="008A2493"/>
    <w:rsid w:val="008A392A"/>
    <w:rsid w:val="008A3E00"/>
    <w:rsid w:val="008A3F48"/>
    <w:rsid w:val="008A4C33"/>
    <w:rsid w:val="008A4FBB"/>
    <w:rsid w:val="008A5FD1"/>
    <w:rsid w:val="008A6EC7"/>
    <w:rsid w:val="008A7434"/>
    <w:rsid w:val="008A790E"/>
    <w:rsid w:val="008B0211"/>
    <w:rsid w:val="008B0272"/>
    <w:rsid w:val="008B0365"/>
    <w:rsid w:val="008B0897"/>
    <w:rsid w:val="008B09F8"/>
    <w:rsid w:val="008B0E8F"/>
    <w:rsid w:val="008B176F"/>
    <w:rsid w:val="008B1825"/>
    <w:rsid w:val="008B1DFF"/>
    <w:rsid w:val="008B1F80"/>
    <w:rsid w:val="008B3F9F"/>
    <w:rsid w:val="008B40F4"/>
    <w:rsid w:val="008B4D80"/>
    <w:rsid w:val="008B56D7"/>
    <w:rsid w:val="008B5F25"/>
    <w:rsid w:val="008B6C77"/>
    <w:rsid w:val="008B6E49"/>
    <w:rsid w:val="008B71A8"/>
    <w:rsid w:val="008B7605"/>
    <w:rsid w:val="008B7783"/>
    <w:rsid w:val="008B79B2"/>
    <w:rsid w:val="008B7A00"/>
    <w:rsid w:val="008B7B61"/>
    <w:rsid w:val="008B7B69"/>
    <w:rsid w:val="008C0D0D"/>
    <w:rsid w:val="008C1CA6"/>
    <w:rsid w:val="008C1DBE"/>
    <w:rsid w:val="008C1F5C"/>
    <w:rsid w:val="008C2596"/>
    <w:rsid w:val="008C28EB"/>
    <w:rsid w:val="008C2A7F"/>
    <w:rsid w:val="008C2DF6"/>
    <w:rsid w:val="008C3CB6"/>
    <w:rsid w:val="008C40AA"/>
    <w:rsid w:val="008C48C1"/>
    <w:rsid w:val="008C4F85"/>
    <w:rsid w:val="008C5253"/>
    <w:rsid w:val="008C6135"/>
    <w:rsid w:val="008C65C9"/>
    <w:rsid w:val="008C67E6"/>
    <w:rsid w:val="008C6A37"/>
    <w:rsid w:val="008C7205"/>
    <w:rsid w:val="008C77C3"/>
    <w:rsid w:val="008C792F"/>
    <w:rsid w:val="008C7E61"/>
    <w:rsid w:val="008C7EE3"/>
    <w:rsid w:val="008D07EE"/>
    <w:rsid w:val="008D0E96"/>
    <w:rsid w:val="008D0F5F"/>
    <w:rsid w:val="008D1791"/>
    <w:rsid w:val="008D23E2"/>
    <w:rsid w:val="008D2A86"/>
    <w:rsid w:val="008D33E2"/>
    <w:rsid w:val="008D3612"/>
    <w:rsid w:val="008D366D"/>
    <w:rsid w:val="008D3EEF"/>
    <w:rsid w:val="008D43A5"/>
    <w:rsid w:val="008D4791"/>
    <w:rsid w:val="008D4AFC"/>
    <w:rsid w:val="008D4C94"/>
    <w:rsid w:val="008D4F16"/>
    <w:rsid w:val="008D50C2"/>
    <w:rsid w:val="008D5562"/>
    <w:rsid w:val="008D5726"/>
    <w:rsid w:val="008D5EF3"/>
    <w:rsid w:val="008D5F00"/>
    <w:rsid w:val="008D683D"/>
    <w:rsid w:val="008D688C"/>
    <w:rsid w:val="008D7935"/>
    <w:rsid w:val="008E0279"/>
    <w:rsid w:val="008E0327"/>
    <w:rsid w:val="008E044E"/>
    <w:rsid w:val="008E13CB"/>
    <w:rsid w:val="008E14F5"/>
    <w:rsid w:val="008E1752"/>
    <w:rsid w:val="008E1FE8"/>
    <w:rsid w:val="008E3122"/>
    <w:rsid w:val="008E343E"/>
    <w:rsid w:val="008E4431"/>
    <w:rsid w:val="008E447E"/>
    <w:rsid w:val="008E4687"/>
    <w:rsid w:val="008E4989"/>
    <w:rsid w:val="008E4A3B"/>
    <w:rsid w:val="008E4DC5"/>
    <w:rsid w:val="008E5049"/>
    <w:rsid w:val="008E54C0"/>
    <w:rsid w:val="008E59F6"/>
    <w:rsid w:val="008E5BF5"/>
    <w:rsid w:val="008E6B10"/>
    <w:rsid w:val="008E7880"/>
    <w:rsid w:val="008E7CC9"/>
    <w:rsid w:val="008F03BC"/>
    <w:rsid w:val="008F0533"/>
    <w:rsid w:val="008F0659"/>
    <w:rsid w:val="008F07EB"/>
    <w:rsid w:val="008F0A16"/>
    <w:rsid w:val="008F126D"/>
    <w:rsid w:val="008F1332"/>
    <w:rsid w:val="008F1957"/>
    <w:rsid w:val="008F1AD2"/>
    <w:rsid w:val="008F3D7A"/>
    <w:rsid w:val="008F4200"/>
    <w:rsid w:val="008F449C"/>
    <w:rsid w:val="008F4635"/>
    <w:rsid w:val="008F4681"/>
    <w:rsid w:val="008F544C"/>
    <w:rsid w:val="008F568F"/>
    <w:rsid w:val="008F58E8"/>
    <w:rsid w:val="008F5A29"/>
    <w:rsid w:val="008F6443"/>
    <w:rsid w:val="008F6584"/>
    <w:rsid w:val="008F69B2"/>
    <w:rsid w:val="008F7357"/>
    <w:rsid w:val="008F7427"/>
    <w:rsid w:val="008F788F"/>
    <w:rsid w:val="009006C2"/>
    <w:rsid w:val="0090078B"/>
    <w:rsid w:val="00900BA1"/>
    <w:rsid w:val="00900C7D"/>
    <w:rsid w:val="00900CFD"/>
    <w:rsid w:val="00900DAA"/>
    <w:rsid w:val="00901023"/>
    <w:rsid w:val="009014B8"/>
    <w:rsid w:val="009015EB"/>
    <w:rsid w:val="00901D6E"/>
    <w:rsid w:val="00902192"/>
    <w:rsid w:val="009025D0"/>
    <w:rsid w:val="00902D13"/>
    <w:rsid w:val="00902F17"/>
    <w:rsid w:val="00903259"/>
    <w:rsid w:val="009039A3"/>
    <w:rsid w:val="00903D77"/>
    <w:rsid w:val="00903F00"/>
    <w:rsid w:val="009048AB"/>
    <w:rsid w:val="009054A5"/>
    <w:rsid w:val="00905806"/>
    <w:rsid w:val="00905992"/>
    <w:rsid w:val="00905A5C"/>
    <w:rsid w:val="00905E24"/>
    <w:rsid w:val="00907C8B"/>
    <w:rsid w:val="00910739"/>
    <w:rsid w:val="009109E2"/>
    <w:rsid w:val="009113B5"/>
    <w:rsid w:val="009117F6"/>
    <w:rsid w:val="009119FB"/>
    <w:rsid w:val="00911A87"/>
    <w:rsid w:val="00911D77"/>
    <w:rsid w:val="00911DEA"/>
    <w:rsid w:val="0091219B"/>
    <w:rsid w:val="0091236A"/>
    <w:rsid w:val="00913139"/>
    <w:rsid w:val="009135BD"/>
    <w:rsid w:val="00913FA1"/>
    <w:rsid w:val="00914353"/>
    <w:rsid w:val="00914B2F"/>
    <w:rsid w:val="00915318"/>
    <w:rsid w:val="00915B0C"/>
    <w:rsid w:val="009160F3"/>
    <w:rsid w:val="0091681D"/>
    <w:rsid w:val="00917E26"/>
    <w:rsid w:val="00917E61"/>
    <w:rsid w:val="00917F8F"/>
    <w:rsid w:val="0092000E"/>
    <w:rsid w:val="00920D5A"/>
    <w:rsid w:val="009219D0"/>
    <w:rsid w:val="00921FDF"/>
    <w:rsid w:val="00922C8B"/>
    <w:rsid w:val="00923030"/>
    <w:rsid w:val="00923422"/>
    <w:rsid w:val="009239D1"/>
    <w:rsid w:val="00924153"/>
    <w:rsid w:val="009246DA"/>
    <w:rsid w:val="00924A8F"/>
    <w:rsid w:val="0092570E"/>
    <w:rsid w:val="00925829"/>
    <w:rsid w:val="00925D46"/>
    <w:rsid w:val="009261D7"/>
    <w:rsid w:val="0092626A"/>
    <w:rsid w:val="00926314"/>
    <w:rsid w:val="00926842"/>
    <w:rsid w:val="009271C9"/>
    <w:rsid w:val="00927247"/>
    <w:rsid w:val="0092773E"/>
    <w:rsid w:val="00927BBF"/>
    <w:rsid w:val="009302C5"/>
    <w:rsid w:val="00930DE0"/>
    <w:rsid w:val="00931260"/>
    <w:rsid w:val="0093185E"/>
    <w:rsid w:val="009319B0"/>
    <w:rsid w:val="00931A5B"/>
    <w:rsid w:val="00931FC3"/>
    <w:rsid w:val="0093229A"/>
    <w:rsid w:val="00932954"/>
    <w:rsid w:val="00932FBB"/>
    <w:rsid w:val="00933D3E"/>
    <w:rsid w:val="0093432B"/>
    <w:rsid w:val="00935220"/>
    <w:rsid w:val="00935250"/>
    <w:rsid w:val="00935327"/>
    <w:rsid w:val="009354D1"/>
    <w:rsid w:val="009362C1"/>
    <w:rsid w:val="00940048"/>
    <w:rsid w:val="0094043B"/>
    <w:rsid w:val="009408B4"/>
    <w:rsid w:val="009414F3"/>
    <w:rsid w:val="00941619"/>
    <w:rsid w:val="00942623"/>
    <w:rsid w:val="00942B96"/>
    <w:rsid w:val="009435D4"/>
    <w:rsid w:val="009437C2"/>
    <w:rsid w:val="00944384"/>
    <w:rsid w:val="00944B0F"/>
    <w:rsid w:val="00944E5D"/>
    <w:rsid w:val="00945195"/>
    <w:rsid w:val="0094523C"/>
    <w:rsid w:val="009452E2"/>
    <w:rsid w:val="00945364"/>
    <w:rsid w:val="009458A1"/>
    <w:rsid w:val="00946000"/>
    <w:rsid w:val="00946127"/>
    <w:rsid w:val="0094655D"/>
    <w:rsid w:val="00946745"/>
    <w:rsid w:val="00947532"/>
    <w:rsid w:val="009508C5"/>
    <w:rsid w:val="009518E9"/>
    <w:rsid w:val="00951DEB"/>
    <w:rsid w:val="009525D6"/>
    <w:rsid w:val="00952676"/>
    <w:rsid w:val="0095270F"/>
    <w:rsid w:val="00954EAF"/>
    <w:rsid w:val="0095591D"/>
    <w:rsid w:val="00955FB7"/>
    <w:rsid w:val="0095616E"/>
    <w:rsid w:val="009564F9"/>
    <w:rsid w:val="0095678E"/>
    <w:rsid w:val="00956825"/>
    <w:rsid w:val="00956A7C"/>
    <w:rsid w:val="00956CD5"/>
    <w:rsid w:val="00956E9C"/>
    <w:rsid w:val="00957358"/>
    <w:rsid w:val="009576F0"/>
    <w:rsid w:val="00957D6A"/>
    <w:rsid w:val="00957EA1"/>
    <w:rsid w:val="00957FB3"/>
    <w:rsid w:val="009601BB"/>
    <w:rsid w:val="00960449"/>
    <w:rsid w:val="00960546"/>
    <w:rsid w:val="00960685"/>
    <w:rsid w:val="0096089B"/>
    <w:rsid w:val="00960CF2"/>
    <w:rsid w:val="009618C5"/>
    <w:rsid w:val="009618D5"/>
    <w:rsid w:val="009619A7"/>
    <w:rsid w:val="00962314"/>
    <w:rsid w:val="009644E6"/>
    <w:rsid w:val="00965B7F"/>
    <w:rsid w:val="00966939"/>
    <w:rsid w:val="00966E4E"/>
    <w:rsid w:val="00966F22"/>
    <w:rsid w:val="0096706C"/>
    <w:rsid w:val="009674E2"/>
    <w:rsid w:val="00967774"/>
    <w:rsid w:val="009705B5"/>
    <w:rsid w:val="00972490"/>
    <w:rsid w:val="009725BB"/>
    <w:rsid w:val="00974610"/>
    <w:rsid w:val="00974C34"/>
    <w:rsid w:val="00974E6C"/>
    <w:rsid w:val="00975C9E"/>
    <w:rsid w:val="0097667C"/>
    <w:rsid w:val="00976684"/>
    <w:rsid w:val="00976BA9"/>
    <w:rsid w:val="00977656"/>
    <w:rsid w:val="009801EB"/>
    <w:rsid w:val="00980449"/>
    <w:rsid w:val="00980A53"/>
    <w:rsid w:val="00981098"/>
    <w:rsid w:val="00981134"/>
    <w:rsid w:val="009815CE"/>
    <w:rsid w:val="00981A4B"/>
    <w:rsid w:val="00981BAA"/>
    <w:rsid w:val="009825A5"/>
    <w:rsid w:val="009832F1"/>
    <w:rsid w:val="009838CC"/>
    <w:rsid w:val="009839DE"/>
    <w:rsid w:val="00984CC5"/>
    <w:rsid w:val="00984D43"/>
    <w:rsid w:val="009856CD"/>
    <w:rsid w:val="00985738"/>
    <w:rsid w:val="0098596A"/>
    <w:rsid w:val="00985A84"/>
    <w:rsid w:val="00985E86"/>
    <w:rsid w:val="00986240"/>
    <w:rsid w:val="0098657C"/>
    <w:rsid w:val="00987D60"/>
    <w:rsid w:val="009903C2"/>
    <w:rsid w:val="009904F8"/>
    <w:rsid w:val="009909B8"/>
    <w:rsid w:val="0099105C"/>
    <w:rsid w:val="00991134"/>
    <w:rsid w:val="00991A97"/>
    <w:rsid w:val="00991B1E"/>
    <w:rsid w:val="00992175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35B"/>
    <w:rsid w:val="009978FD"/>
    <w:rsid w:val="009979F5"/>
    <w:rsid w:val="00997E28"/>
    <w:rsid w:val="009A0221"/>
    <w:rsid w:val="009A0549"/>
    <w:rsid w:val="009A154D"/>
    <w:rsid w:val="009A1E10"/>
    <w:rsid w:val="009A1F5A"/>
    <w:rsid w:val="009A21EE"/>
    <w:rsid w:val="009A238C"/>
    <w:rsid w:val="009A2B00"/>
    <w:rsid w:val="009A2C56"/>
    <w:rsid w:val="009A4193"/>
    <w:rsid w:val="009A41DC"/>
    <w:rsid w:val="009A4432"/>
    <w:rsid w:val="009A474B"/>
    <w:rsid w:val="009A5E81"/>
    <w:rsid w:val="009A645A"/>
    <w:rsid w:val="009A7F88"/>
    <w:rsid w:val="009B04CA"/>
    <w:rsid w:val="009B07F9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B1C"/>
    <w:rsid w:val="009B4267"/>
    <w:rsid w:val="009B42E8"/>
    <w:rsid w:val="009B4530"/>
    <w:rsid w:val="009B475B"/>
    <w:rsid w:val="009B4BB2"/>
    <w:rsid w:val="009B4C96"/>
    <w:rsid w:val="009B4E17"/>
    <w:rsid w:val="009B4FCC"/>
    <w:rsid w:val="009B5696"/>
    <w:rsid w:val="009B5AC0"/>
    <w:rsid w:val="009B5B04"/>
    <w:rsid w:val="009B6A75"/>
    <w:rsid w:val="009B71A3"/>
    <w:rsid w:val="009B7580"/>
    <w:rsid w:val="009B7B4A"/>
    <w:rsid w:val="009B7D95"/>
    <w:rsid w:val="009C08DC"/>
    <w:rsid w:val="009C0A75"/>
    <w:rsid w:val="009C0C35"/>
    <w:rsid w:val="009C0F09"/>
    <w:rsid w:val="009C1623"/>
    <w:rsid w:val="009C18A3"/>
    <w:rsid w:val="009C18F2"/>
    <w:rsid w:val="009C25B0"/>
    <w:rsid w:val="009C2DE8"/>
    <w:rsid w:val="009C30BE"/>
    <w:rsid w:val="009C3802"/>
    <w:rsid w:val="009C39A7"/>
    <w:rsid w:val="009C3A31"/>
    <w:rsid w:val="009C40DA"/>
    <w:rsid w:val="009C416A"/>
    <w:rsid w:val="009C4E0A"/>
    <w:rsid w:val="009C57AC"/>
    <w:rsid w:val="009C61A9"/>
    <w:rsid w:val="009C6C2E"/>
    <w:rsid w:val="009C7000"/>
    <w:rsid w:val="009C79A7"/>
    <w:rsid w:val="009D057E"/>
    <w:rsid w:val="009D120E"/>
    <w:rsid w:val="009D13D9"/>
    <w:rsid w:val="009D17CB"/>
    <w:rsid w:val="009D1F69"/>
    <w:rsid w:val="009D2CA3"/>
    <w:rsid w:val="009D327A"/>
    <w:rsid w:val="009D3A08"/>
    <w:rsid w:val="009D3B55"/>
    <w:rsid w:val="009D3D04"/>
    <w:rsid w:val="009D3F98"/>
    <w:rsid w:val="009D4CA3"/>
    <w:rsid w:val="009D517F"/>
    <w:rsid w:val="009D53F2"/>
    <w:rsid w:val="009D586D"/>
    <w:rsid w:val="009D6518"/>
    <w:rsid w:val="009D698F"/>
    <w:rsid w:val="009D7144"/>
    <w:rsid w:val="009D78A6"/>
    <w:rsid w:val="009D7AAB"/>
    <w:rsid w:val="009D7C90"/>
    <w:rsid w:val="009D7CAE"/>
    <w:rsid w:val="009D7FAF"/>
    <w:rsid w:val="009E0039"/>
    <w:rsid w:val="009E023D"/>
    <w:rsid w:val="009E067C"/>
    <w:rsid w:val="009E0D48"/>
    <w:rsid w:val="009E0DB8"/>
    <w:rsid w:val="009E0F16"/>
    <w:rsid w:val="009E12B0"/>
    <w:rsid w:val="009E1F1A"/>
    <w:rsid w:val="009E21E6"/>
    <w:rsid w:val="009E29D1"/>
    <w:rsid w:val="009E2CE6"/>
    <w:rsid w:val="009E3391"/>
    <w:rsid w:val="009E418F"/>
    <w:rsid w:val="009E4281"/>
    <w:rsid w:val="009E47C4"/>
    <w:rsid w:val="009E4D07"/>
    <w:rsid w:val="009E502E"/>
    <w:rsid w:val="009E5DF2"/>
    <w:rsid w:val="009E5E2A"/>
    <w:rsid w:val="009E635F"/>
    <w:rsid w:val="009E66FC"/>
    <w:rsid w:val="009E673F"/>
    <w:rsid w:val="009E715C"/>
    <w:rsid w:val="009E7C6C"/>
    <w:rsid w:val="009F0796"/>
    <w:rsid w:val="009F0A1E"/>
    <w:rsid w:val="009F1143"/>
    <w:rsid w:val="009F21CF"/>
    <w:rsid w:val="009F259B"/>
    <w:rsid w:val="009F2AE9"/>
    <w:rsid w:val="009F3C6D"/>
    <w:rsid w:val="009F3D19"/>
    <w:rsid w:val="009F445E"/>
    <w:rsid w:val="009F4473"/>
    <w:rsid w:val="009F4B01"/>
    <w:rsid w:val="009F51EA"/>
    <w:rsid w:val="009F5226"/>
    <w:rsid w:val="009F540B"/>
    <w:rsid w:val="009F608F"/>
    <w:rsid w:val="009F61EC"/>
    <w:rsid w:val="009F6A06"/>
    <w:rsid w:val="009F6C34"/>
    <w:rsid w:val="009F73C8"/>
    <w:rsid w:val="009F74BB"/>
    <w:rsid w:val="009F74D9"/>
    <w:rsid w:val="009F7658"/>
    <w:rsid w:val="009F77E5"/>
    <w:rsid w:val="009F7B81"/>
    <w:rsid w:val="00A00476"/>
    <w:rsid w:val="00A017B3"/>
    <w:rsid w:val="00A01854"/>
    <w:rsid w:val="00A027BB"/>
    <w:rsid w:val="00A02A93"/>
    <w:rsid w:val="00A02EB0"/>
    <w:rsid w:val="00A03079"/>
    <w:rsid w:val="00A032A1"/>
    <w:rsid w:val="00A037D3"/>
    <w:rsid w:val="00A039A2"/>
    <w:rsid w:val="00A042BB"/>
    <w:rsid w:val="00A04B53"/>
    <w:rsid w:val="00A05330"/>
    <w:rsid w:val="00A055C1"/>
    <w:rsid w:val="00A055ED"/>
    <w:rsid w:val="00A05D95"/>
    <w:rsid w:val="00A0641B"/>
    <w:rsid w:val="00A1010E"/>
    <w:rsid w:val="00A10F8F"/>
    <w:rsid w:val="00A115E5"/>
    <w:rsid w:val="00A1236A"/>
    <w:rsid w:val="00A130A7"/>
    <w:rsid w:val="00A133A4"/>
    <w:rsid w:val="00A13ED7"/>
    <w:rsid w:val="00A144FE"/>
    <w:rsid w:val="00A1485B"/>
    <w:rsid w:val="00A14876"/>
    <w:rsid w:val="00A157A6"/>
    <w:rsid w:val="00A15B88"/>
    <w:rsid w:val="00A1611A"/>
    <w:rsid w:val="00A1617A"/>
    <w:rsid w:val="00A162E4"/>
    <w:rsid w:val="00A1652A"/>
    <w:rsid w:val="00A166F0"/>
    <w:rsid w:val="00A176A2"/>
    <w:rsid w:val="00A17B37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D0E"/>
    <w:rsid w:val="00A23E04"/>
    <w:rsid w:val="00A24D0F"/>
    <w:rsid w:val="00A24D82"/>
    <w:rsid w:val="00A24FED"/>
    <w:rsid w:val="00A25300"/>
    <w:rsid w:val="00A254C0"/>
    <w:rsid w:val="00A2643C"/>
    <w:rsid w:val="00A26595"/>
    <w:rsid w:val="00A26710"/>
    <w:rsid w:val="00A2761C"/>
    <w:rsid w:val="00A27699"/>
    <w:rsid w:val="00A276E6"/>
    <w:rsid w:val="00A278C4"/>
    <w:rsid w:val="00A2797E"/>
    <w:rsid w:val="00A27B22"/>
    <w:rsid w:val="00A3006E"/>
    <w:rsid w:val="00A309B9"/>
    <w:rsid w:val="00A31221"/>
    <w:rsid w:val="00A32321"/>
    <w:rsid w:val="00A33770"/>
    <w:rsid w:val="00A34460"/>
    <w:rsid w:val="00A34906"/>
    <w:rsid w:val="00A34F71"/>
    <w:rsid w:val="00A352DE"/>
    <w:rsid w:val="00A35B4A"/>
    <w:rsid w:val="00A35DAA"/>
    <w:rsid w:val="00A365A0"/>
    <w:rsid w:val="00A367EF"/>
    <w:rsid w:val="00A36D8C"/>
    <w:rsid w:val="00A401E0"/>
    <w:rsid w:val="00A404D8"/>
    <w:rsid w:val="00A40DDC"/>
    <w:rsid w:val="00A41AA3"/>
    <w:rsid w:val="00A41AE7"/>
    <w:rsid w:val="00A41D01"/>
    <w:rsid w:val="00A4217E"/>
    <w:rsid w:val="00A42637"/>
    <w:rsid w:val="00A42678"/>
    <w:rsid w:val="00A42740"/>
    <w:rsid w:val="00A4286E"/>
    <w:rsid w:val="00A42B63"/>
    <w:rsid w:val="00A42D3A"/>
    <w:rsid w:val="00A42DAC"/>
    <w:rsid w:val="00A42E02"/>
    <w:rsid w:val="00A4330D"/>
    <w:rsid w:val="00A434A3"/>
    <w:rsid w:val="00A43DBC"/>
    <w:rsid w:val="00A4436E"/>
    <w:rsid w:val="00A44688"/>
    <w:rsid w:val="00A44CDE"/>
    <w:rsid w:val="00A44F35"/>
    <w:rsid w:val="00A45FF2"/>
    <w:rsid w:val="00A46F8A"/>
    <w:rsid w:val="00A4767A"/>
    <w:rsid w:val="00A47E5F"/>
    <w:rsid w:val="00A50150"/>
    <w:rsid w:val="00A508EE"/>
    <w:rsid w:val="00A5189E"/>
    <w:rsid w:val="00A51D52"/>
    <w:rsid w:val="00A52803"/>
    <w:rsid w:val="00A52875"/>
    <w:rsid w:val="00A53A4C"/>
    <w:rsid w:val="00A53BF6"/>
    <w:rsid w:val="00A53FEF"/>
    <w:rsid w:val="00A54144"/>
    <w:rsid w:val="00A55020"/>
    <w:rsid w:val="00A551EB"/>
    <w:rsid w:val="00A55398"/>
    <w:rsid w:val="00A555C3"/>
    <w:rsid w:val="00A55845"/>
    <w:rsid w:val="00A56BFF"/>
    <w:rsid w:val="00A56FCE"/>
    <w:rsid w:val="00A57739"/>
    <w:rsid w:val="00A601AD"/>
    <w:rsid w:val="00A601D4"/>
    <w:rsid w:val="00A60C92"/>
    <w:rsid w:val="00A61828"/>
    <w:rsid w:val="00A62328"/>
    <w:rsid w:val="00A6242B"/>
    <w:rsid w:val="00A62857"/>
    <w:rsid w:val="00A63857"/>
    <w:rsid w:val="00A63A06"/>
    <w:rsid w:val="00A63C1A"/>
    <w:rsid w:val="00A64363"/>
    <w:rsid w:val="00A64DA3"/>
    <w:rsid w:val="00A652FF"/>
    <w:rsid w:val="00A66227"/>
    <w:rsid w:val="00A6629A"/>
    <w:rsid w:val="00A677D5"/>
    <w:rsid w:val="00A67FDC"/>
    <w:rsid w:val="00A70793"/>
    <w:rsid w:val="00A709E3"/>
    <w:rsid w:val="00A70E07"/>
    <w:rsid w:val="00A70F94"/>
    <w:rsid w:val="00A71087"/>
    <w:rsid w:val="00A71ED5"/>
    <w:rsid w:val="00A72747"/>
    <w:rsid w:val="00A73E5C"/>
    <w:rsid w:val="00A74A3B"/>
    <w:rsid w:val="00A75194"/>
    <w:rsid w:val="00A7596C"/>
    <w:rsid w:val="00A75BB6"/>
    <w:rsid w:val="00A7608C"/>
    <w:rsid w:val="00A762D5"/>
    <w:rsid w:val="00A7646E"/>
    <w:rsid w:val="00A7679F"/>
    <w:rsid w:val="00A769D7"/>
    <w:rsid w:val="00A77496"/>
    <w:rsid w:val="00A7749F"/>
    <w:rsid w:val="00A77B3A"/>
    <w:rsid w:val="00A806B8"/>
    <w:rsid w:val="00A81815"/>
    <w:rsid w:val="00A82034"/>
    <w:rsid w:val="00A83C59"/>
    <w:rsid w:val="00A83D5B"/>
    <w:rsid w:val="00A84BFC"/>
    <w:rsid w:val="00A84E9F"/>
    <w:rsid w:val="00A857B8"/>
    <w:rsid w:val="00A868F6"/>
    <w:rsid w:val="00A869AB"/>
    <w:rsid w:val="00A86A98"/>
    <w:rsid w:val="00A86E6C"/>
    <w:rsid w:val="00A8732D"/>
    <w:rsid w:val="00A8744C"/>
    <w:rsid w:val="00A875BB"/>
    <w:rsid w:val="00A87B17"/>
    <w:rsid w:val="00A87D6F"/>
    <w:rsid w:val="00A9061E"/>
    <w:rsid w:val="00A90D3A"/>
    <w:rsid w:val="00A91650"/>
    <w:rsid w:val="00A9210B"/>
    <w:rsid w:val="00A92121"/>
    <w:rsid w:val="00A92275"/>
    <w:rsid w:val="00A92C2F"/>
    <w:rsid w:val="00A93078"/>
    <w:rsid w:val="00A9389E"/>
    <w:rsid w:val="00A93BDF"/>
    <w:rsid w:val="00A93C8E"/>
    <w:rsid w:val="00A942AC"/>
    <w:rsid w:val="00A94CC5"/>
    <w:rsid w:val="00A95F2B"/>
    <w:rsid w:val="00A966B4"/>
    <w:rsid w:val="00A967F7"/>
    <w:rsid w:val="00A977AD"/>
    <w:rsid w:val="00A9783A"/>
    <w:rsid w:val="00A97CFD"/>
    <w:rsid w:val="00AA057F"/>
    <w:rsid w:val="00AA0764"/>
    <w:rsid w:val="00AA0A2B"/>
    <w:rsid w:val="00AA0E59"/>
    <w:rsid w:val="00AA20EB"/>
    <w:rsid w:val="00AA2124"/>
    <w:rsid w:val="00AA2887"/>
    <w:rsid w:val="00AA2EF6"/>
    <w:rsid w:val="00AA2F87"/>
    <w:rsid w:val="00AA3A71"/>
    <w:rsid w:val="00AA3A9E"/>
    <w:rsid w:val="00AA3ECD"/>
    <w:rsid w:val="00AA466C"/>
    <w:rsid w:val="00AA5767"/>
    <w:rsid w:val="00AA5ABF"/>
    <w:rsid w:val="00AA6976"/>
    <w:rsid w:val="00AA6BB2"/>
    <w:rsid w:val="00AA6FBD"/>
    <w:rsid w:val="00AA75A0"/>
    <w:rsid w:val="00AA7D76"/>
    <w:rsid w:val="00AB041D"/>
    <w:rsid w:val="00AB08D6"/>
    <w:rsid w:val="00AB0CB8"/>
    <w:rsid w:val="00AB0D8C"/>
    <w:rsid w:val="00AB1617"/>
    <w:rsid w:val="00AB170B"/>
    <w:rsid w:val="00AB1ACF"/>
    <w:rsid w:val="00AB1DE7"/>
    <w:rsid w:val="00AB1FFB"/>
    <w:rsid w:val="00AB2013"/>
    <w:rsid w:val="00AB241F"/>
    <w:rsid w:val="00AB2794"/>
    <w:rsid w:val="00AB351F"/>
    <w:rsid w:val="00AB3AD3"/>
    <w:rsid w:val="00AB3DD4"/>
    <w:rsid w:val="00AB421E"/>
    <w:rsid w:val="00AB4480"/>
    <w:rsid w:val="00AB59AF"/>
    <w:rsid w:val="00AB5E93"/>
    <w:rsid w:val="00AB619B"/>
    <w:rsid w:val="00AB6BEE"/>
    <w:rsid w:val="00AB6CEB"/>
    <w:rsid w:val="00AB6EF7"/>
    <w:rsid w:val="00AB7229"/>
    <w:rsid w:val="00AB76CB"/>
    <w:rsid w:val="00AB7913"/>
    <w:rsid w:val="00AC09FD"/>
    <w:rsid w:val="00AC0EEB"/>
    <w:rsid w:val="00AC13C0"/>
    <w:rsid w:val="00AC1576"/>
    <w:rsid w:val="00AC2222"/>
    <w:rsid w:val="00AC309E"/>
    <w:rsid w:val="00AC384F"/>
    <w:rsid w:val="00AC38A1"/>
    <w:rsid w:val="00AC4BC9"/>
    <w:rsid w:val="00AC4DE1"/>
    <w:rsid w:val="00AC5880"/>
    <w:rsid w:val="00AC60CA"/>
    <w:rsid w:val="00AC6E16"/>
    <w:rsid w:val="00AC7126"/>
    <w:rsid w:val="00AC714C"/>
    <w:rsid w:val="00AC71BC"/>
    <w:rsid w:val="00AC762A"/>
    <w:rsid w:val="00AC7A6A"/>
    <w:rsid w:val="00AD04D6"/>
    <w:rsid w:val="00AD0804"/>
    <w:rsid w:val="00AD12AA"/>
    <w:rsid w:val="00AD1ADB"/>
    <w:rsid w:val="00AD2187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6C3"/>
    <w:rsid w:val="00AD48F8"/>
    <w:rsid w:val="00AD4F26"/>
    <w:rsid w:val="00AD5F54"/>
    <w:rsid w:val="00AD608F"/>
    <w:rsid w:val="00AD60BF"/>
    <w:rsid w:val="00AD68E3"/>
    <w:rsid w:val="00AD78C0"/>
    <w:rsid w:val="00AD7D12"/>
    <w:rsid w:val="00AE01A2"/>
    <w:rsid w:val="00AE02B2"/>
    <w:rsid w:val="00AE0718"/>
    <w:rsid w:val="00AE1206"/>
    <w:rsid w:val="00AE155F"/>
    <w:rsid w:val="00AE1A39"/>
    <w:rsid w:val="00AE27F6"/>
    <w:rsid w:val="00AE289A"/>
    <w:rsid w:val="00AE28E5"/>
    <w:rsid w:val="00AE2D50"/>
    <w:rsid w:val="00AE3699"/>
    <w:rsid w:val="00AE48D1"/>
    <w:rsid w:val="00AE4BD2"/>
    <w:rsid w:val="00AE4E21"/>
    <w:rsid w:val="00AE507E"/>
    <w:rsid w:val="00AE52D1"/>
    <w:rsid w:val="00AE5479"/>
    <w:rsid w:val="00AE5485"/>
    <w:rsid w:val="00AE5720"/>
    <w:rsid w:val="00AE6266"/>
    <w:rsid w:val="00AE636C"/>
    <w:rsid w:val="00AE6481"/>
    <w:rsid w:val="00AE6DEC"/>
    <w:rsid w:val="00AE706B"/>
    <w:rsid w:val="00AE720C"/>
    <w:rsid w:val="00AE7584"/>
    <w:rsid w:val="00AE7785"/>
    <w:rsid w:val="00AF0584"/>
    <w:rsid w:val="00AF068C"/>
    <w:rsid w:val="00AF071F"/>
    <w:rsid w:val="00AF1555"/>
    <w:rsid w:val="00AF2208"/>
    <w:rsid w:val="00AF22F1"/>
    <w:rsid w:val="00AF2742"/>
    <w:rsid w:val="00AF2943"/>
    <w:rsid w:val="00AF31E9"/>
    <w:rsid w:val="00AF3702"/>
    <w:rsid w:val="00AF3D02"/>
    <w:rsid w:val="00AF453B"/>
    <w:rsid w:val="00AF4685"/>
    <w:rsid w:val="00AF50A6"/>
    <w:rsid w:val="00AF55E9"/>
    <w:rsid w:val="00AF5F29"/>
    <w:rsid w:val="00AF5F6E"/>
    <w:rsid w:val="00AF61ED"/>
    <w:rsid w:val="00AF6B41"/>
    <w:rsid w:val="00B00A45"/>
    <w:rsid w:val="00B014AE"/>
    <w:rsid w:val="00B0181B"/>
    <w:rsid w:val="00B01F68"/>
    <w:rsid w:val="00B0289A"/>
    <w:rsid w:val="00B032D2"/>
    <w:rsid w:val="00B04076"/>
    <w:rsid w:val="00B0448D"/>
    <w:rsid w:val="00B047A6"/>
    <w:rsid w:val="00B049DB"/>
    <w:rsid w:val="00B04B04"/>
    <w:rsid w:val="00B05826"/>
    <w:rsid w:val="00B059BE"/>
    <w:rsid w:val="00B067FE"/>
    <w:rsid w:val="00B06A7C"/>
    <w:rsid w:val="00B06A94"/>
    <w:rsid w:val="00B077C5"/>
    <w:rsid w:val="00B077FA"/>
    <w:rsid w:val="00B100AF"/>
    <w:rsid w:val="00B1043B"/>
    <w:rsid w:val="00B10E8F"/>
    <w:rsid w:val="00B10EF6"/>
    <w:rsid w:val="00B11036"/>
    <w:rsid w:val="00B111C0"/>
    <w:rsid w:val="00B119A5"/>
    <w:rsid w:val="00B11AAB"/>
    <w:rsid w:val="00B11F4E"/>
    <w:rsid w:val="00B121A1"/>
    <w:rsid w:val="00B12576"/>
    <w:rsid w:val="00B12BC3"/>
    <w:rsid w:val="00B136E8"/>
    <w:rsid w:val="00B13822"/>
    <w:rsid w:val="00B1383A"/>
    <w:rsid w:val="00B139FC"/>
    <w:rsid w:val="00B14091"/>
    <w:rsid w:val="00B142DF"/>
    <w:rsid w:val="00B147B4"/>
    <w:rsid w:val="00B14903"/>
    <w:rsid w:val="00B15482"/>
    <w:rsid w:val="00B1555C"/>
    <w:rsid w:val="00B1564C"/>
    <w:rsid w:val="00B15949"/>
    <w:rsid w:val="00B16087"/>
    <w:rsid w:val="00B16794"/>
    <w:rsid w:val="00B17EE4"/>
    <w:rsid w:val="00B20208"/>
    <w:rsid w:val="00B202FD"/>
    <w:rsid w:val="00B20F74"/>
    <w:rsid w:val="00B2160C"/>
    <w:rsid w:val="00B21813"/>
    <w:rsid w:val="00B218FA"/>
    <w:rsid w:val="00B21BF1"/>
    <w:rsid w:val="00B222A8"/>
    <w:rsid w:val="00B22363"/>
    <w:rsid w:val="00B225C5"/>
    <w:rsid w:val="00B229CC"/>
    <w:rsid w:val="00B239E6"/>
    <w:rsid w:val="00B2408A"/>
    <w:rsid w:val="00B242AC"/>
    <w:rsid w:val="00B245FA"/>
    <w:rsid w:val="00B24675"/>
    <w:rsid w:val="00B24AA1"/>
    <w:rsid w:val="00B2583D"/>
    <w:rsid w:val="00B258FD"/>
    <w:rsid w:val="00B2591B"/>
    <w:rsid w:val="00B25E57"/>
    <w:rsid w:val="00B262A7"/>
    <w:rsid w:val="00B26D4A"/>
    <w:rsid w:val="00B26D92"/>
    <w:rsid w:val="00B26F21"/>
    <w:rsid w:val="00B27B82"/>
    <w:rsid w:val="00B27E2A"/>
    <w:rsid w:val="00B3058A"/>
    <w:rsid w:val="00B3068E"/>
    <w:rsid w:val="00B3069B"/>
    <w:rsid w:val="00B3119F"/>
    <w:rsid w:val="00B31568"/>
    <w:rsid w:val="00B31F2A"/>
    <w:rsid w:val="00B32035"/>
    <w:rsid w:val="00B330B5"/>
    <w:rsid w:val="00B33ACB"/>
    <w:rsid w:val="00B3486F"/>
    <w:rsid w:val="00B34A5D"/>
    <w:rsid w:val="00B34E15"/>
    <w:rsid w:val="00B34E83"/>
    <w:rsid w:val="00B35C65"/>
    <w:rsid w:val="00B35CD7"/>
    <w:rsid w:val="00B36210"/>
    <w:rsid w:val="00B36558"/>
    <w:rsid w:val="00B36A8C"/>
    <w:rsid w:val="00B36B8D"/>
    <w:rsid w:val="00B36FD6"/>
    <w:rsid w:val="00B37433"/>
    <w:rsid w:val="00B37D02"/>
    <w:rsid w:val="00B37FC2"/>
    <w:rsid w:val="00B4086E"/>
    <w:rsid w:val="00B40F5A"/>
    <w:rsid w:val="00B4108F"/>
    <w:rsid w:val="00B414F1"/>
    <w:rsid w:val="00B4175E"/>
    <w:rsid w:val="00B41F42"/>
    <w:rsid w:val="00B41F8C"/>
    <w:rsid w:val="00B4248E"/>
    <w:rsid w:val="00B43426"/>
    <w:rsid w:val="00B43443"/>
    <w:rsid w:val="00B437C1"/>
    <w:rsid w:val="00B4380C"/>
    <w:rsid w:val="00B439F6"/>
    <w:rsid w:val="00B43E0F"/>
    <w:rsid w:val="00B44901"/>
    <w:rsid w:val="00B44A8A"/>
    <w:rsid w:val="00B44DD5"/>
    <w:rsid w:val="00B44E1E"/>
    <w:rsid w:val="00B451F3"/>
    <w:rsid w:val="00B46472"/>
    <w:rsid w:val="00B47CE6"/>
    <w:rsid w:val="00B47D4C"/>
    <w:rsid w:val="00B47D98"/>
    <w:rsid w:val="00B50ADA"/>
    <w:rsid w:val="00B50B99"/>
    <w:rsid w:val="00B5195B"/>
    <w:rsid w:val="00B526A2"/>
    <w:rsid w:val="00B52828"/>
    <w:rsid w:val="00B528AC"/>
    <w:rsid w:val="00B52ED1"/>
    <w:rsid w:val="00B54A72"/>
    <w:rsid w:val="00B56295"/>
    <w:rsid w:val="00B56649"/>
    <w:rsid w:val="00B6045E"/>
    <w:rsid w:val="00B60ADB"/>
    <w:rsid w:val="00B60B2F"/>
    <w:rsid w:val="00B619CD"/>
    <w:rsid w:val="00B61D9B"/>
    <w:rsid w:val="00B6289D"/>
    <w:rsid w:val="00B63B53"/>
    <w:rsid w:val="00B6436B"/>
    <w:rsid w:val="00B64A7D"/>
    <w:rsid w:val="00B64DF6"/>
    <w:rsid w:val="00B64E72"/>
    <w:rsid w:val="00B650EB"/>
    <w:rsid w:val="00B65515"/>
    <w:rsid w:val="00B662D1"/>
    <w:rsid w:val="00B668D8"/>
    <w:rsid w:val="00B66AF9"/>
    <w:rsid w:val="00B672A5"/>
    <w:rsid w:val="00B674DF"/>
    <w:rsid w:val="00B67B47"/>
    <w:rsid w:val="00B67BA4"/>
    <w:rsid w:val="00B7035A"/>
    <w:rsid w:val="00B7037C"/>
    <w:rsid w:val="00B70FBD"/>
    <w:rsid w:val="00B71493"/>
    <w:rsid w:val="00B72217"/>
    <w:rsid w:val="00B726B2"/>
    <w:rsid w:val="00B72902"/>
    <w:rsid w:val="00B72F8D"/>
    <w:rsid w:val="00B734D6"/>
    <w:rsid w:val="00B738F8"/>
    <w:rsid w:val="00B73BA7"/>
    <w:rsid w:val="00B73CD3"/>
    <w:rsid w:val="00B7404F"/>
    <w:rsid w:val="00B74860"/>
    <w:rsid w:val="00B75817"/>
    <w:rsid w:val="00B75B99"/>
    <w:rsid w:val="00B75DBB"/>
    <w:rsid w:val="00B75EF8"/>
    <w:rsid w:val="00B76462"/>
    <w:rsid w:val="00B76674"/>
    <w:rsid w:val="00B7732D"/>
    <w:rsid w:val="00B8016E"/>
    <w:rsid w:val="00B8033F"/>
    <w:rsid w:val="00B80F69"/>
    <w:rsid w:val="00B813A7"/>
    <w:rsid w:val="00B81711"/>
    <w:rsid w:val="00B81DF5"/>
    <w:rsid w:val="00B8263C"/>
    <w:rsid w:val="00B83311"/>
    <w:rsid w:val="00B83B55"/>
    <w:rsid w:val="00B83D6A"/>
    <w:rsid w:val="00B8428B"/>
    <w:rsid w:val="00B84C58"/>
    <w:rsid w:val="00B84E23"/>
    <w:rsid w:val="00B84EAB"/>
    <w:rsid w:val="00B85011"/>
    <w:rsid w:val="00B854C1"/>
    <w:rsid w:val="00B85513"/>
    <w:rsid w:val="00B85708"/>
    <w:rsid w:val="00B85B06"/>
    <w:rsid w:val="00B85C18"/>
    <w:rsid w:val="00B85CAE"/>
    <w:rsid w:val="00B86127"/>
    <w:rsid w:val="00B87A64"/>
    <w:rsid w:val="00B87D7A"/>
    <w:rsid w:val="00B87F01"/>
    <w:rsid w:val="00B90518"/>
    <w:rsid w:val="00B90E78"/>
    <w:rsid w:val="00B90EDF"/>
    <w:rsid w:val="00B91A34"/>
    <w:rsid w:val="00B91C6F"/>
    <w:rsid w:val="00B92467"/>
    <w:rsid w:val="00B926D3"/>
    <w:rsid w:val="00B92989"/>
    <w:rsid w:val="00B929F8"/>
    <w:rsid w:val="00B92E9F"/>
    <w:rsid w:val="00B934E0"/>
    <w:rsid w:val="00B936A2"/>
    <w:rsid w:val="00B937FD"/>
    <w:rsid w:val="00B942DE"/>
    <w:rsid w:val="00B9526B"/>
    <w:rsid w:val="00B95377"/>
    <w:rsid w:val="00B95942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5E8"/>
    <w:rsid w:val="00BA38E0"/>
    <w:rsid w:val="00BA3D98"/>
    <w:rsid w:val="00BA4820"/>
    <w:rsid w:val="00BA4E9F"/>
    <w:rsid w:val="00BA649B"/>
    <w:rsid w:val="00BA6FB2"/>
    <w:rsid w:val="00BA71A7"/>
    <w:rsid w:val="00BA7332"/>
    <w:rsid w:val="00BA740B"/>
    <w:rsid w:val="00BA7DD1"/>
    <w:rsid w:val="00BB05A4"/>
    <w:rsid w:val="00BB0745"/>
    <w:rsid w:val="00BB0903"/>
    <w:rsid w:val="00BB09A9"/>
    <w:rsid w:val="00BB0F3C"/>
    <w:rsid w:val="00BB1365"/>
    <w:rsid w:val="00BB1D06"/>
    <w:rsid w:val="00BB2041"/>
    <w:rsid w:val="00BB24A7"/>
    <w:rsid w:val="00BB25B8"/>
    <w:rsid w:val="00BB286A"/>
    <w:rsid w:val="00BB2B6C"/>
    <w:rsid w:val="00BB2FFB"/>
    <w:rsid w:val="00BB4908"/>
    <w:rsid w:val="00BB495C"/>
    <w:rsid w:val="00BB507E"/>
    <w:rsid w:val="00BB61CE"/>
    <w:rsid w:val="00BB6648"/>
    <w:rsid w:val="00BB6D59"/>
    <w:rsid w:val="00BB7765"/>
    <w:rsid w:val="00BB7B9B"/>
    <w:rsid w:val="00BB7CC1"/>
    <w:rsid w:val="00BB7ED7"/>
    <w:rsid w:val="00BC0385"/>
    <w:rsid w:val="00BC04A3"/>
    <w:rsid w:val="00BC103C"/>
    <w:rsid w:val="00BC1219"/>
    <w:rsid w:val="00BC1472"/>
    <w:rsid w:val="00BC1ED5"/>
    <w:rsid w:val="00BC1F1A"/>
    <w:rsid w:val="00BC1FD6"/>
    <w:rsid w:val="00BC2164"/>
    <w:rsid w:val="00BC284B"/>
    <w:rsid w:val="00BC2856"/>
    <w:rsid w:val="00BC30B9"/>
    <w:rsid w:val="00BC379D"/>
    <w:rsid w:val="00BC4353"/>
    <w:rsid w:val="00BC5219"/>
    <w:rsid w:val="00BC54E0"/>
    <w:rsid w:val="00BC5550"/>
    <w:rsid w:val="00BC586F"/>
    <w:rsid w:val="00BC611A"/>
    <w:rsid w:val="00BC65B2"/>
    <w:rsid w:val="00BC6CE8"/>
    <w:rsid w:val="00BC737C"/>
    <w:rsid w:val="00BC794F"/>
    <w:rsid w:val="00BC7A95"/>
    <w:rsid w:val="00BC7CF0"/>
    <w:rsid w:val="00BD0239"/>
    <w:rsid w:val="00BD064E"/>
    <w:rsid w:val="00BD068B"/>
    <w:rsid w:val="00BD12C2"/>
    <w:rsid w:val="00BD17B7"/>
    <w:rsid w:val="00BD1E7C"/>
    <w:rsid w:val="00BD265A"/>
    <w:rsid w:val="00BD2746"/>
    <w:rsid w:val="00BD306E"/>
    <w:rsid w:val="00BD57BE"/>
    <w:rsid w:val="00BD62ED"/>
    <w:rsid w:val="00BD7E7C"/>
    <w:rsid w:val="00BD7F39"/>
    <w:rsid w:val="00BE00F2"/>
    <w:rsid w:val="00BE08C4"/>
    <w:rsid w:val="00BE0E22"/>
    <w:rsid w:val="00BE1411"/>
    <w:rsid w:val="00BE18BB"/>
    <w:rsid w:val="00BE196E"/>
    <w:rsid w:val="00BE230C"/>
    <w:rsid w:val="00BE249B"/>
    <w:rsid w:val="00BE2C52"/>
    <w:rsid w:val="00BE2FAF"/>
    <w:rsid w:val="00BE3377"/>
    <w:rsid w:val="00BE34C0"/>
    <w:rsid w:val="00BE34EB"/>
    <w:rsid w:val="00BE424C"/>
    <w:rsid w:val="00BE45F7"/>
    <w:rsid w:val="00BE46D2"/>
    <w:rsid w:val="00BE4C9C"/>
    <w:rsid w:val="00BE575B"/>
    <w:rsid w:val="00BE5CC3"/>
    <w:rsid w:val="00BE63B5"/>
    <w:rsid w:val="00BE7BF1"/>
    <w:rsid w:val="00BF0415"/>
    <w:rsid w:val="00BF0B4D"/>
    <w:rsid w:val="00BF0C10"/>
    <w:rsid w:val="00BF1937"/>
    <w:rsid w:val="00BF1955"/>
    <w:rsid w:val="00BF24AD"/>
    <w:rsid w:val="00BF26B8"/>
    <w:rsid w:val="00BF28E7"/>
    <w:rsid w:val="00BF3692"/>
    <w:rsid w:val="00BF4206"/>
    <w:rsid w:val="00BF47F5"/>
    <w:rsid w:val="00BF4B44"/>
    <w:rsid w:val="00BF5072"/>
    <w:rsid w:val="00BF54AC"/>
    <w:rsid w:val="00BF5982"/>
    <w:rsid w:val="00BF6398"/>
    <w:rsid w:val="00BF6A62"/>
    <w:rsid w:val="00BF6D01"/>
    <w:rsid w:val="00BF7582"/>
    <w:rsid w:val="00BF7C13"/>
    <w:rsid w:val="00BF7CD1"/>
    <w:rsid w:val="00C00053"/>
    <w:rsid w:val="00C0010B"/>
    <w:rsid w:val="00C00342"/>
    <w:rsid w:val="00C004B0"/>
    <w:rsid w:val="00C0161E"/>
    <w:rsid w:val="00C01D9C"/>
    <w:rsid w:val="00C037C0"/>
    <w:rsid w:val="00C04A6E"/>
    <w:rsid w:val="00C056C7"/>
    <w:rsid w:val="00C05B1C"/>
    <w:rsid w:val="00C05CD0"/>
    <w:rsid w:val="00C06013"/>
    <w:rsid w:val="00C0631D"/>
    <w:rsid w:val="00C06876"/>
    <w:rsid w:val="00C102CD"/>
    <w:rsid w:val="00C103CE"/>
    <w:rsid w:val="00C111A1"/>
    <w:rsid w:val="00C112DA"/>
    <w:rsid w:val="00C12056"/>
    <w:rsid w:val="00C12AC2"/>
    <w:rsid w:val="00C12AED"/>
    <w:rsid w:val="00C13091"/>
    <w:rsid w:val="00C1311E"/>
    <w:rsid w:val="00C131AE"/>
    <w:rsid w:val="00C14163"/>
    <w:rsid w:val="00C145A3"/>
    <w:rsid w:val="00C147A6"/>
    <w:rsid w:val="00C14A80"/>
    <w:rsid w:val="00C1512B"/>
    <w:rsid w:val="00C1540E"/>
    <w:rsid w:val="00C15F01"/>
    <w:rsid w:val="00C16962"/>
    <w:rsid w:val="00C17AE3"/>
    <w:rsid w:val="00C20383"/>
    <w:rsid w:val="00C20B0C"/>
    <w:rsid w:val="00C21A7B"/>
    <w:rsid w:val="00C21BD0"/>
    <w:rsid w:val="00C21D0F"/>
    <w:rsid w:val="00C21EE2"/>
    <w:rsid w:val="00C22602"/>
    <w:rsid w:val="00C22633"/>
    <w:rsid w:val="00C22995"/>
    <w:rsid w:val="00C22F03"/>
    <w:rsid w:val="00C23762"/>
    <w:rsid w:val="00C23869"/>
    <w:rsid w:val="00C239AB"/>
    <w:rsid w:val="00C24332"/>
    <w:rsid w:val="00C25374"/>
    <w:rsid w:val="00C2547A"/>
    <w:rsid w:val="00C25D60"/>
    <w:rsid w:val="00C261E7"/>
    <w:rsid w:val="00C2642A"/>
    <w:rsid w:val="00C26478"/>
    <w:rsid w:val="00C26A41"/>
    <w:rsid w:val="00C279AD"/>
    <w:rsid w:val="00C279B1"/>
    <w:rsid w:val="00C302A8"/>
    <w:rsid w:val="00C30325"/>
    <w:rsid w:val="00C304F0"/>
    <w:rsid w:val="00C31549"/>
    <w:rsid w:val="00C31608"/>
    <w:rsid w:val="00C31CD0"/>
    <w:rsid w:val="00C328A1"/>
    <w:rsid w:val="00C32919"/>
    <w:rsid w:val="00C3377A"/>
    <w:rsid w:val="00C341EC"/>
    <w:rsid w:val="00C34238"/>
    <w:rsid w:val="00C34DF3"/>
    <w:rsid w:val="00C35B2C"/>
    <w:rsid w:val="00C35C55"/>
    <w:rsid w:val="00C36166"/>
    <w:rsid w:val="00C3626F"/>
    <w:rsid w:val="00C36762"/>
    <w:rsid w:val="00C36A98"/>
    <w:rsid w:val="00C36E28"/>
    <w:rsid w:val="00C37EF4"/>
    <w:rsid w:val="00C40274"/>
    <w:rsid w:val="00C40684"/>
    <w:rsid w:val="00C40E7D"/>
    <w:rsid w:val="00C413E1"/>
    <w:rsid w:val="00C414AC"/>
    <w:rsid w:val="00C433A2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8A1"/>
    <w:rsid w:val="00C47DF3"/>
    <w:rsid w:val="00C50246"/>
    <w:rsid w:val="00C50D6E"/>
    <w:rsid w:val="00C5128E"/>
    <w:rsid w:val="00C52161"/>
    <w:rsid w:val="00C52544"/>
    <w:rsid w:val="00C52A51"/>
    <w:rsid w:val="00C52C41"/>
    <w:rsid w:val="00C53C62"/>
    <w:rsid w:val="00C53F68"/>
    <w:rsid w:val="00C54151"/>
    <w:rsid w:val="00C543BB"/>
    <w:rsid w:val="00C5476C"/>
    <w:rsid w:val="00C54FF4"/>
    <w:rsid w:val="00C55A9C"/>
    <w:rsid w:val="00C55CC9"/>
    <w:rsid w:val="00C55F3B"/>
    <w:rsid w:val="00C5621C"/>
    <w:rsid w:val="00C56361"/>
    <w:rsid w:val="00C56364"/>
    <w:rsid w:val="00C56764"/>
    <w:rsid w:val="00C56BAD"/>
    <w:rsid w:val="00C56BD9"/>
    <w:rsid w:val="00C570C3"/>
    <w:rsid w:val="00C57561"/>
    <w:rsid w:val="00C5781A"/>
    <w:rsid w:val="00C607FC"/>
    <w:rsid w:val="00C60F67"/>
    <w:rsid w:val="00C6145A"/>
    <w:rsid w:val="00C61B8D"/>
    <w:rsid w:val="00C61C8E"/>
    <w:rsid w:val="00C61EB2"/>
    <w:rsid w:val="00C621D0"/>
    <w:rsid w:val="00C632D3"/>
    <w:rsid w:val="00C6370A"/>
    <w:rsid w:val="00C6384F"/>
    <w:rsid w:val="00C63E54"/>
    <w:rsid w:val="00C63F36"/>
    <w:rsid w:val="00C64905"/>
    <w:rsid w:val="00C64ACF"/>
    <w:rsid w:val="00C64B20"/>
    <w:rsid w:val="00C64BA9"/>
    <w:rsid w:val="00C64BCE"/>
    <w:rsid w:val="00C64D58"/>
    <w:rsid w:val="00C651CC"/>
    <w:rsid w:val="00C653DF"/>
    <w:rsid w:val="00C65A27"/>
    <w:rsid w:val="00C65A62"/>
    <w:rsid w:val="00C65F25"/>
    <w:rsid w:val="00C662E0"/>
    <w:rsid w:val="00C666C5"/>
    <w:rsid w:val="00C6686E"/>
    <w:rsid w:val="00C66E71"/>
    <w:rsid w:val="00C676E1"/>
    <w:rsid w:val="00C67C33"/>
    <w:rsid w:val="00C67C7B"/>
    <w:rsid w:val="00C67E53"/>
    <w:rsid w:val="00C701E4"/>
    <w:rsid w:val="00C7021D"/>
    <w:rsid w:val="00C70421"/>
    <w:rsid w:val="00C7057E"/>
    <w:rsid w:val="00C71790"/>
    <w:rsid w:val="00C7183F"/>
    <w:rsid w:val="00C7187D"/>
    <w:rsid w:val="00C718E5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5F26"/>
    <w:rsid w:val="00C768E1"/>
    <w:rsid w:val="00C76CFC"/>
    <w:rsid w:val="00C76D37"/>
    <w:rsid w:val="00C7734C"/>
    <w:rsid w:val="00C77540"/>
    <w:rsid w:val="00C7761D"/>
    <w:rsid w:val="00C77E11"/>
    <w:rsid w:val="00C80371"/>
    <w:rsid w:val="00C805DC"/>
    <w:rsid w:val="00C80F84"/>
    <w:rsid w:val="00C814FC"/>
    <w:rsid w:val="00C820DE"/>
    <w:rsid w:val="00C82173"/>
    <w:rsid w:val="00C8239F"/>
    <w:rsid w:val="00C823CE"/>
    <w:rsid w:val="00C82794"/>
    <w:rsid w:val="00C82B60"/>
    <w:rsid w:val="00C82CA5"/>
    <w:rsid w:val="00C82E1E"/>
    <w:rsid w:val="00C82E67"/>
    <w:rsid w:val="00C836FC"/>
    <w:rsid w:val="00C83CA2"/>
    <w:rsid w:val="00C83FBE"/>
    <w:rsid w:val="00C84066"/>
    <w:rsid w:val="00C84C1D"/>
    <w:rsid w:val="00C8504D"/>
    <w:rsid w:val="00C853DC"/>
    <w:rsid w:val="00C85703"/>
    <w:rsid w:val="00C85766"/>
    <w:rsid w:val="00C85964"/>
    <w:rsid w:val="00C86BA9"/>
    <w:rsid w:val="00C87E31"/>
    <w:rsid w:val="00C90D96"/>
    <w:rsid w:val="00C9109D"/>
    <w:rsid w:val="00C91475"/>
    <w:rsid w:val="00C92279"/>
    <w:rsid w:val="00C922EE"/>
    <w:rsid w:val="00C923DA"/>
    <w:rsid w:val="00C93AD0"/>
    <w:rsid w:val="00C93BBF"/>
    <w:rsid w:val="00C93BDB"/>
    <w:rsid w:val="00C93DC0"/>
    <w:rsid w:val="00C93EC5"/>
    <w:rsid w:val="00C93F79"/>
    <w:rsid w:val="00C9444A"/>
    <w:rsid w:val="00C949A6"/>
    <w:rsid w:val="00C94D6C"/>
    <w:rsid w:val="00C95052"/>
    <w:rsid w:val="00C955AE"/>
    <w:rsid w:val="00C95A02"/>
    <w:rsid w:val="00C95AE2"/>
    <w:rsid w:val="00C95E0C"/>
    <w:rsid w:val="00C96298"/>
    <w:rsid w:val="00C9682C"/>
    <w:rsid w:val="00C96B12"/>
    <w:rsid w:val="00C97918"/>
    <w:rsid w:val="00C97FF1"/>
    <w:rsid w:val="00CA067B"/>
    <w:rsid w:val="00CA0F6F"/>
    <w:rsid w:val="00CA1392"/>
    <w:rsid w:val="00CA31E8"/>
    <w:rsid w:val="00CA37FE"/>
    <w:rsid w:val="00CA3906"/>
    <w:rsid w:val="00CA39CC"/>
    <w:rsid w:val="00CA3D63"/>
    <w:rsid w:val="00CA3E5B"/>
    <w:rsid w:val="00CA4066"/>
    <w:rsid w:val="00CA4D0A"/>
    <w:rsid w:val="00CA4E7B"/>
    <w:rsid w:val="00CA4F01"/>
    <w:rsid w:val="00CA4F77"/>
    <w:rsid w:val="00CA500D"/>
    <w:rsid w:val="00CA51A9"/>
    <w:rsid w:val="00CA55F5"/>
    <w:rsid w:val="00CA5624"/>
    <w:rsid w:val="00CA5668"/>
    <w:rsid w:val="00CA6404"/>
    <w:rsid w:val="00CA6FF8"/>
    <w:rsid w:val="00CA78D9"/>
    <w:rsid w:val="00CB04D8"/>
    <w:rsid w:val="00CB04E0"/>
    <w:rsid w:val="00CB20ED"/>
    <w:rsid w:val="00CB228E"/>
    <w:rsid w:val="00CB252F"/>
    <w:rsid w:val="00CB2977"/>
    <w:rsid w:val="00CB2983"/>
    <w:rsid w:val="00CB299E"/>
    <w:rsid w:val="00CB29D7"/>
    <w:rsid w:val="00CB46BF"/>
    <w:rsid w:val="00CB4C5D"/>
    <w:rsid w:val="00CB57F8"/>
    <w:rsid w:val="00CB6A8F"/>
    <w:rsid w:val="00CB6F40"/>
    <w:rsid w:val="00CB781E"/>
    <w:rsid w:val="00CB7A9B"/>
    <w:rsid w:val="00CC066B"/>
    <w:rsid w:val="00CC0F7C"/>
    <w:rsid w:val="00CC146F"/>
    <w:rsid w:val="00CC173A"/>
    <w:rsid w:val="00CC173F"/>
    <w:rsid w:val="00CC2220"/>
    <w:rsid w:val="00CC29EC"/>
    <w:rsid w:val="00CC3C0A"/>
    <w:rsid w:val="00CC4105"/>
    <w:rsid w:val="00CC4551"/>
    <w:rsid w:val="00CC48BA"/>
    <w:rsid w:val="00CC4EE0"/>
    <w:rsid w:val="00CC4F60"/>
    <w:rsid w:val="00CC4FFC"/>
    <w:rsid w:val="00CC5215"/>
    <w:rsid w:val="00CC5C5D"/>
    <w:rsid w:val="00CC69D0"/>
    <w:rsid w:val="00CC7233"/>
    <w:rsid w:val="00CC78A8"/>
    <w:rsid w:val="00CC7D59"/>
    <w:rsid w:val="00CD0939"/>
    <w:rsid w:val="00CD0BD3"/>
    <w:rsid w:val="00CD1097"/>
    <w:rsid w:val="00CD139E"/>
    <w:rsid w:val="00CD19BB"/>
    <w:rsid w:val="00CD1AF5"/>
    <w:rsid w:val="00CD2184"/>
    <w:rsid w:val="00CD2B4E"/>
    <w:rsid w:val="00CD2D90"/>
    <w:rsid w:val="00CD301E"/>
    <w:rsid w:val="00CD30D6"/>
    <w:rsid w:val="00CD34F2"/>
    <w:rsid w:val="00CD3767"/>
    <w:rsid w:val="00CD3E15"/>
    <w:rsid w:val="00CD3E20"/>
    <w:rsid w:val="00CD43A8"/>
    <w:rsid w:val="00CD4C18"/>
    <w:rsid w:val="00CD4D91"/>
    <w:rsid w:val="00CD58BC"/>
    <w:rsid w:val="00CD5F2A"/>
    <w:rsid w:val="00CD6174"/>
    <w:rsid w:val="00CD68DA"/>
    <w:rsid w:val="00CD6E0C"/>
    <w:rsid w:val="00CD735C"/>
    <w:rsid w:val="00CD7523"/>
    <w:rsid w:val="00CD788D"/>
    <w:rsid w:val="00CE06F3"/>
    <w:rsid w:val="00CE121B"/>
    <w:rsid w:val="00CE13BD"/>
    <w:rsid w:val="00CE1612"/>
    <w:rsid w:val="00CE1C0E"/>
    <w:rsid w:val="00CE1D40"/>
    <w:rsid w:val="00CE1F4A"/>
    <w:rsid w:val="00CE3565"/>
    <w:rsid w:val="00CE35B6"/>
    <w:rsid w:val="00CE3A5A"/>
    <w:rsid w:val="00CE44BE"/>
    <w:rsid w:val="00CE458E"/>
    <w:rsid w:val="00CE4698"/>
    <w:rsid w:val="00CE640B"/>
    <w:rsid w:val="00CE6987"/>
    <w:rsid w:val="00CE6A73"/>
    <w:rsid w:val="00CE7303"/>
    <w:rsid w:val="00CF000E"/>
    <w:rsid w:val="00CF0B46"/>
    <w:rsid w:val="00CF0FCC"/>
    <w:rsid w:val="00CF1165"/>
    <w:rsid w:val="00CF2571"/>
    <w:rsid w:val="00CF2731"/>
    <w:rsid w:val="00CF2B1C"/>
    <w:rsid w:val="00CF2CC0"/>
    <w:rsid w:val="00CF338C"/>
    <w:rsid w:val="00CF35C7"/>
    <w:rsid w:val="00CF3A9B"/>
    <w:rsid w:val="00CF3C5D"/>
    <w:rsid w:val="00CF4BDC"/>
    <w:rsid w:val="00CF5E0B"/>
    <w:rsid w:val="00CF6310"/>
    <w:rsid w:val="00CF6351"/>
    <w:rsid w:val="00CF6358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A7F"/>
    <w:rsid w:val="00D02D5F"/>
    <w:rsid w:val="00D0336E"/>
    <w:rsid w:val="00D035AC"/>
    <w:rsid w:val="00D03FD8"/>
    <w:rsid w:val="00D0428F"/>
    <w:rsid w:val="00D042E7"/>
    <w:rsid w:val="00D0450F"/>
    <w:rsid w:val="00D04592"/>
    <w:rsid w:val="00D045AA"/>
    <w:rsid w:val="00D047B3"/>
    <w:rsid w:val="00D04AD6"/>
    <w:rsid w:val="00D057B5"/>
    <w:rsid w:val="00D05F37"/>
    <w:rsid w:val="00D06540"/>
    <w:rsid w:val="00D068FA"/>
    <w:rsid w:val="00D06E71"/>
    <w:rsid w:val="00D0724B"/>
    <w:rsid w:val="00D077C7"/>
    <w:rsid w:val="00D077C9"/>
    <w:rsid w:val="00D0788C"/>
    <w:rsid w:val="00D112F9"/>
    <w:rsid w:val="00D117A3"/>
    <w:rsid w:val="00D11C42"/>
    <w:rsid w:val="00D11F46"/>
    <w:rsid w:val="00D127E7"/>
    <w:rsid w:val="00D12E67"/>
    <w:rsid w:val="00D14640"/>
    <w:rsid w:val="00D1481B"/>
    <w:rsid w:val="00D152C0"/>
    <w:rsid w:val="00D15C8E"/>
    <w:rsid w:val="00D16346"/>
    <w:rsid w:val="00D16373"/>
    <w:rsid w:val="00D16C6C"/>
    <w:rsid w:val="00D16EE1"/>
    <w:rsid w:val="00D171B5"/>
    <w:rsid w:val="00D176D2"/>
    <w:rsid w:val="00D17BC3"/>
    <w:rsid w:val="00D206E1"/>
    <w:rsid w:val="00D2187A"/>
    <w:rsid w:val="00D21EAD"/>
    <w:rsid w:val="00D22117"/>
    <w:rsid w:val="00D22E04"/>
    <w:rsid w:val="00D23FAC"/>
    <w:rsid w:val="00D25E8E"/>
    <w:rsid w:val="00D266E9"/>
    <w:rsid w:val="00D27BBF"/>
    <w:rsid w:val="00D27DE7"/>
    <w:rsid w:val="00D3002C"/>
    <w:rsid w:val="00D3018F"/>
    <w:rsid w:val="00D30900"/>
    <w:rsid w:val="00D309DB"/>
    <w:rsid w:val="00D31288"/>
    <w:rsid w:val="00D3177E"/>
    <w:rsid w:val="00D3180B"/>
    <w:rsid w:val="00D31AF6"/>
    <w:rsid w:val="00D31EA1"/>
    <w:rsid w:val="00D32433"/>
    <w:rsid w:val="00D325AF"/>
    <w:rsid w:val="00D32791"/>
    <w:rsid w:val="00D329D8"/>
    <w:rsid w:val="00D333C8"/>
    <w:rsid w:val="00D336DA"/>
    <w:rsid w:val="00D33BE8"/>
    <w:rsid w:val="00D343C8"/>
    <w:rsid w:val="00D34D09"/>
    <w:rsid w:val="00D35043"/>
    <w:rsid w:val="00D353C8"/>
    <w:rsid w:val="00D356B3"/>
    <w:rsid w:val="00D35F2E"/>
    <w:rsid w:val="00D35F7D"/>
    <w:rsid w:val="00D3601A"/>
    <w:rsid w:val="00D361B7"/>
    <w:rsid w:val="00D36529"/>
    <w:rsid w:val="00D36784"/>
    <w:rsid w:val="00D36973"/>
    <w:rsid w:val="00D36A63"/>
    <w:rsid w:val="00D36B66"/>
    <w:rsid w:val="00D36BB6"/>
    <w:rsid w:val="00D36D1E"/>
    <w:rsid w:val="00D372E9"/>
    <w:rsid w:val="00D37571"/>
    <w:rsid w:val="00D402FD"/>
    <w:rsid w:val="00D4047A"/>
    <w:rsid w:val="00D404F0"/>
    <w:rsid w:val="00D4084E"/>
    <w:rsid w:val="00D40D9D"/>
    <w:rsid w:val="00D41C80"/>
    <w:rsid w:val="00D41FC2"/>
    <w:rsid w:val="00D4233D"/>
    <w:rsid w:val="00D424AD"/>
    <w:rsid w:val="00D4392C"/>
    <w:rsid w:val="00D43AD5"/>
    <w:rsid w:val="00D43B79"/>
    <w:rsid w:val="00D43BD9"/>
    <w:rsid w:val="00D4527D"/>
    <w:rsid w:val="00D45955"/>
    <w:rsid w:val="00D459CF"/>
    <w:rsid w:val="00D461E9"/>
    <w:rsid w:val="00D4659E"/>
    <w:rsid w:val="00D473A1"/>
    <w:rsid w:val="00D475FD"/>
    <w:rsid w:val="00D47FE8"/>
    <w:rsid w:val="00D501B8"/>
    <w:rsid w:val="00D50505"/>
    <w:rsid w:val="00D5120E"/>
    <w:rsid w:val="00D5155E"/>
    <w:rsid w:val="00D51BB5"/>
    <w:rsid w:val="00D51D60"/>
    <w:rsid w:val="00D51E50"/>
    <w:rsid w:val="00D54156"/>
    <w:rsid w:val="00D562E8"/>
    <w:rsid w:val="00D56316"/>
    <w:rsid w:val="00D570BC"/>
    <w:rsid w:val="00D57406"/>
    <w:rsid w:val="00D57505"/>
    <w:rsid w:val="00D5793A"/>
    <w:rsid w:val="00D579A0"/>
    <w:rsid w:val="00D57D69"/>
    <w:rsid w:val="00D603EB"/>
    <w:rsid w:val="00D60498"/>
    <w:rsid w:val="00D6051E"/>
    <w:rsid w:val="00D607DE"/>
    <w:rsid w:val="00D61679"/>
    <w:rsid w:val="00D62548"/>
    <w:rsid w:val="00D63342"/>
    <w:rsid w:val="00D63ADA"/>
    <w:rsid w:val="00D63F3D"/>
    <w:rsid w:val="00D6439C"/>
    <w:rsid w:val="00D6464D"/>
    <w:rsid w:val="00D647A8"/>
    <w:rsid w:val="00D64801"/>
    <w:rsid w:val="00D64822"/>
    <w:rsid w:val="00D64A66"/>
    <w:rsid w:val="00D64EA3"/>
    <w:rsid w:val="00D65CE3"/>
    <w:rsid w:val="00D66157"/>
    <w:rsid w:val="00D66A93"/>
    <w:rsid w:val="00D66AF1"/>
    <w:rsid w:val="00D66BDD"/>
    <w:rsid w:val="00D707DA"/>
    <w:rsid w:val="00D70806"/>
    <w:rsid w:val="00D70A89"/>
    <w:rsid w:val="00D70BA6"/>
    <w:rsid w:val="00D70DFE"/>
    <w:rsid w:val="00D70EA4"/>
    <w:rsid w:val="00D7120A"/>
    <w:rsid w:val="00D7127C"/>
    <w:rsid w:val="00D71535"/>
    <w:rsid w:val="00D716CC"/>
    <w:rsid w:val="00D717A1"/>
    <w:rsid w:val="00D71A6E"/>
    <w:rsid w:val="00D71EB6"/>
    <w:rsid w:val="00D72BE6"/>
    <w:rsid w:val="00D7322E"/>
    <w:rsid w:val="00D73289"/>
    <w:rsid w:val="00D73623"/>
    <w:rsid w:val="00D7378F"/>
    <w:rsid w:val="00D73EC7"/>
    <w:rsid w:val="00D73F08"/>
    <w:rsid w:val="00D74903"/>
    <w:rsid w:val="00D74CE1"/>
    <w:rsid w:val="00D74FCC"/>
    <w:rsid w:val="00D76368"/>
    <w:rsid w:val="00D77541"/>
    <w:rsid w:val="00D776EE"/>
    <w:rsid w:val="00D7778F"/>
    <w:rsid w:val="00D77AFC"/>
    <w:rsid w:val="00D77BF0"/>
    <w:rsid w:val="00D8053B"/>
    <w:rsid w:val="00D80EED"/>
    <w:rsid w:val="00D8108E"/>
    <w:rsid w:val="00D81431"/>
    <w:rsid w:val="00D814AC"/>
    <w:rsid w:val="00D82930"/>
    <w:rsid w:val="00D82A0C"/>
    <w:rsid w:val="00D82B19"/>
    <w:rsid w:val="00D82D51"/>
    <w:rsid w:val="00D8367E"/>
    <w:rsid w:val="00D837D3"/>
    <w:rsid w:val="00D8395E"/>
    <w:rsid w:val="00D84335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87CBA"/>
    <w:rsid w:val="00D87DBB"/>
    <w:rsid w:val="00D90375"/>
    <w:rsid w:val="00D90475"/>
    <w:rsid w:val="00D9254A"/>
    <w:rsid w:val="00D9264E"/>
    <w:rsid w:val="00D92AB3"/>
    <w:rsid w:val="00D93668"/>
    <w:rsid w:val="00D94178"/>
    <w:rsid w:val="00D949C5"/>
    <w:rsid w:val="00D94EE9"/>
    <w:rsid w:val="00D9507D"/>
    <w:rsid w:val="00D95087"/>
    <w:rsid w:val="00D95192"/>
    <w:rsid w:val="00D951D4"/>
    <w:rsid w:val="00D95B0A"/>
    <w:rsid w:val="00D9600F"/>
    <w:rsid w:val="00D9647D"/>
    <w:rsid w:val="00D96B5E"/>
    <w:rsid w:val="00D96C78"/>
    <w:rsid w:val="00D96E73"/>
    <w:rsid w:val="00D97133"/>
    <w:rsid w:val="00D972C7"/>
    <w:rsid w:val="00D976B4"/>
    <w:rsid w:val="00D97891"/>
    <w:rsid w:val="00D97AD5"/>
    <w:rsid w:val="00D97C45"/>
    <w:rsid w:val="00DA0269"/>
    <w:rsid w:val="00DA0984"/>
    <w:rsid w:val="00DA0F8B"/>
    <w:rsid w:val="00DA0FE7"/>
    <w:rsid w:val="00DA18C9"/>
    <w:rsid w:val="00DA190F"/>
    <w:rsid w:val="00DA312E"/>
    <w:rsid w:val="00DA386B"/>
    <w:rsid w:val="00DA39B2"/>
    <w:rsid w:val="00DA4091"/>
    <w:rsid w:val="00DA4D40"/>
    <w:rsid w:val="00DA4F7E"/>
    <w:rsid w:val="00DA4FE5"/>
    <w:rsid w:val="00DA5C16"/>
    <w:rsid w:val="00DA7E61"/>
    <w:rsid w:val="00DB01A6"/>
    <w:rsid w:val="00DB0943"/>
    <w:rsid w:val="00DB0E8F"/>
    <w:rsid w:val="00DB12FA"/>
    <w:rsid w:val="00DB1FED"/>
    <w:rsid w:val="00DB2274"/>
    <w:rsid w:val="00DB2C51"/>
    <w:rsid w:val="00DB304C"/>
    <w:rsid w:val="00DB33C4"/>
    <w:rsid w:val="00DB3E13"/>
    <w:rsid w:val="00DB43A8"/>
    <w:rsid w:val="00DB4641"/>
    <w:rsid w:val="00DB497C"/>
    <w:rsid w:val="00DB4CE0"/>
    <w:rsid w:val="00DB4E9F"/>
    <w:rsid w:val="00DB5097"/>
    <w:rsid w:val="00DB5941"/>
    <w:rsid w:val="00DB61AA"/>
    <w:rsid w:val="00DB749D"/>
    <w:rsid w:val="00DB78B6"/>
    <w:rsid w:val="00DC003C"/>
    <w:rsid w:val="00DC0757"/>
    <w:rsid w:val="00DC1243"/>
    <w:rsid w:val="00DC1348"/>
    <w:rsid w:val="00DC1576"/>
    <w:rsid w:val="00DC1D58"/>
    <w:rsid w:val="00DC28FF"/>
    <w:rsid w:val="00DC2D74"/>
    <w:rsid w:val="00DC3A5A"/>
    <w:rsid w:val="00DC3BA3"/>
    <w:rsid w:val="00DC42D7"/>
    <w:rsid w:val="00DC44B3"/>
    <w:rsid w:val="00DC47F9"/>
    <w:rsid w:val="00DC4C17"/>
    <w:rsid w:val="00DC50FE"/>
    <w:rsid w:val="00DC55FE"/>
    <w:rsid w:val="00DC5DB0"/>
    <w:rsid w:val="00DC665A"/>
    <w:rsid w:val="00DC6710"/>
    <w:rsid w:val="00DC6AC5"/>
    <w:rsid w:val="00DC74B5"/>
    <w:rsid w:val="00DC78D1"/>
    <w:rsid w:val="00DD08D6"/>
    <w:rsid w:val="00DD0D74"/>
    <w:rsid w:val="00DD0F97"/>
    <w:rsid w:val="00DD152F"/>
    <w:rsid w:val="00DD2464"/>
    <w:rsid w:val="00DD2E3D"/>
    <w:rsid w:val="00DD3EAD"/>
    <w:rsid w:val="00DD4414"/>
    <w:rsid w:val="00DD49A5"/>
    <w:rsid w:val="00DD5A4C"/>
    <w:rsid w:val="00DD5F41"/>
    <w:rsid w:val="00DD6765"/>
    <w:rsid w:val="00DD6998"/>
    <w:rsid w:val="00DD6E81"/>
    <w:rsid w:val="00DD7820"/>
    <w:rsid w:val="00DE03AC"/>
    <w:rsid w:val="00DE069B"/>
    <w:rsid w:val="00DE071B"/>
    <w:rsid w:val="00DE1526"/>
    <w:rsid w:val="00DE1ABA"/>
    <w:rsid w:val="00DE1EEC"/>
    <w:rsid w:val="00DE238F"/>
    <w:rsid w:val="00DE3168"/>
    <w:rsid w:val="00DE356A"/>
    <w:rsid w:val="00DE3D81"/>
    <w:rsid w:val="00DE444C"/>
    <w:rsid w:val="00DE46C4"/>
    <w:rsid w:val="00DE4A47"/>
    <w:rsid w:val="00DE503E"/>
    <w:rsid w:val="00DE565D"/>
    <w:rsid w:val="00DE5990"/>
    <w:rsid w:val="00DE5A2A"/>
    <w:rsid w:val="00DE5B4F"/>
    <w:rsid w:val="00DE5C2C"/>
    <w:rsid w:val="00DE5F83"/>
    <w:rsid w:val="00DE63FA"/>
    <w:rsid w:val="00DE66E0"/>
    <w:rsid w:val="00DE688C"/>
    <w:rsid w:val="00DE6931"/>
    <w:rsid w:val="00DE6D1D"/>
    <w:rsid w:val="00DE6DB4"/>
    <w:rsid w:val="00DE7E44"/>
    <w:rsid w:val="00DF0177"/>
    <w:rsid w:val="00DF02A5"/>
    <w:rsid w:val="00DF03EE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44C7"/>
    <w:rsid w:val="00DF4AA9"/>
    <w:rsid w:val="00DF5B9C"/>
    <w:rsid w:val="00DF5D53"/>
    <w:rsid w:val="00DF6245"/>
    <w:rsid w:val="00DF653F"/>
    <w:rsid w:val="00DF698D"/>
    <w:rsid w:val="00DF6DFB"/>
    <w:rsid w:val="00DF7264"/>
    <w:rsid w:val="00DF7DC4"/>
    <w:rsid w:val="00DF7EC8"/>
    <w:rsid w:val="00E00352"/>
    <w:rsid w:val="00E00508"/>
    <w:rsid w:val="00E0056F"/>
    <w:rsid w:val="00E006B8"/>
    <w:rsid w:val="00E01222"/>
    <w:rsid w:val="00E017C7"/>
    <w:rsid w:val="00E017E0"/>
    <w:rsid w:val="00E020E7"/>
    <w:rsid w:val="00E03512"/>
    <w:rsid w:val="00E0353B"/>
    <w:rsid w:val="00E035CF"/>
    <w:rsid w:val="00E04940"/>
    <w:rsid w:val="00E04E1B"/>
    <w:rsid w:val="00E0529F"/>
    <w:rsid w:val="00E0536F"/>
    <w:rsid w:val="00E0540D"/>
    <w:rsid w:val="00E05AC2"/>
    <w:rsid w:val="00E0626F"/>
    <w:rsid w:val="00E06679"/>
    <w:rsid w:val="00E06ADC"/>
    <w:rsid w:val="00E06B2E"/>
    <w:rsid w:val="00E0720B"/>
    <w:rsid w:val="00E07212"/>
    <w:rsid w:val="00E10524"/>
    <w:rsid w:val="00E10D1D"/>
    <w:rsid w:val="00E10D2D"/>
    <w:rsid w:val="00E10F0A"/>
    <w:rsid w:val="00E110A4"/>
    <w:rsid w:val="00E11165"/>
    <w:rsid w:val="00E11224"/>
    <w:rsid w:val="00E1172A"/>
    <w:rsid w:val="00E12C72"/>
    <w:rsid w:val="00E131A7"/>
    <w:rsid w:val="00E131AF"/>
    <w:rsid w:val="00E13894"/>
    <w:rsid w:val="00E144F8"/>
    <w:rsid w:val="00E14707"/>
    <w:rsid w:val="00E14B26"/>
    <w:rsid w:val="00E14D38"/>
    <w:rsid w:val="00E15C00"/>
    <w:rsid w:val="00E15C31"/>
    <w:rsid w:val="00E160E1"/>
    <w:rsid w:val="00E16105"/>
    <w:rsid w:val="00E1759F"/>
    <w:rsid w:val="00E17960"/>
    <w:rsid w:val="00E20516"/>
    <w:rsid w:val="00E2082C"/>
    <w:rsid w:val="00E21B28"/>
    <w:rsid w:val="00E223CE"/>
    <w:rsid w:val="00E224C6"/>
    <w:rsid w:val="00E24978"/>
    <w:rsid w:val="00E24982"/>
    <w:rsid w:val="00E253E1"/>
    <w:rsid w:val="00E25771"/>
    <w:rsid w:val="00E25E33"/>
    <w:rsid w:val="00E25ED0"/>
    <w:rsid w:val="00E265A1"/>
    <w:rsid w:val="00E26CA2"/>
    <w:rsid w:val="00E26FC7"/>
    <w:rsid w:val="00E27FD4"/>
    <w:rsid w:val="00E300A4"/>
    <w:rsid w:val="00E3050F"/>
    <w:rsid w:val="00E306BC"/>
    <w:rsid w:val="00E30991"/>
    <w:rsid w:val="00E30AD2"/>
    <w:rsid w:val="00E31849"/>
    <w:rsid w:val="00E31C99"/>
    <w:rsid w:val="00E328F4"/>
    <w:rsid w:val="00E32A71"/>
    <w:rsid w:val="00E3376F"/>
    <w:rsid w:val="00E33D81"/>
    <w:rsid w:val="00E34152"/>
    <w:rsid w:val="00E34680"/>
    <w:rsid w:val="00E350D8"/>
    <w:rsid w:val="00E353CF"/>
    <w:rsid w:val="00E3541C"/>
    <w:rsid w:val="00E36115"/>
    <w:rsid w:val="00E36A77"/>
    <w:rsid w:val="00E36E91"/>
    <w:rsid w:val="00E37FEE"/>
    <w:rsid w:val="00E40086"/>
    <w:rsid w:val="00E40327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3EB2"/>
    <w:rsid w:val="00E4441C"/>
    <w:rsid w:val="00E44D3F"/>
    <w:rsid w:val="00E451F4"/>
    <w:rsid w:val="00E452D5"/>
    <w:rsid w:val="00E46119"/>
    <w:rsid w:val="00E46464"/>
    <w:rsid w:val="00E46923"/>
    <w:rsid w:val="00E47403"/>
    <w:rsid w:val="00E47944"/>
    <w:rsid w:val="00E47960"/>
    <w:rsid w:val="00E47B68"/>
    <w:rsid w:val="00E5077B"/>
    <w:rsid w:val="00E50CDD"/>
    <w:rsid w:val="00E51598"/>
    <w:rsid w:val="00E51A94"/>
    <w:rsid w:val="00E529B5"/>
    <w:rsid w:val="00E53590"/>
    <w:rsid w:val="00E53FAD"/>
    <w:rsid w:val="00E540D1"/>
    <w:rsid w:val="00E5417B"/>
    <w:rsid w:val="00E54906"/>
    <w:rsid w:val="00E5503D"/>
    <w:rsid w:val="00E55895"/>
    <w:rsid w:val="00E55F5A"/>
    <w:rsid w:val="00E561B5"/>
    <w:rsid w:val="00E562E4"/>
    <w:rsid w:val="00E56628"/>
    <w:rsid w:val="00E5682A"/>
    <w:rsid w:val="00E56A19"/>
    <w:rsid w:val="00E56C5D"/>
    <w:rsid w:val="00E5733B"/>
    <w:rsid w:val="00E576E7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6A0"/>
    <w:rsid w:val="00E61E87"/>
    <w:rsid w:val="00E61F74"/>
    <w:rsid w:val="00E620B0"/>
    <w:rsid w:val="00E62503"/>
    <w:rsid w:val="00E627AA"/>
    <w:rsid w:val="00E627F1"/>
    <w:rsid w:val="00E62DA3"/>
    <w:rsid w:val="00E634D2"/>
    <w:rsid w:val="00E63F25"/>
    <w:rsid w:val="00E641AE"/>
    <w:rsid w:val="00E642B2"/>
    <w:rsid w:val="00E64403"/>
    <w:rsid w:val="00E64581"/>
    <w:rsid w:val="00E65024"/>
    <w:rsid w:val="00E65A12"/>
    <w:rsid w:val="00E65B20"/>
    <w:rsid w:val="00E65CA0"/>
    <w:rsid w:val="00E65DD5"/>
    <w:rsid w:val="00E662C9"/>
    <w:rsid w:val="00E66437"/>
    <w:rsid w:val="00E66575"/>
    <w:rsid w:val="00E668E1"/>
    <w:rsid w:val="00E66DBC"/>
    <w:rsid w:val="00E66DF1"/>
    <w:rsid w:val="00E67334"/>
    <w:rsid w:val="00E6759B"/>
    <w:rsid w:val="00E6792B"/>
    <w:rsid w:val="00E70630"/>
    <w:rsid w:val="00E71292"/>
    <w:rsid w:val="00E71368"/>
    <w:rsid w:val="00E71877"/>
    <w:rsid w:val="00E72080"/>
    <w:rsid w:val="00E72977"/>
    <w:rsid w:val="00E72FFF"/>
    <w:rsid w:val="00E731C1"/>
    <w:rsid w:val="00E734C7"/>
    <w:rsid w:val="00E73898"/>
    <w:rsid w:val="00E7395C"/>
    <w:rsid w:val="00E73A1E"/>
    <w:rsid w:val="00E73DAF"/>
    <w:rsid w:val="00E7495C"/>
    <w:rsid w:val="00E74E63"/>
    <w:rsid w:val="00E753CF"/>
    <w:rsid w:val="00E75E45"/>
    <w:rsid w:val="00E76131"/>
    <w:rsid w:val="00E76D3B"/>
    <w:rsid w:val="00E7710A"/>
    <w:rsid w:val="00E77239"/>
    <w:rsid w:val="00E77412"/>
    <w:rsid w:val="00E77EFC"/>
    <w:rsid w:val="00E77F84"/>
    <w:rsid w:val="00E805C1"/>
    <w:rsid w:val="00E806B1"/>
    <w:rsid w:val="00E808C0"/>
    <w:rsid w:val="00E808C1"/>
    <w:rsid w:val="00E808F1"/>
    <w:rsid w:val="00E809BA"/>
    <w:rsid w:val="00E80A9C"/>
    <w:rsid w:val="00E80E1E"/>
    <w:rsid w:val="00E81171"/>
    <w:rsid w:val="00E8122C"/>
    <w:rsid w:val="00E81367"/>
    <w:rsid w:val="00E828D5"/>
    <w:rsid w:val="00E82981"/>
    <w:rsid w:val="00E85258"/>
    <w:rsid w:val="00E85BD6"/>
    <w:rsid w:val="00E86215"/>
    <w:rsid w:val="00E86298"/>
    <w:rsid w:val="00E864BB"/>
    <w:rsid w:val="00E869A7"/>
    <w:rsid w:val="00E87477"/>
    <w:rsid w:val="00E87DAC"/>
    <w:rsid w:val="00E90394"/>
    <w:rsid w:val="00E9057B"/>
    <w:rsid w:val="00E909C5"/>
    <w:rsid w:val="00E909D4"/>
    <w:rsid w:val="00E90B75"/>
    <w:rsid w:val="00E9111C"/>
    <w:rsid w:val="00E91248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61F2"/>
    <w:rsid w:val="00E96CB4"/>
    <w:rsid w:val="00E9729C"/>
    <w:rsid w:val="00E9759C"/>
    <w:rsid w:val="00E9779C"/>
    <w:rsid w:val="00EA0502"/>
    <w:rsid w:val="00EA077E"/>
    <w:rsid w:val="00EA0A7F"/>
    <w:rsid w:val="00EA0CFA"/>
    <w:rsid w:val="00EA1041"/>
    <w:rsid w:val="00EA131D"/>
    <w:rsid w:val="00EA1C76"/>
    <w:rsid w:val="00EA1CE6"/>
    <w:rsid w:val="00EA268B"/>
    <w:rsid w:val="00EA2934"/>
    <w:rsid w:val="00EA2FCB"/>
    <w:rsid w:val="00EA320E"/>
    <w:rsid w:val="00EA325B"/>
    <w:rsid w:val="00EA366C"/>
    <w:rsid w:val="00EA3879"/>
    <w:rsid w:val="00EA38CB"/>
    <w:rsid w:val="00EA38CE"/>
    <w:rsid w:val="00EA420D"/>
    <w:rsid w:val="00EA4252"/>
    <w:rsid w:val="00EA4481"/>
    <w:rsid w:val="00EA46D7"/>
    <w:rsid w:val="00EA4BC0"/>
    <w:rsid w:val="00EA4F9D"/>
    <w:rsid w:val="00EA5861"/>
    <w:rsid w:val="00EA5C4D"/>
    <w:rsid w:val="00EA663C"/>
    <w:rsid w:val="00EA6763"/>
    <w:rsid w:val="00EA6FFD"/>
    <w:rsid w:val="00EA72E7"/>
    <w:rsid w:val="00EB062F"/>
    <w:rsid w:val="00EB0706"/>
    <w:rsid w:val="00EB0BEA"/>
    <w:rsid w:val="00EB0E28"/>
    <w:rsid w:val="00EB18B9"/>
    <w:rsid w:val="00EB2F18"/>
    <w:rsid w:val="00EB3782"/>
    <w:rsid w:val="00EB461F"/>
    <w:rsid w:val="00EB49BB"/>
    <w:rsid w:val="00EB4C54"/>
    <w:rsid w:val="00EB4E35"/>
    <w:rsid w:val="00EB4E4C"/>
    <w:rsid w:val="00EB5651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1C90"/>
    <w:rsid w:val="00EC26E1"/>
    <w:rsid w:val="00EC2BEC"/>
    <w:rsid w:val="00EC3022"/>
    <w:rsid w:val="00EC302F"/>
    <w:rsid w:val="00EC3945"/>
    <w:rsid w:val="00EC41F1"/>
    <w:rsid w:val="00EC447E"/>
    <w:rsid w:val="00EC4D88"/>
    <w:rsid w:val="00EC4EFC"/>
    <w:rsid w:val="00EC5719"/>
    <w:rsid w:val="00EC5A5E"/>
    <w:rsid w:val="00EC671B"/>
    <w:rsid w:val="00EC6A00"/>
    <w:rsid w:val="00EC703B"/>
    <w:rsid w:val="00EC741A"/>
    <w:rsid w:val="00EC78BF"/>
    <w:rsid w:val="00ED047A"/>
    <w:rsid w:val="00ED121A"/>
    <w:rsid w:val="00ED18B7"/>
    <w:rsid w:val="00ED258A"/>
    <w:rsid w:val="00ED28D5"/>
    <w:rsid w:val="00ED2BBF"/>
    <w:rsid w:val="00ED2D22"/>
    <w:rsid w:val="00ED32F1"/>
    <w:rsid w:val="00ED3492"/>
    <w:rsid w:val="00ED42F8"/>
    <w:rsid w:val="00ED472A"/>
    <w:rsid w:val="00ED4CA5"/>
    <w:rsid w:val="00ED5B95"/>
    <w:rsid w:val="00ED631F"/>
    <w:rsid w:val="00ED6D6F"/>
    <w:rsid w:val="00ED73F2"/>
    <w:rsid w:val="00ED78F9"/>
    <w:rsid w:val="00ED7B1A"/>
    <w:rsid w:val="00ED7FEB"/>
    <w:rsid w:val="00EE0027"/>
    <w:rsid w:val="00EE1587"/>
    <w:rsid w:val="00EE1A95"/>
    <w:rsid w:val="00EE254A"/>
    <w:rsid w:val="00EE2623"/>
    <w:rsid w:val="00EE2653"/>
    <w:rsid w:val="00EE2892"/>
    <w:rsid w:val="00EE34C6"/>
    <w:rsid w:val="00EE4365"/>
    <w:rsid w:val="00EE4375"/>
    <w:rsid w:val="00EE4B22"/>
    <w:rsid w:val="00EE5CAC"/>
    <w:rsid w:val="00EE619D"/>
    <w:rsid w:val="00EE7652"/>
    <w:rsid w:val="00EF0136"/>
    <w:rsid w:val="00EF078D"/>
    <w:rsid w:val="00EF091D"/>
    <w:rsid w:val="00EF0E61"/>
    <w:rsid w:val="00EF1148"/>
    <w:rsid w:val="00EF12CC"/>
    <w:rsid w:val="00EF177D"/>
    <w:rsid w:val="00EF1B3F"/>
    <w:rsid w:val="00EF228B"/>
    <w:rsid w:val="00EF2852"/>
    <w:rsid w:val="00EF32E9"/>
    <w:rsid w:val="00EF339B"/>
    <w:rsid w:val="00EF33F9"/>
    <w:rsid w:val="00EF3A6D"/>
    <w:rsid w:val="00EF44F3"/>
    <w:rsid w:val="00EF4598"/>
    <w:rsid w:val="00EF50D0"/>
    <w:rsid w:val="00EF54E9"/>
    <w:rsid w:val="00EF5B37"/>
    <w:rsid w:val="00EF6089"/>
    <w:rsid w:val="00EF6B47"/>
    <w:rsid w:val="00EF6ED0"/>
    <w:rsid w:val="00EF7624"/>
    <w:rsid w:val="00F004CB"/>
    <w:rsid w:val="00F005CA"/>
    <w:rsid w:val="00F008AE"/>
    <w:rsid w:val="00F0104A"/>
    <w:rsid w:val="00F012BF"/>
    <w:rsid w:val="00F01863"/>
    <w:rsid w:val="00F01A68"/>
    <w:rsid w:val="00F01DFB"/>
    <w:rsid w:val="00F0292C"/>
    <w:rsid w:val="00F029A1"/>
    <w:rsid w:val="00F02C04"/>
    <w:rsid w:val="00F03B25"/>
    <w:rsid w:val="00F03CF3"/>
    <w:rsid w:val="00F04245"/>
    <w:rsid w:val="00F04529"/>
    <w:rsid w:val="00F05594"/>
    <w:rsid w:val="00F05650"/>
    <w:rsid w:val="00F05D92"/>
    <w:rsid w:val="00F05F8B"/>
    <w:rsid w:val="00F0616C"/>
    <w:rsid w:val="00F06341"/>
    <w:rsid w:val="00F068F1"/>
    <w:rsid w:val="00F06935"/>
    <w:rsid w:val="00F07737"/>
    <w:rsid w:val="00F105AA"/>
    <w:rsid w:val="00F1128D"/>
    <w:rsid w:val="00F11423"/>
    <w:rsid w:val="00F11906"/>
    <w:rsid w:val="00F11BBF"/>
    <w:rsid w:val="00F11E59"/>
    <w:rsid w:val="00F1226C"/>
    <w:rsid w:val="00F12404"/>
    <w:rsid w:val="00F12641"/>
    <w:rsid w:val="00F12CDC"/>
    <w:rsid w:val="00F13267"/>
    <w:rsid w:val="00F13AEF"/>
    <w:rsid w:val="00F1427C"/>
    <w:rsid w:val="00F1433D"/>
    <w:rsid w:val="00F1464B"/>
    <w:rsid w:val="00F14F9B"/>
    <w:rsid w:val="00F15191"/>
    <w:rsid w:val="00F15818"/>
    <w:rsid w:val="00F15C6B"/>
    <w:rsid w:val="00F16842"/>
    <w:rsid w:val="00F16E6A"/>
    <w:rsid w:val="00F17B1D"/>
    <w:rsid w:val="00F20CF4"/>
    <w:rsid w:val="00F21259"/>
    <w:rsid w:val="00F2153A"/>
    <w:rsid w:val="00F21833"/>
    <w:rsid w:val="00F22301"/>
    <w:rsid w:val="00F223BE"/>
    <w:rsid w:val="00F2270D"/>
    <w:rsid w:val="00F22882"/>
    <w:rsid w:val="00F2320F"/>
    <w:rsid w:val="00F2350E"/>
    <w:rsid w:val="00F23B06"/>
    <w:rsid w:val="00F23C44"/>
    <w:rsid w:val="00F23C65"/>
    <w:rsid w:val="00F23F1E"/>
    <w:rsid w:val="00F24574"/>
    <w:rsid w:val="00F24D7E"/>
    <w:rsid w:val="00F25036"/>
    <w:rsid w:val="00F25C89"/>
    <w:rsid w:val="00F25F65"/>
    <w:rsid w:val="00F26AD5"/>
    <w:rsid w:val="00F26B84"/>
    <w:rsid w:val="00F277DF"/>
    <w:rsid w:val="00F27E0E"/>
    <w:rsid w:val="00F308A5"/>
    <w:rsid w:val="00F3121D"/>
    <w:rsid w:val="00F31E8B"/>
    <w:rsid w:val="00F320F9"/>
    <w:rsid w:val="00F3214C"/>
    <w:rsid w:val="00F327DD"/>
    <w:rsid w:val="00F32B60"/>
    <w:rsid w:val="00F3372B"/>
    <w:rsid w:val="00F345FE"/>
    <w:rsid w:val="00F35223"/>
    <w:rsid w:val="00F357F2"/>
    <w:rsid w:val="00F35AB0"/>
    <w:rsid w:val="00F35F73"/>
    <w:rsid w:val="00F361D8"/>
    <w:rsid w:val="00F362F7"/>
    <w:rsid w:val="00F36508"/>
    <w:rsid w:val="00F36951"/>
    <w:rsid w:val="00F36CB5"/>
    <w:rsid w:val="00F36F0E"/>
    <w:rsid w:val="00F37EEA"/>
    <w:rsid w:val="00F40732"/>
    <w:rsid w:val="00F41746"/>
    <w:rsid w:val="00F41E08"/>
    <w:rsid w:val="00F4233E"/>
    <w:rsid w:val="00F427D9"/>
    <w:rsid w:val="00F43556"/>
    <w:rsid w:val="00F4485B"/>
    <w:rsid w:val="00F4566E"/>
    <w:rsid w:val="00F45671"/>
    <w:rsid w:val="00F45CA3"/>
    <w:rsid w:val="00F4742C"/>
    <w:rsid w:val="00F505DC"/>
    <w:rsid w:val="00F50845"/>
    <w:rsid w:val="00F50999"/>
    <w:rsid w:val="00F50D6F"/>
    <w:rsid w:val="00F5104C"/>
    <w:rsid w:val="00F5135C"/>
    <w:rsid w:val="00F5286D"/>
    <w:rsid w:val="00F52962"/>
    <w:rsid w:val="00F52D00"/>
    <w:rsid w:val="00F52D3B"/>
    <w:rsid w:val="00F533E3"/>
    <w:rsid w:val="00F54ADB"/>
    <w:rsid w:val="00F5555D"/>
    <w:rsid w:val="00F55A47"/>
    <w:rsid w:val="00F55DFA"/>
    <w:rsid w:val="00F5634E"/>
    <w:rsid w:val="00F5642C"/>
    <w:rsid w:val="00F56ED0"/>
    <w:rsid w:val="00F57644"/>
    <w:rsid w:val="00F57D1E"/>
    <w:rsid w:val="00F60F10"/>
    <w:rsid w:val="00F60FDF"/>
    <w:rsid w:val="00F60FFB"/>
    <w:rsid w:val="00F61E60"/>
    <w:rsid w:val="00F62124"/>
    <w:rsid w:val="00F62584"/>
    <w:rsid w:val="00F625C9"/>
    <w:rsid w:val="00F631CA"/>
    <w:rsid w:val="00F63879"/>
    <w:rsid w:val="00F648F6"/>
    <w:rsid w:val="00F64C98"/>
    <w:rsid w:val="00F64E34"/>
    <w:rsid w:val="00F65F6F"/>
    <w:rsid w:val="00F6606F"/>
    <w:rsid w:val="00F661B0"/>
    <w:rsid w:val="00F66447"/>
    <w:rsid w:val="00F665CC"/>
    <w:rsid w:val="00F66EAE"/>
    <w:rsid w:val="00F6705F"/>
    <w:rsid w:val="00F67212"/>
    <w:rsid w:val="00F6739A"/>
    <w:rsid w:val="00F70127"/>
    <w:rsid w:val="00F70FA8"/>
    <w:rsid w:val="00F71BB9"/>
    <w:rsid w:val="00F71E72"/>
    <w:rsid w:val="00F72A05"/>
    <w:rsid w:val="00F73337"/>
    <w:rsid w:val="00F733DD"/>
    <w:rsid w:val="00F73786"/>
    <w:rsid w:val="00F737C8"/>
    <w:rsid w:val="00F73B93"/>
    <w:rsid w:val="00F73E75"/>
    <w:rsid w:val="00F73FC4"/>
    <w:rsid w:val="00F74941"/>
    <w:rsid w:val="00F759A0"/>
    <w:rsid w:val="00F759B5"/>
    <w:rsid w:val="00F762C5"/>
    <w:rsid w:val="00F76497"/>
    <w:rsid w:val="00F77B49"/>
    <w:rsid w:val="00F803C5"/>
    <w:rsid w:val="00F80752"/>
    <w:rsid w:val="00F80CEA"/>
    <w:rsid w:val="00F80E87"/>
    <w:rsid w:val="00F81305"/>
    <w:rsid w:val="00F8178E"/>
    <w:rsid w:val="00F817E9"/>
    <w:rsid w:val="00F81E0D"/>
    <w:rsid w:val="00F8302C"/>
    <w:rsid w:val="00F83105"/>
    <w:rsid w:val="00F8349B"/>
    <w:rsid w:val="00F83645"/>
    <w:rsid w:val="00F84488"/>
    <w:rsid w:val="00F84505"/>
    <w:rsid w:val="00F85446"/>
    <w:rsid w:val="00F85882"/>
    <w:rsid w:val="00F85916"/>
    <w:rsid w:val="00F8601C"/>
    <w:rsid w:val="00F8605B"/>
    <w:rsid w:val="00F86213"/>
    <w:rsid w:val="00F86341"/>
    <w:rsid w:val="00F86D23"/>
    <w:rsid w:val="00F86FA7"/>
    <w:rsid w:val="00F9032D"/>
    <w:rsid w:val="00F91B47"/>
    <w:rsid w:val="00F92184"/>
    <w:rsid w:val="00F92635"/>
    <w:rsid w:val="00F92FBF"/>
    <w:rsid w:val="00F935F5"/>
    <w:rsid w:val="00F93687"/>
    <w:rsid w:val="00F93A29"/>
    <w:rsid w:val="00F94015"/>
    <w:rsid w:val="00F9431B"/>
    <w:rsid w:val="00F9454B"/>
    <w:rsid w:val="00F9458A"/>
    <w:rsid w:val="00F94D8F"/>
    <w:rsid w:val="00F95288"/>
    <w:rsid w:val="00F953A6"/>
    <w:rsid w:val="00F9542C"/>
    <w:rsid w:val="00F95AE2"/>
    <w:rsid w:val="00F9604B"/>
    <w:rsid w:val="00F96607"/>
    <w:rsid w:val="00F96612"/>
    <w:rsid w:val="00F96873"/>
    <w:rsid w:val="00F96A3C"/>
    <w:rsid w:val="00F970BC"/>
    <w:rsid w:val="00F97471"/>
    <w:rsid w:val="00F97851"/>
    <w:rsid w:val="00F9787A"/>
    <w:rsid w:val="00F97F30"/>
    <w:rsid w:val="00FA0127"/>
    <w:rsid w:val="00FA03EB"/>
    <w:rsid w:val="00FA0970"/>
    <w:rsid w:val="00FA09EB"/>
    <w:rsid w:val="00FA0C44"/>
    <w:rsid w:val="00FA14F1"/>
    <w:rsid w:val="00FA1512"/>
    <w:rsid w:val="00FA1523"/>
    <w:rsid w:val="00FA21F3"/>
    <w:rsid w:val="00FA231E"/>
    <w:rsid w:val="00FA25C1"/>
    <w:rsid w:val="00FA2948"/>
    <w:rsid w:val="00FA38ED"/>
    <w:rsid w:val="00FA451F"/>
    <w:rsid w:val="00FA48E0"/>
    <w:rsid w:val="00FA512E"/>
    <w:rsid w:val="00FA52F8"/>
    <w:rsid w:val="00FA595E"/>
    <w:rsid w:val="00FA59BE"/>
    <w:rsid w:val="00FA5C56"/>
    <w:rsid w:val="00FA611C"/>
    <w:rsid w:val="00FA65B1"/>
    <w:rsid w:val="00FA6C6A"/>
    <w:rsid w:val="00FA6FB8"/>
    <w:rsid w:val="00FA7496"/>
    <w:rsid w:val="00FA75A4"/>
    <w:rsid w:val="00FA7726"/>
    <w:rsid w:val="00FA7DD8"/>
    <w:rsid w:val="00FB018F"/>
    <w:rsid w:val="00FB0DEA"/>
    <w:rsid w:val="00FB14A4"/>
    <w:rsid w:val="00FB1A6A"/>
    <w:rsid w:val="00FB1F3C"/>
    <w:rsid w:val="00FB2456"/>
    <w:rsid w:val="00FB2C3B"/>
    <w:rsid w:val="00FB2EC5"/>
    <w:rsid w:val="00FB35A3"/>
    <w:rsid w:val="00FB3F53"/>
    <w:rsid w:val="00FB4DC1"/>
    <w:rsid w:val="00FB4DC2"/>
    <w:rsid w:val="00FB7A29"/>
    <w:rsid w:val="00FC0068"/>
    <w:rsid w:val="00FC09DA"/>
    <w:rsid w:val="00FC1C69"/>
    <w:rsid w:val="00FC1F10"/>
    <w:rsid w:val="00FC1FFD"/>
    <w:rsid w:val="00FC2DC7"/>
    <w:rsid w:val="00FC31E4"/>
    <w:rsid w:val="00FC33FC"/>
    <w:rsid w:val="00FC3D41"/>
    <w:rsid w:val="00FC4588"/>
    <w:rsid w:val="00FC584D"/>
    <w:rsid w:val="00FC6583"/>
    <w:rsid w:val="00FC6CE3"/>
    <w:rsid w:val="00FC790E"/>
    <w:rsid w:val="00FC7BC8"/>
    <w:rsid w:val="00FC7CF7"/>
    <w:rsid w:val="00FC7D17"/>
    <w:rsid w:val="00FD0590"/>
    <w:rsid w:val="00FD05B9"/>
    <w:rsid w:val="00FD0827"/>
    <w:rsid w:val="00FD0977"/>
    <w:rsid w:val="00FD1963"/>
    <w:rsid w:val="00FD1D6A"/>
    <w:rsid w:val="00FD1FEB"/>
    <w:rsid w:val="00FD22F4"/>
    <w:rsid w:val="00FD2302"/>
    <w:rsid w:val="00FD2D0F"/>
    <w:rsid w:val="00FD2EE7"/>
    <w:rsid w:val="00FD359F"/>
    <w:rsid w:val="00FD3F6F"/>
    <w:rsid w:val="00FD572A"/>
    <w:rsid w:val="00FD58A5"/>
    <w:rsid w:val="00FD592B"/>
    <w:rsid w:val="00FD5F61"/>
    <w:rsid w:val="00FD6141"/>
    <w:rsid w:val="00FD69E2"/>
    <w:rsid w:val="00FD6E42"/>
    <w:rsid w:val="00FD7866"/>
    <w:rsid w:val="00FE0173"/>
    <w:rsid w:val="00FE0D5D"/>
    <w:rsid w:val="00FE0FE1"/>
    <w:rsid w:val="00FE13E2"/>
    <w:rsid w:val="00FE2312"/>
    <w:rsid w:val="00FE27E7"/>
    <w:rsid w:val="00FE3826"/>
    <w:rsid w:val="00FE3915"/>
    <w:rsid w:val="00FE437E"/>
    <w:rsid w:val="00FE4C80"/>
    <w:rsid w:val="00FE5DD1"/>
    <w:rsid w:val="00FE67A3"/>
    <w:rsid w:val="00FE6846"/>
    <w:rsid w:val="00FE79CF"/>
    <w:rsid w:val="00FE7F18"/>
    <w:rsid w:val="00FF075F"/>
    <w:rsid w:val="00FF1A7A"/>
    <w:rsid w:val="00FF1C54"/>
    <w:rsid w:val="00FF2FE5"/>
    <w:rsid w:val="00FF3456"/>
    <w:rsid w:val="00FF3519"/>
    <w:rsid w:val="00FF3DE5"/>
    <w:rsid w:val="00FF3EBB"/>
    <w:rsid w:val="00FF3F0D"/>
    <w:rsid w:val="00FF45CC"/>
    <w:rsid w:val="00FF49F0"/>
    <w:rsid w:val="00FF5A3F"/>
    <w:rsid w:val="00FF5A95"/>
    <w:rsid w:val="00FF7580"/>
    <w:rsid w:val="00FF78A5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9B58BA5E-D715-4E8E-897B-98B0634E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2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683B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paragraph" w:styleId="NoSpacing">
    <w:name w:val="No Spacing"/>
    <w:uiPriority w:val="1"/>
    <w:qFormat/>
    <w:rsid w:val="00BB20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ccPolicyalternativeChar">
    <w:name w:val="Acc Policy alternative Char"/>
    <w:rsid w:val="00F0616C"/>
    <w:rPr>
      <w:bCs/>
      <w:i/>
      <w:iCs/>
      <w:sz w:val="22"/>
      <w:szCs w:val="22"/>
      <w:lang w:val="en-US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0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8D3641-B15D-46DD-816C-69CA6B25E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</TotalTime>
  <Pages>3</Pages>
  <Words>453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</vt:lpstr>
    </vt:vector>
  </TitlesOfParts>
  <Company>Toshiba</Company>
  <LinksUpToDate>false</LinksUpToDate>
  <CharactersWithSpaces>2186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</dc:title>
  <dc:subject/>
  <dc:creator>ladawan_e76</dc:creator>
  <cp:keywords/>
  <dc:description/>
  <cp:lastModifiedBy>Orathai, Nuchprasert</cp:lastModifiedBy>
  <cp:revision>7</cp:revision>
  <cp:lastPrinted>2021-10-29T03:31:00Z</cp:lastPrinted>
  <dcterms:created xsi:type="dcterms:W3CDTF">2021-10-29T09:25:00Z</dcterms:created>
  <dcterms:modified xsi:type="dcterms:W3CDTF">2021-11-10T06:45:00Z</dcterms:modified>
</cp:coreProperties>
</file>