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229C290E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1AC73CA4" w:rsidR="00726B9B" w:rsidRPr="00650105" w:rsidRDefault="0021653C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630850D3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51119DC5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2BDE76B8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78012C0D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107D36C1" w:rsidR="00BD265A" w:rsidRPr="00650105" w:rsidRDefault="0014041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2EAA4FA6" w:rsidR="0056217B" w:rsidRPr="00650105" w:rsidRDefault="00140418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5509184E" w:rsidR="0056217B" w:rsidRPr="00650105" w:rsidRDefault="003A1339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632A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32AE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(รายได้) </w:t>
            </w: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A1339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56BE5C5C" w:rsidR="003A1339" w:rsidRPr="00650105" w:rsidRDefault="00140418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2C50F5BA" w:rsidR="003A1339" w:rsidRPr="00650105" w:rsidRDefault="00115B0F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15B0F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5FEA1315" w:rsidR="00115B0F" w:rsidRPr="00650105" w:rsidRDefault="00115B0F" w:rsidP="00115B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4ABCC0A1" w14:textId="77777777" w:rsidR="00115B0F" w:rsidRPr="00650105" w:rsidRDefault="00115B0F" w:rsidP="00115B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5A79EB3E" w:rsidR="00115B0F" w:rsidRPr="00115B0F" w:rsidRDefault="00115B0F" w:rsidP="00115B0F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5B0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15B0F" w:rsidRPr="00C52C41" w14:paraId="62318A2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0474FF1" w14:textId="31EAE86B" w:rsidR="00115B0F" w:rsidRDefault="00115B0F" w:rsidP="00115B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6AD28A65" w14:textId="77777777" w:rsidR="00115B0F" w:rsidRPr="00650105" w:rsidRDefault="00115B0F" w:rsidP="00115B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2A142739" w14:textId="4CC710D4" w:rsidR="00115B0F" w:rsidRPr="00650105" w:rsidRDefault="00115B0F" w:rsidP="00115B0F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</w:rPr>
        <w:br w:type="page"/>
      </w:r>
    </w:p>
    <w:p w14:paraId="65095516" w14:textId="6DF8CC33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>
        <w:rPr>
          <w:rFonts w:ascii="Angsana New" w:hAnsi="Angsana New" w:hint="cs"/>
          <w:sz w:val="30"/>
          <w:szCs w:val="30"/>
          <w:cs/>
        </w:rPr>
        <w:t>แบบย่อ</w:t>
      </w:r>
      <w:r w:rsidRPr="002B1BE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8806B5" w:rsidRDefault="00784EB3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rPr>
          <w:rFonts w:ascii="Angsana New" w:hAnsi="Angsana New"/>
          <w:sz w:val="24"/>
          <w:szCs w:val="24"/>
        </w:rPr>
      </w:pPr>
    </w:p>
    <w:p w14:paraId="7AB392FE" w14:textId="727CD449" w:rsidR="00726B9B" w:rsidRPr="00526631" w:rsidRDefault="00726B9B" w:rsidP="0086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4F1F61">
        <w:rPr>
          <w:rFonts w:ascii="Angsana New" w:hAnsi="Angsana New" w:hint="cs"/>
          <w:sz w:val="30"/>
          <w:szCs w:val="30"/>
          <w:cs/>
        </w:rPr>
        <w:t>คณะ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557BF3" w:rsidRPr="00557BF3">
        <w:rPr>
          <w:rFonts w:ascii="Angsana New" w:hAnsi="Angsana New" w:hint="cs"/>
          <w:sz w:val="30"/>
          <w:szCs w:val="30"/>
        </w:rPr>
        <w:t>1</w:t>
      </w:r>
      <w:r w:rsidR="00115B0F">
        <w:rPr>
          <w:rFonts w:ascii="Angsana New" w:hAnsi="Angsana New"/>
          <w:sz w:val="30"/>
          <w:szCs w:val="30"/>
        </w:rPr>
        <w:t>0</w:t>
      </w:r>
      <w:r w:rsidR="0070069C">
        <w:rPr>
          <w:rFonts w:ascii="Angsana New" w:hAnsi="Angsana New" w:hint="cs"/>
          <w:sz w:val="30"/>
          <w:szCs w:val="30"/>
          <w:cs/>
        </w:rPr>
        <w:t xml:space="preserve"> </w:t>
      </w:r>
      <w:r w:rsidR="00115B0F">
        <w:rPr>
          <w:rFonts w:ascii="Angsana New" w:hAnsi="Angsana New" w:hint="cs"/>
          <w:sz w:val="30"/>
          <w:szCs w:val="30"/>
          <w:cs/>
        </w:rPr>
        <w:t>พฤศจิกายน</w:t>
      </w:r>
      <w:r w:rsidR="00AB1617">
        <w:rPr>
          <w:rFonts w:ascii="Angsana New" w:hAnsi="Angsana New" w:hint="cs"/>
          <w:sz w:val="30"/>
          <w:szCs w:val="30"/>
          <w:cs/>
        </w:rPr>
        <w:t xml:space="preserve"> </w:t>
      </w:r>
      <w:r w:rsidR="00F65F6F" w:rsidRPr="00F65F6F">
        <w:rPr>
          <w:rFonts w:ascii="Angsana New" w:hAnsi="Angsana New" w:hint="cs"/>
          <w:sz w:val="30"/>
          <w:szCs w:val="30"/>
        </w:rPr>
        <w:t>2564</w:t>
      </w:r>
    </w:p>
    <w:p w14:paraId="561B1AC6" w14:textId="77777777" w:rsidR="00726B9B" w:rsidRPr="008806B5" w:rsidRDefault="00726B9B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="Angsana New" w:hAnsi="Angsana New"/>
          <w:b/>
          <w:bCs/>
          <w:sz w:val="24"/>
          <w:szCs w:val="24"/>
        </w:rPr>
      </w:pPr>
    </w:p>
    <w:p w14:paraId="2A98F62B" w14:textId="21A84380" w:rsidR="00726B9B" w:rsidRPr="002B1BE4" w:rsidRDefault="00A42740" w:rsidP="0070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t>1</w:t>
      </w:r>
      <w:r w:rsidR="00726B9B" w:rsidRPr="002B1BE4">
        <w:rPr>
          <w:rFonts w:ascii="Angsana New" w:hAnsi="Angsana New"/>
          <w:b/>
          <w:bCs/>
          <w:sz w:val="30"/>
          <w:szCs w:val="30"/>
        </w:rPr>
        <w:tab/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8806B5" w:rsidRDefault="00726B9B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36288EA" w14:textId="16001F2E" w:rsidR="006E100D" w:rsidRPr="006E100D" w:rsidRDefault="006E100D" w:rsidP="006E1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E10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806B5">
        <w:rPr>
          <w:rFonts w:ascii="Angsana New" w:hAnsi="Angsana New"/>
          <w:sz w:val="30"/>
          <w:szCs w:val="30"/>
          <w:cs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6E100D">
        <w:rPr>
          <w:rFonts w:ascii="Angsana New" w:hAnsi="Angsana New"/>
          <w:sz w:val="30"/>
          <w:szCs w:val="30"/>
        </w:rPr>
        <w:t>34</w:t>
      </w:r>
      <w:r w:rsidRPr="006E10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เรื่อง </w:t>
      </w:r>
      <w:r w:rsidRPr="006E10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E100D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6E100D">
        <w:rPr>
          <w:rFonts w:ascii="Angsana New" w:hAnsi="Angsana New" w:hint="cs"/>
          <w:sz w:val="30"/>
          <w:szCs w:val="30"/>
        </w:rPr>
        <w:t>2564</w:t>
      </w:r>
    </w:p>
    <w:p w14:paraId="662B589D" w14:textId="77777777" w:rsidR="006E100D" w:rsidRPr="008806B5" w:rsidRDefault="006E100D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7B8FB7D" w14:textId="6ECAC493" w:rsidR="0070069C" w:rsidRPr="0070069C" w:rsidRDefault="006E100D" w:rsidP="006E1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6E100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>
        <w:rPr>
          <w:rFonts w:ascii="Angsana New" w:hAnsi="Angsana New"/>
          <w:sz w:val="30"/>
          <w:szCs w:val="30"/>
        </w:rPr>
        <w:br/>
      </w:r>
      <w:r w:rsidRPr="006E100D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="008806B5">
        <w:rPr>
          <w:rFonts w:ascii="Angsana New" w:hAnsi="Angsana New"/>
          <w:sz w:val="30"/>
          <w:szCs w:val="30"/>
          <w:cs/>
        </w:rPr>
        <w:br/>
      </w:r>
      <w:r w:rsidRPr="006E100D">
        <w:rPr>
          <w:rFonts w:ascii="Angsana New" w:hAnsi="Angsana New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E100D">
        <w:rPr>
          <w:rFonts w:ascii="Angsana New" w:hAnsi="Angsana New"/>
          <w:sz w:val="30"/>
          <w:szCs w:val="30"/>
        </w:rPr>
        <w:t>31</w:t>
      </w:r>
      <w:r w:rsidRPr="006E100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</w:p>
    <w:p w14:paraId="797E1EA5" w14:textId="77777777" w:rsidR="0070069C" w:rsidRPr="008806B5" w:rsidRDefault="0070069C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4086906A" w14:textId="0D0BFD69" w:rsidR="009B3614" w:rsidRPr="00C52C41" w:rsidRDefault="00140418" w:rsidP="006D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8806B5" w:rsidRDefault="00917F8F" w:rsidP="0088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D690EEF" w14:textId="2C3EB725" w:rsidR="002D5F2C" w:rsidRPr="00127777" w:rsidRDefault="009109E2" w:rsidP="0091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27777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ความสัมพันธ์กับบุคคลหรือกิจการที่เกี่ยวข้องกันและนโยบายการกำหนดราคาไม่มีการเปลี่ยนแปลง</w:t>
      </w:r>
      <w:r w:rsidR="00992175">
        <w:rPr>
          <w:rFonts w:ascii="Angsana New" w:hAnsi="Angsana New"/>
          <w:sz w:val="30"/>
          <w:szCs w:val="30"/>
        </w:rPr>
        <w:br/>
      </w:r>
      <w:r w:rsidRPr="00127777">
        <w:rPr>
          <w:rFonts w:ascii="Angsana New" w:hAnsi="Angsana New"/>
          <w:sz w:val="30"/>
          <w:szCs w:val="30"/>
          <w:cs/>
        </w:rPr>
        <w:t>อย่างมีสาระสำคัญในระหว่างงวด</w:t>
      </w:r>
      <w:r w:rsidR="00115B0F">
        <w:rPr>
          <w:rFonts w:ascii="Angsana New" w:hAnsi="Angsana New" w:hint="cs"/>
          <w:sz w:val="30"/>
          <w:szCs w:val="30"/>
          <w:cs/>
        </w:rPr>
        <w:t>หกเดือน</w:t>
      </w:r>
      <w:r w:rsidRPr="0012777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1653C" w:rsidRPr="00127777">
        <w:rPr>
          <w:rFonts w:ascii="Angsana New" w:hAnsi="Angsana New" w:hint="cs"/>
          <w:sz w:val="30"/>
          <w:szCs w:val="30"/>
        </w:rPr>
        <w:t>30</w:t>
      </w:r>
      <w:r w:rsidR="00B85011" w:rsidRPr="00127777">
        <w:rPr>
          <w:rFonts w:ascii="Angsana New" w:hAnsi="Angsana New" w:hint="cs"/>
          <w:sz w:val="30"/>
          <w:szCs w:val="30"/>
          <w:cs/>
        </w:rPr>
        <w:t xml:space="preserve"> </w:t>
      </w:r>
      <w:r w:rsidR="00115B0F">
        <w:rPr>
          <w:rFonts w:ascii="Angsana New" w:hAnsi="Angsana New" w:hint="cs"/>
          <w:sz w:val="30"/>
          <w:szCs w:val="30"/>
          <w:cs/>
        </w:rPr>
        <w:t>กันยายน</w:t>
      </w:r>
      <w:r w:rsidR="00B85011" w:rsidRPr="00127777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127777">
        <w:rPr>
          <w:rFonts w:ascii="Angsana New" w:hAnsi="Angsana New" w:hint="cs"/>
          <w:sz w:val="30"/>
          <w:szCs w:val="30"/>
        </w:rPr>
        <w:t>2564</w:t>
      </w:r>
    </w:p>
    <w:p w14:paraId="56B13CAB" w14:textId="43BCA524" w:rsidR="00115B0F" w:rsidRDefault="00115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270"/>
        <w:gridCol w:w="1260"/>
        <w:gridCol w:w="270"/>
        <w:gridCol w:w="1260"/>
        <w:gridCol w:w="270"/>
        <w:gridCol w:w="1260"/>
      </w:tblGrid>
      <w:tr w:rsidR="003474A9" w:rsidRPr="00AB351F" w14:paraId="741EE2D6" w14:textId="77777777" w:rsidTr="003474A9">
        <w:trPr>
          <w:tblHeader/>
        </w:trPr>
        <w:tc>
          <w:tcPr>
            <w:tcW w:w="3690" w:type="dxa"/>
          </w:tcPr>
          <w:p w14:paraId="0DAD048C" w14:textId="77777777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</w:tc>
        <w:tc>
          <w:tcPr>
            <w:tcW w:w="2880" w:type="dxa"/>
            <w:gridSpan w:val="3"/>
          </w:tcPr>
          <w:p w14:paraId="4194384A" w14:textId="77777777" w:rsidR="003474A9" w:rsidRPr="00B85011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E404905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33E325D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474A9" w:rsidRPr="00A1010E" w14:paraId="7CCB157D" w14:textId="77777777" w:rsidTr="003474A9">
        <w:trPr>
          <w:tblHeader/>
        </w:trPr>
        <w:tc>
          <w:tcPr>
            <w:tcW w:w="3690" w:type="dxa"/>
          </w:tcPr>
          <w:p w14:paraId="5FF12FC4" w14:textId="35352E1F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ที่เกี่ยวข้องกันสำหรับงวดหกเดือน</w:t>
            </w:r>
          </w:p>
        </w:tc>
        <w:tc>
          <w:tcPr>
            <w:tcW w:w="2880" w:type="dxa"/>
            <w:gridSpan w:val="3"/>
          </w:tcPr>
          <w:p w14:paraId="42C24E24" w14:textId="77777777" w:rsidR="003474A9" w:rsidRPr="00A1010E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33C900C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56EF573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4A9" w:rsidRPr="00194080" w14:paraId="012EE19F" w14:textId="77777777" w:rsidTr="003474A9">
        <w:trPr>
          <w:tblHeader/>
        </w:trPr>
        <w:tc>
          <w:tcPr>
            <w:tcW w:w="3690" w:type="dxa"/>
          </w:tcPr>
          <w:p w14:paraId="16045F03" w14:textId="1611CB5B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D317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</w:tcPr>
          <w:p w14:paraId="40BDC0A5" w14:textId="77777777" w:rsidR="003474A9" w:rsidRPr="00194080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944984" w14:textId="77777777" w:rsidR="003474A9" w:rsidRPr="00194080" w:rsidRDefault="003474A9" w:rsidP="003474A9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5230C" w14:textId="77777777" w:rsidR="003474A9" w:rsidRPr="00194080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CAE51E2" w14:textId="77777777" w:rsidR="003474A9" w:rsidRPr="0021653C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832BA" w14:textId="77777777" w:rsidR="003474A9" w:rsidRPr="0021653C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F6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0EEB6D" w14:textId="77777777" w:rsidR="003474A9" w:rsidRPr="0021653C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A96FA" w14:textId="77777777" w:rsidR="003474A9" w:rsidRPr="0021653C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474A9" w:rsidRPr="00AB351F" w14:paraId="71419BBD" w14:textId="77777777" w:rsidTr="003474A9">
        <w:trPr>
          <w:tblHeader/>
        </w:trPr>
        <w:tc>
          <w:tcPr>
            <w:tcW w:w="3690" w:type="dxa"/>
          </w:tcPr>
          <w:p w14:paraId="7E923A58" w14:textId="77777777" w:rsidR="003474A9" w:rsidRPr="00095930" w:rsidRDefault="003474A9" w:rsidP="003474A9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940" w:type="dxa"/>
            <w:gridSpan w:val="7"/>
          </w:tcPr>
          <w:p w14:paraId="4AD53AE7" w14:textId="77777777" w:rsidR="003474A9" w:rsidRPr="008F7775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74A9" w:rsidRPr="00095930" w14:paraId="1045433E" w14:textId="77777777" w:rsidTr="003474A9">
        <w:tc>
          <w:tcPr>
            <w:tcW w:w="3690" w:type="dxa"/>
          </w:tcPr>
          <w:p w14:paraId="7D008A1B" w14:textId="77777777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18BF361B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8B6CDE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1DC704A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CCB99A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F8FFF2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7FA6D4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32FEA87" w14:textId="77777777" w:rsidR="003474A9" w:rsidRPr="00095930" w:rsidRDefault="003474A9" w:rsidP="003474A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428F" w:rsidRPr="00445D4E" w14:paraId="214C7045" w14:textId="77777777" w:rsidTr="003474A9">
        <w:tc>
          <w:tcPr>
            <w:tcW w:w="3690" w:type="dxa"/>
          </w:tcPr>
          <w:p w14:paraId="4C316149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1D6E1D77" w14:textId="38F00968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29,357</w:t>
            </w:r>
          </w:p>
        </w:tc>
        <w:tc>
          <w:tcPr>
            <w:tcW w:w="270" w:type="dxa"/>
          </w:tcPr>
          <w:p w14:paraId="246D1FF2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F45DC" w14:textId="6BA5AEB3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13,480</w:t>
            </w:r>
          </w:p>
        </w:tc>
        <w:tc>
          <w:tcPr>
            <w:tcW w:w="270" w:type="dxa"/>
          </w:tcPr>
          <w:p w14:paraId="0CD7AC3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682A9" w14:textId="4E2BF3A6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29,357</w:t>
            </w:r>
          </w:p>
        </w:tc>
        <w:tc>
          <w:tcPr>
            <w:tcW w:w="270" w:type="dxa"/>
          </w:tcPr>
          <w:p w14:paraId="33FF6E94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1EDCB" w14:textId="072F136E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13,480</w:t>
            </w:r>
          </w:p>
        </w:tc>
      </w:tr>
      <w:tr w:rsidR="00D0428F" w:rsidRPr="00445D4E" w14:paraId="3E24141E" w14:textId="77777777" w:rsidTr="003474A9">
        <w:tc>
          <w:tcPr>
            <w:tcW w:w="3690" w:type="dxa"/>
          </w:tcPr>
          <w:p w14:paraId="0C7BD3A6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350" w:type="dxa"/>
          </w:tcPr>
          <w:p w14:paraId="05732CD9" w14:textId="34091A8F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3,801</w:t>
            </w:r>
          </w:p>
        </w:tc>
        <w:tc>
          <w:tcPr>
            <w:tcW w:w="270" w:type="dxa"/>
          </w:tcPr>
          <w:p w14:paraId="2E8C3462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C26C3E" w14:textId="5C4CB13F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  <w:tc>
          <w:tcPr>
            <w:tcW w:w="270" w:type="dxa"/>
          </w:tcPr>
          <w:p w14:paraId="64BF5BCA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4959" w14:textId="05389ACD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3,801</w:t>
            </w:r>
          </w:p>
        </w:tc>
        <w:tc>
          <w:tcPr>
            <w:tcW w:w="270" w:type="dxa"/>
          </w:tcPr>
          <w:p w14:paraId="29D7A391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AAA90C" w14:textId="679766F0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</w:tr>
      <w:tr w:rsidR="00D0428F" w:rsidRPr="00445D4E" w14:paraId="53FB2127" w14:textId="77777777" w:rsidTr="003474A9">
        <w:tc>
          <w:tcPr>
            <w:tcW w:w="3690" w:type="dxa"/>
          </w:tcPr>
          <w:p w14:paraId="092485D0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592E37E8" w14:textId="3654F56E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393B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7153F" w14:textId="74585A8B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1426E11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5E29C" w14:textId="7C9681AD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33770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12A970" w14:textId="34F9BB5D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D0428F" w:rsidRPr="00445D4E" w14:paraId="2AD95430" w14:textId="77777777" w:rsidTr="003474A9">
        <w:tc>
          <w:tcPr>
            <w:tcW w:w="3690" w:type="dxa"/>
          </w:tcPr>
          <w:p w14:paraId="6433AB7C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2D46977A" w14:textId="6B95BFD1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31,213</w:t>
            </w:r>
          </w:p>
        </w:tc>
        <w:tc>
          <w:tcPr>
            <w:tcW w:w="270" w:type="dxa"/>
          </w:tcPr>
          <w:p w14:paraId="082DFE9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8C7D1B" w14:textId="6AEC9761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26,489</w:t>
            </w:r>
          </w:p>
        </w:tc>
        <w:tc>
          <w:tcPr>
            <w:tcW w:w="270" w:type="dxa"/>
          </w:tcPr>
          <w:p w14:paraId="13A872FE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502941" w14:textId="11785828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31,213</w:t>
            </w:r>
          </w:p>
        </w:tc>
        <w:tc>
          <w:tcPr>
            <w:tcW w:w="270" w:type="dxa"/>
          </w:tcPr>
          <w:p w14:paraId="5E4B782E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E6730" w14:textId="50DAAA02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26,489</w:t>
            </w:r>
          </w:p>
        </w:tc>
      </w:tr>
      <w:tr w:rsidR="00D0428F" w:rsidRPr="00445D4E" w14:paraId="0C555158" w14:textId="77777777" w:rsidTr="003474A9">
        <w:tc>
          <w:tcPr>
            <w:tcW w:w="3690" w:type="dxa"/>
          </w:tcPr>
          <w:p w14:paraId="6E7F6E4E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29B7A15F" w14:textId="6FB8E065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  <w:tc>
          <w:tcPr>
            <w:tcW w:w="270" w:type="dxa"/>
          </w:tcPr>
          <w:p w14:paraId="04B676E2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B6682" w14:textId="189B7C85" w:rsidR="00D0428F" w:rsidRPr="00D0428F" w:rsidRDefault="00F9032D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270" w:type="dxa"/>
          </w:tcPr>
          <w:p w14:paraId="5598821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35F4E" w14:textId="76EA1DB6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  <w:tc>
          <w:tcPr>
            <w:tcW w:w="270" w:type="dxa"/>
          </w:tcPr>
          <w:p w14:paraId="202C20F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F926E0" w14:textId="073F0CAB" w:rsidR="00D0428F" w:rsidRPr="00D0428F" w:rsidRDefault="00F9032D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</w:tr>
      <w:tr w:rsidR="003474A9" w:rsidRPr="00D0428F" w14:paraId="2EE41AF6" w14:textId="77777777" w:rsidTr="00D0428F">
        <w:trPr>
          <w:trHeight w:val="155"/>
        </w:trPr>
        <w:tc>
          <w:tcPr>
            <w:tcW w:w="3690" w:type="dxa"/>
          </w:tcPr>
          <w:p w14:paraId="28727683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A39456C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9252A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3896F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C449D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20F3FC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CBFD2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97BABF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4A9" w:rsidRPr="00445D4E" w14:paraId="05CDDD6F" w14:textId="77777777" w:rsidTr="003474A9">
        <w:tc>
          <w:tcPr>
            <w:tcW w:w="3690" w:type="dxa"/>
          </w:tcPr>
          <w:p w14:paraId="401E5B02" w14:textId="77777777" w:rsidR="003474A9" w:rsidRPr="008F7775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350" w:type="dxa"/>
          </w:tcPr>
          <w:p w14:paraId="679644D9" w14:textId="77777777" w:rsidR="003474A9" w:rsidRPr="00D0428F" w:rsidRDefault="003474A9" w:rsidP="00D0428F">
            <w:pPr>
              <w:tabs>
                <w:tab w:val="decimal" w:pos="1140"/>
                <w:tab w:val="decimal" w:pos="14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C32F8" w14:textId="77777777" w:rsidR="003474A9" w:rsidRPr="00D0428F" w:rsidRDefault="003474A9" w:rsidP="003474A9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9C0A6B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878CC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4F0059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D5927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33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23311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28F" w:rsidRPr="00445D4E" w14:paraId="7BFB4CBE" w14:textId="77777777" w:rsidTr="003474A9">
        <w:tc>
          <w:tcPr>
            <w:tcW w:w="3690" w:type="dxa"/>
          </w:tcPr>
          <w:p w14:paraId="45B49F06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3D458FC2" w14:textId="27CF6870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0A8D281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A06E36" w14:textId="5AE653F9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40B0F52B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A4D82" w14:textId="513055A4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93C5ABB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17DFD" w14:textId="46525AC8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D0428F" w:rsidRPr="00445D4E" w14:paraId="67320F5F" w14:textId="77777777" w:rsidTr="003474A9">
        <w:tc>
          <w:tcPr>
            <w:tcW w:w="3690" w:type="dxa"/>
          </w:tcPr>
          <w:p w14:paraId="4D31B7F6" w14:textId="3F111A0A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076B3B5A" w14:textId="60717B34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09D2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99026" w14:textId="7C905DD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8BD760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D241FC" w14:textId="496D0D25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25,582</w:t>
            </w:r>
          </w:p>
        </w:tc>
        <w:tc>
          <w:tcPr>
            <w:tcW w:w="270" w:type="dxa"/>
          </w:tcPr>
          <w:p w14:paraId="0A3A3EA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29243" w14:textId="779E3102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62,018</w:t>
            </w:r>
          </w:p>
        </w:tc>
      </w:tr>
      <w:tr w:rsidR="00D0428F" w:rsidRPr="00445D4E" w14:paraId="5D118D1A" w14:textId="77777777" w:rsidTr="003474A9">
        <w:tc>
          <w:tcPr>
            <w:tcW w:w="3690" w:type="dxa"/>
          </w:tcPr>
          <w:p w14:paraId="72BBFC59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0CCCEC1" w14:textId="0ACB2180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  <w:tc>
          <w:tcPr>
            <w:tcW w:w="270" w:type="dxa"/>
          </w:tcPr>
          <w:p w14:paraId="3C2495A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8E3C2D" w14:textId="2DD0E413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2,342</w:t>
            </w:r>
          </w:p>
        </w:tc>
        <w:tc>
          <w:tcPr>
            <w:tcW w:w="270" w:type="dxa"/>
          </w:tcPr>
          <w:p w14:paraId="05A764A4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C9656" w14:textId="41CA65B3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1,963</w:t>
            </w:r>
          </w:p>
        </w:tc>
        <w:tc>
          <w:tcPr>
            <w:tcW w:w="270" w:type="dxa"/>
          </w:tcPr>
          <w:p w14:paraId="20B021E8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191C2" w14:textId="0CAC51BB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2,342</w:t>
            </w:r>
          </w:p>
        </w:tc>
      </w:tr>
      <w:tr w:rsidR="00D0428F" w:rsidRPr="00445D4E" w14:paraId="5A0617BC" w14:textId="77777777" w:rsidTr="003474A9">
        <w:tc>
          <w:tcPr>
            <w:tcW w:w="3690" w:type="dxa"/>
          </w:tcPr>
          <w:p w14:paraId="055EFF2F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28704E4C" w14:textId="49C83445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1,105,542</w:t>
            </w:r>
          </w:p>
        </w:tc>
        <w:tc>
          <w:tcPr>
            <w:tcW w:w="270" w:type="dxa"/>
          </w:tcPr>
          <w:p w14:paraId="77787121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8EFAE" w14:textId="208A23E5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694,693</w:t>
            </w:r>
          </w:p>
        </w:tc>
        <w:tc>
          <w:tcPr>
            <w:tcW w:w="270" w:type="dxa"/>
          </w:tcPr>
          <w:p w14:paraId="202FC73F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B77FA" w14:textId="6E8FC016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1,105,542</w:t>
            </w:r>
          </w:p>
        </w:tc>
        <w:tc>
          <w:tcPr>
            <w:tcW w:w="270" w:type="dxa"/>
          </w:tcPr>
          <w:p w14:paraId="4136A59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B3751" w14:textId="1BC8F92A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694,693</w:t>
            </w:r>
          </w:p>
        </w:tc>
      </w:tr>
      <w:tr w:rsidR="003474A9" w:rsidRPr="00A055ED" w14:paraId="0EE58D20" w14:textId="77777777" w:rsidTr="00D0428F">
        <w:trPr>
          <w:trHeight w:val="119"/>
        </w:trPr>
        <w:tc>
          <w:tcPr>
            <w:tcW w:w="3690" w:type="dxa"/>
          </w:tcPr>
          <w:p w14:paraId="36C9640F" w14:textId="77777777" w:rsidR="003474A9" w:rsidRPr="00A055ED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7106857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FCA16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8B130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280BC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81A7B4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8473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E50460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4A9" w:rsidRPr="00445D4E" w14:paraId="6AEBDCA5" w14:textId="77777777" w:rsidTr="003474A9">
        <w:tc>
          <w:tcPr>
            <w:tcW w:w="3690" w:type="dxa"/>
          </w:tcPr>
          <w:p w14:paraId="1763CB96" w14:textId="77777777" w:rsidR="003474A9" w:rsidRPr="00AB351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6A85ED7D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4D6DD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398D5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ACDDE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870C2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A61F2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4C65D9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28F" w:rsidRPr="00445D4E" w14:paraId="533FEF58" w14:textId="77777777" w:rsidTr="003474A9">
        <w:trPr>
          <w:trHeight w:val="299"/>
        </w:trPr>
        <w:tc>
          <w:tcPr>
            <w:tcW w:w="3690" w:type="dxa"/>
          </w:tcPr>
          <w:p w14:paraId="757C833A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4C332FE" w14:textId="120C1055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1,234,964</w:t>
            </w:r>
          </w:p>
        </w:tc>
        <w:tc>
          <w:tcPr>
            <w:tcW w:w="270" w:type="dxa"/>
          </w:tcPr>
          <w:p w14:paraId="0F881BE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A360C1" w14:textId="73DB3C15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978,635</w:t>
            </w:r>
          </w:p>
        </w:tc>
        <w:tc>
          <w:tcPr>
            <w:tcW w:w="270" w:type="dxa"/>
          </w:tcPr>
          <w:p w14:paraId="5DC3C54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3DD54" w14:textId="3C9CDC1A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1,234,964</w:t>
            </w:r>
          </w:p>
        </w:tc>
        <w:tc>
          <w:tcPr>
            <w:tcW w:w="270" w:type="dxa"/>
          </w:tcPr>
          <w:p w14:paraId="09FEC3A0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A37804" w14:textId="68B4AFA1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978,635</w:t>
            </w:r>
          </w:p>
        </w:tc>
      </w:tr>
      <w:tr w:rsidR="00D0428F" w:rsidRPr="00445D4E" w14:paraId="435072F8" w14:textId="77777777" w:rsidTr="003474A9">
        <w:tc>
          <w:tcPr>
            <w:tcW w:w="3690" w:type="dxa"/>
          </w:tcPr>
          <w:p w14:paraId="56CDDE28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2D0808B" w14:textId="76C299B0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270" w:type="dxa"/>
          </w:tcPr>
          <w:p w14:paraId="03E03070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AEE74B" w14:textId="228EEBDA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4,310</w:t>
            </w:r>
          </w:p>
        </w:tc>
        <w:tc>
          <w:tcPr>
            <w:tcW w:w="270" w:type="dxa"/>
          </w:tcPr>
          <w:p w14:paraId="32EC015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FC18F6" w14:textId="5FFAC7DC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270" w:type="dxa"/>
          </w:tcPr>
          <w:p w14:paraId="3C564B3E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15400" w14:textId="32D22F92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4,310</w:t>
            </w:r>
          </w:p>
        </w:tc>
      </w:tr>
      <w:tr w:rsidR="00D0428F" w:rsidRPr="00445D4E" w14:paraId="60031220" w14:textId="77777777" w:rsidTr="003474A9">
        <w:tc>
          <w:tcPr>
            <w:tcW w:w="3690" w:type="dxa"/>
          </w:tcPr>
          <w:p w14:paraId="00576E50" w14:textId="77777777" w:rsidR="00D0428F" w:rsidRPr="00445D4E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52F9ADA" w14:textId="4477B60D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1,013,687</w:t>
            </w:r>
          </w:p>
        </w:tc>
        <w:tc>
          <w:tcPr>
            <w:tcW w:w="270" w:type="dxa"/>
          </w:tcPr>
          <w:p w14:paraId="7E5461FA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3FB8AC" w14:textId="3F8FEB89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537,663</w:t>
            </w:r>
          </w:p>
        </w:tc>
        <w:tc>
          <w:tcPr>
            <w:tcW w:w="270" w:type="dxa"/>
          </w:tcPr>
          <w:p w14:paraId="559C53E8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BD8AD" w14:textId="0F4BC64E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1,013,687</w:t>
            </w:r>
          </w:p>
        </w:tc>
        <w:tc>
          <w:tcPr>
            <w:tcW w:w="270" w:type="dxa"/>
          </w:tcPr>
          <w:p w14:paraId="1DC4462F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52AAE" w14:textId="69036883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537,663</w:t>
            </w:r>
          </w:p>
        </w:tc>
      </w:tr>
      <w:tr w:rsidR="00D0428F" w:rsidRPr="00445D4E" w14:paraId="14E1C6E0" w14:textId="77777777" w:rsidTr="003474A9">
        <w:tc>
          <w:tcPr>
            <w:tcW w:w="3690" w:type="dxa"/>
          </w:tcPr>
          <w:p w14:paraId="70DB4950" w14:textId="77777777" w:rsidR="00D0428F" w:rsidRPr="008F7775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350" w:type="dxa"/>
          </w:tcPr>
          <w:p w14:paraId="27986D49" w14:textId="42CD630C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  <w:tc>
          <w:tcPr>
            <w:tcW w:w="270" w:type="dxa"/>
          </w:tcPr>
          <w:p w14:paraId="1DA560AA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A16BF" w14:textId="5C5DAE0E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7980C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20C52C" w14:textId="10EB421B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  <w:tc>
          <w:tcPr>
            <w:tcW w:w="270" w:type="dxa"/>
          </w:tcPr>
          <w:p w14:paraId="2A39076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D826F" w14:textId="2C53B251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28F" w:rsidRPr="00445D4E" w14:paraId="6E453511" w14:textId="77777777" w:rsidTr="003474A9">
        <w:tc>
          <w:tcPr>
            <w:tcW w:w="3690" w:type="dxa"/>
          </w:tcPr>
          <w:p w14:paraId="34973E17" w14:textId="77777777" w:rsidR="00D0428F" w:rsidRPr="00AB351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2935D378" w14:textId="21ECA339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10,001</w:t>
            </w:r>
          </w:p>
        </w:tc>
        <w:tc>
          <w:tcPr>
            <w:tcW w:w="270" w:type="dxa"/>
          </w:tcPr>
          <w:p w14:paraId="10FE77A4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08847" w14:textId="0E3E745D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6,090</w:t>
            </w:r>
          </w:p>
        </w:tc>
        <w:tc>
          <w:tcPr>
            <w:tcW w:w="270" w:type="dxa"/>
          </w:tcPr>
          <w:p w14:paraId="7FB8BA0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C554CA" w14:textId="0D02BF2C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10,001</w:t>
            </w:r>
          </w:p>
        </w:tc>
        <w:tc>
          <w:tcPr>
            <w:tcW w:w="270" w:type="dxa"/>
          </w:tcPr>
          <w:p w14:paraId="6952B6B3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7F1D5" w14:textId="3D6CB4FB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6,090</w:t>
            </w:r>
          </w:p>
        </w:tc>
      </w:tr>
      <w:tr w:rsidR="00D0428F" w:rsidRPr="00445D4E" w14:paraId="6ABDB511" w14:textId="77777777" w:rsidTr="003474A9">
        <w:tc>
          <w:tcPr>
            <w:tcW w:w="3690" w:type="dxa"/>
          </w:tcPr>
          <w:p w14:paraId="7011D252" w14:textId="77777777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76BE8B72" w14:textId="0E67CB4B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13,224</w:t>
            </w:r>
          </w:p>
        </w:tc>
        <w:tc>
          <w:tcPr>
            <w:tcW w:w="270" w:type="dxa"/>
          </w:tcPr>
          <w:p w14:paraId="06F897C4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E2FDB8" w14:textId="3EEEA203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15,589</w:t>
            </w:r>
          </w:p>
        </w:tc>
        <w:tc>
          <w:tcPr>
            <w:tcW w:w="270" w:type="dxa"/>
          </w:tcPr>
          <w:p w14:paraId="642C223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92519" w14:textId="63CA158B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13,224</w:t>
            </w:r>
          </w:p>
        </w:tc>
        <w:tc>
          <w:tcPr>
            <w:tcW w:w="270" w:type="dxa"/>
          </w:tcPr>
          <w:p w14:paraId="2180DB65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D64B7" w14:textId="5AA96823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15,589</w:t>
            </w:r>
          </w:p>
        </w:tc>
      </w:tr>
      <w:tr w:rsidR="00D0428F" w:rsidRPr="00445D4E" w14:paraId="0629D4A5" w14:textId="77777777" w:rsidTr="003474A9">
        <w:tc>
          <w:tcPr>
            <w:tcW w:w="3690" w:type="dxa"/>
          </w:tcPr>
          <w:p w14:paraId="0AD83F4C" w14:textId="77777777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2500EC3A" w14:textId="300CDD1C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16,393</w:t>
            </w:r>
          </w:p>
        </w:tc>
        <w:tc>
          <w:tcPr>
            <w:tcW w:w="270" w:type="dxa"/>
          </w:tcPr>
          <w:p w14:paraId="2F73279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2A05F" w14:textId="0A96ECDC" w:rsidR="00D0428F" w:rsidRPr="001A1049" w:rsidRDefault="006324C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10,471</w:t>
            </w:r>
          </w:p>
        </w:tc>
        <w:tc>
          <w:tcPr>
            <w:tcW w:w="270" w:type="dxa"/>
          </w:tcPr>
          <w:p w14:paraId="188F5885" w14:textId="77777777" w:rsidR="00D0428F" w:rsidRPr="001A1049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43B178" w14:textId="1104AB66" w:rsidR="00D0428F" w:rsidRPr="001A1049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1049">
              <w:rPr>
                <w:rFonts w:asciiTheme="majorBidi" w:hAnsiTheme="majorBidi" w:cstheme="majorBidi"/>
                <w:sz w:val="30"/>
                <w:szCs w:val="30"/>
              </w:rPr>
              <w:t>16,393</w:t>
            </w:r>
          </w:p>
        </w:tc>
        <w:tc>
          <w:tcPr>
            <w:tcW w:w="270" w:type="dxa"/>
          </w:tcPr>
          <w:p w14:paraId="15FC298E" w14:textId="77777777" w:rsidR="00D0428F" w:rsidRPr="001A1049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2E1B7" w14:textId="1F88787B" w:rsidR="00D0428F" w:rsidRPr="001A1049" w:rsidRDefault="006324C1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10,471</w:t>
            </w:r>
          </w:p>
        </w:tc>
      </w:tr>
      <w:tr w:rsidR="003474A9" w:rsidRPr="00A055ED" w14:paraId="42BCE77B" w14:textId="77777777" w:rsidTr="003474A9">
        <w:tc>
          <w:tcPr>
            <w:tcW w:w="3690" w:type="dxa"/>
          </w:tcPr>
          <w:p w14:paraId="0DCF6309" w14:textId="77777777" w:rsidR="003474A9" w:rsidRPr="00A055ED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817005F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62DE1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AE3C3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06D35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BA5B06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2EE09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2CF07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4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28F" w:rsidRPr="00445D4E" w14:paraId="1C7F3E2E" w14:textId="77777777" w:rsidTr="009A7F88">
        <w:tc>
          <w:tcPr>
            <w:tcW w:w="3690" w:type="dxa"/>
            <w:vAlign w:val="center"/>
          </w:tcPr>
          <w:p w14:paraId="64092C67" w14:textId="77777777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32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350" w:type="dxa"/>
          </w:tcPr>
          <w:p w14:paraId="4EF959A3" w14:textId="4892665C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EF0A379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C29F5" w14:textId="336DBC34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DA25D0B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83BF2" w14:textId="13D9ED23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A80AD1F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7E61EB" w14:textId="2A6B0DD1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3474A9" w:rsidRPr="00D0428F" w14:paraId="50992D1F" w14:textId="77777777" w:rsidTr="003474A9">
        <w:tc>
          <w:tcPr>
            <w:tcW w:w="3690" w:type="dxa"/>
            <w:vAlign w:val="center"/>
          </w:tcPr>
          <w:p w14:paraId="58811AF7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 w:right="-13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center"/>
          </w:tcPr>
          <w:p w14:paraId="6BF44EAB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7AE744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406D9F9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4D6C3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0FBE40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254B3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781A64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4A9" w:rsidRPr="00445D4E" w14:paraId="1029DBCC" w14:textId="77777777" w:rsidTr="003474A9">
        <w:tc>
          <w:tcPr>
            <w:tcW w:w="3690" w:type="dxa"/>
          </w:tcPr>
          <w:p w14:paraId="1F64D0FC" w14:textId="77777777" w:rsidR="003474A9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9B21B66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21FAD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1600FE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1059C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11CBE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89485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67094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74A9" w:rsidRPr="00445D4E" w14:paraId="4E22E8C8" w14:textId="77777777" w:rsidTr="003474A9">
        <w:tc>
          <w:tcPr>
            <w:tcW w:w="3690" w:type="dxa"/>
            <w:shd w:val="clear" w:color="auto" w:fill="auto"/>
          </w:tcPr>
          <w:p w14:paraId="30E1E8AB" w14:textId="77777777" w:rsidR="003474A9" w:rsidRPr="00292C8B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65A7AD81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B80F58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3188DE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CAE0D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DF6DF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4B429" w14:textId="77777777" w:rsidR="003474A9" w:rsidRPr="00D0428F" w:rsidRDefault="003474A9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C058FE" w14:textId="77777777" w:rsidR="003474A9" w:rsidRPr="00D0428F" w:rsidRDefault="003474A9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28F" w:rsidRPr="00445D4E" w14:paraId="44D10B26" w14:textId="77777777" w:rsidTr="00D0428F">
        <w:trPr>
          <w:trHeight w:val="335"/>
        </w:trPr>
        <w:tc>
          <w:tcPr>
            <w:tcW w:w="3690" w:type="dxa"/>
            <w:shd w:val="clear" w:color="auto" w:fill="auto"/>
          </w:tcPr>
          <w:p w14:paraId="2C4918B3" w14:textId="77777777" w:rsidR="00D0428F" w:rsidRPr="00292C8B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0B454EEA" w14:textId="5FB5670E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25,648</w:t>
            </w:r>
          </w:p>
        </w:tc>
        <w:tc>
          <w:tcPr>
            <w:tcW w:w="270" w:type="dxa"/>
            <w:shd w:val="clear" w:color="auto" w:fill="auto"/>
          </w:tcPr>
          <w:p w14:paraId="7CF1303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D37337" w14:textId="4D3F5C0D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23,501</w:t>
            </w:r>
          </w:p>
        </w:tc>
        <w:tc>
          <w:tcPr>
            <w:tcW w:w="270" w:type="dxa"/>
            <w:shd w:val="clear" w:color="auto" w:fill="auto"/>
          </w:tcPr>
          <w:p w14:paraId="09F7D88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3A7AD4" w14:textId="12BB4201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25,648</w:t>
            </w:r>
          </w:p>
        </w:tc>
        <w:tc>
          <w:tcPr>
            <w:tcW w:w="270" w:type="dxa"/>
            <w:shd w:val="clear" w:color="auto" w:fill="auto"/>
          </w:tcPr>
          <w:p w14:paraId="5286CAF1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2454AC" w14:textId="34DFEDB1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23,501</w:t>
            </w:r>
          </w:p>
        </w:tc>
      </w:tr>
      <w:tr w:rsidR="00D0428F" w:rsidRPr="00445D4E" w14:paraId="2E22F98B" w14:textId="77777777" w:rsidTr="00D0428F">
        <w:tc>
          <w:tcPr>
            <w:tcW w:w="3690" w:type="dxa"/>
            <w:shd w:val="clear" w:color="auto" w:fill="auto"/>
            <w:vAlign w:val="center"/>
          </w:tcPr>
          <w:p w14:paraId="22A58148" w14:textId="77777777" w:rsidR="00D0428F" w:rsidRPr="00292C8B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25D5DC7" w14:textId="0DAE642A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  <w:shd w:val="clear" w:color="auto" w:fill="auto"/>
          </w:tcPr>
          <w:p w14:paraId="12E38518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75AF7A" w14:textId="76454FF5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66D9B947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A5D074" w14:textId="5C196CC1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  <w:shd w:val="clear" w:color="auto" w:fill="auto"/>
          </w:tcPr>
          <w:p w14:paraId="793ACF0C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26088D" w14:textId="566E009A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D0428F" w:rsidRPr="00445D4E" w14:paraId="4DB02E7D" w14:textId="77777777" w:rsidTr="00D0428F">
        <w:tc>
          <w:tcPr>
            <w:tcW w:w="3690" w:type="dxa"/>
            <w:shd w:val="clear" w:color="auto" w:fill="auto"/>
          </w:tcPr>
          <w:p w14:paraId="0ECC07B1" w14:textId="77777777" w:rsid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FBBA3" w14:textId="61BDC76B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25,782</w:t>
            </w:r>
          </w:p>
        </w:tc>
        <w:tc>
          <w:tcPr>
            <w:tcW w:w="270" w:type="dxa"/>
            <w:shd w:val="clear" w:color="auto" w:fill="auto"/>
          </w:tcPr>
          <w:p w14:paraId="41DE27BE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78177" w14:textId="141DEE43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23,632</w:t>
            </w:r>
          </w:p>
        </w:tc>
        <w:tc>
          <w:tcPr>
            <w:tcW w:w="270" w:type="dxa"/>
            <w:shd w:val="clear" w:color="auto" w:fill="auto"/>
          </w:tcPr>
          <w:p w14:paraId="6F1E52BF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96325" w14:textId="4A75F64B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25,782</w:t>
            </w:r>
          </w:p>
        </w:tc>
        <w:tc>
          <w:tcPr>
            <w:tcW w:w="270" w:type="dxa"/>
            <w:shd w:val="clear" w:color="auto" w:fill="auto"/>
          </w:tcPr>
          <w:p w14:paraId="753D79A6" w14:textId="77777777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0D535" w14:textId="1E2BB685" w:rsidR="00D0428F" w:rsidRPr="00D0428F" w:rsidRDefault="00D0428F" w:rsidP="00D0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2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23,632</w:t>
            </w:r>
          </w:p>
        </w:tc>
      </w:tr>
    </w:tbl>
    <w:p w14:paraId="33949755" w14:textId="77777777" w:rsidR="009246DA" w:rsidRDefault="009246DA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19E0A869" w14:textId="77777777" w:rsidR="009246DA" w:rsidRDefault="00924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391ADE" w14:textId="667E6474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115B0F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254170"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 w:rsidR="00C621D0">
        <w:rPr>
          <w:rFonts w:ascii="Angsana New" w:hAnsi="Angsana New" w:hint="cs"/>
          <w:sz w:val="30"/>
          <w:szCs w:val="30"/>
          <w:cs/>
        </w:rPr>
        <w:t>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B352FB" w14:textId="77777777" w:rsidR="008D3612" w:rsidRPr="00254170" w:rsidRDefault="008D3612" w:rsidP="00140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270"/>
        <w:gridCol w:w="1710"/>
      </w:tblGrid>
      <w:tr w:rsidR="001739B4" w:rsidRPr="00B0181B" w14:paraId="1DE1624E" w14:textId="5DD5EFFB" w:rsidTr="00304303">
        <w:trPr>
          <w:trHeight w:val="829"/>
          <w:tblHeader/>
        </w:trPr>
        <w:tc>
          <w:tcPr>
            <w:tcW w:w="5310" w:type="dxa"/>
          </w:tcPr>
          <w:p w14:paraId="78831E2E" w14:textId="77777777" w:rsidR="001739B4" w:rsidRPr="00B0181B" w:rsidRDefault="001739B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7" w:type="dxa"/>
            <w:gridSpan w:val="3"/>
          </w:tcPr>
          <w:p w14:paraId="2F77B181" w14:textId="1C32891E" w:rsidR="001739B4" w:rsidRPr="00B0181B" w:rsidRDefault="001739B4" w:rsidP="00EC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2D773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="00EC7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739B4" w:rsidRPr="00B0181B" w14:paraId="06E1115E" w14:textId="691C9DFD" w:rsidTr="00304303">
        <w:trPr>
          <w:trHeight w:val="414"/>
          <w:tblHeader/>
        </w:trPr>
        <w:tc>
          <w:tcPr>
            <w:tcW w:w="5310" w:type="dxa"/>
          </w:tcPr>
          <w:p w14:paraId="6A8505E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405845" w14:textId="0294DA7E" w:rsidR="001739B4" w:rsidRPr="00284595" w:rsidRDefault="00B14091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15B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B871161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B28690" w14:textId="203056A2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1739B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39B4" w:rsidRPr="00B0181B" w14:paraId="5C6C0695" w14:textId="526516F8" w:rsidTr="00304303">
        <w:trPr>
          <w:trHeight w:val="414"/>
          <w:tblHeader/>
        </w:trPr>
        <w:tc>
          <w:tcPr>
            <w:tcW w:w="5310" w:type="dxa"/>
          </w:tcPr>
          <w:p w14:paraId="0363E87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D9E23E" w14:textId="4D1BD08F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3C9232B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56D667" w14:textId="4E7B69FB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6E55A0" w:rsidRPr="00B0181B" w14:paraId="7FAC1E10" w14:textId="277527F6" w:rsidTr="00304303">
        <w:trPr>
          <w:trHeight w:val="272"/>
          <w:tblHeader/>
        </w:trPr>
        <w:tc>
          <w:tcPr>
            <w:tcW w:w="5310" w:type="dxa"/>
          </w:tcPr>
          <w:p w14:paraId="374561D0" w14:textId="77777777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87" w:type="dxa"/>
            <w:gridSpan w:val="3"/>
          </w:tcPr>
          <w:p w14:paraId="548ACCA0" w14:textId="20AB5C60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9B4" w:rsidRPr="00B0181B" w14:paraId="701DE60F" w14:textId="6BD9022B" w:rsidTr="00304303">
        <w:trPr>
          <w:trHeight w:val="119"/>
        </w:trPr>
        <w:tc>
          <w:tcPr>
            <w:tcW w:w="5310" w:type="dxa"/>
          </w:tcPr>
          <w:p w14:paraId="090A3757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87" w:type="dxa"/>
            <w:gridSpan w:val="3"/>
          </w:tcPr>
          <w:p w14:paraId="67F9AAE4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F065F" w:rsidRPr="00B0181B" w14:paraId="5F5C8EA8" w14:textId="3571D451" w:rsidTr="00304303">
        <w:trPr>
          <w:trHeight w:val="115"/>
        </w:trPr>
        <w:tc>
          <w:tcPr>
            <w:tcW w:w="5310" w:type="dxa"/>
          </w:tcPr>
          <w:p w14:paraId="449796E7" w14:textId="35B50441" w:rsidR="005F065F" w:rsidRPr="00C1540E" w:rsidRDefault="005F065F" w:rsidP="005F065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684F22A" w14:textId="0B90C25B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6,928</w:t>
            </w:r>
          </w:p>
        </w:tc>
        <w:tc>
          <w:tcPr>
            <w:tcW w:w="270" w:type="dxa"/>
          </w:tcPr>
          <w:p w14:paraId="354AEB5B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33E172" w14:textId="3DE5E98A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2,699</w:t>
            </w:r>
          </w:p>
        </w:tc>
      </w:tr>
      <w:tr w:rsidR="005F065F" w:rsidRPr="00B0181B" w14:paraId="3F38C219" w14:textId="505250C7" w:rsidTr="00304303">
        <w:trPr>
          <w:trHeight w:val="115"/>
        </w:trPr>
        <w:tc>
          <w:tcPr>
            <w:tcW w:w="5310" w:type="dxa"/>
          </w:tcPr>
          <w:p w14:paraId="54A14931" w14:textId="662847A6" w:rsidR="005F065F" w:rsidRPr="00062DCB" w:rsidRDefault="005F065F" w:rsidP="005F065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A81D031" w14:textId="4B7CC72B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568,154</w:t>
            </w:r>
          </w:p>
        </w:tc>
        <w:tc>
          <w:tcPr>
            <w:tcW w:w="270" w:type="dxa"/>
          </w:tcPr>
          <w:p w14:paraId="711CB726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5AB145A" w14:textId="1D85E30C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559,087</w:t>
            </w:r>
          </w:p>
        </w:tc>
      </w:tr>
      <w:tr w:rsidR="005F065F" w:rsidRPr="001739B4" w14:paraId="124350DF" w14:textId="54EDB478" w:rsidTr="00304303">
        <w:trPr>
          <w:trHeight w:val="115"/>
        </w:trPr>
        <w:tc>
          <w:tcPr>
            <w:tcW w:w="5310" w:type="dxa"/>
          </w:tcPr>
          <w:p w14:paraId="4F8026D0" w14:textId="33C8440D" w:rsidR="005F065F" w:rsidRPr="001739B4" w:rsidRDefault="005F065F" w:rsidP="005F065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DCF6F" w14:textId="0CF1999C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575,082</w:t>
            </w:r>
          </w:p>
        </w:tc>
        <w:tc>
          <w:tcPr>
            <w:tcW w:w="270" w:type="dxa"/>
          </w:tcPr>
          <w:p w14:paraId="63EB8EF1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D7A78A" w14:textId="3463F989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561,786</w:t>
            </w:r>
          </w:p>
        </w:tc>
      </w:tr>
      <w:tr w:rsidR="00254170" w:rsidRPr="00140418" w14:paraId="520DBA73" w14:textId="77777777" w:rsidTr="00304303">
        <w:trPr>
          <w:trHeight w:val="422"/>
        </w:trPr>
        <w:tc>
          <w:tcPr>
            <w:tcW w:w="5310" w:type="dxa"/>
          </w:tcPr>
          <w:p w14:paraId="3473419B" w14:textId="77777777" w:rsidR="00254170" w:rsidRPr="00140418" w:rsidRDefault="00254170" w:rsidP="0014041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4A8AE9A" w14:textId="77777777" w:rsidR="00254170" w:rsidRPr="005F065F" w:rsidRDefault="00254170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3F14E0" w14:textId="77777777" w:rsidR="00254170" w:rsidRPr="00140418" w:rsidRDefault="00254170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D10A16E" w14:textId="77777777" w:rsidR="00254170" w:rsidRPr="00140418" w:rsidRDefault="00254170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60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54170" w:rsidRPr="00B0181B" w14:paraId="3A50FD74" w14:textId="114C84A2" w:rsidTr="00304303">
        <w:trPr>
          <w:trHeight w:hRule="exact" w:val="427"/>
        </w:trPr>
        <w:tc>
          <w:tcPr>
            <w:tcW w:w="5310" w:type="dxa"/>
          </w:tcPr>
          <w:p w14:paraId="01677F03" w14:textId="3B459368" w:rsidR="00254170" w:rsidRPr="00B0181B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7A803CF9" w14:textId="77777777" w:rsidR="00254170" w:rsidRPr="005F065F" w:rsidRDefault="00254170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02714" w14:textId="77777777" w:rsidR="00254170" w:rsidRPr="00CD6174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D7EAA2" w14:textId="77777777" w:rsidR="00254170" w:rsidRPr="00254170" w:rsidRDefault="00254170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335"/>
                <w:tab w:val="decimal" w:pos="160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065F" w:rsidRPr="00B0181B" w14:paraId="515A482B" w14:textId="04AFECBB" w:rsidTr="00304303">
        <w:trPr>
          <w:trHeight w:val="396"/>
        </w:trPr>
        <w:tc>
          <w:tcPr>
            <w:tcW w:w="5310" w:type="dxa"/>
          </w:tcPr>
          <w:p w14:paraId="7A7D55AB" w14:textId="0A51C0A6" w:rsidR="005F065F" w:rsidRPr="00B0181B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354C82D3" w14:textId="03CFB419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  <w:tc>
          <w:tcPr>
            <w:tcW w:w="270" w:type="dxa"/>
          </w:tcPr>
          <w:p w14:paraId="53439C50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D083B9" w14:textId="7A68BCC1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5F065F" w:rsidRPr="00B0181B" w14:paraId="7E11D1A4" w14:textId="2A85CE9E" w:rsidTr="00304303">
        <w:trPr>
          <w:trHeight w:val="414"/>
        </w:trPr>
        <w:tc>
          <w:tcPr>
            <w:tcW w:w="5310" w:type="dxa"/>
          </w:tcPr>
          <w:p w14:paraId="39051013" w14:textId="46B8DEF7" w:rsidR="005F065F" w:rsidRPr="00B0181B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</w:tcPr>
          <w:p w14:paraId="12468BBC" w14:textId="523CCCF7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4,315</w:t>
            </w:r>
          </w:p>
        </w:tc>
        <w:tc>
          <w:tcPr>
            <w:tcW w:w="270" w:type="dxa"/>
          </w:tcPr>
          <w:p w14:paraId="376B752D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B1CEF" w14:textId="1F1E3CF7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4,738</w:t>
            </w:r>
          </w:p>
        </w:tc>
      </w:tr>
      <w:tr w:rsidR="005F065F" w:rsidRPr="00B0181B" w14:paraId="504B3533" w14:textId="77777777" w:rsidTr="00304303">
        <w:trPr>
          <w:trHeight w:val="396"/>
        </w:trPr>
        <w:tc>
          <w:tcPr>
            <w:tcW w:w="5310" w:type="dxa"/>
          </w:tcPr>
          <w:p w14:paraId="08D1F83F" w14:textId="4ADED81A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7A2D2C53" w14:textId="01900E2E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24,051</w:t>
            </w:r>
          </w:p>
        </w:tc>
        <w:tc>
          <w:tcPr>
            <w:tcW w:w="270" w:type="dxa"/>
          </w:tcPr>
          <w:p w14:paraId="320A6922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70164A" w14:textId="66158527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30,346</w:t>
            </w:r>
          </w:p>
        </w:tc>
      </w:tr>
      <w:tr w:rsidR="005F065F" w:rsidRPr="001739B4" w14:paraId="274FFF1C" w14:textId="3D2E7103" w:rsidTr="00304303">
        <w:trPr>
          <w:trHeight w:val="396"/>
        </w:trPr>
        <w:tc>
          <w:tcPr>
            <w:tcW w:w="5310" w:type="dxa"/>
          </w:tcPr>
          <w:p w14:paraId="0BC5A691" w14:textId="291E487A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3AFDD" w14:textId="0E7CA426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29,584</w:t>
            </w:r>
          </w:p>
        </w:tc>
        <w:tc>
          <w:tcPr>
            <w:tcW w:w="270" w:type="dxa"/>
          </w:tcPr>
          <w:p w14:paraId="14CE8B0D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B93C6D" w14:textId="62A21690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35,542</w:t>
            </w:r>
          </w:p>
        </w:tc>
      </w:tr>
      <w:tr w:rsidR="000E1AA6" w:rsidRPr="00C52C41" w14:paraId="4990DF69" w14:textId="77777777" w:rsidTr="00304303">
        <w:trPr>
          <w:trHeight w:hRule="exact" w:val="464"/>
        </w:trPr>
        <w:tc>
          <w:tcPr>
            <w:tcW w:w="5310" w:type="dxa"/>
          </w:tcPr>
          <w:p w14:paraId="15533AFC" w14:textId="77777777" w:rsidR="000E1AA6" w:rsidRPr="0009788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bookmarkStart w:id="1" w:name="_Hlk31287039"/>
          </w:p>
        </w:tc>
        <w:tc>
          <w:tcPr>
            <w:tcW w:w="1710" w:type="dxa"/>
          </w:tcPr>
          <w:p w14:paraId="350A9D2E" w14:textId="77777777" w:rsidR="000E1AA6" w:rsidRPr="005F065F" w:rsidRDefault="000E1AA6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3CBA0F" w14:textId="77777777" w:rsidR="000E1AA6" w:rsidRPr="00CD617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BAD52B" w14:textId="77777777" w:rsidR="000E1AA6" w:rsidRPr="00CD6174" w:rsidRDefault="000E1AA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1"/>
      <w:tr w:rsidR="001739B4" w:rsidRPr="00C52C41" w14:paraId="067F3CFA" w14:textId="5BE92B00" w:rsidTr="00304303">
        <w:trPr>
          <w:trHeight w:hRule="exact" w:val="427"/>
        </w:trPr>
        <w:tc>
          <w:tcPr>
            <w:tcW w:w="5310" w:type="dxa"/>
          </w:tcPr>
          <w:p w14:paraId="15B7B38E" w14:textId="7EB82744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710" w:type="dxa"/>
          </w:tcPr>
          <w:p w14:paraId="436FF8D8" w14:textId="4A4AA0FD" w:rsidR="001739B4" w:rsidRPr="005F065F" w:rsidRDefault="001739B4" w:rsidP="0010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AA616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671AE2" w14:textId="5A24A13E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065F" w:rsidRPr="00C52C41" w14:paraId="4CD8AEFC" w14:textId="77777777" w:rsidTr="00304303">
        <w:trPr>
          <w:trHeight w:val="414"/>
        </w:trPr>
        <w:tc>
          <w:tcPr>
            <w:tcW w:w="5310" w:type="dxa"/>
          </w:tcPr>
          <w:p w14:paraId="7002CAD9" w14:textId="06A96C13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62CCDA2" w14:textId="330E24A6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184,953</w:t>
            </w:r>
          </w:p>
        </w:tc>
        <w:tc>
          <w:tcPr>
            <w:tcW w:w="270" w:type="dxa"/>
          </w:tcPr>
          <w:p w14:paraId="6FD9A1C8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B205F02" w14:textId="05BAA0A1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182,526</w:t>
            </w:r>
          </w:p>
        </w:tc>
      </w:tr>
      <w:tr w:rsidR="005F065F" w:rsidRPr="00C52C41" w14:paraId="4B631B96" w14:textId="77777777" w:rsidTr="00304303">
        <w:trPr>
          <w:trHeight w:val="396"/>
        </w:trPr>
        <w:tc>
          <w:tcPr>
            <w:tcW w:w="5310" w:type="dxa"/>
          </w:tcPr>
          <w:p w14:paraId="1E5A4E00" w14:textId="2FF47285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96F104C" w14:textId="40A0B56B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351,618</w:t>
            </w:r>
          </w:p>
        </w:tc>
        <w:tc>
          <w:tcPr>
            <w:tcW w:w="270" w:type="dxa"/>
          </w:tcPr>
          <w:p w14:paraId="04D0F33A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FFFFFF"/>
          </w:tcPr>
          <w:p w14:paraId="5F0FB3B6" w14:textId="63B0EA5F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200,772</w:t>
            </w:r>
          </w:p>
        </w:tc>
      </w:tr>
      <w:tr w:rsidR="005F065F" w:rsidRPr="001739B4" w14:paraId="4C27276E" w14:textId="3D5DC511" w:rsidTr="00304303">
        <w:trPr>
          <w:trHeight w:val="396"/>
        </w:trPr>
        <w:tc>
          <w:tcPr>
            <w:tcW w:w="5310" w:type="dxa"/>
          </w:tcPr>
          <w:p w14:paraId="5A52F35F" w14:textId="629BC624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B4F7853" w14:textId="705C9DCA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536,571</w:t>
            </w:r>
          </w:p>
        </w:tc>
        <w:tc>
          <w:tcPr>
            <w:tcW w:w="270" w:type="dxa"/>
          </w:tcPr>
          <w:p w14:paraId="72C7E8CF" w14:textId="77777777" w:rsidR="005F065F" w:rsidRPr="001739B4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3B332C" w14:textId="151C2CF5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383,298</w:t>
            </w:r>
          </w:p>
        </w:tc>
      </w:tr>
      <w:tr w:rsidR="001739B4" w:rsidRPr="00C52C41" w14:paraId="1DACAB86" w14:textId="1DA91CD1" w:rsidTr="00304303">
        <w:trPr>
          <w:trHeight w:val="50"/>
        </w:trPr>
        <w:tc>
          <w:tcPr>
            <w:tcW w:w="5310" w:type="dxa"/>
          </w:tcPr>
          <w:p w14:paraId="152077F6" w14:textId="54B1E6A0" w:rsidR="001739B4" w:rsidRPr="0076586E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A6D968" w14:textId="47E95DFE" w:rsidR="001739B4" w:rsidRPr="005F065F" w:rsidRDefault="001739B4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F37BC" w14:textId="77777777" w:rsidR="001739B4" w:rsidRPr="00AF4685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439EFAD" w14:textId="5EC7B941" w:rsidR="001739B4" w:rsidRPr="00254170" w:rsidRDefault="001739B4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  <w:tab w:val="decimal" w:pos="14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1B12ED89" w14:textId="484E0F03" w:rsidTr="00304303">
        <w:trPr>
          <w:trHeight w:hRule="exact" w:val="427"/>
        </w:trPr>
        <w:tc>
          <w:tcPr>
            <w:tcW w:w="5310" w:type="dxa"/>
          </w:tcPr>
          <w:p w14:paraId="0B8DF8C4" w14:textId="0C7C8182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608D237C" w14:textId="57A4AA2C" w:rsidR="001739B4" w:rsidRPr="005F065F" w:rsidRDefault="001739B4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7334D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97CFFD" w14:textId="5A7DCF6C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335"/>
                <w:tab w:val="decimal" w:pos="1436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65F" w:rsidRPr="00C52C41" w14:paraId="3EDF43E6" w14:textId="77777777" w:rsidTr="00304303">
        <w:trPr>
          <w:trHeight w:val="414"/>
        </w:trPr>
        <w:tc>
          <w:tcPr>
            <w:tcW w:w="5310" w:type="dxa"/>
          </w:tcPr>
          <w:p w14:paraId="640496B2" w14:textId="241330A2" w:rsidR="005F065F" w:rsidRPr="00C52C41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F16282C" w14:textId="09C921D5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39,494</w:t>
            </w:r>
          </w:p>
        </w:tc>
        <w:tc>
          <w:tcPr>
            <w:tcW w:w="270" w:type="dxa"/>
          </w:tcPr>
          <w:p w14:paraId="300FDCFA" w14:textId="77777777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B9D371D" w14:textId="45E18F22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134,169</w:t>
            </w:r>
          </w:p>
        </w:tc>
      </w:tr>
      <w:tr w:rsidR="005F065F" w:rsidRPr="00C52C41" w14:paraId="26FA59D9" w14:textId="77777777" w:rsidTr="00304303">
        <w:trPr>
          <w:trHeight w:val="396"/>
        </w:trPr>
        <w:tc>
          <w:tcPr>
            <w:tcW w:w="5310" w:type="dxa"/>
          </w:tcPr>
          <w:p w14:paraId="6D76FD24" w14:textId="016080E6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8DA45BE" w14:textId="0423A78C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B240A6" w14:textId="77777777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966E3BE" w14:textId="793CF78B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5F065F" w:rsidRPr="00C52C41" w14:paraId="5210B2E5" w14:textId="0286DE29" w:rsidTr="00304303">
        <w:trPr>
          <w:trHeight w:val="396"/>
        </w:trPr>
        <w:tc>
          <w:tcPr>
            <w:tcW w:w="5310" w:type="dxa"/>
          </w:tcPr>
          <w:p w14:paraId="45DDD5BD" w14:textId="59C0DC7B" w:rsidR="005F065F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A5D7D2A" w14:textId="66DF5E0E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10,022</w:t>
            </w:r>
          </w:p>
        </w:tc>
        <w:tc>
          <w:tcPr>
            <w:tcW w:w="270" w:type="dxa"/>
          </w:tcPr>
          <w:p w14:paraId="1F97955E" w14:textId="77777777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FFFFFF"/>
          </w:tcPr>
          <w:p w14:paraId="1549FA36" w14:textId="32F19ACA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29,247</w:t>
            </w:r>
          </w:p>
        </w:tc>
      </w:tr>
      <w:tr w:rsidR="005F065F" w:rsidRPr="00940048" w14:paraId="2777BEA3" w14:textId="6A7DAED3" w:rsidTr="00304303">
        <w:trPr>
          <w:trHeight w:val="396"/>
        </w:trPr>
        <w:tc>
          <w:tcPr>
            <w:tcW w:w="5310" w:type="dxa"/>
          </w:tcPr>
          <w:p w14:paraId="363A17C2" w14:textId="380C53F3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DAE4FB5" w14:textId="222821C5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49,516</w:t>
            </w:r>
          </w:p>
        </w:tc>
        <w:tc>
          <w:tcPr>
            <w:tcW w:w="270" w:type="dxa"/>
          </w:tcPr>
          <w:p w14:paraId="5334B19D" w14:textId="77777777" w:rsidR="005F065F" w:rsidRPr="00940048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78EAC61" w14:textId="79CC04A1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163,732</w:t>
            </w:r>
          </w:p>
        </w:tc>
      </w:tr>
      <w:tr w:rsidR="004D11E6" w:rsidRPr="00C52C41" w14:paraId="13EF58ED" w14:textId="77777777" w:rsidTr="00304303">
        <w:trPr>
          <w:trHeight w:val="50"/>
        </w:trPr>
        <w:tc>
          <w:tcPr>
            <w:tcW w:w="5310" w:type="dxa"/>
          </w:tcPr>
          <w:p w14:paraId="099C3C12" w14:textId="77777777" w:rsidR="004D11E6" w:rsidRPr="0076586E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B93337" w14:textId="77777777" w:rsidR="004D11E6" w:rsidRPr="005F065F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E930E" w14:textId="77777777" w:rsidR="004D11E6" w:rsidRPr="00AF4685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B8C6444" w14:textId="77777777" w:rsidR="004D11E6" w:rsidRPr="00254170" w:rsidRDefault="004D11E6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418" w:rsidRPr="00C52C41" w14:paraId="2B0D9FBD" w14:textId="77777777" w:rsidTr="00304303">
        <w:trPr>
          <w:trHeight w:val="50"/>
        </w:trPr>
        <w:tc>
          <w:tcPr>
            <w:tcW w:w="5310" w:type="dxa"/>
          </w:tcPr>
          <w:p w14:paraId="218274D0" w14:textId="77777777" w:rsidR="00140418" w:rsidRPr="0076586E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4C81C84" w14:textId="77777777" w:rsidR="00140418" w:rsidRPr="005F065F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ABC56" w14:textId="77777777" w:rsidR="00140418" w:rsidRPr="00AF4685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17F48D" w14:textId="77777777" w:rsidR="00140418" w:rsidRPr="00254170" w:rsidRDefault="00140418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065F" w:rsidRPr="00C52C41" w14:paraId="68F9BE82" w14:textId="77777777" w:rsidTr="00304303">
        <w:trPr>
          <w:trHeight w:val="50"/>
        </w:trPr>
        <w:tc>
          <w:tcPr>
            <w:tcW w:w="5310" w:type="dxa"/>
          </w:tcPr>
          <w:p w14:paraId="333B8974" w14:textId="77777777" w:rsidR="005F065F" w:rsidRPr="0076586E" w:rsidRDefault="005F065F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E14EB8E" w14:textId="77777777" w:rsidR="005F065F" w:rsidRPr="005F065F" w:rsidRDefault="005F065F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D53D7" w14:textId="77777777" w:rsidR="005F065F" w:rsidRPr="00AF4685" w:rsidRDefault="005F065F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5A65438" w14:textId="77777777" w:rsidR="005F065F" w:rsidRPr="00254170" w:rsidRDefault="005F065F" w:rsidP="0014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59B309AA" w14:textId="7DAB2964" w:rsidTr="00304303">
        <w:trPr>
          <w:trHeight w:val="414"/>
        </w:trPr>
        <w:tc>
          <w:tcPr>
            <w:tcW w:w="5310" w:type="dxa"/>
          </w:tcPr>
          <w:p w14:paraId="5A6AD79B" w14:textId="44396F0D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E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0" w:type="dxa"/>
          </w:tcPr>
          <w:p w14:paraId="4FDE4D91" w14:textId="77777777" w:rsidR="001739B4" w:rsidRPr="005F065F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2A1F9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C8F51" w14:textId="77777777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70E908D5" w14:textId="77777777" w:rsidTr="00304303">
        <w:trPr>
          <w:trHeight w:val="414"/>
        </w:trPr>
        <w:tc>
          <w:tcPr>
            <w:tcW w:w="5310" w:type="dxa"/>
          </w:tcPr>
          <w:p w14:paraId="0F4EF9EE" w14:textId="404578D6" w:rsidR="001739B4" w:rsidRPr="00E61E87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3D6CF1D" w14:textId="77777777" w:rsidR="001739B4" w:rsidRPr="005F065F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47975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4442E3" w14:textId="77777777" w:rsidR="001739B4" w:rsidRPr="00254170" w:rsidRDefault="001739B4" w:rsidP="00254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065F" w:rsidRPr="00C52C41" w14:paraId="6CD04D99" w14:textId="38F4CBD4" w:rsidTr="00304303">
        <w:trPr>
          <w:trHeight w:val="110"/>
        </w:trPr>
        <w:tc>
          <w:tcPr>
            <w:tcW w:w="5310" w:type="dxa"/>
          </w:tcPr>
          <w:p w14:paraId="79D7A74D" w14:textId="6CF4234E" w:rsidR="005F065F" w:rsidRPr="00C52C41" w:rsidRDefault="005F065F" w:rsidP="005F065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14:paraId="613A25BD" w14:textId="20B99E8D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0EC6ABBD" w14:textId="77777777" w:rsidR="005F065F" w:rsidRPr="00155636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B73099" w14:textId="68F3B45C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5F065F" w:rsidRPr="00C52C41" w14:paraId="0AA12E0D" w14:textId="01D241C2" w:rsidTr="00304303">
        <w:trPr>
          <w:trHeight w:val="396"/>
        </w:trPr>
        <w:tc>
          <w:tcPr>
            <w:tcW w:w="5310" w:type="dxa"/>
          </w:tcPr>
          <w:p w14:paraId="61918412" w14:textId="7DC87C97" w:rsidR="005F065F" w:rsidRPr="00076138" w:rsidRDefault="005F065F" w:rsidP="005F065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613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6848F5E" w14:textId="0C044DE2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sz w:val="30"/>
                <w:szCs w:val="30"/>
              </w:rPr>
              <w:t>24,557</w:t>
            </w:r>
          </w:p>
        </w:tc>
        <w:tc>
          <w:tcPr>
            <w:tcW w:w="270" w:type="dxa"/>
          </w:tcPr>
          <w:p w14:paraId="467CC10B" w14:textId="77777777" w:rsidR="005F065F" w:rsidRPr="00155636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B06B02B" w14:textId="685B1CD7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sz w:val="30"/>
                <w:szCs w:val="30"/>
              </w:rPr>
              <w:t>27,024</w:t>
            </w:r>
          </w:p>
        </w:tc>
      </w:tr>
      <w:tr w:rsidR="005F065F" w:rsidRPr="00155636" w14:paraId="0B73F7E2" w14:textId="5554894E" w:rsidTr="00304303">
        <w:trPr>
          <w:trHeight w:val="414"/>
        </w:trPr>
        <w:tc>
          <w:tcPr>
            <w:tcW w:w="5310" w:type="dxa"/>
          </w:tcPr>
          <w:p w14:paraId="14AE0BD4" w14:textId="20246A97" w:rsidR="005F065F" w:rsidRPr="00155636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6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4087431" w14:textId="1C2C9598" w:rsidR="005F065F" w:rsidRPr="005F065F" w:rsidRDefault="005F065F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6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29,491</w:t>
            </w:r>
          </w:p>
        </w:tc>
        <w:tc>
          <w:tcPr>
            <w:tcW w:w="270" w:type="dxa"/>
          </w:tcPr>
          <w:p w14:paraId="035E7424" w14:textId="77777777" w:rsidR="005F065F" w:rsidRPr="00155636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99A31C3" w14:textId="0A6E41C5" w:rsidR="005F065F" w:rsidRPr="00254170" w:rsidRDefault="005F065F" w:rsidP="005F0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31,958</w:t>
            </w:r>
          </w:p>
        </w:tc>
      </w:tr>
    </w:tbl>
    <w:p w14:paraId="6DA83E26" w14:textId="77777777" w:rsidR="003D49FB" w:rsidRPr="000553E8" w:rsidRDefault="003D49FB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14:paraId="53F540C6" w14:textId="6A66203C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0553E8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8"/>
          <w:szCs w:val="28"/>
          <w:lang w:val="en-US"/>
        </w:rPr>
      </w:pPr>
    </w:p>
    <w:p w14:paraId="504CDAD2" w14:textId="71B4E772" w:rsidR="007220B8" w:rsidRDefault="00794690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สัญญาสำคัญที่ทำกับกิจการที่เกี่ยวข้องกันไม่มีการเปลี่ยนแปลงในระหว่างงวด</w:t>
      </w:r>
      <w:r w:rsidR="003342D8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254170">
        <w:rPr>
          <w:rFonts w:ascii="Angsana New" w:hAnsi="Angsana New"/>
          <w:spacing w:val="-2"/>
          <w:sz w:val="30"/>
          <w:szCs w:val="30"/>
        </w:rPr>
        <w:t xml:space="preserve">30 </w:t>
      </w:r>
      <w:r w:rsidR="003342D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2541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spacing w:val="-2"/>
          <w:sz w:val="30"/>
          <w:szCs w:val="30"/>
        </w:rPr>
        <w:t>2564</w:t>
      </w:r>
    </w:p>
    <w:p w14:paraId="69DC700B" w14:textId="2DC164C8" w:rsidR="00AE6481" w:rsidRPr="000553E8" w:rsidRDefault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68BA500" w14:textId="0646EC1B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</w:p>
    <w:p w14:paraId="6645E68F" w14:textId="77777777" w:rsidR="006E55A0" w:rsidRPr="000553E8" w:rsidRDefault="006E55A0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2AAFC01" w14:textId="30029432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1653C" w:rsidRPr="0021653C">
        <w:rPr>
          <w:rFonts w:ascii="Angsana New" w:hAnsi="Angsana New" w:hint="cs"/>
          <w:sz w:val="30"/>
          <w:szCs w:val="30"/>
        </w:rPr>
        <w:t>30</w:t>
      </w:r>
      <w:r w:rsidR="00254170">
        <w:rPr>
          <w:rFonts w:ascii="Angsana New" w:hAnsi="Angsana New" w:hint="cs"/>
          <w:sz w:val="30"/>
          <w:szCs w:val="30"/>
          <w:cs/>
        </w:rPr>
        <w:t xml:space="preserve"> </w:t>
      </w:r>
      <w:r w:rsidR="00115B0F">
        <w:rPr>
          <w:rFonts w:ascii="Angsana New" w:hAnsi="Angsana New" w:hint="cs"/>
          <w:sz w:val="30"/>
          <w:szCs w:val="30"/>
          <w:cs/>
        </w:rPr>
        <w:t>กันยายน</w:t>
      </w:r>
      <w:r w:rsidR="00254170">
        <w:rPr>
          <w:rFonts w:ascii="Angsana New" w:hAnsi="Angsana New" w:hint="cs"/>
          <w:sz w:val="30"/>
          <w:szCs w:val="30"/>
          <w:cs/>
        </w:rPr>
        <w:t xml:space="preserve"> </w:t>
      </w:r>
      <w:r w:rsidR="0021653C" w:rsidRPr="0021653C">
        <w:rPr>
          <w:rFonts w:ascii="Angsana New" w:hAnsi="Angsana New" w:hint="cs"/>
          <w:sz w:val="30"/>
          <w:szCs w:val="30"/>
        </w:rPr>
        <w:t>2564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0553E8" w:rsidRDefault="008C3CB6" w:rsidP="00377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270"/>
        <w:gridCol w:w="1704"/>
        <w:gridCol w:w="6"/>
      </w:tblGrid>
      <w:tr w:rsidR="002A5D68" w:rsidRPr="003D047D" w14:paraId="2B22B8B2" w14:textId="77777777" w:rsidTr="00304303">
        <w:trPr>
          <w:gridAfter w:val="1"/>
          <w:wAfter w:w="6" w:type="dxa"/>
          <w:tblHeader/>
        </w:trPr>
        <w:tc>
          <w:tcPr>
            <w:tcW w:w="5310" w:type="dxa"/>
          </w:tcPr>
          <w:p w14:paraId="65330FA0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84" w:type="dxa"/>
            <w:gridSpan w:val="3"/>
            <w:vMerge w:val="restart"/>
          </w:tcPr>
          <w:p w14:paraId="0658D5AD" w14:textId="117A5F22" w:rsidR="002A5D68" w:rsidRPr="00B0181B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304303">
        <w:trPr>
          <w:gridAfter w:val="1"/>
          <w:wAfter w:w="6" w:type="dxa"/>
          <w:tblHeader/>
        </w:trPr>
        <w:tc>
          <w:tcPr>
            <w:tcW w:w="5310" w:type="dxa"/>
          </w:tcPr>
          <w:p w14:paraId="51F96559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84" w:type="dxa"/>
            <w:gridSpan w:val="3"/>
            <w:vMerge/>
          </w:tcPr>
          <w:p w14:paraId="1ADCCB1C" w14:textId="77777777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304303">
        <w:trPr>
          <w:tblHeader/>
        </w:trPr>
        <w:tc>
          <w:tcPr>
            <w:tcW w:w="5310" w:type="dxa"/>
          </w:tcPr>
          <w:p w14:paraId="6C7E2CCC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3F89834C" w14:textId="30C503D9" w:rsidR="002A5D68" w:rsidRPr="000568D6" w:rsidRDefault="0021653C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653C">
              <w:rPr>
                <w:rFonts w:ascii="Angsana New" w:hAnsi="Angsana New" w:hint="cs"/>
                <w:sz w:val="28"/>
                <w:szCs w:val="28"/>
              </w:rPr>
              <w:t>30</w:t>
            </w:r>
            <w:r w:rsidR="002541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15B0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97ED7BF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32278BC3" w14:textId="307B19B5" w:rsidR="002A5D68" w:rsidRPr="000568D6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304303">
        <w:trPr>
          <w:tblHeader/>
        </w:trPr>
        <w:tc>
          <w:tcPr>
            <w:tcW w:w="5310" w:type="dxa"/>
          </w:tcPr>
          <w:p w14:paraId="7B8802C4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2BDF09D2" w14:textId="4AE1CA9C" w:rsidR="002A5D68" w:rsidRPr="000568D6" w:rsidRDefault="0021653C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688976E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1261E24" w14:textId="18D974AB" w:rsidR="002A5D68" w:rsidRPr="000568D6" w:rsidRDefault="00A42740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A162E4" w:rsidRPr="003D047D" w14:paraId="13D32642" w14:textId="2917BF34" w:rsidTr="00304303">
        <w:trPr>
          <w:gridAfter w:val="1"/>
          <w:wAfter w:w="6" w:type="dxa"/>
          <w:tblHeader/>
        </w:trPr>
        <w:tc>
          <w:tcPr>
            <w:tcW w:w="5310" w:type="dxa"/>
          </w:tcPr>
          <w:p w14:paraId="764E380E" w14:textId="77777777"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84" w:type="dxa"/>
            <w:gridSpan w:val="3"/>
          </w:tcPr>
          <w:p w14:paraId="0F0F0795" w14:textId="2840F721"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304303">
        <w:tc>
          <w:tcPr>
            <w:tcW w:w="5310" w:type="dxa"/>
          </w:tcPr>
          <w:p w14:paraId="3FB09D38" w14:textId="590222C4" w:rsidR="002A5D68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58C56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15374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304303">
        <w:tc>
          <w:tcPr>
            <w:tcW w:w="5310" w:type="dxa"/>
          </w:tcPr>
          <w:p w14:paraId="547B138B" w14:textId="29D7954B" w:rsidR="002A5D68" w:rsidRPr="000568D6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0A99CE8" w14:textId="47FDDF37" w:rsidR="002A5D68" w:rsidRPr="001000B3" w:rsidRDefault="00B43426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45,497</w:t>
            </w:r>
          </w:p>
        </w:tc>
        <w:tc>
          <w:tcPr>
            <w:tcW w:w="270" w:type="dxa"/>
          </w:tcPr>
          <w:p w14:paraId="55F528DA" w14:textId="77777777" w:rsidR="002A5D68" w:rsidRPr="001000B3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392D125B" w14:textId="434BC889" w:rsidR="002A5D68" w:rsidRPr="001000B3" w:rsidRDefault="0021653C" w:rsidP="0030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14</w:t>
            </w:r>
            <w:r w:rsidR="002541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,775</w:t>
            </w:r>
          </w:p>
        </w:tc>
      </w:tr>
    </w:tbl>
    <w:p w14:paraId="3BCD4BE3" w14:textId="77777777" w:rsidR="006E55A0" w:rsidRPr="009F608F" w:rsidRDefault="006E55A0" w:rsidP="0014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</w:p>
    <w:p w14:paraId="4DE52219" w14:textId="054369BE" w:rsidR="006E55A0" w:rsidRPr="008C161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6A5A02BB" w14:textId="77777777" w:rsidR="006E55A0" w:rsidRPr="009F608F" w:rsidRDefault="006E55A0" w:rsidP="0014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</w:p>
    <w:p w14:paraId="1D9945AA" w14:textId="704AF807" w:rsidR="00FA2948" w:rsidRDefault="006E55A0" w:rsidP="00FA2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 w:rsidR="00304303">
        <w:rPr>
          <w:rFonts w:ascii="Angsana New" w:hAnsi="Angsana New"/>
          <w:sz w:val="30"/>
          <w:szCs w:val="30"/>
          <w:cs/>
          <w:lang w:val="th-TH"/>
        </w:rPr>
        <w:br/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cs/>
          <w:lang w:val="th-TH"/>
        </w:rPr>
        <w:t>และบริษัทที่เกี่ยวข้องกันบางแห่ง</w:t>
      </w:r>
      <w:r w:rsidR="00FA2948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025B275" w14:textId="2F48B13F" w:rsidR="00FA25C1" w:rsidRPr="002B1BE4" w:rsidRDefault="00FA2948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8806B5" w:rsidRDefault="00722F52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36"/>
        <w:gridCol w:w="34"/>
        <w:gridCol w:w="1260"/>
        <w:gridCol w:w="270"/>
        <w:gridCol w:w="1260"/>
      </w:tblGrid>
      <w:tr w:rsidR="00396777" w:rsidRPr="00A1010E" w14:paraId="7BDDA393" w14:textId="77777777" w:rsidTr="004D2B8B">
        <w:trPr>
          <w:trHeight w:val="236"/>
        </w:trPr>
        <w:tc>
          <w:tcPr>
            <w:tcW w:w="3510" w:type="dxa"/>
          </w:tcPr>
          <w:p w14:paraId="74182980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DFCFC06" w14:textId="18A720FE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14:paraId="4D5D5B0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117913A0" w14:textId="5166231A" w:rsidR="00396777" w:rsidRPr="00AF468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2A7EE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14841" w14:textId="19B477BC" w:rsidR="00396777" w:rsidRPr="00A1010E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B8B" w:rsidRPr="00A1010E" w14:paraId="3838207A" w14:textId="77777777" w:rsidTr="004D2B8B">
        <w:trPr>
          <w:trHeight w:val="236"/>
        </w:trPr>
        <w:tc>
          <w:tcPr>
            <w:tcW w:w="3510" w:type="dxa"/>
          </w:tcPr>
          <w:p w14:paraId="27318D59" w14:textId="5A8DD17C" w:rsidR="004D2B8B" w:rsidRP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342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880" w:type="dxa"/>
            <w:gridSpan w:val="3"/>
          </w:tcPr>
          <w:p w14:paraId="330856F7" w14:textId="6E05B4B6" w:rsidR="004D2B8B" w:rsidRPr="000F6BDD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61FD0E15" w14:textId="77777777" w:rsidR="004D2B8B" w:rsidRPr="00AB351F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3D5670F4" w14:textId="29507380" w:rsidR="004D2B8B" w:rsidRDefault="004D2B8B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B8B" w:rsidRPr="00A1010E" w14:paraId="473B30A0" w14:textId="77777777" w:rsidTr="004D2B8B">
        <w:trPr>
          <w:trHeight w:val="236"/>
        </w:trPr>
        <w:tc>
          <w:tcPr>
            <w:tcW w:w="3510" w:type="dxa"/>
          </w:tcPr>
          <w:p w14:paraId="4E6A04D6" w14:textId="7CE38033" w:rsidR="004D2B8B" w:rsidRPr="001B6AF7" w:rsidRDefault="00992175" w:rsidP="001B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01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B6A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350" w:type="dxa"/>
          </w:tcPr>
          <w:p w14:paraId="4515658B" w14:textId="426A24A1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0E55FDC" w14:textId="77777777" w:rsidR="004D2B8B" w:rsidRPr="000F6BDD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870F7" w14:textId="0A9FC727" w:rsidR="004D2B8B" w:rsidRPr="000F6BDD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8451949" w14:textId="77777777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2FBA3E49" w14:textId="3415DF0C" w:rsidR="004D2B8B" w:rsidRPr="00396777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228ACB" w14:textId="3D8B9AB1" w:rsidR="004D2B8B" w:rsidRPr="00AB351F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39080" w14:textId="7AFE85C9" w:rsidR="004D2B8B" w:rsidRPr="00C37EF4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8D5726" w:rsidRPr="008F7775" w14:paraId="6B654BC1" w14:textId="77777777" w:rsidTr="004D2B8B">
        <w:trPr>
          <w:trHeight w:val="380"/>
        </w:trPr>
        <w:tc>
          <w:tcPr>
            <w:tcW w:w="3510" w:type="dxa"/>
          </w:tcPr>
          <w:p w14:paraId="56EC852B" w14:textId="77777777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8"/>
          </w:tcPr>
          <w:p w14:paraId="4ABDB8BF" w14:textId="2AC1800E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726" w:rsidRPr="008F7775" w14:paraId="1978361C" w14:textId="77777777" w:rsidTr="004D2B8B">
        <w:tc>
          <w:tcPr>
            <w:tcW w:w="3510" w:type="dxa"/>
          </w:tcPr>
          <w:p w14:paraId="2818192F" w14:textId="3FB185C5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3F8AF378" w14:textId="275FC7DE" w:rsidR="008D5726" w:rsidRPr="002A5D68" w:rsidRDefault="00B43426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1,513,115</w:t>
            </w:r>
          </w:p>
        </w:tc>
        <w:tc>
          <w:tcPr>
            <w:tcW w:w="270" w:type="dxa"/>
          </w:tcPr>
          <w:p w14:paraId="50AB22CD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2F501" w14:textId="68B5EF34" w:rsidR="008D5726" w:rsidRPr="002A5D68" w:rsidRDefault="0021653C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D2B8B">
              <w:rPr>
                <w:rFonts w:asciiTheme="majorBidi" w:hAnsiTheme="majorBidi" w:cstheme="majorBidi"/>
                <w:sz w:val="30"/>
                <w:szCs w:val="30"/>
              </w:rPr>
              <w:t>,528,360</w:t>
            </w:r>
          </w:p>
        </w:tc>
        <w:tc>
          <w:tcPr>
            <w:tcW w:w="270" w:type="dxa"/>
            <w:gridSpan w:val="2"/>
          </w:tcPr>
          <w:p w14:paraId="4CDA753A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B64D5" w14:textId="7AD02BEE" w:rsidR="008D5726" w:rsidRPr="00BC103C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7F5DFBBB" w14:textId="67C92E20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0FE2AF" w14:textId="251A2827" w:rsidR="008D5726" w:rsidRPr="002A5D68" w:rsidRDefault="004D2B8B" w:rsidP="004D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503,990</w:t>
            </w:r>
          </w:p>
        </w:tc>
      </w:tr>
      <w:tr w:rsidR="00B14091" w:rsidRPr="008F7775" w14:paraId="4D890F54" w14:textId="77777777" w:rsidTr="00736E4E">
        <w:tc>
          <w:tcPr>
            <w:tcW w:w="3510" w:type="dxa"/>
          </w:tcPr>
          <w:p w14:paraId="623DDE07" w14:textId="7CD41B74" w:rsidR="00B14091" w:rsidRPr="008F7775" w:rsidRDefault="00B14091" w:rsidP="00B140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7B9179" w14:textId="79DC3723" w:rsidR="00B14091" w:rsidRPr="002A5D68" w:rsidRDefault="00736E4E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48,107</w:t>
            </w:r>
          </w:p>
        </w:tc>
        <w:tc>
          <w:tcPr>
            <w:tcW w:w="270" w:type="dxa"/>
            <w:vAlign w:val="bottom"/>
          </w:tcPr>
          <w:p w14:paraId="7188D47A" w14:textId="77777777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4089" w14:textId="06349CB8" w:rsidR="00B14091" w:rsidRPr="002A5D68" w:rsidRDefault="00FC6583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29,697</w:t>
            </w:r>
          </w:p>
        </w:tc>
        <w:tc>
          <w:tcPr>
            <w:tcW w:w="270" w:type="dxa"/>
            <w:gridSpan w:val="2"/>
          </w:tcPr>
          <w:p w14:paraId="0ED8E1A8" w14:textId="77777777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E0ECA4" w14:textId="1F323BC4" w:rsidR="00B14091" w:rsidRPr="00992175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217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54971E" w14:textId="665805BC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F42700" w14:textId="7C6BED1A" w:rsidR="00B14091" w:rsidRPr="002A5D68" w:rsidRDefault="00B14091" w:rsidP="00B14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83" w:rsidRPr="008F7775" w14:paraId="79E21B49" w14:textId="77777777" w:rsidTr="00736E4E">
        <w:tc>
          <w:tcPr>
            <w:tcW w:w="3510" w:type="dxa"/>
          </w:tcPr>
          <w:p w14:paraId="0CAD5C30" w14:textId="1EB6552D" w:rsidR="00FC6583" w:rsidRPr="008F7775" w:rsidRDefault="00FC6583" w:rsidP="00FC6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B65D20" w14:textId="33F1A70D" w:rsidR="00FC6583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(25,582)</w:t>
            </w:r>
          </w:p>
        </w:tc>
        <w:tc>
          <w:tcPr>
            <w:tcW w:w="270" w:type="dxa"/>
            <w:vAlign w:val="bottom"/>
          </w:tcPr>
          <w:p w14:paraId="7C1F7D99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2242DA" w14:textId="62F9E75D" w:rsidR="00FC6583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(62,018)</w:t>
            </w:r>
          </w:p>
        </w:tc>
        <w:tc>
          <w:tcPr>
            <w:tcW w:w="270" w:type="dxa"/>
            <w:gridSpan w:val="2"/>
          </w:tcPr>
          <w:p w14:paraId="406B912B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ACEEA4" w14:textId="1A05E73D" w:rsidR="00FC6583" w:rsidRPr="00992175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217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4C097A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148FEB" w14:textId="6F84C3D5" w:rsidR="00FC6583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83" w:rsidRPr="008F7775" w14:paraId="1942F9DF" w14:textId="77777777" w:rsidTr="00736E4E">
        <w:tc>
          <w:tcPr>
            <w:tcW w:w="3510" w:type="dxa"/>
          </w:tcPr>
          <w:p w14:paraId="2FDE02C0" w14:textId="374CDC5F" w:rsidR="00FC6583" w:rsidRPr="008F7775" w:rsidRDefault="00FC6583" w:rsidP="00FC6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1C4847" w14:textId="1E37D9A2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  <w:vAlign w:val="bottom"/>
          </w:tcPr>
          <w:p w14:paraId="1F0DC567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5AD2C3" w14:textId="4BC52C20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70" w:type="dxa"/>
            <w:gridSpan w:val="2"/>
          </w:tcPr>
          <w:p w14:paraId="3DFE0516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004FA" w14:textId="652B9875" w:rsidR="00FC6583" w:rsidRPr="00992175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217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547495" w14:textId="24E32646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49BF77" w14:textId="7FB71782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583" w:rsidRPr="002A5D68" w14:paraId="4C2EAD37" w14:textId="77777777" w:rsidTr="00736E4E">
        <w:trPr>
          <w:trHeight w:val="352"/>
        </w:trPr>
        <w:tc>
          <w:tcPr>
            <w:tcW w:w="3510" w:type="dxa"/>
          </w:tcPr>
          <w:p w14:paraId="3A2B08E1" w14:textId="5BCC1DEE" w:rsidR="00FC6583" w:rsidRPr="002A5D68" w:rsidRDefault="00FC6583" w:rsidP="00FC658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083D8" w14:textId="4991633A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1,535,832</w:t>
            </w:r>
          </w:p>
        </w:tc>
        <w:tc>
          <w:tcPr>
            <w:tcW w:w="270" w:type="dxa"/>
          </w:tcPr>
          <w:p w14:paraId="4ECEC2B8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6221D7FB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1,496,016</w:t>
            </w:r>
          </w:p>
        </w:tc>
        <w:tc>
          <w:tcPr>
            <w:tcW w:w="270" w:type="dxa"/>
            <w:gridSpan w:val="2"/>
          </w:tcPr>
          <w:p w14:paraId="46CD9980" w14:textId="77777777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A47A2D" w14:textId="6B299B0B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3DFE2745" w14:textId="680BB17A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EC66C1" w14:textId="2F01FDC1" w:rsidR="00FC6583" w:rsidRPr="002A5D68" w:rsidRDefault="00FC6583" w:rsidP="00FC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462073" w14:textId="77777777" w:rsidR="001419FC" w:rsidRPr="008806B5" w:rsidRDefault="001419FC" w:rsidP="008806B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0266A51" w14:textId="3088C911" w:rsidR="00C20B0C" w:rsidRPr="002B1BE4" w:rsidRDefault="00FA2948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71D59D6" w14:textId="77777777" w:rsidR="00794690" w:rsidRPr="00C31CD0" w:rsidRDefault="00794690" w:rsidP="00B14091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06935" w:rsidRPr="008F7775" w14:paraId="2D5E5AAB" w14:textId="77777777" w:rsidTr="00BB7ED7">
        <w:tc>
          <w:tcPr>
            <w:tcW w:w="3600" w:type="dxa"/>
          </w:tcPr>
          <w:p w14:paraId="33B11B53" w14:textId="2F92D140" w:rsidR="00F06935" w:rsidRPr="001419FC" w:rsidRDefault="001419FC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B01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33" w:type="dxa"/>
            <w:gridSpan w:val="7"/>
          </w:tcPr>
          <w:p w14:paraId="2C720609" w14:textId="4C891B3A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FA294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FA29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F06935" w:rsidRPr="008F7775" w14:paraId="0FDF244B" w14:textId="77777777" w:rsidTr="00BB7ED7">
        <w:tc>
          <w:tcPr>
            <w:tcW w:w="3600" w:type="dxa"/>
          </w:tcPr>
          <w:p w14:paraId="3AEB80D3" w14:textId="71E20431" w:rsidR="00F06935" w:rsidRPr="001419FC" w:rsidRDefault="00933D3E" w:rsidP="00141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6B01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3"/>
          </w:tcPr>
          <w:p w14:paraId="77B9F1F8" w14:textId="7165724E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561B165" w14:textId="109C8374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06935" w:rsidRPr="008F7775" w14:paraId="7AEE03CD" w14:textId="77777777" w:rsidTr="00BB7ED7">
        <w:tc>
          <w:tcPr>
            <w:tcW w:w="3600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BB7ED7">
        <w:tc>
          <w:tcPr>
            <w:tcW w:w="3600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BB7ED7">
        <w:tc>
          <w:tcPr>
            <w:tcW w:w="3600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BB7ED7">
        <w:tc>
          <w:tcPr>
            <w:tcW w:w="3600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BB7ED7">
        <w:tc>
          <w:tcPr>
            <w:tcW w:w="3600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426" w:rsidRPr="008F7775" w14:paraId="5C2C573D" w14:textId="77777777" w:rsidTr="009A7F88">
        <w:tc>
          <w:tcPr>
            <w:tcW w:w="3600" w:type="dxa"/>
          </w:tcPr>
          <w:p w14:paraId="022A9EDF" w14:textId="11C574F6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381D7A73" w14:textId="74CBC3B2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52" w:type="dxa"/>
          </w:tcPr>
          <w:p w14:paraId="5DEF526A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481F727C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F72B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C04BD" w14:textId="7977CB65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56EE9183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513A0A" w14:textId="03C2E56B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3426" w:rsidRPr="008F7775" w14:paraId="67BFFE65" w14:textId="77777777" w:rsidTr="009A7F88">
        <w:tc>
          <w:tcPr>
            <w:tcW w:w="3600" w:type="dxa"/>
          </w:tcPr>
          <w:p w14:paraId="2C1BB58C" w14:textId="77777777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66E7F9EF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7,590</w:t>
            </w:r>
          </w:p>
        </w:tc>
        <w:tc>
          <w:tcPr>
            <w:tcW w:w="252" w:type="dxa"/>
          </w:tcPr>
          <w:p w14:paraId="1D404638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6C6C2B46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ACBBF49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62D5C" w14:textId="0CC51A63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15,248</w:t>
            </w:r>
          </w:p>
        </w:tc>
        <w:tc>
          <w:tcPr>
            <w:tcW w:w="270" w:type="dxa"/>
          </w:tcPr>
          <w:p w14:paraId="11B6F419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2BF161C" w14:textId="0092087B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47,193</w:t>
            </w:r>
          </w:p>
        </w:tc>
      </w:tr>
      <w:tr w:rsidR="00B43426" w:rsidRPr="008F7775" w14:paraId="42213274" w14:textId="77777777" w:rsidTr="009A7F88">
        <w:tc>
          <w:tcPr>
            <w:tcW w:w="3600" w:type="dxa"/>
          </w:tcPr>
          <w:p w14:paraId="4B8F5ACF" w14:textId="77777777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51405E93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5,724</w:t>
            </w:r>
          </w:p>
        </w:tc>
        <w:tc>
          <w:tcPr>
            <w:tcW w:w="252" w:type="dxa"/>
          </w:tcPr>
          <w:p w14:paraId="4A04363B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155CFB1D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EEB49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51A98" w14:textId="2B649096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2,231</w:t>
            </w:r>
          </w:p>
        </w:tc>
        <w:tc>
          <w:tcPr>
            <w:tcW w:w="270" w:type="dxa"/>
          </w:tcPr>
          <w:p w14:paraId="29CA3993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0F75A6" w14:textId="7458F1CF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3426" w:rsidRPr="008F7775" w14:paraId="17348699" w14:textId="77777777" w:rsidTr="009A7F88">
        <w:tc>
          <w:tcPr>
            <w:tcW w:w="3600" w:type="dxa"/>
          </w:tcPr>
          <w:p w14:paraId="0E995B1E" w14:textId="2EA88365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53ABE168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9,973</w:t>
            </w:r>
          </w:p>
        </w:tc>
        <w:tc>
          <w:tcPr>
            <w:tcW w:w="252" w:type="dxa"/>
          </w:tcPr>
          <w:p w14:paraId="13F2F3CE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26BB16A1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6,036</w:t>
            </w:r>
          </w:p>
        </w:tc>
        <w:tc>
          <w:tcPr>
            <w:tcW w:w="270" w:type="dxa"/>
          </w:tcPr>
          <w:p w14:paraId="475E911C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1CCF2" w14:textId="638205D2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10,509</w:t>
            </w:r>
          </w:p>
        </w:tc>
        <w:tc>
          <w:tcPr>
            <w:tcW w:w="270" w:type="dxa"/>
          </w:tcPr>
          <w:p w14:paraId="0450175D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F9D0E26" w14:textId="698E6A1B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15,442</w:t>
            </w:r>
          </w:p>
        </w:tc>
      </w:tr>
      <w:tr w:rsidR="00B43426" w:rsidRPr="008F7775" w14:paraId="1CAEE29F" w14:textId="77777777" w:rsidTr="009A7F88">
        <w:tc>
          <w:tcPr>
            <w:tcW w:w="3600" w:type="dxa"/>
          </w:tcPr>
          <w:p w14:paraId="551C574D" w14:textId="77777777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178970CB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6,916</w:t>
            </w:r>
          </w:p>
        </w:tc>
        <w:tc>
          <w:tcPr>
            <w:tcW w:w="252" w:type="dxa"/>
          </w:tcPr>
          <w:p w14:paraId="38DF32A0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0EB8CD34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2,899</w:t>
            </w:r>
          </w:p>
        </w:tc>
        <w:tc>
          <w:tcPr>
            <w:tcW w:w="270" w:type="dxa"/>
          </w:tcPr>
          <w:p w14:paraId="2ABC6D89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E99A" w14:textId="62A4F2DE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14:paraId="658881B3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E4982E" w14:textId="6D062A94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sz w:val="30"/>
                <w:szCs w:val="30"/>
              </w:rPr>
              <w:t>9,408</w:t>
            </w:r>
          </w:p>
        </w:tc>
      </w:tr>
      <w:tr w:rsidR="00B43426" w:rsidRPr="008F7775" w14:paraId="361EBF09" w14:textId="77777777" w:rsidTr="009A7F88">
        <w:tc>
          <w:tcPr>
            <w:tcW w:w="3600" w:type="dxa"/>
          </w:tcPr>
          <w:p w14:paraId="0A4658EC" w14:textId="77777777" w:rsidR="00B43426" w:rsidRPr="008F7775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209C5A3E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43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30,565</w:t>
            </w:r>
          </w:p>
        </w:tc>
        <w:tc>
          <w:tcPr>
            <w:tcW w:w="252" w:type="dxa"/>
          </w:tcPr>
          <w:p w14:paraId="45EDF22B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293EB459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8,964</w:t>
            </w:r>
          </w:p>
        </w:tc>
        <w:tc>
          <w:tcPr>
            <w:tcW w:w="270" w:type="dxa"/>
          </w:tcPr>
          <w:p w14:paraId="70F63392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2550B7" w14:textId="65997A2B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28,754</w:t>
            </w:r>
          </w:p>
        </w:tc>
        <w:tc>
          <w:tcPr>
            <w:tcW w:w="270" w:type="dxa"/>
          </w:tcPr>
          <w:p w14:paraId="22964CE1" w14:textId="77777777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4BF0BA88" w:rsidR="00B43426" w:rsidRPr="00B43426" w:rsidRDefault="00B43426" w:rsidP="00B43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72,043</w:t>
            </w:r>
          </w:p>
        </w:tc>
      </w:tr>
    </w:tbl>
    <w:p w14:paraId="1386A6A1" w14:textId="77777777" w:rsidR="00C31CD0" w:rsidRDefault="00C31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2C911E" w14:textId="07993AEA" w:rsidR="00C7183F" w:rsidRPr="002B1BE4" w:rsidRDefault="00C31CD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227CFA59" w14:textId="3ECC6083" w:rsidR="006B01BC" w:rsidRPr="00053682" w:rsidRDefault="006B0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pPr w:leftFromText="180" w:rightFromText="180" w:vertAnchor="text" w:tblpX="450" w:tblpY="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6B01BC" w:rsidRPr="00D47FE8" w14:paraId="296F8A3C" w14:textId="77777777" w:rsidTr="008C4F85">
        <w:trPr>
          <w:tblHeader/>
        </w:trPr>
        <w:tc>
          <w:tcPr>
            <w:tcW w:w="2430" w:type="dxa"/>
          </w:tcPr>
          <w:p w14:paraId="2F9CFEE0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14:paraId="34EAA959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6B01BC" w:rsidRPr="00D47FE8" w14:paraId="40A33B9F" w14:textId="77777777" w:rsidTr="008C4F85">
        <w:trPr>
          <w:tblHeader/>
        </w:trPr>
        <w:tc>
          <w:tcPr>
            <w:tcW w:w="2430" w:type="dxa"/>
          </w:tcPr>
          <w:p w14:paraId="3716DD8A" w14:textId="2C7B5CFD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</w:tcPr>
          <w:p w14:paraId="033DC463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3A3C7DA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6D36F7BF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0CB4D66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42653B5D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B01BC" w:rsidRPr="006C7560" w14:paraId="130AE2DF" w14:textId="77777777" w:rsidTr="008C4F85">
        <w:trPr>
          <w:tblHeader/>
        </w:trPr>
        <w:tc>
          <w:tcPr>
            <w:tcW w:w="2430" w:type="dxa"/>
          </w:tcPr>
          <w:p w14:paraId="51331EA0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14:paraId="312AAE20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D66DED6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7F9014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EC75562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239633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045F746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2BFC9E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D86F81D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DE94BA5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A07F458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35DA78" w14:textId="77777777" w:rsidR="006B01BC" w:rsidRPr="00D84DD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21653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B01BC" w:rsidRPr="00D47FE8" w14:paraId="5E3735D1" w14:textId="77777777" w:rsidTr="008C4F85">
        <w:trPr>
          <w:tblHeader/>
        </w:trPr>
        <w:tc>
          <w:tcPr>
            <w:tcW w:w="2430" w:type="dxa"/>
          </w:tcPr>
          <w:p w14:paraId="23AE3E1C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3" w:type="dxa"/>
            <w:gridSpan w:val="11"/>
          </w:tcPr>
          <w:p w14:paraId="6E917B61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6B01BC" w:rsidRPr="00D47FE8" w14:paraId="5189D06C" w14:textId="77777777" w:rsidTr="008C4F85">
        <w:tc>
          <w:tcPr>
            <w:tcW w:w="9923" w:type="dxa"/>
            <w:gridSpan w:val="12"/>
          </w:tcPr>
          <w:p w14:paraId="07187D41" w14:textId="77777777" w:rsidR="006B01BC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8C4F85" w:rsidRPr="00C96298" w14:paraId="13F56D70" w14:textId="77777777" w:rsidTr="008C4F85">
        <w:tc>
          <w:tcPr>
            <w:tcW w:w="2430" w:type="dxa"/>
          </w:tcPr>
          <w:p w14:paraId="2F0DA6B6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90" w:type="dxa"/>
          </w:tcPr>
          <w:p w14:paraId="39C1680A" w14:textId="06C43819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2,022,047</w:t>
            </w:r>
          </w:p>
        </w:tc>
        <w:tc>
          <w:tcPr>
            <w:tcW w:w="270" w:type="dxa"/>
          </w:tcPr>
          <w:p w14:paraId="4BC10BE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F215E0" w14:textId="30A8DE7D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1,448,070</w:t>
            </w:r>
          </w:p>
        </w:tc>
        <w:tc>
          <w:tcPr>
            <w:tcW w:w="270" w:type="dxa"/>
          </w:tcPr>
          <w:p w14:paraId="2D3E095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FA3091" w14:textId="596C3F38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1,951,772</w:t>
            </w:r>
          </w:p>
        </w:tc>
        <w:tc>
          <w:tcPr>
            <w:tcW w:w="270" w:type="dxa"/>
          </w:tcPr>
          <w:p w14:paraId="7C26073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EF88F8" w14:textId="28C23112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1,255,808</w:t>
            </w:r>
          </w:p>
        </w:tc>
        <w:tc>
          <w:tcPr>
            <w:tcW w:w="270" w:type="dxa"/>
          </w:tcPr>
          <w:p w14:paraId="556670B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5FF7938" w14:textId="3CE13E54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3,973,819</w:t>
            </w:r>
          </w:p>
        </w:tc>
        <w:tc>
          <w:tcPr>
            <w:tcW w:w="270" w:type="dxa"/>
          </w:tcPr>
          <w:p w14:paraId="44DA378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911C40" w14:textId="2820FE99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2,703,878</w:t>
            </w:r>
          </w:p>
        </w:tc>
      </w:tr>
      <w:tr w:rsidR="008C4F85" w:rsidRPr="00C96298" w14:paraId="589824AC" w14:textId="77777777" w:rsidTr="008C4F85">
        <w:tc>
          <w:tcPr>
            <w:tcW w:w="2430" w:type="dxa"/>
          </w:tcPr>
          <w:p w14:paraId="49741F48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E0E37A" w14:textId="14D40482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(1,924,703)</w:t>
            </w:r>
          </w:p>
        </w:tc>
        <w:tc>
          <w:tcPr>
            <w:tcW w:w="270" w:type="dxa"/>
          </w:tcPr>
          <w:p w14:paraId="7C837C6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47BD3A" w14:textId="24BDA94C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(1,704,836)</w:t>
            </w:r>
          </w:p>
        </w:tc>
        <w:tc>
          <w:tcPr>
            <w:tcW w:w="270" w:type="dxa"/>
          </w:tcPr>
          <w:p w14:paraId="6A333D33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BFB348" w14:textId="1B1499AF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(1,803,000)</w:t>
            </w:r>
          </w:p>
        </w:tc>
        <w:tc>
          <w:tcPr>
            <w:tcW w:w="270" w:type="dxa"/>
          </w:tcPr>
          <w:p w14:paraId="374D9E4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D204B" w14:textId="00589696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(1,212,795)</w:t>
            </w:r>
          </w:p>
        </w:tc>
        <w:tc>
          <w:tcPr>
            <w:tcW w:w="270" w:type="dxa"/>
          </w:tcPr>
          <w:p w14:paraId="6D8CC0A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BC8881C" w14:textId="61959AF5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(3,727,703)</w:t>
            </w:r>
          </w:p>
        </w:tc>
        <w:tc>
          <w:tcPr>
            <w:tcW w:w="270" w:type="dxa"/>
          </w:tcPr>
          <w:p w14:paraId="671A7D4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45D8B9" w14:textId="43669820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(2,917,631)</w:t>
            </w:r>
          </w:p>
        </w:tc>
      </w:tr>
      <w:tr w:rsidR="008C4F85" w:rsidRPr="00812335" w14:paraId="26D950C9" w14:textId="77777777" w:rsidTr="008C4F85">
        <w:tc>
          <w:tcPr>
            <w:tcW w:w="2430" w:type="dxa"/>
          </w:tcPr>
          <w:p w14:paraId="5FC3B0E0" w14:textId="77777777" w:rsidR="008C4F85" w:rsidRPr="0081233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656BC5" w14:textId="51E6D3CC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97,344</w:t>
            </w:r>
          </w:p>
        </w:tc>
        <w:tc>
          <w:tcPr>
            <w:tcW w:w="270" w:type="dxa"/>
          </w:tcPr>
          <w:p w14:paraId="5AE4621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32FF9" w14:textId="1F582096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sz w:val="26"/>
                <w:szCs w:val="26"/>
              </w:rPr>
              <w:t>(256,766)</w:t>
            </w:r>
          </w:p>
        </w:tc>
        <w:tc>
          <w:tcPr>
            <w:tcW w:w="270" w:type="dxa"/>
          </w:tcPr>
          <w:p w14:paraId="57A4185B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473E0A" w14:textId="12E6EE6A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148,772</w:t>
            </w:r>
          </w:p>
        </w:tc>
        <w:tc>
          <w:tcPr>
            <w:tcW w:w="270" w:type="dxa"/>
          </w:tcPr>
          <w:p w14:paraId="4123DD73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5A20" w14:textId="40551CC5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sz w:val="26"/>
                <w:szCs w:val="26"/>
              </w:rPr>
              <w:t>43,013</w:t>
            </w:r>
          </w:p>
        </w:tc>
        <w:tc>
          <w:tcPr>
            <w:tcW w:w="270" w:type="dxa"/>
          </w:tcPr>
          <w:p w14:paraId="6DD52CD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2625AB7E" w14:textId="1C3D7741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246,116</w:t>
            </w:r>
          </w:p>
        </w:tc>
        <w:tc>
          <w:tcPr>
            <w:tcW w:w="270" w:type="dxa"/>
          </w:tcPr>
          <w:p w14:paraId="0E30B89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856B" w14:textId="7D14A93D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sz w:val="26"/>
                <w:szCs w:val="26"/>
              </w:rPr>
              <w:t>(213,753)</w:t>
            </w:r>
          </w:p>
        </w:tc>
      </w:tr>
      <w:tr w:rsidR="006B01BC" w:rsidRPr="00D47FE8" w14:paraId="6123A532" w14:textId="77777777" w:rsidTr="008C4F85">
        <w:trPr>
          <w:trHeight w:hRule="exact" w:val="370"/>
        </w:trPr>
        <w:tc>
          <w:tcPr>
            <w:tcW w:w="2430" w:type="dxa"/>
          </w:tcPr>
          <w:p w14:paraId="79FCECAF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10E238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366DE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4E3B7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4C6F37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537E27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B6A98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D52D8B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13604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4C20F7E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93F07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539263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C4F85" w:rsidRPr="00D47FE8" w14:paraId="0325E6BA" w14:textId="77777777" w:rsidTr="008C4F85">
        <w:tc>
          <w:tcPr>
            <w:tcW w:w="2430" w:type="dxa"/>
          </w:tcPr>
          <w:p w14:paraId="2F856913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90" w:type="dxa"/>
          </w:tcPr>
          <w:p w14:paraId="2C1CC5AF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8A4D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9876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C6171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0322E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E3B7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1B949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1FB78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5D06DA5" w14:textId="099B23CF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(149,863)</w:t>
            </w:r>
          </w:p>
        </w:tc>
        <w:tc>
          <w:tcPr>
            <w:tcW w:w="270" w:type="dxa"/>
          </w:tcPr>
          <w:p w14:paraId="780AFDE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BA6E4A" w14:textId="1FB97B71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(101,321)</w:t>
            </w:r>
          </w:p>
        </w:tc>
      </w:tr>
      <w:tr w:rsidR="008C4F85" w:rsidRPr="00D47FE8" w14:paraId="319152C0" w14:textId="77777777" w:rsidTr="008C4F85">
        <w:tc>
          <w:tcPr>
            <w:tcW w:w="2430" w:type="dxa"/>
          </w:tcPr>
          <w:p w14:paraId="601118E1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0AF4492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65C3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2C930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1166B6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E0E91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1835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396F3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6BC29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C158E4D" w14:textId="29C15D38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(102,958)</w:t>
            </w:r>
          </w:p>
        </w:tc>
        <w:tc>
          <w:tcPr>
            <w:tcW w:w="270" w:type="dxa"/>
          </w:tcPr>
          <w:p w14:paraId="0200D93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9A0A7D" w14:textId="7A21E589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(145,130)</w:t>
            </w:r>
          </w:p>
        </w:tc>
      </w:tr>
      <w:tr w:rsidR="008C4F85" w:rsidRPr="00D47FE8" w14:paraId="0AD80594" w14:textId="77777777" w:rsidTr="008C4F85">
        <w:tc>
          <w:tcPr>
            <w:tcW w:w="2430" w:type="dxa"/>
          </w:tcPr>
          <w:p w14:paraId="2F206B8A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9CA542B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BB09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58268D3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C2391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1ED655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568C0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45FFCB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72EB2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DB34FC4" w14:textId="016FC1D1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41,631</w:t>
            </w:r>
          </w:p>
        </w:tc>
        <w:tc>
          <w:tcPr>
            <w:tcW w:w="270" w:type="dxa"/>
          </w:tcPr>
          <w:p w14:paraId="1307F8EF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E59D80" w14:textId="376B2AF2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23,898</w:t>
            </w:r>
          </w:p>
        </w:tc>
      </w:tr>
      <w:tr w:rsidR="008C4F85" w:rsidRPr="00D47FE8" w14:paraId="6C719F8E" w14:textId="77777777" w:rsidTr="00C651CC">
        <w:tc>
          <w:tcPr>
            <w:tcW w:w="2430" w:type="dxa"/>
          </w:tcPr>
          <w:p w14:paraId="1C5ABC95" w14:textId="77777777" w:rsidR="008C4F85" w:rsidRPr="00CC78A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 (ขาดทุน) จากกิจกรรม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90" w:type="dxa"/>
          </w:tcPr>
          <w:p w14:paraId="6001745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2D95A7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7062CB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ADE3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7C917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6659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D525E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1B0DA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E74BE44" w14:textId="77777777" w:rsid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A120EE5" w14:textId="1655E13C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4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34,926</w:t>
            </w:r>
          </w:p>
        </w:tc>
        <w:tc>
          <w:tcPr>
            <w:tcW w:w="270" w:type="dxa"/>
          </w:tcPr>
          <w:p w14:paraId="61D2468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57624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decimal" w:pos="827"/>
              </w:tabs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F8B62C" w14:textId="42627B96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(436,306)</w:t>
            </w:r>
          </w:p>
        </w:tc>
      </w:tr>
      <w:tr w:rsidR="008C4F85" w:rsidRPr="00D47FE8" w14:paraId="29CD4EFA" w14:textId="77777777" w:rsidTr="00C651CC">
        <w:tc>
          <w:tcPr>
            <w:tcW w:w="2430" w:type="dxa"/>
          </w:tcPr>
          <w:p w14:paraId="5E03083D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355FFD8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8DF71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74C048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57194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713E9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9F3A0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842EBF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022542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15C46F1" w14:textId="572C0700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(9,907)</w:t>
            </w:r>
          </w:p>
        </w:tc>
        <w:tc>
          <w:tcPr>
            <w:tcW w:w="270" w:type="dxa"/>
          </w:tcPr>
          <w:p w14:paraId="0C1A6FF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45CCC3" w14:textId="4F157F3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(20,475)</w:t>
            </w:r>
          </w:p>
        </w:tc>
      </w:tr>
      <w:tr w:rsidR="006B01BC" w:rsidRPr="00D47FE8" w14:paraId="15403F06" w14:textId="77777777" w:rsidTr="008C4F85">
        <w:tc>
          <w:tcPr>
            <w:tcW w:w="2430" w:type="dxa"/>
          </w:tcPr>
          <w:p w14:paraId="445B834B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05C8B01D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8F02B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2A531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484782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BFFB3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D35B8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C29675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12CC56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C35E42C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7F392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C0B72E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01BC" w:rsidRPr="00D47FE8" w14:paraId="455B745B" w14:textId="77777777" w:rsidTr="008C4F85">
        <w:tc>
          <w:tcPr>
            <w:tcW w:w="2430" w:type="dxa"/>
          </w:tcPr>
          <w:p w14:paraId="5CBE7E74" w14:textId="77777777" w:rsidR="006B01BC" w:rsidRPr="00D47FE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90" w:type="dxa"/>
          </w:tcPr>
          <w:p w14:paraId="1306079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E6227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E86FBF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13DCB6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07024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FB85C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807558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22753A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EF81E1E" w14:textId="0ED21F5D" w:rsidR="006B01BC" w:rsidRPr="008C4F85" w:rsidRDefault="00112691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48,107</w:t>
            </w:r>
          </w:p>
        </w:tc>
        <w:tc>
          <w:tcPr>
            <w:tcW w:w="270" w:type="dxa"/>
          </w:tcPr>
          <w:p w14:paraId="7FA83C09" w14:textId="77777777" w:rsidR="006B01BC" w:rsidRPr="008C4F85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142EFC" w14:textId="09E7CB11" w:rsidR="006B01BC" w:rsidRPr="008C4F85" w:rsidRDefault="008C4F85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29,697</w:t>
            </w:r>
          </w:p>
        </w:tc>
      </w:tr>
      <w:tr w:rsidR="008C4F85" w:rsidRPr="00D47FE8" w14:paraId="790E91FF" w14:textId="77777777" w:rsidTr="008C4F85">
        <w:tc>
          <w:tcPr>
            <w:tcW w:w="2430" w:type="dxa"/>
            <w:vAlign w:val="bottom"/>
          </w:tcPr>
          <w:p w14:paraId="608B95CE" w14:textId="77777777" w:rsidR="008C4F85" w:rsidRPr="00183EE9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183E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90" w:type="dxa"/>
            <w:vAlign w:val="bottom"/>
          </w:tcPr>
          <w:p w14:paraId="65FEFC5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2477A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0EB21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D2B1D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FE3AC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22003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6F3DF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A8C323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152D52E" w14:textId="12DB8312" w:rsidR="008C4F85" w:rsidRPr="008C4F85" w:rsidRDefault="00112691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73,126</w:t>
            </w:r>
          </w:p>
        </w:tc>
        <w:tc>
          <w:tcPr>
            <w:tcW w:w="270" w:type="dxa"/>
            <w:vAlign w:val="bottom"/>
          </w:tcPr>
          <w:p w14:paraId="21C919C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EEDFDA" w14:textId="28904A56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(427,084)</w:t>
            </w:r>
          </w:p>
        </w:tc>
      </w:tr>
      <w:tr w:rsidR="008C4F85" w:rsidRPr="00D47FE8" w14:paraId="0B511C40" w14:textId="77777777" w:rsidTr="008C4F85">
        <w:tc>
          <w:tcPr>
            <w:tcW w:w="2430" w:type="dxa"/>
          </w:tcPr>
          <w:p w14:paraId="3F03E1BE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(ค่าใช้จ่าย) รายได้ภาษีเงินได้</w:t>
            </w:r>
          </w:p>
        </w:tc>
        <w:tc>
          <w:tcPr>
            <w:tcW w:w="990" w:type="dxa"/>
          </w:tcPr>
          <w:p w14:paraId="12F8047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D0769D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B634B0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41941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DDB4D0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12736E7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71ED3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A66B1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C6820CE" w14:textId="49902E5F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sz w:val="26"/>
                <w:szCs w:val="26"/>
              </w:rPr>
              <w:t>(4,877)</w:t>
            </w:r>
          </w:p>
        </w:tc>
        <w:tc>
          <w:tcPr>
            <w:tcW w:w="270" w:type="dxa"/>
          </w:tcPr>
          <w:p w14:paraId="41BF86E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746B9" w14:textId="4280979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Cs/>
                <w:sz w:val="26"/>
                <w:szCs w:val="26"/>
              </w:rPr>
              <w:t>89,602</w:t>
            </w:r>
          </w:p>
        </w:tc>
      </w:tr>
      <w:tr w:rsidR="008C4F85" w:rsidRPr="00D47FE8" w14:paraId="165253D8" w14:textId="77777777" w:rsidTr="008C4F85">
        <w:tc>
          <w:tcPr>
            <w:tcW w:w="2430" w:type="dxa"/>
          </w:tcPr>
          <w:p w14:paraId="41B56C3C" w14:textId="77777777" w:rsidR="008C4F85" w:rsidRPr="00D47FE8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</w:tcPr>
          <w:p w14:paraId="6806215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A2E38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90C00D9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94AE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0AE04C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4BAACA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E3BF6E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3B3B4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581EAF0" w14:textId="375EE107" w:rsidR="008C4F85" w:rsidRPr="008C4F85" w:rsidRDefault="00112691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68,249</w:t>
            </w:r>
          </w:p>
        </w:tc>
        <w:tc>
          <w:tcPr>
            <w:tcW w:w="270" w:type="dxa"/>
          </w:tcPr>
          <w:p w14:paraId="141EDE45" w14:textId="77777777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1B1E3" w14:textId="5A44473B" w:rsidR="008C4F85" w:rsidRPr="008C4F85" w:rsidRDefault="008C4F85" w:rsidP="008C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4F8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(337,482)</w:t>
            </w:r>
          </w:p>
        </w:tc>
      </w:tr>
    </w:tbl>
    <w:p w14:paraId="0F2644F5" w14:textId="10478318" w:rsidR="00712BC3" w:rsidRDefault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527BEF" w:rsidRPr="00D47FE8" w14:paraId="70349251" w14:textId="77777777" w:rsidTr="00C923DA">
        <w:tc>
          <w:tcPr>
            <w:tcW w:w="2340" w:type="dxa"/>
          </w:tcPr>
          <w:p w14:paraId="10DC4741" w14:textId="77777777"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11"/>
          </w:tcPr>
          <w:p w14:paraId="03CD25EC" w14:textId="42968080"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14:paraId="34B163AF" w14:textId="77777777" w:rsidTr="00C923DA">
        <w:tc>
          <w:tcPr>
            <w:tcW w:w="2340" w:type="dxa"/>
          </w:tcPr>
          <w:p w14:paraId="2CC1722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4456B6F" w14:textId="2AD8D585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637415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0D1788C" w14:textId="7FD98EC8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0A6E9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E40BD7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01BC" w:rsidRPr="006C7560" w14:paraId="27650354" w14:textId="77777777" w:rsidTr="00C923DA">
        <w:tc>
          <w:tcPr>
            <w:tcW w:w="2340" w:type="dxa"/>
            <w:shd w:val="clear" w:color="auto" w:fill="auto"/>
          </w:tcPr>
          <w:p w14:paraId="144A082B" w14:textId="77777777" w:rsidR="006B01BC" w:rsidRPr="00D47FE8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281A0E" w14:textId="26E0AF89" w:rsidR="006B01BC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587C9361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E2ED9AA" w14:textId="1508EAC8" w:rsidR="006B01BC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2661180A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403D5" w14:textId="7D63F33F" w:rsidR="006B01BC" w:rsidRPr="00E616A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773F82B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451C7" w14:textId="1D3CBE2D" w:rsidR="006B01BC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BC21610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D52454" w14:textId="2B0D310F" w:rsidR="006B01BC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EDF6D0E" w14:textId="77777777" w:rsidR="006B01BC" w:rsidRPr="006C7560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6770F3" w14:textId="71484FE4" w:rsidR="006B01BC" w:rsidRDefault="006B01BC" w:rsidP="006B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CC78A8" w:rsidRPr="006C7560" w14:paraId="113C1D1A" w14:textId="77777777" w:rsidTr="00C923DA">
        <w:tc>
          <w:tcPr>
            <w:tcW w:w="2340" w:type="dxa"/>
            <w:shd w:val="clear" w:color="auto" w:fill="auto"/>
          </w:tcPr>
          <w:p w14:paraId="693D7A77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015F9" w14:textId="4D0A546F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A7DD22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B1594" w14:textId="21229C79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D79964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248E3B" w14:textId="7E6CAF50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87165D9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CE556" w14:textId="37E88D8E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3D6F439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422B3" w14:textId="4EF68655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93E765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20FAA3" w14:textId="3949631F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="0021653C" w:rsidRPr="0021653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CC78A8" w:rsidRPr="006C7560" w14:paraId="208F93D3" w14:textId="77777777" w:rsidTr="00C923DA">
        <w:tc>
          <w:tcPr>
            <w:tcW w:w="2340" w:type="dxa"/>
            <w:shd w:val="clear" w:color="auto" w:fill="auto"/>
          </w:tcPr>
          <w:p w14:paraId="4A3538C6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76CFE4F5" w14:textId="77777777" w:rsidR="00CC78A8" w:rsidRPr="006C7560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CC78A8" w:rsidRPr="00D47FE8" w14:paraId="649A8812" w14:textId="77777777" w:rsidTr="00C923DA">
        <w:tc>
          <w:tcPr>
            <w:tcW w:w="7200" w:type="dxa"/>
            <w:gridSpan w:val="8"/>
            <w:shd w:val="clear" w:color="auto" w:fill="auto"/>
          </w:tcPr>
          <w:p w14:paraId="3F26D334" w14:textId="4C5A4DCE" w:rsidR="00CC78A8" w:rsidRPr="006B6EC6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6EC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4F814BA7" w14:textId="77777777" w:rsidR="00CC78A8" w:rsidRPr="00D47FE8" w:rsidRDefault="00CC78A8" w:rsidP="00CC7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4036BC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0A7CE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B27E0E" w14:textId="77777777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7F88" w:rsidRPr="00D87B1A" w14:paraId="68B95A9B" w14:textId="77777777" w:rsidTr="00C923DA">
        <w:tc>
          <w:tcPr>
            <w:tcW w:w="2340" w:type="dxa"/>
            <w:shd w:val="clear" w:color="auto" w:fill="auto"/>
          </w:tcPr>
          <w:p w14:paraId="17630218" w14:textId="77777777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C54073E" w14:textId="734A61D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501,468</w:t>
            </w:r>
          </w:p>
        </w:tc>
        <w:tc>
          <w:tcPr>
            <w:tcW w:w="270" w:type="dxa"/>
          </w:tcPr>
          <w:p w14:paraId="4EA6BC0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81E99" w14:textId="5B252EB3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487,032</w:t>
            </w:r>
          </w:p>
        </w:tc>
        <w:tc>
          <w:tcPr>
            <w:tcW w:w="270" w:type="dxa"/>
          </w:tcPr>
          <w:p w14:paraId="1A0ACD6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7742D6" w14:textId="2FF22ACD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1,024,816</w:t>
            </w:r>
          </w:p>
        </w:tc>
        <w:tc>
          <w:tcPr>
            <w:tcW w:w="270" w:type="dxa"/>
          </w:tcPr>
          <w:p w14:paraId="194BD1B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99913" w14:textId="2C28CAB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1,032,878</w:t>
            </w:r>
          </w:p>
        </w:tc>
        <w:tc>
          <w:tcPr>
            <w:tcW w:w="270" w:type="dxa"/>
          </w:tcPr>
          <w:p w14:paraId="473232D6" w14:textId="5630F750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519C6" w14:textId="0033862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1,526,284</w:t>
            </w:r>
          </w:p>
        </w:tc>
        <w:tc>
          <w:tcPr>
            <w:tcW w:w="270" w:type="dxa"/>
          </w:tcPr>
          <w:p w14:paraId="694ABF8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A3A9E3" w14:textId="2312CFAE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1,519,910</w:t>
            </w:r>
          </w:p>
        </w:tc>
      </w:tr>
      <w:tr w:rsidR="009A7F88" w:rsidRPr="00D87B1A" w14:paraId="76EAF878" w14:textId="77777777" w:rsidTr="00632AE0">
        <w:tc>
          <w:tcPr>
            <w:tcW w:w="2340" w:type="dxa"/>
            <w:shd w:val="clear" w:color="auto" w:fill="auto"/>
          </w:tcPr>
          <w:p w14:paraId="29D5D0F0" w14:textId="1228BE35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BD5ED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CBEF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66E78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CD82D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21F0B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1C585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762D3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B088F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844A1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1B620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8D2C5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7F88" w:rsidRPr="00D87B1A" w14:paraId="6BA401DB" w14:textId="77777777" w:rsidTr="00632AE0">
        <w:tc>
          <w:tcPr>
            <w:tcW w:w="2340" w:type="dxa"/>
            <w:shd w:val="clear" w:color="auto" w:fill="auto"/>
          </w:tcPr>
          <w:p w14:paraId="2F4AFEE4" w14:textId="77777777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vAlign w:val="center"/>
          </w:tcPr>
          <w:p w14:paraId="6B214EDC" w14:textId="0798A32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895,742</w:t>
            </w:r>
          </w:p>
        </w:tc>
        <w:tc>
          <w:tcPr>
            <w:tcW w:w="270" w:type="dxa"/>
          </w:tcPr>
          <w:p w14:paraId="77DB4C8C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4962A" w14:textId="498F3CC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732,686</w:t>
            </w:r>
          </w:p>
        </w:tc>
        <w:tc>
          <w:tcPr>
            <w:tcW w:w="270" w:type="dxa"/>
          </w:tcPr>
          <w:p w14:paraId="37D1941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E2BE19E" w14:textId="7860D9A1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442,509</w:t>
            </w:r>
          </w:p>
        </w:tc>
        <w:tc>
          <w:tcPr>
            <w:tcW w:w="270" w:type="dxa"/>
          </w:tcPr>
          <w:p w14:paraId="747B565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D4A9C" w14:textId="66678199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248,412</w:t>
            </w:r>
          </w:p>
        </w:tc>
        <w:tc>
          <w:tcPr>
            <w:tcW w:w="270" w:type="dxa"/>
          </w:tcPr>
          <w:p w14:paraId="2514234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09953A0" w14:textId="53AEA6BD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1,338,251</w:t>
            </w:r>
          </w:p>
        </w:tc>
        <w:tc>
          <w:tcPr>
            <w:tcW w:w="270" w:type="dxa"/>
          </w:tcPr>
          <w:p w14:paraId="6529E0E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55469" w14:textId="286C550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981,098</w:t>
            </w:r>
          </w:p>
        </w:tc>
      </w:tr>
      <w:tr w:rsidR="009A7F88" w:rsidRPr="00D87B1A" w14:paraId="67CBD672" w14:textId="77777777" w:rsidTr="00632AE0">
        <w:tc>
          <w:tcPr>
            <w:tcW w:w="2340" w:type="dxa"/>
            <w:shd w:val="clear" w:color="auto" w:fill="auto"/>
          </w:tcPr>
          <w:p w14:paraId="0DE813DD" w14:textId="77777777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B4ECEF1" w14:textId="57F62C3D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65BC3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F3049E" w14:textId="5F073646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04EB6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8A020" w14:textId="1A0BF68E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B391D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EEB101" w14:textId="32BA0CD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0973A4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AA63339" w14:textId="3A72562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192,674</w:t>
            </w:r>
          </w:p>
        </w:tc>
        <w:tc>
          <w:tcPr>
            <w:tcW w:w="270" w:type="dxa"/>
          </w:tcPr>
          <w:p w14:paraId="2507C09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515A3" w14:textId="74F7AE0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189,185</w:t>
            </w:r>
          </w:p>
        </w:tc>
      </w:tr>
      <w:tr w:rsidR="009A7F88" w:rsidRPr="00D87B1A" w14:paraId="1AE29EF5" w14:textId="77777777" w:rsidTr="00632AE0">
        <w:tc>
          <w:tcPr>
            <w:tcW w:w="2340" w:type="dxa"/>
            <w:shd w:val="clear" w:color="auto" w:fill="auto"/>
          </w:tcPr>
          <w:p w14:paraId="11EEB127" w14:textId="77777777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D0EE19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F0143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44B06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0A6F5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1AD51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2CBA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AA92B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C3FC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0E23" w14:textId="4F600716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1,530,925</w:t>
            </w:r>
          </w:p>
        </w:tc>
        <w:tc>
          <w:tcPr>
            <w:tcW w:w="270" w:type="dxa"/>
          </w:tcPr>
          <w:p w14:paraId="120321D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35253F" w14:textId="2060C2F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1,170,283</w:t>
            </w:r>
          </w:p>
        </w:tc>
      </w:tr>
      <w:tr w:rsidR="00CC78A8" w:rsidRPr="00D87B1A" w14:paraId="7BCC4BD2" w14:textId="77777777" w:rsidTr="00C923DA">
        <w:tc>
          <w:tcPr>
            <w:tcW w:w="2340" w:type="dxa"/>
            <w:shd w:val="clear" w:color="auto" w:fill="auto"/>
          </w:tcPr>
          <w:p w14:paraId="02F8D1E8" w14:textId="35521B55" w:rsidR="00CC78A8" w:rsidRPr="00D47FE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อาคารและ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5A491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5A4916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E996DE7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19E85F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470DC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9A7492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76FE45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5995F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D9B876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676BD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A4B7D7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CC78A8" w:rsidRPr="009A7F88" w:rsidRDefault="00CC78A8" w:rsidP="00CC7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D2D44" w:rsidRPr="00D87B1A" w14:paraId="6ADAA3C0" w14:textId="77777777" w:rsidTr="00112691">
        <w:tc>
          <w:tcPr>
            <w:tcW w:w="2340" w:type="dxa"/>
            <w:shd w:val="clear" w:color="auto" w:fill="auto"/>
          </w:tcPr>
          <w:p w14:paraId="6785A8F4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AF879D" w14:textId="35FA9A2A" w:rsidR="004D2D44" w:rsidRPr="009A7F88" w:rsidRDefault="00112691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1,878,624</w:t>
            </w:r>
          </w:p>
        </w:tc>
        <w:tc>
          <w:tcPr>
            <w:tcW w:w="270" w:type="dxa"/>
            <w:shd w:val="clear" w:color="auto" w:fill="auto"/>
          </w:tcPr>
          <w:p w14:paraId="21F245E3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6FE39D" w14:textId="138D7D94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2,056,723</w:t>
            </w:r>
          </w:p>
        </w:tc>
        <w:tc>
          <w:tcPr>
            <w:tcW w:w="270" w:type="dxa"/>
            <w:shd w:val="clear" w:color="auto" w:fill="auto"/>
          </w:tcPr>
          <w:p w14:paraId="6D7BE92E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5AD802C" w14:textId="04AA0815" w:rsidR="004D2D44" w:rsidRPr="009A7F88" w:rsidRDefault="00112691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518,232</w:t>
            </w:r>
          </w:p>
        </w:tc>
        <w:tc>
          <w:tcPr>
            <w:tcW w:w="270" w:type="dxa"/>
            <w:shd w:val="clear" w:color="auto" w:fill="auto"/>
          </w:tcPr>
          <w:p w14:paraId="2C1AF892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BEB1B0" w14:textId="1ACAEE54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578,074</w:t>
            </w:r>
          </w:p>
        </w:tc>
        <w:tc>
          <w:tcPr>
            <w:tcW w:w="270" w:type="dxa"/>
            <w:shd w:val="clear" w:color="auto" w:fill="auto"/>
          </w:tcPr>
          <w:p w14:paraId="2BB36CB4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5DFEF9" w14:textId="2FD34533" w:rsidR="004D2D44" w:rsidRPr="009A7F88" w:rsidRDefault="00112691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2,396,856</w:t>
            </w:r>
          </w:p>
        </w:tc>
        <w:tc>
          <w:tcPr>
            <w:tcW w:w="270" w:type="dxa"/>
          </w:tcPr>
          <w:p w14:paraId="3A0B582B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424EEC" w14:textId="145ADEDC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2,634,797</w:t>
            </w:r>
          </w:p>
        </w:tc>
      </w:tr>
      <w:tr w:rsidR="004D2D44" w:rsidRPr="00D87B1A" w14:paraId="6ECB22C1" w14:textId="77777777" w:rsidTr="00112691">
        <w:tc>
          <w:tcPr>
            <w:tcW w:w="2340" w:type="dxa"/>
            <w:shd w:val="clear" w:color="auto" w:fill="auto"/>
          </w:tcPr>
          <w:p w14:paraId="60C8EBCB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shd w:val="clear" w:color="auto" w:fill="auto"/>
          </w:tcPr>
          <w:p w14:paraId="170AAC15" w14:textId="77AE7D2E" w:rsidR="004D2D44" w:rsidRPr="009A7F88" w:rsidRDefault="001A1049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8533C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1DE1B7" w14:textId="245D2356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8F6CF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D1280F" w14:textId="7C054B5D" w:rsidR="004D2D44" w:rsidRPr="009A7F88" w:rsidRDefault="001A1049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A9E84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A00A57" w14:textId="24215609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98406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A9A8B" w14:textId="78969361" w:rsidR="004D2D44" w:rsidRPr="009A7F88" w:rsidRDefault="00112691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253,461</w:t>
            </w:r>
          </w:p>
        </w:tc>
        <w:tc>
          <w:tcPr>
            <w:tcW w:w="270" w:type="dxa"/>
          </w:tcPr>
          <w:p w14:paraId="2AD7A176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9F2FA" w14:textId="430458F1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282,227</w:t>
            </w:r>
          </w:p>
        </w:tc>
      </w:tr>
      <w:tr w:rsidR="004D2D44" w:rsidRPr="00D87B1A" w14:paraId="047A9C31" w14:textId="77777777" w:rsidTr="00112691">
        <w:tc>
          <w:tcPr>
            <w:tcW w:w="2340" w:type="dxa"/>
            <w:shd w:val="clear" w:color="auto" w:fill="auto"/>
          </w:tcPr>
          <w:p w14:paraId="02014053" w14:textId="77777777" w:rsidR="004D2D44" w:rsidRPr="00D47FE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50D6D86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2F5817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5353D9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C46CF2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9453D6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60FD01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D6D50C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B8045A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8BC61C" w14:textId="52CDAA19" w:rsidR="004D2D44" w:rsidRPr="009A7F88" w:rsidRDefault="00112691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2,650,317</w:t>
            </w:r>
          </w:p>
        </w:tc>
        <w:tc>
          <w:tcPr>
            <w:tcW w:w="270" w:type="dxa"/>
          </w:tcPr>
          <w:p w14:paraId="023C2313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1A4FF7" w14:textId="631128F5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2,917,024</w:t>
            </w:r>
          </w:p>
        </w:tc>
      </w:tr>
      <w:tr w:rsidR="004D2D44" w:rsidRPr="00D87B1A" w14:paraId="4EFC4668" w14:textId="77777777" w:rsidTr="00F5286D">
        <w:tc>
          <w:tcPr>
            <w:tcW w:w="2340" w:type="dxa"/>
            <w:shd w:val="clear" w:color="auto" w:fill="auto"/>
          </w:tcPr>
          <w:p w14:paraId="288D24A5" w14:textId="5495C020" w:rsidR="004D2D44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9C39F50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3A3F0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753343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C5B98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2B048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1A0BC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001954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85481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E9A0D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8BF9D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3BAA2D" w14:textId="77777777" w:rsidR="004D2D44" w:rsidRPr="009A7F88" w:rsidRDefault="004D2D44" w:rsidP="004D2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7F88" w:rsidRPr="00D87B1A" w14:paraId="59288708" w14:textId="77777777" w:rsidTr="009A7F88">
        <w:tc>
          <w:tcPr>
            <w:tcW w:w="2340" w:type="dxa"/>
            <w:shd w:val="clear" w:color="auto" w:fill="auto"/>
          </w:tcPr>
          <w:p w14:paraId="212308A4" w14:textId="79DC414E" w:rsid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  <w:vAlign w:val="center"/>
          </w:tcPr>
          <w:p w14:paraId="580F3D70" w14:textId="564D201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292,934</w:t>
            </w:r>
          </w:p>
        </w:tc>
        <w:tc>
          <w:tcPr>
            <w:tcW w:w="270" w:type="dxa"/>
          </w:tcPr>
          <w:p w14:paraId="5BB4E4E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BF3FE0" w14:textId="43151DB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307,872</w:t>
            </w:r>
          </w:p>
        </w:tc>
        <w:tc>
          <w:tcPr>
            <w:tcW w:w="270" w:type="dxa"/>
          </w:tcPr>
          <w:p w14:paraId="55023DC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209E1F9" w14:textId="5DA34A4C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270" w:type="dxa"/>
          </w:tcPr>
          <w:p w14:paraId="602EFB0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01E46" w14:textId="44F52F4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270" w:type="dxa"/>
          </w:tcPr>
          <w:p w14:paraId="53760CC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2D58569" w14:textId="2CB1216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295,484</w:t>
            </w:r>
          </w:p>
        </w:tc>
        <w:tc>
          <w:tcPr>
            <w:tcW w:w="270" w:type="dxa"/>
          </w:tcPr>
          <w:p w14:paraId="046BF9C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AA2E9" w14:textId="205E7715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308,563</w:t>
            </w:r>
          </w:p>
        </w:tc>
      </w:tr>
      <w:tr w:rsidR="009A7F88" w:rsidRPr="00D87B1A" w14:paraId="6527980E" w14:textId="77777777" w:rsidTr="009A7F88">
        <w:tc>
          <w:tcPr>
            <w:tcW w:w="2340" w:type="dxa"/>
            <w:shd w:val="clear" w:color="auto" w:fill="auto"/>
          </w:tcPr>
          <w:p w14:paraId="2EA0A42F" w14:textId="11C2344A" w:rsid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  <w:vAlign w:val="center"/>
          </w:tcPr>
          <w:p w14:paraId="63C7685A" w14:textId="67D63C2C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FB3742" w14:textId="104C3343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83D4C5" w14:textId="56ACA86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62B5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13A3F31" w14:textId="5C66346D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96FB5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3414F7" w14:textId="38C67FA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A15069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3AADE44" w14:textId="225BD7B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20,376</w:t>
            </w:r>
          </w:p>
        </w:tc>
        <w:tc>
          <w:tcPr>
            <w:tcW w:w="270" w:type="dxa"/>
          </w:tcPr>
          <w:p w14:paraId="5D1DC9D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62A74" w14:textId="351742E4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22,657</w:t>
            </w:r>
          </w:p>
        </w:tc>
      </w:tr>
      <w:tr w:rsidR="009A7F88" w:rsidRPr="00D87B1A" w14:paraId="53C7CB07" w14:textId="77777777" w:rsidTr="00632AE0">
        <w:tc>
          <w:tcPr>
            <w:tcW w:w="2340" w:type="dxa"/>
            <w:shd w:val="clear" w:color="auto" w:fill="auto"/>
          </w:tcPr>
          <w:p w14:paraId="7567E935" w14:textId="57B8B656" w:rsidR="009A7F88" w:rsidRPr="00D47FE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2E6A9675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1AD84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6EF9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2FDC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E876C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E19C5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F64D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6BA65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B146" w14:textId="386E88A1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315,860</w:t>
            </w:r>
          </w:p>
        </w:tc>
        <w:tc>
          <w:tcPr>
            <w:tcW w:w="270" w:type="dxa"/>
          </w:tcPr>
          <w:p w14:paraId="1272A2F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E26EF7" w14:textId="753B76F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331,220</w:t>
            </w:r>
          </w:p>
        </w:tc>
      </w:tr>
      <w:tr w:rsidR="009A7F88" w:rsidRPr="00D87B1A" w14:paraId="448E8D91" w14:textId="77777777" w:rsidTr="00112691">
        <w:tc>
          <w:tcPr>
            <w:tcW w:w="3330" w:type="dxa"/>
            <w:gridSpan w:val="2"/>
            <w:shd w:val="clear" w:color="auto" w:fill="auto"/>
          </w:tcPr>
          <w:p w14:paraId="0C8E552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สินทรัพย์อื่นไม่สามารถ</w:t>
            </w:r>
          </w:p>
          <w:p w14:paraId="6EC6A5AA" w14:textId="056B9DB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270" w:type="dxa"/>
            <w:shd w:val="clear" w:color="auto" w:fill="auto"/>
          </w:tcPr>
          <w:p w14:paraId="55CE6ED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7FAA6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B8883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4E36F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A06AA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8E50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E7459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FE648" w14:textId="77777777" w:rsidR="003052A9" w:rsidRDefault="003052A9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  <w:p w14:paraId="3F6677FB" w14:textId="51A7537A" w:rsidR="009A7F88" w:rsidRPr="009A7F88" w:rsidRDefault="00112691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2,663,532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center"/>
          </w:tcPr>
          <w:p w14:paraId="5915B581" w14:textId="40854B8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0BCD" w14:textId="0D6B0F5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2,618,372</w:t>
            </w:r>
          </w:p>
        </w:tc>
      </w:tr>
      <w:tr w:rsidR="009A7F88" w:rsidRPr="00297BC3" w14:paraId="01EF7810" w14:textId="77777777" w:rsidTr="00112691">
        <w:trPr>
          <w:trHeight w:val="379"/>
        </w:trPr>
        <w:tc>
          <w:tcPr>
            <w:tcW w:w="2340" w:type="dxa"/>
          </w:tcPr>
          <w:p w14:paraId="2BD9C234" w14:textId="77777777" w:rsidR="009A7F88" w:rsidRPr="00297BC3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7B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5BFC062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4E80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6108F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62AD1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5914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4CA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05FCF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B86A6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D7DCD1" w14:textId="44F7F7DD" w:rsidR="009A7F88" w:rsidRPr="009A7F88" w:rsidRDefault="00112691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8,686,918</w:t>
            </w:r>
          </w:p>
        </w:tc>
        <w:tc>
          <w:tcPr>
            <w:tcW w:w="270" w:type="dxa"/>
          </w:tcPr>
          <w:p w14:paraId="243F3C7B" w14:textId="4D39F1D1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000C95" w14:textId="6957B35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8,556,809</w:t>
            </w:r>
          </w:p>
        </w:tc>
      </w:tr>
    </w:tbl>
    <w:p w14:paraId="6D54E199" w14:textId="77777777" w:rsidR="00522DFC" w:rsidRPr="00955FB7" w:rsidRDefault="00522DFC" w:rsidP="0052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7EDB4F54" w14:textId="77777777" w:rsidR="00F8349B" w:rsidRDefault="00F8349B">
      <w: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6B01BC" w:rsidRPr="004D2D44" w14:paraId="314CEE12" w14:textId="77777777" w:rsidTr="003474A9">
        <w:tc>
          <w:tcPr>
            <w:tcW w:w="2250" w:type="dxa"/>
          </w:tcPr>
          <w:p w14:paraId="3C691BD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75CE1BE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B01BC" w:rsidRPr="004D2D44" w14:paraId="514BB7F4" w14:textId="77777777" w:rsidTr="003474A9">
        <w:tc>
          <w:tcPr>
            <w:tcW w:w="2250" w:type="dxa"/>
          </w:tcPr>
          <w:p w14:paraId="6F55FD48" w14:textId="4CF45E90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40" w:type="dxa"/>
            <w:gridSpan w:val="3"/>
          </w:tcPr>
          <w:p w14:paraId="50E29DB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20C8E79F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566A8172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EF4E59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24183F93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B01BC" w:rsidRPr="004D2D44" w14:paraId="36AC7985" w14:textId="77777777" w:rsidTr="003474A9">
        <w:tc>
          <w:tcPr>
            <w:tcW w:w="2250" w:type="dxa"/>
          </w:tcPr>
          <w:p w14:paraId="60DCE567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4D2D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14:paraId="1559917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282F1F8F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2DA7EC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7" w:type="dxa"/>
          </w:tcPr>
          <w:p w14:paraId="033F4DC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9678F8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5DABA11B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C505F9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526F7147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5999B2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1653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2" w:type="dxa"/>
          </w:tcPr>
          <w:p w14:paraId="406A0087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DA32418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65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B01BC" w:rsidRPr="004D2D44" w14:paraId="0EAA111D" w14:textId="77777777" w:rsidTr="003474A9">
        <w:tc>
          <w:tcPr>
            <w:tcW w:w="2250" w:type="dxa"/>
          </w:tcPr>
          <w:p w14:paraId="11BEC42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5E76CD2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B01BC" w:rsidRPr="004D2D44" w14:paraId="6430C155" w14:textId="77777777" w:rsidTr="003474A9">
        <w:tc>
          <w:tcPr>
            <w:tcW w:w="2250" w:type="dxa"/>
          </w:tcPr>
          <w:p w14:paraId="2D5F503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3C9611AC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6B01BC" w:rsidRPr="004D2D44" w14:paraId="4F2A9ED7" w14:textId="77777777" w:rsidTr="003474A9">
        <w:tc>
          <w:tcPr>
            <w:tcW w:w="2250" w:type="dxa"/>
          </w:tcPr>
          <w:p w14:paraId="3D75CF8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BA6DB89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7B40F5C6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0621B96D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6D32DE3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E944C81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47F869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6119E3F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F0C96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6A56B2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8CB704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F55F1D0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7F88" w:rsidRPr="004D2D44" w14:paraId="49CB9FE2" w14:textId="77777777" w:rsidTr="009A7F88">
        <w:tc>
          <w:tcPr>
            <w:tcW w:w="2250" w:type="dxa"/>
          </w:tcPr>
          <w:p w14:paraId="311C75B3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14:paraId="2BDC1478" w14:textId="4999E67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1,903,983</w:t>
            </w:r>
          </w:p>
        </w:tc>
        <w:tc>
          <w:tcPr>
            <w:tcW w:w="252" w:type="dxa"/>
          </w:tcPr>
          <w:p w14:paraId="3509FB2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AF53D3E" w14:textId="302BB27C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1,334,167</w:t>
            </w:r>
          </w:p>
        </w:tc>
        <w:tc>
          <w:tcPr>
            <w:tcW w:w="247" w:type="dxa"/>
          </w:tcPr>
          <w:p w14:paraId="0D3B5C34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94CE0DA" w14:textId="176B103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1,950,940</w:t>
            </w:r>
          </w:p>
        </w:tc>
        <w:tc>
          <w:tcPr>
            <w:tcW w:w="237" w:type="dxa"/>
          </w:tcPr>
          <w:p w14:paraId="555ADA3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9736E91" w14:textId="01591D25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1,254,801</w:t>
            </w:r>
          </w:p>
        </w:tc>
        <w:tc>
          <w:tcPr>
            <w:tcW w:w="270" w:type="dxa"/>
          </w:tcPr>
          <w:p w14:paraId="7C6575A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609F94" w14:textId="52BFB2C9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3,854,923</w:t>
            </w:r>
          </w:p>
        </w:tc>
        <w:tc>
          <w:tcPr>
            <w:tcW w:w="262" w:type="dxa"/>
          </w:tcPr>
          <w:p w14:paraId="24D6C4E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E4CF7CF" w14:textId="1F3AB884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2,588,968</w:t>
            </w:r>
          </w:p>
        </w:tc>
      </w:tr>
      <w:tr w:rsidR="009A7F88" w:rsidRPr="004D2D44" w14:paraId="56EBDECA" w14:textId="77777777" w:rsidTr="009A7F88">
        <w:trPr>
          <w:trHeight w:hRule="exact" w:val="360"/>
        </w:trPr>
        <w:tc>
          <w:tcPr>
            <w:tcW w:w="2250" w:type="dxa"/>
          </w:tcPr>
          <w:p w14:paraId="23C17938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14:paraId="50542432" w14:textId="2AC569A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51,753</w:t>
            </w:r>
          </w:p>
        </w:tc>
        <w:tc>
          <w:tcPr>
            <w:tcW w:w="252" w:type="dxa"/>
          </w:tcPr>
          <w:p w14:paraId="46FD7D9C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C8B5A6" w14:textId="72742E3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30,605</w:t>
            </w:r>
          </w:p>
        </w:tc>
        <w:tc>
          <w:tcPr>
            <w:tcW w:w="247" w:type="dxa"/>
          </w:tcPr>
          <w:p w14:paraId="7FED4AF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61BF45" w14:textId="6E1E1DC4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9F3964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0D9F8D0" w14:textId="1468D920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2B328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3E659E" w14:textId="155E49E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51,753</w:t>
            </w:r>
          </w:p>
        </w:tc>
        <w:tc>
          <w:tcPr>
            <w:tcW w:w="262" w:type="dxa"/>
          </w:tcPr>
          <w:p w14:paraId="75CD52E9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0F29FDE" w14:textId="5D464CB4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30,605</w:t>
            </w:r>
          </w:p>
        </w:tc>
      </w:tr>
      <w:tr w:rsidR="009A7F88" w:rsidRPr="004D2D44" w14:paraId="3E2D85BE" w14:textId="77777777" w:rsidTr="009A7F88">
        <w:tc>
          <w:tcPr>
            <w:tcW w:w="2250" w:type="dxa"/>
          </w:tcPr>
          <w:p w14:paraId="31CECEBD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14:paraId="65DDFCF4" w14:textId="6CF9862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43,791</w:t>
            </w:r>
          </w:p>
        </w:tc>
        <w:tc>
          <w:tcPr>
            <w:tcW w:w="252" w:type="dxa"/>
          </w:tcPr>
          <w:p w14:paraId="103E03BF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6226777" w14:textId="3B9C948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41,588</w:t>
            </w:r>
          </w:p>
        </w:tc>
        <w:tc>
          <w:tcPr>
            <w:tcW w:w="247" w:type="dxa"/>
          </w:tcPr>
          <w:p w14:paraId="60E8191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1797E4" w14:textId="00FB03B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237" w:type="dxa"/>
          </w:tcPr>
          <w:p w14:paraId="7B2AEE6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909BB51" w14:textId="38CB5DCD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70" w:type="dxa"/>
          </w:tcPr>
          <w:p w14:paraId="4563E5AC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6EC9C2" w14:textId="6CDA49C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44,623</w:t>
            </w:r>
          </w:p>
        </w:tc>
        <w:tc>
          <w:tcPr>
            <w:tcW w:w="262" w:type="dxa"/>
          </w:tcPr>
          <w:p w14:paraId="493EDBE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B866717" w14:textId="0D4D4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42,523</w:t>
            </w:r>
          </w:p>
        </w:tc>
      </w:tr>
      <w:tr w:rsidR="009A7F88" w:rsidRPr="004D2D44" w14:paraId="0F2378F8" w14:textId="77777777" w:rsidTr="009A7F88">
        <w:tc>
          <w:tcPr>
            <w:tcW w:w="2250" w:type="dxa"/>
          </w:tcPr>
          <w:p w14:paraId="7370A030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14:paraId="42BE4D4B" w14:textId="68BB508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18,495</w:t>
            </w:r>
          </w:p>
        </w:tc>
        <w:tc>
          <w:tcPr>
            <w:tcW w:w="252" w:type="dxa"/>
          </w:tcPr>
          <w:p w14:paraId="19A819D4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0F39CDA" w14:textId="750E5DD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38,686</w:t>
            </w:r>
          </w:p>
        </w:tc>
        <w:tc>
          <w:tcPr>
            <w:tcW w:w="247" w:type="dxa"/>
          </w:tcPr>
          <w:p w14:paraId="7CD531E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9E97664" w14:textId="43338794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C6FA8C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2AABAF3" w14:textId="2AE51DB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7AD2E24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3EB9A0" w14:textId="32B102D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18,495</w:t>
            </w:r>
          </w:p>
        </w:tc>
        <w:tc>
          <w:tcPr>
            <w:tcW w:w="262" w:type="dxa"/>
          </w:tcPr>
          <w:p w14:paraId="0C63D2B8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979B08" w14:textId="4BC6CF64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38,758</w:t>
            </w:r>
          </w:p>
        </w:tc>
      </w:tr>
      <w:tr w:rsidR="009A7F88" w:rsidRPr="004D2D44" w14:paraId="422164CC" w14:textId="77777777" w:rsidTr="009A7F88">
        <w:tc>
          <w:tcPr>
            <w:tcW w:w="2250" w:type="dxa"/>
          </w:tcPr>
          <w:p w14:paraId="5EE48DB2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011CCA12" w14:textId="250F0EA4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4,025</w:t>
            </w:r>
          </w:p>
        </w:tc>
        <w:tc>
          <w:tcPr>
            <w:tcW w:w="252" w:type="dxa"/>
          </w:tcPr>
          <w:p w14:paraId="4880D74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1D078BF" w14:textId="4DB15EDA" w:rsidR="009A7F88" w:rsidRPr="009A7F88" w:rsidRDefault="009A7F88" w:rsidP="0033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3,024</w:t>
            </w:r>
          </w:p>
        </w:tc>
        <w:tc>
          <w:tcPr>
            <w:tcW w:w="247" w:type="dxa"/>
          </w:tcPr>
          <w:p w14:paraId="05B4F92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C7F942" w14:textId="2890B0A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4B21E8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04950A5" w14:textId="51D5E03E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A7A79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D59ABC" w14:textId="150881BE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4,025</w:t>
            </w:r>
          </w:p>
        </w:tc>
        <w:tc>
          <w:tcPr>
            <w:tcW w:w="262" w:type="dxa"/>
          </w:tcPr>
          <w:p w14:paraId="2E9DE555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A73A8D8" w14:textId="026619FD" w:rsidR="009A7F88" w:rsidRPr="009A7F88" w:rsidRDefault="009A7F88" w:rsidP="0033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3,024</w:t>
            </w:r>
          </w:p>
        </w:tc>
      </w:tr>
      <w:tr w:rsidR="009A7F88" w:rsidRPr="004D2D44" w14:paraId="383A3792" w14:textId="77777777" w:rsidTr="009A7F88">
        <w:tc>
          <w:tcPr>
            <w:tcW w:w="2250" w:type="dxa"/>
          </w:tcPr>
          <w:p w14:paraId="1624C98B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548E66" w14:textId="21FFA8B9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2,022,047</w:t>
            </w:r>
          </w:p>
        </w:tc>
        <w:tc>
          <w:tcPr>
            <w:tcW w:w="252" w:type="dxa"/>
          </w:tcPr>
          <w:p w14:paraId="72E79BA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A4BED4D" w14:textId="67F8825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1,448,070</w:t>
            </w:r>
          </w:p>
        </w:tc>
        <w:tc>
          <w:tcPr>
            <w:tcW w:w="247" w:type="dxa"/>
          </w:tcPr>
          <w:p w14:paraId="0DDB785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7A390FF" w14:textId="43AC6EB6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1,951,772</w:t>
            </w:r>
          </w:p>
        </w:tc>
        <w:tc>
          <w:tcPr>
            <w:tcW w:w="237" w:type="dxa"/>
          </w:tcPr>
          <w:p w14:paraId="18FE4AC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E865F7E" w14:textId="49201DAC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1,255,808</w:t>
            </w:r>
          </w:p>
        </w:tc>
        <w:tc>
          <w:tcPr>
            <w:tcW w:w="270" w:type="dxa"/>
          </w:tcPr>
          <w:p w14:paraId="340A6A5F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F9342" w14:textId="701F3C5A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3,973,819</w:t>
            </w:r>
          </w:p>
        </w:tc>
        <w:tc>
          <w:tcPr>
            <w:tcW w:w="262" w:type="dxa"/>
          </w:tcPr>
          <w:p w14:paraId="1AE10F2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70F7CF9" w14:textId="795B45F9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2,703,878</w:t>
            </w:r>
          </w:p>
        </w:tc>
      </w:tr>
      <w:tr w:rsidR="006B01BC" w:rsidRPr="004D2D44" w14:paraId="25C112F4" w14:textId="77777777" w:rsidTr="003474A9">
        <w:tc>
          <w:tcPr>
            <w:tcW w:w="2250" w:type="dxa"/>
          </w:tcPr>
          <w:p w14:paraId="2C72B116" w14:textId="77777777" w:rsidR="006B01BC" w:rsidRPr="009F608F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0052B0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270FE87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3E18404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D927AC6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77CD85E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857134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954B6AE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F0DC13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37747B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A7C79A2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4532BB9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B01BC" w:rsidRPr="004D2D44" w14:paraId="55508A0C" w14:textId="77777777" w:rsidTr="003474A9">
        <w:tc>
          <w:tcPr>
            <w:tcW w:w="2250" w:type="dxa"/>
          </w:tcPr>
          <w:p w14:paraId="7B00DDB3" w14:textId="77777777" w:rsidR="006B01BC" w:rsidRPr="004D2D44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6B460BAB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93A91D5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6F99C2D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0E957AB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2D5157C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3A61222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5128542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8F05D3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DF491E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804D918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D09355A" w14:textId="77777777" w:rsidR="006B01BC" w:rsidRPr="009A7F88" w:rsidRDefault="006B01BC" w:rsidP="00347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7F88" w:rsidRPr="004D2D44" w14:paraId="272E30FB" w14:textId="77777777" w:rsidTr="009A7F88">
        <w:tc>
          <w:tcPr>
            <w:tcW w:w="2250" w:type="dxa"/>
            <w:shd w:val="clear" w:color="auto" w:fill="auto"/>
          </w:tcPr>
          <w:p w14:paraId="0DCCCBB9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04B03820" w14:textId="6A23413B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1,904,340</w:t>
            </w:r>
          </w:p>
        </w:tc>
        <w:tc>
          <w:tcPr>
            <w:tcW w:w="252" w:type="dxa"/>
          </w:tcPr>
          <w:p w14:paraId="7765D4C6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8A0B621" w14:textId="658A717D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1,417,336</w:t>
            </w:r>
          </w:p>
        </w:tc>
        <w:tc>
          <w:tcPr>
            <w:tcW w:w="247" w:type="dxa"/>
          </w:tcPr>
          <w:p w14:paraId="6877CFC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769E8B1" w14:textId="0B30A85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510B661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D31662E" w14:textId="64B6187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29BC5E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B2C2AD3" w14:textId="38D4B245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1,904,340</w:t>
            </w:r>
          </w:p>
        </w:tc>
        <w:tc>
          <w:tcPr>
            <w:tcW w:w="262" w:type="dxa"/>
          </w:tcPr>
          <w:p w14:paraId="6873E83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19FB6A2" w14:textId="52C7C746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1,417,336</w:t>
            </w:r>
          </w:p>
        </w:tc>
      </w:tr>
      <w:tr w:rsidR="009A7F88" w:rsidRPr="004D2D44" w14:paraId="2A1B2B64" w14:textId="77777777" w:rsidTr="009A7F88">
        <w:tc>
          <w:tcPr>
            <w:tcW w:w="2250" w:type="dxa"/>
          </w:tcPr>
          <w:p w14:paraId="3219D5A4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2425C0DB" w14:textId="5534A9D6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76467F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F4BFAD" w14:textId="606455AD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56A26F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4669B44" w14:textId="0437AD03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1,793,197</w:t>
            </w:r>
          </w:p>
        </w:tc>
        <w:tc>
          <w:tcPr>
            <w:tcW w:w="237" w:type="dxa"/>
          </w:tcPr>
          <w:p w14:paraId="5F5F53FF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2644BC" w14:textId="66F4F36D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1,178,425</w:t>
            </w:r>
          </w:p>
        </w:tc>
        <w:tc>
          <w:tcPr>
            <w:tcW w:w="270" w:type="dxa"/>
          </w:tcPr>
          <w:p w14:paraId="4227DE1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806450" w14:textId="5E2B844C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1,793,197</w:t>
            </w:r>
          </w:p>
        </w:tc>
        <w:tc>
          <w:tcPr>
            <w:tcW w:w="262" w:type="dxa"/>
          </w:tcPr>
          <w:p w14:paraId="6E9514DF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84E979C" w14:textId="467F406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1,178,425</w:t>
            </w:r>
          </w:p>
        </w:tc>
      </w:tr>
      <w:tr w:rsidR="009A7F88" w:rsidRPr="004D2D44" w14:paraId="26F3A82A" w14:textId="77777777" w:rsidTr="009A7F88">
        <w:tc>
          <w:tcPr>
            <w:tcW w:w="2250" w:type="dxa"/>
          </w:tcPr>
          <w:p w14:paraId="6F5C6E7F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7EFCE" w14:textId="1AD7C096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117,707</w:t>
            </w:r>
          </w:p>
        </w:tc>
        <w:tc>
          <w:tcPr>
            <w:tcW w:w="252" w:type="dxa"/>
          </w:tcPr>
          <w:p w14:paraId="73877A7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711B44" w14:textId="6204014C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30,734</w:t>
            </w:r>
          </w:p>
        </w:tc>
        <w:tc>
          <w:tcPr>
            <w:tcW w:w="247" w:type="dxa"/>
          </w:tcPr>
          <w:p w14:paraId="212FCDDB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1F90F58" w14:textId="4EB2B366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158,575</w:t>
            </w:r>
          </w:p>
        </w:tc>
        <w:tc>
          <w:tcPr>
            <w:tcW w:w="237" w:type="dxa"/>
          </w:tcPr>
          <w:p w14:paraId="0ACE7312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D2133AF" w14:textId="3899346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77,383</w:t>
            </w:r>
          </w:p>
        </w:tc>
        <w:tc>
          <w:tcPr>
            <w:tcW w:w="270" w:type="dxa"/>
          </w:tcPr>
          <w:p w14:paraId="6DC8989D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93A949" w14:textId="687B75C1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sz w:val="26"/>
                <w:szCs w:val="26"/>
              </w:rPr>
              <w:t>276,282</w:t>
            </w:r>
          </w:p>
        </w:tc>
        <w:tc>
          <w:tcPr>
            <w:tcW w:w="262" w:type="dxa"/>
          </w:tcPr>
          <w:p w14:paraId="12D21EE1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1F74A8C" w14:textId="63616B5E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Cs/>
                <w:sz w:val="26"/>
                <w:szCs w:val="26"/>
              </w:rPr>
              <w:t>108,117</w:t>
            </w:r>
          </w:p>
        </w:tc>
      </w:tr>
      <w:tr w:rsidR="009A7F88" w:rsidRPr="004D2D44" w14:paraId="0EF99669" w14:textId="77777777" w:rsidTr="009A7F88">
        <w:tc>
          <w:tcPr>
            <w:tcW w:w="2250" w:type="dxa"/>
          </w:tcPr>
          <w:p w14:paraId="6C871BC9" w14:textId="77777777" w:rsidR="009A7F88" w:rsidRPr="004D2D44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2D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1E7A2" w14:textId="2B60D176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2,022,047</w:t>
            </w:r>
          </w:p>
        </w:tc>
        <w:tc>
          <w:tcPr>
            <w:tcW w:w="252" w:type="dxa"/>
          </w:tcPr>
          <w:p w14:paraId="795FDDD5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DCE261E" w14:textId="3C506D51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1,448,070</w:t>
            </w:r>
          </w:p>
        </w:tc>
        <w:tc>
          <w:tcPr>
            <w:tcW w:w="247" w:type="dxa"/>
          </w:tcPr>
          <w:p w14:paraId="189942EA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AA8C1C8" w14:textId="747E80E8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1,951,772</w:t>
            </w:r>
          </w:p>
        </w:tc>
        <w:tc>
          <w:tcPr>
            <w:tcW w:w="237" w:type="dxa"/>
          </w:tcPr>
          <w:p w14:paraId="471EE707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791DB6D" w14:textId="3424453C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1,255,808</w:t>
            </w:r>
          </w:p>
        </w:tc>
        <w:tc>
          <w:tcPr>
            <w:tcW w:w="270" w:type="dxa"/>
          </w:tcPr>
          <w:p w14:paraId="019B9CF3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E0BA2B" w14:textId="6E80D97F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3,973,819</w:t>
            </w:r>
          </w:p>
        </w:tc>
        <w:tc>
          <w:tcPr>
            <w:tcW w:w="262" w:type="dxa"/>
          </w:tcPr>
          <w:p w14:paraId="4D52DDB0" w14:textId="77777777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F0F749D" w14:textId="6024E102" w:rsidR="009A7F88" w:rsidRPr="009A7F88" w:rsidRDefault="009A7F88" w:rsidP="009A7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A7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2,703,878</w:t>
            </w:r>
          </w:p>
        </w:tc>
      </w:tr>
    </w:tbl>
    <w:p w14:paraId="351D3438" w14:textId="77777777" w:rsidR="006B01BC" w:rsidRPr="00F8349B" w:rsidRDefault="006B01BC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C534F0" w14:textId="7D6E2D25" w:rsidR="002059AA" w:rsidRPr="0044007D" w:rsidRDefault="004D2D44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7310343" w14:textId="77777777" w:rsidR="002059AA" w:rsidRPr="00F8349B" w:rsidRDefault="002059AA" w:rsidP="00F66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7E497C" w14:textId="171C6CE7" w:rsidR="008D7935" w:rsidRDefault="002059AA" w:rsidP="008D793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="00DC1348">
        <w:rPr>
          <w:rFonts w:ascii="Angsana New" w:hAnsi="Angsana New"/>
          <w:sz w:val="30"/>
          <w:szCs w:val="30"/>
        </w:rPr>
        <w:t xml:space="preserve"> </w:t>
      </w:r>
      <w:r w:rsidR="00DC1348">
        <w:rPr>
          <w:rFonts w:ascii="Angsana New" w:hAnsi="Angsana New" w:hint="cs"/>
          <w:sz w:val="30"/>
          <w:szCs w:val="30"/>
          <w:cs/>
        </w:rPr>
        <w:t xml:space="preserve">(รายได้) 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</w:t>
      </w:r>
      <w:r w:rsidR="00C80371">
        <w:rPr>
          <w:rFonts w:ascii="Angsana New" w:hAnsi="Angsana New" w:hint="cs"/>
          <w:sz w:val="30"/>
          <w:szCs w:val="30"/>
          <w:cs/>
        </w:rPr>
        <w:t>ด</w:t>
      </w:r>
      <w:r w:rsidR="001A1049">
        <w:rPr>
          <w:rFonts w:ascii="Angsana New" w:hAnsi="Angsana New" w:hint="cs"/>
          <w:sz w:val="30"/>
          <w:szCs w:val="30"/>
          <w:cs/>
        </w:rPr>
        <w:t>หก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F8349B">
        <w:rPr>
          <w:rFonts w:ascii="Angsana New" w:hAnsi="Angsana New"/>
          <w:sz w:val="30"/>
          <w:szCs w:val="30"/>
        </w:rPr>
        <w:t xml:space="preserve">30 </w:t>
      </w:r>
      <w:r w:rsidR="009A7F88">
        <w:rPr>
          <w:rFonts w:ascii="Angsana New" w:hAnsi="Angsana New" w:hint="cs"/>
          <w:sz w:val="30"/>
          <w:szCs w:val="30"/>
          <w:cs/>
        </w:rPr>
        <w:t>กันยายน</w:t>
      </w:r>
      <w:r w:rsidR="00BE1411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4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21653C" w:rsidRPr="0021653C">
        <w:rPr>
          <w:rFonts w:ascii="Angsana New" w:hAnsi="Angsana New" w:hint="cs"/>
          <w:sz w:val="30"/>
          <w:szCs w:val="30"/>
        </w:rPr>
        <w:t>3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</w:t>
      </w:r>
      <w:r w:rsidR="00CE640B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ที่แสดงเงินลงทุนตามวิธีส่วนได้เสียคือร้อย</w:t>
      </w:r>
      <w:r w:rsidRPr="004D2D44">
        <w:rPr>
          <w:rFonts w:ascii="Angsana New" w:hAnsi="Angsana New"/>
          <w:sz w:val="30"/>
          <w:szCs w:val="30"/>
          <w:cs/>
        </w:rPr>
        <w:t>ละ</w:t>
      </w:r>
      <w:r w:rsidR="00112691">
        <w:rPr>
          <w:rFonts w:ascii="Angsana New" w:hAnsi="Angsana New"/>
          <w:sz w:val="30"/>
          <w:szCs w:val="30"/>
        </w:rPr>
        <w:t xml:space="preserve"> </w:t>
      </w:r>
      <w:r w:rsidR="00112691" w:rsidRPr="00112691">
        <w:rPr>
          <w:rFonts w:ascii="Angsana New" w:hAnsi="Angsana New"/>
          <w:sz w:val="30"/>
          <w:szCs w:val="30"/>
        </w:rPr>
        <w:t>6.67</w:t>
      </w:r>
      <w:r w:rsidR="005012EB" w:rsidRPr="00112691">
        <w:rPr>
          <w:rFonts w:ascii="Angsana New" w:hAnsi="Angsana New" w:hint="cs"/>
          <w:sz w:val="30"/>
          <w:szCs w:val="30"/>
          <w:cs/>
        </w:rPr>
        <w:t xml:space="preserve"> </w:t>
      </w:r>
      <w:r w:rsidRPr="00112691">
        <w:rPr>
          <w:rFonts w:ascii="Angsana New" w:hAnsi="Angsana New"/>
          <w:sz w:val="30"/>
          <w:szCs w:val="30"/>
          <w:cs/>
        </w:rPr>
        <w:t>แล</w:t>
      </w:r>
      <w:r w:rsidR="00112691">
        <w:rPr>
          <w:rFonts w:ascii="Angsana New" w:hAnsi="Angsana New" w:hint="cs"/>
          <w:sz w:val="30"/>
          <w:szCs w:val="30"/>
          <w:cs/>
        </w:rPr>
        <w:t xml:space="preserve">ะร้อยละ </w:t>
      </w:r>
      <w:r w:rsidR="007B463E">
        <w:rPr>
          <w:rFonts w:ascii="Angsana New" w:hAnsi="Angsana New" w:hint="cs"/>
          <w:sz w:val="30"/>
          <w:szCs w:val="30"/>
          <w:cs/>
        </w:rPr>
        <w:t>(</w:t>
      </w:r>
      <w:r w:rsidR="00F8349B" w:rsidRPr="00112691">
        <w:rPr>
          <w:rFonts w:ascii="Angsana New" w:hAnsi="Angsana New"/>
          <w:sz w:val="30"/>
          <w:szCs w:val="30"/>
        </w:rPr>
        <w:t>20.</w:t>
      </w:r>
      <w:r w:rsidR="007B463E">
        <w:rPr>
          <w:rFonts w:ascii="Angsana New" w:hAnsi="Angsana New"/>
          <w:sz w:val="30"/>
          <w:szCs w:val="30"/>
        </w:rPr>
        <w:t>98)</w:t>
      </w:r>
      <w:r w:rsidRPr="00112691">
        <w:rPr>
          <w:rFonts w:ascii="Angsana New" w:hAnsi="Angsana New"/>
          <w:sz w:val="30"/>
          <w:szCs w:val="30"/>
        </w:rPr>
        <w:t xml:space="preserve"> </w:t>
      </w:r>
      <w:r w:rsidRPr="00112691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112691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 w:rsidRPr="00112691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 w:rsidRPr="00112691">
        <w:rPr>
          <w:rFonts w:ascii="Angsana New" w:hAnsi="Angsana New"/>
          <w:i/>
          <w:iCs/>
          <w:sz w:val="30"/>
          <w:szCs w:val="30"/>
          <w:cs/>
        </w:rPr>
        <w:br/>
      </w:r>
      <w:r w:rsidR="00BE1411" w:rsidRPr="00112691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6406B5" w:rsidRPr="00112691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BE1411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21653C" w:rsidRPr="00112691">
        <w:rPr>
          <w:rFonts w:ascii="Angsana New" w:hAnsi="Angsana New" w:hint="cs"/>
          <w:i/>
          <w:iCs/>
          <w:sz w:val="30"/>
          <w:szCs w:val="30"/>
        </w:rPr>
        <w:t>30</w:t>
      </w:r>
      <w:r w:rsidR="00F8349B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406B5" w:rsidRPr="00112691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BE1411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2740" w:rsidRPr="00112691">
        <w:rPr>
          <w:rFonts w:ascii="Angsana New" w:hAnsi="Angsana New" w:hint="cs"/>
          <w:i/>
          <w:iCs/>
          <w:sz w:val="30"/>
          <w:szCs w:val="30"/>
        </w:rPr>
        <w:t>256</w:t>
      </w:r>
      <w:r w:rsidR="0021653C" w:rsidRPr="00112691">
        <w:rPr>
          <w:rFonts w:ascii="Angsana New" w:hAnsi="Angsana New" w:hint="cs"/>
          <w:i/>
          <w:iCs/>
          <w:sz w:val="30"/>
          <w:szCs w:val="30"/>
        </w:rPr>
        <w:t>4</w:t>
      </w:r>
      <w:r w:rsidR="00C80371" w:rsidRPr="00112691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11269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F8349B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1653C" w:rsidRPr="00112691">
        <w:rPr>
          <w:rFonts w:ascii="Angsana New" w:hAnsi="Angsana New" w:hint="cs"/>
          <w:i/>
          <w:iCs/>
          <w:sz w:val="30"/>
          <w:szCs w:val="30"/>
        </w:rPr>
        <w:t>2563</w:t>
      </w:r>
      <w:r w:rsidR="00C80371" w:rsidRPr="00112691">
        <w:rPr>
          <w:rFonts w:ascii="Angsana New" w:hAnsi="Angsana New"/>
          <w:i/>
          <w:iCs/>
          <w:sz w:val="30"/>
          <w:szCs w:val="30"/>
        </w:rPr>
        <w:t xml:space="preserve">: </w:t>
      </w:r>
      <w:r w:rsidR="002B06E1" w:rsidRPr="00112691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5012EB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324C1" w:rsidRPr="006324C1">
        <w:rPr>
          <w:rFonts w:ascii="Angsana New" w:hAnsi="Angsana New" w:hint="cs"/>
          <w:i/>
          <w:iCs/>
          <w:sz w:val="30"/>
          <w:szCs w:val="30"/>
        </w:rPr>
        <w:t>9</w:t>
      </w:r>
      <w:r w:rsidR="006406B5" w:rsidRPr="00112691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324C1" w:rsidRPr="006324C1">
        <w:rPr>
          <w:rFonts w:ascii="Angsana New" w:hAnsi="Angsana New" w:hint="cs"/>
          <w:i/>
          <w:iCs/>
          <w:sz w:val="30"/>
          <w:szCs w:val="30"/>
        </w:rPr>
        <w:t>64</w:t>
      </w:r>
      <w:r w:rsidR="005012EB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0371" w:rsidRPr="00112691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12691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C80371" w:rsidRPr="0011269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6406B5" w:rsidRPr="0011269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324C1" w:rsidRPr="006324C1">
        <w:rPr>
          <w:rFonts w:ascii="Angsana New" w:hAnsi="Angsana New" w:hint="cs"/>
          <w:i/>
          <w:iCs/>
          <w:sz w:val="30"/>
          <w:szCs w:val="30"/>
        </w:rPr>
        <w:t>22</w:t>
      </w:r>
      <w:r w:rsidR="006406B5" w:rsidRPr="00112691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324C1" w:rsidRPr="006324C1">
        <w:rPr>
          <w:rFonts w:ascii="Angsana New" w:hAnsi="Angsana New" w:hint="cs"/>
          <w:i/>
          <w:iCs/>
          <w:sz w:val="30"/>
          <w:szCs w:val="30"/>
        </w:rPr>
        <w:t>70</w:t>
      </w:r>
      <w:r w:rsidR="006406B5" w:rsidRPr="00112691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14EA9">
        <w:rPr>
          <w:rFonts w:ascii="Angsana New" w:hAnsi="Angsana New"/>
          <w:i/>
          <w:iCs/>
          <w:sz w:val="30"/>
          <w:szCs w:val="30"/>
          <w:cs/>
        </w:rPr>
        <w:t>)</w:t>
      </w:r>
      <w:r w:rsidRPr="00714EA9">
        <w:rPr>
          <w:rFonts w:ascii="Angsana New" w:hAnsi="Angsana New"/>
          <w:sz w:val="30"/>
          <w:szCs w:val="30"/>
          <w:cs/>
        </w:rPr>
        <w:t xml:space="preserve"> การ</w:t>
      </w:r>
      <w:r w:rsidRPr="0044007D">
        <w:rPr>
          <w:rFonts w:ascii="Angsana New" w:hAnsi="Angsana New"/>
          <w:sz w:val="30"/>
          <w:szCs w:val="30"/>
          <w:cs/>
        </w:rPr>
        <w:t>เปลี่ยนแปลง</w:t>
      </w:r>
      <w:r w:rsidR="00F8349B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</w:t>
      </w:r>
      <w:r w:rsidR="00F8349B">
        <w:rPr>
          <w:rFonts w:ascii="Angsana New" w:hAnsi="Angsana New"/>
          <w:sz w:val="30"/>
          <w:szCs w:val="30"/>
        </w:rPr>
        <w:br/>
      </w:r>
      <w:r w:rsidR="00796FF5" w:rsidRPr="0044007D">
        <w:rPr>
          <w:rFonts w:ascii="Angsana New" w:hAnsi="Angsana New" w:hint="cs"/>
          <w:sz w:val="30"/>
          <w:szCs w:val="30"/>
          <w:cs/>
        </w:rPr>
        <w:t>ในเรื่องเกี่ยวกับ</w:t>
      </w:r>
      <w:r w:rsidR="001A1049">
        <w:rPr>
          <w:rFonts w:ascii="Angsana New" w:hAnsi="Angsana New" w:hint="cs"/>
          <w:sz w:val="30"/>
          <w:szCs w:val="30"/>
          <w:cs/>
        </w:rPr>
        <w:t xml:space="preserve">รายได้เงินปันผล 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  <w:r w:rsidR="008D7935">
        <w:rPr>
          <w:rFonts w:ascii="Angsana New" w:hAnsi="Angsana New"/>
          <w:sz w:val="30"/>
          <w:szCs w:val="30"/>
          <w:cs/>
        </w:rPr>
        <w:br w:type="page"/>
      </w:r>
    </w:p>
    <w:p w14:paraId="6C63BFC1" w14:textId="606FB20F" w:rsidR="006B01BC" w:rsidRDefault="004D2D44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6B01B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80EE3A8" w14:textId="2E4087B0" w:rsidR="00F70FA8" w:rsidRPr="00F70FA8" w:rsidRDefault="00F70FA8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CA234BD" w14:textId="10655BC9" w:rsidR="00F70FA8" w:rsidRDefault="00F70FA8" w:rsidP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1B7EDD3A" w14:textId="77777777" w:rsidR="00F70FA8" w:rsidRPr="00F70FA8" w:rsidRDefault="00F70FA8" w:rsidP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51" w:type="dxa"/>
        <w:tblInd w:w="450" w:type="dxa"/>
        <w:tblLook w:val="04A0" w:firstRow="1" w:lastRow="0" w:firstColumn="1" w:lastColumn="0" w:noHBand="0" w:noVBand="1"/>
      </w:tblPr>
      <w:tblGrid>
        <w:gridCol w:w="2340"/>
        <w:gridCol w:w="1529"/>
        <w:gridCol w:w="1439"/>
        <w:gridCol w:w="1376"/>
        <w:gridCol w:w="1377"/>
        <w:gridCol w:w="234"/>
        <w:gridCol w:w="1356"/>
      </w:tblGrid>
      <w:tr w:rsidR="001C4B3C" w14:paraId="0C22BA7D" w14:textId="77777777" w:rsidTr="001A1049">
        <w:trPr>
          <w:tblHeader/>
        </w:trPr>
        <w:tc>
          <w:tcPr>
            <w:tcW w:w="2340" w:type="dxa"/>
          </w:tcPr>
          <w:p w14:paraId="016E63C2" w14:textId="77777777" w:rsidR="001C4B3C" w:rsidRDefault="001C4B3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1" w:type="dxa"/>
            <w:gridSpan w:val="6"/>
            <w:vAlign w:val="bottom"/>
          </w:tcPr>
          <w:p w14:paraId="3B42C8EB" w14:textId="5DA8724C" w:rsidR="001C4B3C" w:rsidRDefault="001C4B3C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F70FA8" w14:paraId="755155CA" w14:textId="77777777" w:rsidTr="001A1049">
        <w:trPr>
          <w:tblHeader/>
        </w:trPr>
        <w:tc>
          <w:tcPr>
            <w:tcW w:w="2340" w:type="dxa"/>
          </w:tcPr>
          <w:p w14:paraId="648F986B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  <w:hideMark/>
          </w:tcPr>
          <w:p w14:paraId="73D724BF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vAlign w:val="bottom"/>
            <w:hideMark/>
          </w:tcPr>
          <w:p w14:paraId="1FA9B876" w14:textId="77777777" w:rsidR="00F70FA8" w:rsidRDefault="00F70FA8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D16511F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6C32EC53" w14:textId="77777777" w:rsidR="00F70FA8" w:rsidRDefault="00F70FA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78A112BA" w14:textId="77777777" w:rsidR="00F70FA8" w:rsidRDefault="00F70FA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4" w:type="dxa"/>
            <w:vAlign w:val="bottom"/>
          </w:tcPr>
          <w:p w14:paraId="56585D09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16F5F8AA" w14:textId="77777777" w:rsidR="00F70FA8" w:rsidRDefault="00F70FA8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F70FA8" w14:paraId="2EF99F3E" w14:textId="77777777" w:rsidTr="001A1049">
        <w:trPr>
          <w:tblHeader/>
        </w:trPr>
        <w:tc>
          <w:tcPr>
            <w:tcW w:w="2340" w:type="dxa"/>
          </w:tcPr>
          <w:p w14:paraId="4C5523E3" w14:textId="77777777" w:rsidR="00F70FA8" w:rsidRDefault="00F70F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794E9EE4" w14:textId="77777777" w:rsidR="00F70FA8" w:rsidRDefault="00F70FA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8329274" w14:textId="77777777" w:rsidR="00F70FA8" w:rsidRDefault="00F70F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7294F46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76D2EFD1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15471865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hideMark/>
          </w:tcPr>
          <w:p w14:paraId="637F8AB8" w14:textId="77777777" w:rsidR="00F70FA8" w:rsidRDefault="00F70FA8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70FA8" w14:paraId="4469EB5F" w14:textId="77777777" w:rsidTr="001A1049">
        <w:tc>
          <w:tcPr>
            <w:tcW w:w="5305" w:type="dxa"/>
            <w:gridSpan w:val="3"/>
            <w:vAlign w:val="bottom"/>
            <w:hideMark/>
          </w:tcPr>
          <w:p w14:paraId="62792AC4" w14:textId="3CEF27FB" w:rsidR="00F70FA8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6324C1" w:rsidRPr="006324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6" w:type="dxa"/>
          </w:tcPr>
          <w:p w14:paraId="5D6A89CD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B356D30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2BAAC3F9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512CF2C2" w14:textId="77777777" w:rsidR="00F70FA8" w:rsidRDefault="00F70FA8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FA8" w14:paraId="5090228E" w14:textId="77777777" w:rsidTr="001A1049">
        <w:tc>
          <w:tcPr>
            <w:tcW w:w="2340" w:type="dxa"/>
            <w:vAlign w:val="bottom"/>
            <w:hideMark/>
          </w:tcPr>
          <w:p w14:paraId="2E776EC2" w14:textId="054B09A8" w:rsidR="00F70FA8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 w:rsidR="001C4B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ประจำปี</w:t>
            </w:r>
            <w:r w:rsidR="001A10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6324C1"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6324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529" w:type="dxa"/>
            <w:vAlign w:val="bottom"/>
            <w:hideMark/>
          </w:tcPr>
          <w:p w14:paraId="36E0DAC0" w14:textId="12E76A73" w:rsidR="00F70FA8" w:rsidRDefault="001C4B3C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F70FA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439" w:type="dxa"/>
            <w:vAlign w:val="bottom"/>
            <w:hideMark/>
          </w:tcPr>
          <w:p w14:paraId="6B34BC28" w14:textId="675943E4" w:rsidR="00F70FA8" w:rsidRDefault="00F70F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324C1"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6" w:type="dxa"/>
            <w:hideMark/>
          </w:tcPr>
          <w:p w14:paraId="61234483" w14:textId="3C22F1C3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  <w:hideMark/>
          </w:tcPr>
          <w:p w14:paraId="21084AB4" w14:textId="27913D98" w:rsidR="00F70FA8" w:rsidRDefault="006324C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F70FA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4" w:type="dxa"/>
            <w:vAlign w:val="bottom"/>
          </w:tcPr>
          <w:p w14:paraId="5626B18F" w14:textId="77777777" w:rsidR="00F70FA8" w:rsidRDefault="00F70F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25769072" w14:textId="383D84E5" w:rsidR="00F70FA8" w:rsidRDefault="006324C1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</w:t>
            </w:r>
            <w:r w:rsidR="00F70FA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</w:t>
            </w:r>
          </w:p>
        </w:tc>
      </w:tr>
      <w:tr w:rsidR="00F70FA8" w14:paraId="3656B731" w14:textId="77777777" w:rsidTr="001A1049">
        <w:tc>
          <w:tcPr>
            <w:tcW w:w="3866" w:type="dxa"/>
            <w:gridSpan w:val="2"/>
            <w:hideMark/>
          </w:tcPr>
          <w:p w14:paraId="448A83D1" w14:textId="77777777" w:rsidR="00F70FA8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10EFC7CA" w14:textId="77777777" w:rsidR="00F70FA8" w:rsidRDefault="00F70F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59D04235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88E371" w14:textId="0B4F5D49" w:rsidR="00F70FA8" w:rsidRDefault="006324C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F70F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4" w:type="dxa"/>
            <w:vAlign w:val="bottom"/>
          </w:tcPr>
          <w:p w14:paraId="0F8A2704" w14:textId="77777777" w:rsidR="00F70FA8" w:rsidRDefault="00F70F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078A70" w14:textId="07484AA1" w:rsidR="00F70FA8" w:rsidRDefault="006324C1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28</w:t>
            </w:r>
            <w:r w:rsidR="00F70F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92</w:t>
            </w:r>
          </w:p>
        </w:tc>
      </w:tr>
      <w:tr w:rsidR="00F70FA8" w14:paraId="474DB92B" w14:textId="77777777" w:rsidTr="001A1049">
        <w:tc>
          <w:tcPr>
            <w:tcW w:w="3866" w:type="dxa"/>
            <w:gridSpan w:val="2"/>
          </w:tcPr>
          <w:p w14:paraId="37BE97BC" w14:textId="77777777" w:rsidR="00F70FA8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25CFE555" w14:textId="77777777" w:rsidR="00F70FA8" w:rsidRDefault="00F70F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339DC625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7523B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7AA84A3" w14:textId="77777777" w:rsidR="00F70FA8" w:rsidRDefault="00F70F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F4DF0" w14:textId="77777777" w:rsidR="00F70FA8" w:rsidRDefault="00F70FA8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0FA8" w14:paraId="39A4BBB1" w14:textId="77777777" w:rsidTr="001A1049">
        <w:tc>
          <w:tcPr>
            <w:tcW w:w="5305" w:type="dxa"/>
            <w:gridSpan w:val="3"/>
            <w:vAlign w:val="bottom"/>
            <w:hideMark/>
          </w:tcPr>
          <w:p w14:paraId="29800990" w14:textId="77777777" w:rsidR="00F70FA8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2FFBA4C4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3ECC9AB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E01967E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6DF70C6E" w14:textId="77777777" w:rsidR="00F70FA8" w:rsidRDefault="00F70FA8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0FA8" w14:paraId="3A43DECE" w14:textId="77777777" w:rsidTr="001A1049">
        <w:tc>
          <w:tcPr>
            <w:tcW w:w="2340" w:type="dxa"/>
            <w:vAlign w:val="bottom"/>
            <w:hideMark/>
          </w:tcPr>
          <w:p w14:paraId="7FC14625" w14:textId="5B8F3F73" w:rsidR="00F70FA8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</w:t>
            </w:r>
            <w:r w:rsidR="001C4B3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ลประจำปี</w:t>
            </w:r>
            <w:r w:rsidR="001A104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6324C1"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 w:rsidR="006324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529" w:type="dxa"/>
            <w:vAlign w:val="bottom"/>
            <w:hideMark/>
          </w:tcPr>
          <w:p w14:paraId="34ACF945" w14:textId="42676B72" w:rsidR="00F70FA8" w:rsidRDefault="001C4B3C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F70FA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70F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39" w:type="dxa"/>
            <w:vAlign w:val="bottom"/>
            <w:hideMark/>
          </w:tcPr>
          <w:p w14:paraId="6AE3A168" w14:textId="77777777" w:rsidR="00F70FA8" w:rsidRDefault="00F70FA8" w:rsidP="002D7B3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  <w:hideMark/>
          </w:tcPr>
          <w:p w14:paraId="39B40EB7" w14:textId="1D118B6F" w:rsidR="00F70FA8" w:rsidRDefault="001C4B3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vAlign w:val="bottom"/>
            <w:hideMark/>
          </w:tcPr>
          <w:p w14:paraId="4BA546BD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vAlign w:val="bottom"/>
          </w:tcPr>
          <w:p w14:paraId="1E97ACB6" w14:textId="77777777" w:rsidR="00F70FA8" w:rsidRDefault="00F70F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3BC972BF" w14:textId="77777777" w:rsidR="00F70FA8" w:rsidRDefault="00F70FA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</w:tr>
      <w:tr w:rsidR="00F70FA8" w14:paraId="32502CE8" w14:textId="77777777" w:rsidTr="001A1049">
        <w:tc>
          <w:tcPr>
            <w:tcW w:w="3866" w:type="dxa"/>
            <w:gridSpan w:val="2"/>
            <w:hideMark/>
          </w:tcPr>
          <w:p w14:paraId="58C7615F" w14:textId="77777777" w:rsidR="00F70FA8" w:rsidRDefault="00F70FA8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73EF5FDC" w14:textId="77777777" w:rsidR="00F70FA8" w:rsidRDefault="00F70FA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413D7FC5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5B845A" w14:textId="77777777" w:rsidR="00F70FA8" w:rsidRDefault="00F70FA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vAlign w:val="bottom"/>
          </w:tcPr>
          <w:p w14:paraId="24F15E18" w14:textId="77777777" w:rsidR="00F70FA8" w:rsidRDefault="00F70FA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B379B0" w14:textId="77777777" w:rsidR="00F70FA8" w:rsidRDefault="00F70FA8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</w:tbl>
    <w:p w14:paraId="6B693A1F" w14:textId="77777777" w:rsidR="006B01BC" w:rsidRPr="006B01BC" w:rsidRDefault="006B01BC" w:rsidP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6641701" w14:textId="7CBC70BE" w:rsidR="00DF698D" w:rsidRPr="007146C6" w:rsidRDefault="006B01BC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5A4916" w:rsidRDefault="00DF698D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4D2D44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D4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9F608F" w:rsidRDefault="00DF698D" w:rsidP="009F6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1CD85C79" w:rsidR="00527BEF" w:rsidRPr="007146C6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8806B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</w:t>
      </w:r>
      <w:r w:rsidR="005A4916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Pr="005A4916" w:rsidRDefault="00CE640B" w:rsidP="005A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5A4916">
        <w:trPr>
          <w:cantSplit/>
          <w:trHeight w:val="326"/>
          <w:tblHeader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5A4916">
        <w:trPr>
          <w:cantSplit/>
          <w:trHeight w:val="200"/>
          <w:tblHeader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161BC1DD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2279AC54" w:rsidR="00F0616C" w:rsidRPr="00F0616C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BD7CA7" w14:textId="33604C73" w:rsidR="00F0616C" w:rsidRPr="00DB2C51" w:rsidRDefault="005A4916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ทางการเงินที่วัดมูลค่าด้วย</w:t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="008806B5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F0616C"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5A4916">
        <w:trPr>
          <w:cantSplit/>
          <w:tblHeader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5A4916">
        <w:trPr>
          <w:cantSplit/>
        </w:trPr>
        <w:tc>
          <w:tcPr>
            <w:tcW w:w="2160" w:type="dxa"/>
            <w:shd w:val="clear" w:color="auto" w:fill="auto"/>
          </w:tcPr>
          <w:p w14:paraId="7E503D5D" w14:textId="4C2D2305" w:rsidR="00F0616C" w:rsidRPr="00A24FED" w:rsidRDefault="00A24FED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B01B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21653C"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A24FED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5A4916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406B5" w:rsidRPr="00F0616C" w14:paraId="3618A1AE" w14:textId="77777777" w:rsidTr="00736E4E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6406B5" w:rsidRPr="00B95942" w:rsidRDefault="006406B5" w:rsidP="006406B5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29C707BD" w14:textId="77777777" w:rsidR="006406B5" w:rsidRDefault="006406B5" w:rsidP="006406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607E8" w14:textId="4628E431" w:rsidR="006406B5" w:rsidRPr="006406B5" w:rsidRDefault="006406B5" w:rsidP="006406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539A19FC" w14:textId="77777777" w:rsidR="006406B5" w:rsidRP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B51A395" w14:textId="77777777" w:rsid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E3B60E" w14:textId="5380B2A1" w:rsidR="006406B5" w:rsidRP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56,865</w:t>
            </w:r>
          </w:p>
        </w:tc>
        <w:tc>
          <w:tcPr>
            <w:tcW w:w="180" w:type="dxa"/>
          </w:tcPr>
          <w:p w14:paraId="0FCC2B4E" w14:textId="77777777" w:rsidR="006406B5" w:rsidRP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F2C73EB" w14:textId="77777777" w:rsidR="006406B5" w:rsidRDefault="006406B5" w:rsidP="006406B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A5F840" w14:textId="55FD3D7B" w:rsidR="006406B5" w:rsidRPr="006406B5" w:rsidRDefault="006406B5" w:rsidP="003F360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6406B5" w:rsidRP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950D9BD" w14:textId="77777777" w:rsid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A7FF9B" w14:textId="1767EF37" w:rsidR="006406B5" w:rsidRPr="006406B5" w:rsidRDefault="006406B5" w:rsidP="00640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71,475</w:t>
            </w:r>
          </w:p>
        </w:tc>
        <w:tc>
          <w:tcPr>
            <w:tcW w:w="180" w:type="dxa"/>
            <w:vAlign w:val="bottom"/>
          </w:tcPr>
          <w:p w14:paraId="0A059D14" w14:textId="77777777" w:rsidR="006406B5" w:rsidRPr="006406B5" w:rsidRDefault="006406B5" w:rsidP="006406B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B1A6AF" w14:textId="77777777" w:rsidR="006406B5" w:rsidRDefault="006406B5" w:rsidP="006406B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67AB7C" w14:textId="7DBDE972" w:rsidR="006406B5" w:rsidRPr="006406B5" w:rsidRDefault="006406B5" w:rsidP="006406B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71,475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6406B5" w:rsidRPr="006406B5" w:rsidRDefault="006406B5" w:rsidP="006406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311F5481" w14:textId="77777777" w:rsidR="006406B5" w:rsidRDefault="006406B5" w:rsidP="006406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F478C8" w14:textId="42FAF895" w:rsidR="006406B5" w:rsidRPr="006406B5" w:rsidRDefault="006406B5" w:rsidP="006406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6406B5" w:rsidRPr="006406B5" w:rsidRDefault="006406B5" w:rsidP="006406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B6ED362" w14:textId="77777777" w:rsidR="006406B5" w:rsidRDefault="006406B5" w:rsidP="006406B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F777BF" w14:textId="19F9B3AE" w:rsidR="006406B5" w:rsidRPr="006406B5" w:rsidRDefault="006406B5" w:rsidP="00A759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6406B5" w:rsidRPr="006406B5" w:rsidRDefault="006406B5" w:rsidP="006406B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0E66BC0" w14:textId="77777777" w:rsidR="006406B5" w:rsidRDefault="006406B5" w:rsidP="006406B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9DDC49" w14:textId="05B020C9" w:rsidR="006406B5" w:rsidRPr="006406B5" w:rsidRDefault="006406B5" w:rsidP="006406B5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71,475</w:t>
            </w:r>
          </w:p>
        </w:tc>
      </w:tr>
      <w:tr w:rsidR="003F360F" w:rsidRPr="00F0616C" w14:paraId="6A24748F" w14:textId="77777777" w:rsidTr="00736E4E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3F360F" w:rsidRPr="00B95942" w:rsidRDefault="003F360F" w:rsidP="003F360F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204BFB6E" w14:textId="77777777" w:rsidR="003F360F" w:rsidRDefault="003F360F" w:rsidP="003F360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47F58" w14:textId="32C08F73" w:rsidR="003F360F" w:rsidRPr="006406B5" w:rsidRDefault="003F360F" w:rsidP="00A759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56363F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4D3215" w14:textId="77777777" w:rsidR="003F360F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6C0294" w14:textId="08F19E29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45ABACA0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BB4255" w14:textId="77777777" w:rsidR="003F360F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0A4D31" w14:textId="4AEC803C" w:rsidR="003F360F" w:rsidRPr="006406B5" w:rsidRDefault="003F360F" w:rsidP="00A7596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FD27ABE" w14:textId="77777777" w:rsidR="003F360F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1262DB" w14:textId="07D34A35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65672BEC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01B3631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0CD7B3" w14:textId="58BB9A4C" w:rsidR="003F360F" w:rsidRPr="006406B5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3F360F" w:rsidRPr="006406B5" w:rsidRDefault="003F360F" w:rsidP="003F360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2036243A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20C1A8" w14:textId="659F02AA" w:rsidR="003F360F" w:rsidRPr="006406B5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3F360F" w:rsidRPr="006406B5" w:rsidRDefault="003F360F" w:rsidP="003F360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2D76717" w14:textId="77777777" w:rsidR="003F360F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71573E" w14:textId="3C458A4C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3F360F" w:rsidRPr="006406B5" w:rsidRDefault="003F360F" w:rsidP="003F360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27B580B2" w14:textId="77777777" w:rsidR="003F360F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72AB5B" w14:textId="1B0847C1" w:rsidR="003F360F" w:rsidRPr="006406B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</w:tr>
      <w:tr w:rsidR="003F360F" w:rsidRPr="00F0616C" w14:paraId="228B4170" w14:textId="77777777" w:rsidTr="00D15C8E">
        <w:trPr>
          <w:cantSplit/>
          <w:trHeight w:hRule="exact" w:val="335"/>
        </w:trPr>
        <w:tc>
          <w:tcPr>
            <w:tcW w:w="2160" w:type="dxa"/>
            <w:shd w:val="clear" w:color="auto" w:fill="auto"/>
            <w:vAlign w:val="bottom"/>
          </w:tcPr>
          <w:p w14:paraId="533D81D1" w14:textId="166ABD94" w:rsidR="003F360F" w:rsidRPr="00F0616C" w:rsidRDefault="003F360F" w:rsidP="003F360F">
            <w:pPr>
              <w:spacing w:line="160" w:lineRule="exact"/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E4D80" w14:textId="1D5B7FE2" w:rsidR="003F360F" w:rsidRPr="006406B5" w:rsidRDefault="003F360F" w:rsidP="003F360F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40DA33" w14:textId="2801BF8D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CCF0E" w14:textId="43AFA45A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BD846" w14:textId="543CCFCD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609252" w14:textId="66FD81DD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5B82A" w14:textId="429D3755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1616A" w14:textId="22939487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4014A9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2D5FB" w14:textId="71525421" w:rsidR="003F360F" w:rsidRPr="006406B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3F360F" w:rsidRPr="006406B5" w:rsidRDefault="003F360F" w:rsidP="003F360F">
            <w:pPr>
              <w:pStyle w:val="acctfourfigures"/>
              <w:tabs>
                <w:tab w:val="decimal" w:pos="440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4CC5D" w14:textId="002A6756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3F360F" w:rsidRPr="006406B5" w:rsidRDefault="003F360F" w:rsidP="003F360F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0405C86" w:rsidR="003F360F" w:rsidRPr="006406B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3F360F" w:rsidRPr="006406B5" w:rsidRDefault="003F360F" w:rsidP="003F360F">
            <w:pPr>
              <w:pStyle w:val="acctfourfigures"/>
              <w:tabs>
                <w:tab w:val="decimal" w:pos="547"/>
              </w:tabs>
              <w:spacing w:line="1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E154" w14:textId="20CBA9DE" w:rsidR="003F360F" w:rsidRPr="006406B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360F" w:rsidRPr="00F0616C" w14:paraId="48CAFE5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3A9EB1" w14:textId="14B0C837" w:rsidR="003F360F" w:rsidRPr="00A24FED" w:rsidRDefault="003F360F" w:rsidP="003F360F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24FED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24FED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81D9D36" w14:textId="31DA2CB8" w:rsidR="003F360F" w:rsidRPr="006406B5" w:rsidRDefault="003F360F" w:rsidP="003F360F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059811B" w14:textId="7C905519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CC4D2D9" w14:textId="04856E61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08352" w14:textId="09F4509A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5D308DF" w14:textId="08AE8DBF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E77A16" w14:textId="52F255D1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03177E" w14:textId="37C8656B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2A96B7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8EDA1" w14:textId="214C9CDD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3F360F" w:rsidRPr="006406B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F7F4F3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3F360F" w:rsidRPr="006406B5" w:rsidRDefault="003F360F" w:rsidP="003F360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3F360F" w:rsidRPr="006406B5" w:rsidRDefault="003F360F" w:rsidP="003F360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F03918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360F" w:rsidRPr="00F0616C" w14:paraId="786160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158E302F" w:rsidR="003F360F" w:rsidRPr="00F0616C" w:rsidRDefault="001A1049" w:rsidP="001A1049">
            <w:pPr>
              <w:ind w:left="105" w:hanging="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6248D014" w14:textId="77777777" w:rsidR="001A1049" w:rsidRDefault="001A1049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59BEDC" w14:textId="69FB21B3" w:rsidR="003F360F" w:rsidRPr="006406B5" w:rsidRDefault="003F360F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(6,886)</w:t>
            </w:r>
          </w:p>
        </w:tc>
        <w:tc>
          <w:tcPr>
            <w:tcW w:w="180" w:type="dxa"/>
          </w:tcPr>
          <w:p w14:paraId="4881BCB1" w14:textId="51FDEC29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33C66A" w14:textId="77777777" w:rsidR="001A1049" w:rsidRDefault="001A1049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7DEDFBD" w14:textId="1E63795E" w:rsidR="003F360F" w:rsidRPr="006406B5" w:rsidRDefault="003F360F" w:rsidP="00A7596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52A6950" w14:textId="082112E7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2C5D21" w14:textId="77777777" w:rsidR="001A1049" w:rsidRDefault="001A1049" w:rsidP="003F360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CB7CFA2" w14:textId="024FC45A" w:rsidR="003F360F" w:rsidRPr="006406B5" w:rsidRDefault="003F360F" w:rsidP="002D7B38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49A033" w14:textId="59D78936" w:rsidR="003F360F" w:rsidRPr="006406B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A9CE4B4" w14:textId="77777777" w:rsidR="001A1049" w:rsidRDefault="001A1049" w:rsidP="003F360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0C92AD" w14:textId="45FD89D1" w:rsidR="003F360F" w:rsidRPr="006406B5" w:rsidRDefault="003F360F" w:rsidP="003F360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(6,886)</w:t>
            </w:r>
          </w:p>
        </w:tc>
        <w:tc>
          <w:tcPr>
            <w:tcW w:w="180" w:type="dxa"/>
            <w:vAlign w:val="bottom"/>
          </w:tcPr>
          <w:p w14:paraId="6574B3B9" w14:textId="77777777" w:rsidR="003F360F" w:rsidRPr="006406B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24F6A8B8" w:rsidR="003F360F" w:rsidRPr="006406B5" w:rsidRDefault="003F360F" w:rsidP="002D7B3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3F360F" w:rsidRPr="006406B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44C1B25E" w14:textId="77777777" w:rsidR="001A1049" w:rsidRDefault="001A1049" w:rsidP="003F36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3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8174108" w14:textId="5FFE95B2" w:rsidR="003F360F" w:rsidRPr="006406B5" w:rsidRDefault="003F360F" w:rsidP="003F36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3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(6,886)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3F360F" w:rsidRPr="006406B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6D4BB4E1" w:rsidR="003F360F" w:rsidRPr="006406B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3F360F" w:rsidRPr="006406B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3EAC484E" w14:textId="77777777" w:rsidR="001A1049" w:rsidRDefault="001A1049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4E6769D" w14:textId="55E49EC8" w:rsidR="003F360F" w:rsidRPr="006406B5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406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(6,886)</w:t>
            </w:r>
          </w:p>
        </w:tc>
      </w:tr>
      <w:tr w:rsidR="003F360F" w:rsidRPr="00F0616C" w14:paraId="3388A9EB" w14:textId="77777777" w:rsidTr="005A4916">
        <w:trPr>
          <w:cantSplit/>
          <w:trHeight w:val="362"/>
        </w:trPr>
        <w:tc>
          <w:tcPr>
            <w:tcW w:w="2160" w:type="dxa"/>
            <w:shd w:val="clear" w:color="auto" w:fill="auto"/>
            <w:vAlign w:val="bottom"/>
          </w:tcPr>
          <w:p w14:paraId="26A41B34" w14:textId="77777777" w:rsidR="003F360F" w:rsidRPr="00F0616C" w:rsidRDefault="003F360F" w:rsidP="003F360F">
            <w:pPr>
              <w:spacing w:line="1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0B4541D" w14:textId="77777777" w:rsidR="003F360F" w:rsidRPr="00F65F6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0B952F" w14:textId="77777777" w:rsidR="003F360F" w:rsidRPr="00B077FA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66EBD7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726C31" w14:textId="77777777" w:rsidR="003F360F" w:rsidRPr="00B077FA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AD3DC3" w14:textId="77777777" w:rsidR="003F360F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2730E3" w14:textId="77777777" w:rsidR="003F360F" w:rsidRPr="00B077FA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8B6682" w14:textId="77777777" w:rsidR="003F360F" w:rsidRPr="00F65F6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E84E62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3F88B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C32B865" w14:textId="77777777" w:rsidR="003F360F" w:rsidRPr="00F0616C" w:rsidRDefault="003F360F" w:rsidP="003F360F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0D8FAF8" w14:textId="77777777" w:rsidR="003F360F" w:rsidRPr="00F65F6F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20D4BB" w14:textId="77777777" w:rsidR="003F360F" w:rsidRPr="00F0616C" w:rsidRDefault="003F360F" w:rsidP="003F360F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8E0592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785A47" w14:textId="77777777" w:rsidR="003F360F" w:rsidRPr="00F0616C" w:rsidRDefault="003F360F" w:rsidP="003F360F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C1E06" w14:textId="77777777" w:rsidR="003F360F" w:rsidRPr="00F65F6F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7AED32CC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58EDB63" w14:textId="5EF70ADB" w:rsidR="003F360F" w:rsidRPr="00A24FED" w:rsidRDefault="003F360F" w:rsidP="003F360F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348350DD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C1F757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AA245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6FE67D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EA36CF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455E2C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3A6F97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7B0C6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58042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0364622" w14:textId="77777777" w:rsidR="003F360F" w:rsidRPr="00A24FED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2D5E3E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854CD6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17F30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D93F48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5DAE1B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0D9F6F1A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8C2B903" w14:textId="77777777" w:rsidR="003F360F" w:rsidRPr="00A24FED" w:rsidRDefault="003F360F" w:rsidP="003F360F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24FE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6140A07F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5A2472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34EA01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01F1DF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A8B2C2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DE7F89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CF9A6A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63A0DB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1EF549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B4B196" w14:textId="77777777" w:rsidR="003F360F" w:rsidRPr="00A24FED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70D8694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F0D9B9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D4EA6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1EF1DF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D31E15C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413E2CB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875E268" w14:textId="77777777" w:rsidR="003F360F" w:rsidRPr="00A24FED" w:rsidRDefault="003F360F" w:rsidP="003F360F">
            <w:pPr>
              <w:ind w:left="105" w:hanging="90"/>
              <w:rPr>
                <w:rFonts w:ascii="Angsana New" w:hAnsi="Angsana New"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D7B7ED5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D7D0F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36D75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3B0681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757D60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577EC1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A67266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7FAD69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2C86BD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039C239" w14:textId="77777777" w:rsidR="003F360F" w:rsidRPr="00A24FED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CDC13" w14:textId="77777777" w:rsidR="003F360F" w:rsidRPr="00A24FED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396CC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CFE68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E89DA5" w14:textId="77777777" w:rsidR="003F360F" w:rsidRPr="00A24FED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0F48FD2" w14:textId="77777777" w:rsidR="003F360F" w:rsidRPr="00F0616C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11B45929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945BED3" w14:textId="77777777" w:rsidR="003F360F" w:rsidRPr="00B95942" w:rsidRDefault="003F360F" w:rsidP="003F360F">
            <w:pPr>
              <w:tabs>
                <w:tab w:val="clear" w:pos="227"/>
              </w:tabs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3E14399" w14:textId="77777777" w:rsidR="003F360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B663E4" w14:textId="54F270E1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1723075C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20A7D6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DE0C9E" w14:textId="65D01774" w:rsidR="003F360F" w:rsidRPr="006F4255" w:rsidRDefault="003F360F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59,270</w:t>
            </w:r>
          </w:p>
        </w:tc>
        <w:tc>
          <w:tcPr>
            <w:tcW w:w="180" w:type="dxa"/>
          </w:tcPr>
          <w:p w14:paraId="2296EC15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F47934" w14:textId="77777777" w:rsidR="003F360F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EB9D93" w14:textId="23EB38F3" w:rsidR="003F360F" w:rsidRPr="006F4255" w:rsidRDefault="003F360F" w:rsidP="003F360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08CFDD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5A8561" w14:textId="77777777" w:rsidR="003F360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1B4BB9" w14:textId="6ADA78D5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  <w:tc>
          <w:tcPr>
            <w:tcW w:w="180" w:type="dxa"/>
            <w:vAlign w:val="bottom"/>
          </w:tcPr>
          <w:p w14:paraId="5F34A43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D2AB1D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8BB72F" w14:textId="5DBBB9C5" w:rsidR="003F360F" w:rsidRPr="006F4255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FF2F35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26AB2F67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C2F9BE" w14:textId="7DFB2444" w:rsidR="003F360F" w:rsidRPr="006F4255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F3CC23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4543868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B1397" w14:textId="10464F13" w:rsidR="003F360F" w:rsidRPr="006F425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5B3629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7D8F7546" w14:textId="77777777" w:rsidR="003F360F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9A679" w14:textId="5E04E9F0" w:rsidR="003F360F" w:rsidRPr="006F425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73,880</w:t>
            </w:r>
          </w:p>
        </w:tc>
      </w:tr>
      <w:tr w:rsidR="003F360F" w:rsidRPr="00F0616C" w14:paraId="5F0E1C1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ECD2E45" w14:textId="77777777" w:rsidR="003F360F" w:rsidRPr="00A24FED" w:rsidRDefault="003F360F" w:rsidP="003F360F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050811BA" w14:textId="77777777" w:rsidR="003F360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74E5A2" w14:textId="58F9DFB5" w:rsidR="003F360F" w:rsidRPr="006F4255" w:rsidRDefault="003F360F" w:rsidP="003F360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9A4628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8EBD63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218E4" w14:textId="219CC06C" w:rsidR="003F360F" w:rsidRPr="006F4255" w:rsidRDefault="003F360F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1601AAB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A7ECD9" w14:textId="77777777" w:rsidR="003F360F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FDDCD4" w14:textId="200443C0" w:rsidR="003F360F" w:rsidRPr="006F4255" w:rsidRDefault="003F360F" w:rsidP="003F360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0DA861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A9DEA6" w14:textId="77777777" w:rsidR="003F360F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015248" w14:textId="6B362156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06BE3AC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60E2E0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E079C4" w14:textId="0DCF4A45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0AC3FE1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5CA891D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B4EE4" w14:textId="73EC92D9" w:rsidR="003F360F" w:rsidRPr="006F4255" w:rsidRDefault="003F360F" w:rsidP="003F36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E447D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A74D295" w14:textId="77777777" w:rsidR="003F360F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864A14" w14:textId="55FB0828" w:rsidR="003F360F" w:rsidRPr="006F4255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</w:tcPr>
          <w:p w14:paraId="0BD48C81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5C3D3DE5" w14:textId="77777777" w:rsidR="003F360F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1EDCEB" w14:textId="0EBF4EC3" w:rsidR="003F360F" w:rsidRPr="006F425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</w:tr>
      <w:tr w:rsidR="003F360F" w:rsidRPr="00F0616C" w14:paraId="57EB1D67" w14:textId="77777777" w:rsidTr="00D15C8E">
        <w:trPr>
          <w:cantSplit/>
          <w:trHeight w:val="317"/>
        </w:trPr>
        <w:tc>
          <w:tcPr>
            <w:tcW w:w="2160" w:type="dxa"/>
            <w:shd w:val="clear" w:color="auto" w:fill="auto"/>
            <w:vAlign w:val="bottom"/>
          </w:tcPr>
          <w:p w14:paraId="3B581D15" w14:textId="77777777" w:rsidR="003F360F" w:rsidRPr="00F0616C" w:rsidRDefault="003F360F" w:rsidP="003F360F">
            <w:pPr>
              <w:spacing w:line="1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08519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7DEDB17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7AE03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2B8CD1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C6251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88A97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D9D4C2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C3D57E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E21EE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4C830BA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F021AE0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CDCBE7" w14:textId="77777777" w:rsidR="003F360F" w:rsidRPr="006F4255" w:rsidRDefault="003F360F" w:rsidP="003F360F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45687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84B63" w14:textId="77777777" w:rsidR="003F360F" w:rsidRPr="006F4255" w:rsidRDefault="003F360F" w:rsidP="003F360F">
            <w:pPr>
              <w:pStyle w:val="acctfourfigures"/>
              <w:spacing w:line="160" w:lineRule="exac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38106B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160" w:lineRule="exac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6979662F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D3D57A" w14:textId="77777777" w:rsidR="003F360F" w:rsidRPr="00A24FED" w:rsidRDefault="003F360F" w:rsidP="003F360F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24FED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A24FED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6B19A1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6712611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E3F7A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C661B5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33A15D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C22EA5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84632F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DC3A3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A71B95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BD9F506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399D579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9F6B2E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FB70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7D5001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72DC46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F360F" w:rsidRPr="00F0616C" w14:paraId="0BBA2124" w14:textId="77777777" w:rsidTr="005A4916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152038B" w14:textId="43F30730" w:rsidR="003F360F" w:rsidRPr="00F0616C" w:rsidRDefault="001A1049" w:rsidP="001A1049">
            <w:pPr>
              <w:ind w:left="105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6C5BB702" w14:textId="77777777" w:rsidR="001A1049" w:rsidRDefault="001A1049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5EEFF7" w14:textId="20F83025" w:rsidR="003F360F" w:rsidRPr="006F4255" w:rsidRDefault="003F360F" w:rsidP="003F36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</w:tcPr>
          <w:p w14:paraId="3F28DC54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FE0EBA" w14:textId="77777777" w:rsidR="001A1049" w:rsidRDefault="001A1049" w:rsidP="003F360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D995743" w14:textId="1588B114" w:rsidR="003F360F" w:rsidRPr="006F4255" w:rsidRDefault="003F360F" w:rsidP="00A7596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EB56987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D6592F" w14:textId="77777777" w:rsidR="001A1049" w:rsidRDefault="001A1049" w:rsidP="003F360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9E1EC2" w14:textId="2887D3D5" w:rsidR="003F360F" w:rsidRPr="006F4255" w:rsidRDefault="003F360F" w:rsidP="003F360F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D0ED397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FFCC9D" w14:textId="77777777" w:rsidR="001A1049" w:rsidRDefault="001A1049" w:rsidP="003F360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D81CE5" w14:textId="232852DE" w:rsidR="003F360F" w:rsidRPr="006F4255" w:rsidRDefault="003F360F" w:rsidP="003F360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  <w:vAlign w:val="bottom"/>
          </w:tcPr>
          <w:p w14:paraId="09D9839E" w14:textId="77777777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AF2C7" w14:textId="2D2F4EC0" w:rsidR="003F360F" w:rsidRPr="006F4255" w:rsidRDefault="003F360F" w:rsidP="003F360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B60A6D7" w14:textId="77777777" w:rsidR="003F360F" w:rsidRPr="006F4255" w:rsidRDefault="003F360F" w:rsidP="003F360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ED6B55" w14:textId="0AECE868" w:rsidR="003F360F" w:rsidRPr="006F4255" w:rsidRDefault="003F360F" w:rsidP="003F36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B8501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6A4B34" w14:textId="3D9C8A4A" w:rsidR="003F360F" w:rsidRPr="006F4255" w:rsidRDefault="003F360F" w:rsidP="003F360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D413E8" w14:textId="77777777" w:rsidR="003F360F" w:rsidRPr="006F4255" w:rsidRDefault="003F360F" w:rsidP="003F360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10C9B99" w14:textId="39720EAD" w:rsidR="003F360F" w:rsidRPr="006F4255" w:rsidRDefault="003F360F" w:rsidP="003F360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F42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(13,221)</w:t>
            </w:r>
          </w:p>
        </w:tc>
      </w:tr>
    </w:tbl>
    <w:p w14:paraId="70E7C109" w14:textId="77777777" w:rsidR="00D15C8E" w:rsidRPr="00D15C8E" w:rsidRDefault="00D15C8E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</w:p>
    <w:p w14:paraId="0CD77E2A" w14:textId="77777777" w:rsidR="00F70FA8" w:rsidRDefault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24C22F75" w14:textId="7357DD73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F70FA8" w:rsidRDefault="00D647A8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3EBDAED7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2C942A7D" w:rsidR="00CE640B" w:rsidRPr="006F4255" w:rsidRDefault="006F4255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วันที่รายงานที่ถูกปรับปรุง</w:t>
            </w:r>
          </w:p>
        </w:tc>
      </w:tr>
    </w:tbl>
    <w:p w14:paraId="1635D9F7" w14:textId="2B4D1B6F" w:rsidR="007146C6" w:rsidRPr="00F70FA8" w:rsidRDefault="007146C6" w:rsidP="00D15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ABFE374" w14:textId="54983B04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F70FA8" w:rsidRDefault="000929E4" w:rsidP="00D15C8E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0929E4" w:rsidRPr="00783B85" w14:paraId="3F36556C" w14:textId="77777777" w:rsidTr="00933D3E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933D3E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63377A9D" w14:textId="5DB5C6FD" w:rsidR="000929E4" w:rsidRPr="00783B85" w:rsidRDefault="000929E4" w:rsidP="00D15C8E">
            <w:pPr>
              <w:pStyle w:val="block"/>
              <w:spacing w:after="0" w:line="240" w:lineRule="auto"/>
              <w:ind w:left="19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933D3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69C08DBB" w14:textId="4BB08841" w:rsidR="00D15C8E" w:rsidRPr="00F70FA8" w:rsidRDefault="00D15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9BE1DDC" w14:textId="3BDB2FCF" w:rsidR="00686A2E" w:rsidRPr="00C52C41" w:rsidRDefault="006324C1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4C1">
        <w:rPr>
          <w:rFonts w:ascii="Angsana New" w:hAnsi="Angsana New" w:hint="cs"/>
          <w:b/>
          <w:bCs/>
          <w:sz w:val="30"/>
          <w:szCs w:val="30"/>
        </w:rPr>
        <w:t>9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F70FA8" w:rsidRDefault="006C6F12" w:rsidP="00284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270"/>
        <w:gridCol w:w="1623"/>
      </w:tblGrid>
      <w:tr w:rsidR="009054A5" w:rsidRPr="00C52C41" w14:paraId="459347B2" w14:textId="634AF06C" w:rsidTr="00F66447">
        <w:trPr>
          <w:trHeight w:val="405"/>
          <w:tblHeader/>
        </w:trPr>
        <w:tc>
          <w:tcPr>
            <w:tcW w:w="6030" w:type="dxa"/>
            <w:vMerge w:val="restart"/>
          </w:tcPr>
          <w:p w14:paraId="5F6E5B58" w14:textId="77777777" w:rsidR="009054A5" w:rsidRPr="00B2020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3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F66447">
        <w:trPr>
          <w:trHeight w:val="405"/>
          <w:tblHeader/>
        </w:trPr>
        <w:tc>
          <w:tcPr>
            <w:tcW w:w="603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3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F66447">
        <w:trPr>
          <w:tblHeader/>
        </w:trPr>
        <w:tc>
          <w:tcPr>
            <w:tcW w:w="603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50A952" w14:textId="7E042376" w:rsidR="009054A5" w:rsidRDefault="002848CC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70FA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F66447">
        <w:trPr>
          <w:tblHeader/>
        </w:trPr>
        <w:tc>
          <w:tcPr>
            <w:tcW w:w="603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621A0C" w14:textId="350E711B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F8C894" w14:textId="0F2528DB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="0021653C" w:rsidRPr="0021653C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F3F0D" w:rsidRPr="00C52C41" w14:paraId="5320E932" w14:textId="06BE912C" w:rsidTr="00F664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603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3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F66447">
        <w:tc>
          <w:tcPr>
            <w:tcW w:w="603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F66447">
        <w:tc>
          <w:tcPr>
            <w:tcW w:w="6030" w:type="dxa"/>
          </w:tcPr>
          <w:p w14:paraId="11B7139B" w14:textId="43DD5272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777EEC9" w14:textId="5C149BA2" w:rsidR="00872832" w:rsidRPr="00691476" w:rsidRDefault="006324C1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4C1">
              <w:rPr>
                <w:rFonts w:ascii="Angsana New" w:hAnsi="Angsana New" w:hint="cs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36B8BC1" w14:textId="288CB8F6" w:rsidR="00872832" w:rsidRPr="00691476" w:rsidRDefault="0021653C" w:rsidP="000A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53C">
              <w:rPr>
                <w:rFonts w:ascii="Angsana New" w:hAnsi="Angsana New" w:hint="cs"/>
                <w:b/>
                <w:bCs/>
                <w:sz w:val="30"/>
                <w:szCs w:val="30"/>
              </w:rPr>
              <w:t>739</w:t>
            </w:r>
          </w:p>
        </w:tc>
      </w:tr>
      <w:tr w:rsidR="00872832" w:rsidRPr="00872832" w14:paraId="371AE89B" w14:textId="77777777" w:rsidTr="00F66447">
        <w:trPr>
          <w:trHeight w:val="350"/>
        </w:trPr>
        <w:tc>
          <w:tcPr>
            <w:tcW w:w="6030" w:type="dxa"/>
          </w:tcPr>
          <w:p w14:paraId="31041493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496177F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872832" w:rsidRDefault="00872832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CFFA99E" w14:textId="77777777" w:rsidR="00872832" w:rsidRPr="00872832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30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F66447">
        <w:tc>
          <w:tcPr>
            <w:tcW w:w="603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00DA13A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2B8A0EA" w14:textId="77777777" w:rsidR="00872832" w:rsidRPr="00F8302C" w:rsidRDefault="00872832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4A5" w:rsidRPr="0057423C" w14:paraId="554EB51E" w14:textId="77777777" w:rsidTr="00F66447">
        <w:tc>
          <w:tcPr>
            <w:tcW w:w="6030" w:type="dxa"/>
          </w:tcPr>
          <w:p w14:paraId="7D3CB2F6" w14:textId="11881276" w:rsidR="009054A5" w:rsidRPr="00345C4C" w:rsidRDefault="009054A5" w:rsidP="0093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7" w:right="-105" w:hanging="1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F66447" w:rsidRPr="00345C4C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  <w:r w:rsidR="00F6644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F66447" w:rsidRPr="00345C4C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710" w:type="dxa"/>
            <w:vAlign w:val="bottom"/>
          </w:tcPr>
          <w:p w14:paraId="1CAA85B3" w14:textId="485F1151" w:rsidR="009054A5" w:rsidRPr="00AF3702" w:rsidRDefault="006324C1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  <w:r w:rsidR="00F70FA8">
              <w:rPr>
                <w:rFonts w:asciiTheme="majorBidi" w:hAnsiTheme="majorBidi" w:cstheme="majorBidi"/>
                <w:sz w:val="30"/>
                <w:szCs w:val="30"/>
              </w:rPr>
              <w:t>,931</w:t>
            </w:r>
          </w:p>
        </w:tc>
        <w:tc>
          <w:tcPr>
            <w:tcW w:w="270" w:type="dxa"/>
            <w:vAlign w:val="bottom"/>
          </w:tcPr>
          <w:p w14:paraId="54D7E118" w14:textId="77777777" w:rsidR="009054A5" w:rsidRPr="00AF3702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8E330FA" w14:textId="4E49D3D8" w:rsidR="009054A5" w:rsidRPr="00AF3702" w:rsidRDefault="002848CC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054A5" w:rsidRPr="0057423C" w14:paraId="46C10273" w14:textId="77777777" w:rsidTr="00F66447">
        <w:tc>
          <w:tcPr>
            <w:tcW w:w="6030" w:type="dxa"/>
          </w:tcPr>
          <w:p w14:paraId="3F69BDA9" w14:textId="77777777" w:rsidR="009054A5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72522FF4" w14:textId="07381C29" w:rsidR="009054A5" w:rsidRDefault="00F70FA8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8,849</w:t>
            </w:r>
          </w:p>
        </w:tc>
        <w:tc>
          <w:tcPr>
            <w:tcW w:w="270" w:type="dxa"/>
            <w:vAlign w:val="bottom"/>
          </w:tcPr>
          <w:p w14:paraId="560687AB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8F97D7" w14:textId="5ECF2029" w:rsidR="009054A5" w:rsidRDefault="0021653C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</w:tr>
      <w:tr w:rsidR="002841BE" w:rsidRPr="00C52C41" w14:paraId="6094B2DB" w14:textId="77777777" w:rsidTr="00F66447">
        <w:tc>
          <w:tcPr>
            <w:tcW w:w="603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710" w:type="dxa"/>
            <w:vAlign w:val="bottom"/>
          </w:tcPr>
          <w:p w14:paraId="1D62F810" w14:textId="57491DCD" w:rsidR="002841BE" w:rsidRPr="00AF3702" w:rsidRDefault="002841BE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383CA6" w14:textId="5372871D" w:rsidR="002841BE" w:rsidRPr="00AF3702" w:rsidRDefault="002841BE" w:rsidP="00F0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3EC9" w:rsidRPr="00C52C41" w14:paraId="75F21148" w14:textId="77777777" w:rsidTr="00F66447">
        <w:tc>
          <w:tcPr>
            <w:tcW w:w="6030" w:type="dxa"/>
          </w:tcPr>
          <w:p w14:paraId="5D87BB58" w14:textId="202083C4" w:rsidR="00323EC9" w:rsidRPr="002841BE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</w:tcPr>
          <w:p w14:paraId="3B2AFF54" w14:textId="2B091A90" w:rsidR="00323EC9" w:rsidRPr="00323EC9" w:rsidRDefault="00F70FA8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vAlign w:val="bottom"/>
          </w:tcPr>
          <w:p w14:paraId="7B92039E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A1B6E4" w14:textId="091774AB" w:rsidR="00323EC9" w:rsidRPr="00AF3702" w:rsidRDefault="0021653C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653C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323EC9">
              <w:rPr>
                <w:rFonts w:asciiTheme="majorBidi" w:hAnsiTheme="majorBidi" w:cstheme="majorBidi"/>
                <w:sz w:val="30"/>
                <w:szCs w:val="30"/>
              </w:rPr>
              <w:t>,857</w:t>
            </w:r>
          </w:p>
        </w:tc>
      </w:tr>
      <w:tr w:rsidR="00323EC9" w:rsidRPr="00C52C41" w14:paraId="6DAAC15C" w14:textId="45778556" w:rsidTr="00F66447">
        <w:tc>
          <w:tcPr>
            <w:tcW w:w="6030" w:type="dxa"/>
          </w:tcPr>
          <w:p w14:paraId="729C3B1D" w14:textId="1A6BBAB1" w:rsidR="00323EC9" w:rsidRPr="002841BE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</w:tcPr>
          <w:p w14:paraId="6E94B501" w14:textId="60EB4876" w:rsidR="00323EC9" w:rsidRPr="00323EC9" w:rsidRDefault="00F70FA8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vAlign w:val="bottom"/>
          </w:tcPr>
          <w:p w14:paraId="59F0CFBD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5E608D" w14:textId="28391051" w:rsidR="00323EC9" w:rsidRPr="00AF3702" w:rsidRDefault="00323EC9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323EC9" w:rsidRPr="00C52C41" w14:paraId="2B466BD1" w14:textId="7FE3459A" w:rsidTr="00F66447">
        <w:tc>
          <w:tcPr>
            <w:tcW w:w="6030" w:type="dxa"/>
          </w:tcPr>
          <w:p w14:paraId="41DBC551" w14:textId="77777777" w:rsidR="00323EC9" w:rsidRPr="00C52C41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D85BA" w14:textId="2F5F642F" w:rsidR="00323EC9" w:rsidRPr="00323EC9" w:rsidRDefault="00F70FA8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160,278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323EC9" w:rsidRPr="00AF3702" w:rsidRDefault="00323EC9" w:rsidP="0032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05F4DBA0" w:rsidR="00323EC9" w:rsidRPr="00AF3702" w:rsidRDefault="00323EC9" w:rsidP="00F66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93,664</w:t>
            </w:r>
          </w:p>
        </w:tc>
      </w:tr>
    </w:tbl>
    <w:p w14:paraId="4D19FD52" w14:textId="0808E8A8" w:rsidR="00052F09" w:rsidRDefault="00052F09" w:rsidP="00F70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sectPr w:rsidR="00052F09" w:rsidSect="000B3658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9D96B" w14:textId="77777777" w:rsidR="002A4719" w:rsidRDefault="002A4719">
      <w:r>
        <w:separator/>
      </w:r>
    </w:p>
  </w:endnote>
  <w:endnote w:type="continuationSeparator" w:id="0">
    <w:p w14:paraId="78A376BD" w14:textId="77777777" w:rsidR="002A4719" w:rsidRDefault="002A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7A4F66F-5D45-4206-AB2B-A9A2B2EA4A74}"/>
    <w:embedBold r:id="rId2" w:fontKey="{9E9E9277-CB83-43B0-A012-A3447E1A1A40}"/>
    <w:embedItalic r:id="rId3" w:fontKey="{24E175A3-9B1A-4C1C-B87E-3C288962D7EB}"/>
    <w:embedBoldItalic r:id="rId4" w:fontKey="{130075D3-4F83-4CD2-BEC1-6106ABDDECB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9246DA" w:rsidRDefault="009246DA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CAAF9" w14:textId="77777777" w:rsidR="002A4719" w:rsidRDefault="002A4719">
      <w:r>
        <w:separator/>
      </w:r>
    </w:p>
  </w:footnote>
  <w:footnote w:type="continuationSeparator" w:id="0">
    <w:p w14:paraId="28AA59E4" w14:textId="77777777" w:rsidR="002A4719" w:rsidRDefault="002A4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FE19E" w14:textId="57ED42F9" w:rsidR="009246DA" w:rsidRPr="004C2CF4" w:rsidRDefault="009246DA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9246DA" w:rsidRDefault="009246DA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6BEE7F3E" w:rsidR="009246DA" w:rsidRPr="00016CBC" w:rsidRDefault="009246DA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21653C">
      <w:rPr>
        <w:rFonts w:ascii="Angsana New" w:hAnsi="Angsana New" w:hint="cs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9246DA" w:rsidRPr="00985A84" w:rsidRDefault="009246DA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3BF6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6CBC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210"/>
    <w:rsid w:val="00033432"/>
    <w:rsid w:val="00033FF3"/>
    <w:rsid w:val="000341E5"/>
    <w:rsid w:val="00034C26"/>
    <w:rsid w:val="00035530"/>
    <w:rsid w:val="000369E2"/>
    <w:rsid w:val="00036EA2"/>
    <w:rsid w:val="00036F5E"/>
    <w:rsid w:val="000372A0"/>
    <w:rsid w:val="0003770F"/>
    <w:rsid w:val="00037A63"/>
    <w:rsid w:val="00037C5E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1FD5"/>
    <w:rsid w:val="00052D14"/>
    <w:rsid w:val="00052F09"/>
    <w:rsid w:val="000534B4"/>
    <w:rsid w:val="00053682"/>
    <w:rsid w:val="00054A30"/>
    <w:rsid w:val="00054AEB"/>
    <w:rsid w:val="00054DCE"/>
    <w:rsid w:val="00054F22"/>
    <w:rsid w:val="00055122"/>
    <w:rsid w:val="000553E8"/>
    <w:rsid w:val="00055F05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36C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22E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3A9B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2B2"/>
    <w:rsid w:val="000B05BB"/>
    <w:rsid w:val="000B1443"/>
    <w:rsid w:val="000B1939"/>
    <w:rsid w:val="000B2667"/>
    <w:rsid w:val="000B28D1"/>
    <w:rsid w:val="000B3658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A4E"/>
    <w:rsid w:val="000D6F6B"/>
    <w:rsid w:val="000D7CA7"/>
    <w:rsid w:val="000E02BB"/>
    <w:rsid w:val="000E0D95"/>
    <w:rsid w:val="000E0FF8"/>
    <w:rsid w:val="000E11FF"/>
    <w:rsid w:val="000E1AA6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6FB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23B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691"/>
    <w:rsid w:val="00112B8B"/>
    <w:rsid w:val="00112C8F"/>
    <w:rsid w:val="00113244"/>
    <w:rsid w:val="0011333C"/>
    <w:rsid w:val="00113703"/>
    <w:rsid w:val="00113DA2"/>
    <w:rsid w:val="00115233"/>
    <w:rsid w:val="00115B0F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96E"/>
    <w:rsid w:val="00121E8B"/>
    <w:rsid w:val="00122108"/>
    <w:rsid w:val="00122314"/>
    <w:rsid w:val="001224C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777"/>
    <w:rsid w:val="00127E1E"/>
    <w:rsid w:val="00130878"/>
    <w:rsid w:val="00131530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7E"/>
    <w:rsid w:val="001403E4"/>
    <w:rsid w:val="00140418"/>
    <w:rsid w:val="0014066D"/>
    <w:rsid w:val="00140A18"/>
    <w:rsid w:val="00140A4B"/>
    <w:rsid w:val="00140EE4"/>
    <w:rsid w:val="00141107"/>
    <w:rsid w:val="0014112A"/>
    <w:rsid w:val="001413EC"/>
    <w:rsid w:val="001419F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1C23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13C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37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220"/>
    <w:rsid w:val="00182AD0"/>
    <w:rsid w:val="001837CC"/>
    <w:rsid w:val="001838E7"/>
    <w:rsid w:val="00183D89"/>
    <w:rsid w:val="00183EE9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04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148"/>
    <w:rsid w:val="001B6675"/>
    <w:rsid w:val="001B6AF7"/>
    <w:rsid w:val="001B6EA4"/>
    <w:rsid w:val="001B7688"/>
    <w:rsid w:val="001B7860"/>
    <w:rsid w:val="001C00EE"/>
    <w:rsid w:val="001C02DE"/>
    <w:rsid w:val="001C0F28"/>
    <w:rsid w:val="001C1C5F"/>
    <w:rsid w:val="001C1F2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4B3C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419"/>
    <w:rsid w:val="001F4BD0"/>
    <w:rsid w:val="001F6BE7"/>
    <w:rsid w:val="001F726B"/>
    <w:rsid w:val="00200533"/>
    <w:rsid w:val="00200EAB"/>
    <w:rsid w:val="00200F9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8B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53C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20D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170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48CC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4719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D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52C"/>
    <w:rsid w:val="002D68AF"/>
    <w:rsid w:val="002D695A"/>
    <w:rsid w:val="002D6F96"/>
    <w:rsid w:val="002D7731"/>
    <w:rsid w:val="002D7B38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1A5"/>
    <w:rsid w:val="002F1711"/>
    <w:rsid w:val="002F19A0"/>
    <w:rsid w:val="002F243E"/>
    <w:rsid w:val="002F2AB1"/>
    <w:rsid w:val="002F2B9A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303"/>
    <w:rsid w:val="00304D24"/>
    <w:rsid w:val="003052A9"/>
    <w:rsid w:val="0030603C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015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3EC9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42D8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4A9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C16"/>
    <w:rsid w:val="00375D11"/>
    <w:rsid w:val="00376195"/>
    <w:rsid w:val="003767D0"/>
    <w:rsid w:val="00376B40"/>
    <w:rsid w:val="00377241"/>
    <w:rsid w:val="003779C0"/>
    <w:rsid w:val="00377A1F"/>
    <w:rsid w:val="00377B2D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43F4"/>
    <w:rsid w:val="00385E91"/>
    <w:rsid w:val="00386917"/>
    <w:rsid w:val="00386A26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6D06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6A2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15DE"/>
    <w:rsid w:val="003C2360"/>
    <w:rsid w:val="003C38B4"/>
    <w:rsid w:val="003C39A7"/>
    <w:rsid w:val="003C3FBF"/>
    <w:rsid w:val="003C417E"/>
    <w:rsid w:val="003C41AC"/>
    <w:rsid w:val="003C4853"/>
    <w:rsid w:val="003C4E5B"/>
    <w:rsid w:val="003C541C"/>
    <w:rsid w:val="003C5880"/>
    <w:rsid w:val="003C5DDF"/>
    <w:rsid w:val="003C5EB9"/>
    <w:rsid w:val="003C5F04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60F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01"/>
    <w:rsid w:val="00404486"/>
    <w:rsid w:val="00404FF4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021"/>
    <w:rsid w:val="00413227"/>
    <w:rsid w:val="00413556"/>
    <w:rsid w:val="00413C4B"/>
    <w:rsid w:val="00413C7D"/>
    <w:rsid w:val="00414912"/>
    <w:rsid w:val="00414DD3"/>
    <w:rsid w:val="00416E85"/>
    <w:rsid w:val="00416F4A"/>
    <w:rsid w:val="00416FC9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8B5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6A94"/>
    <w:rsid w:val="004576BB"/>
    <w:rsid w:val="00460944"/>
    <w:rsid w:val="00461024"/>
    <w:rsid w:val="0046142B"/>
    <w:rsid w:val="00461BF1"/>
    <w:rsid w:val="00461EC6"/>
    <w:rsid w:val="0046206D"/>
    <w:rsid w:val="00462891"/>
    <w:rsid w:val="00462B36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A22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BFC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9B2"/>
    <w:rsid w:val="00487A3C"/>
    <w:rsid w:val="00487F3F"/>
    <w:rsid w:val="00490F72"/>
    <w:rsid w:val="0049157E"/>
    <w:rsid w:val="00491897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07D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301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B8B"/>
    <w:rsid w:val="004D2C5B"/>
    <w:rsid w:val="004D2D44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3D8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2EB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7DD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17CD5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5C4"/>
    <w:rsid w:val="00573C95"/>
    <w:rsid w:val="00573EFD"/>
    <w:rsid w:val="00573F06"/>
    <w:rsid w:val="0057404D"/>
    <w:rsid w:val="0057423C"/>
    <w:rsid w:val="005753CA"/>
    <w:rsid w:val="00575BB6"/>
    <w:rsid w:val="0057661D"/>
    <w:rsid w:val="00576ECB"/>
    <w:rsid w:val="00577526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16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09D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2FF2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65F"/>
    <w:rsid w:val="005F0987"/>
    <w:rsid w:val="005F0A93"/>
    <w:rsid w:val="005F0C3A"/>
    <w:rsid w:val="005F1DB3"/>
    <w:rsid w:val="005F1E31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3FAD"/>
    <w:rsid w:val="0060439B"/>
    <w:rsid w:val="00604A0F"/>
    <w:rsid w:val="00604CC2"/>
    <w:rsid w:val="00604DEC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3F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4C1"/>
    <w:rsid w:val="006325F4"/>
    <w:rsid w:val="00632AE0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5A7"/>
    <w:rsid w:val="006406B5"/>
    <w:rsid w:val="006406E9"/>
    <w:rsid w:val="00640FE1"/>
    <w:rsid w:val="00641726"/>
    <w:rsid w:val="00641798"/>
    <w:rsid w:val="00642390"/>
    <w:rsid w:val="00642715"/>
    <w:rsid w:val="006427F5"/>
    <w:rsid w:val="0064302B"/>
    <w:rsid w:val="00643120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C8B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094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1F81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99B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3FE3"/>
    <w:rsid w:val="00694070"/>
    <w:rsid w:val="0069480B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2F7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01BC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1C0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118"/>
    <w:rsid w:val="006D7287"/>
    <w:rsid w:val="006D755C"/>
    <w:rsid w:val="006D75D0"/>
    <w:rsid w:val="006D7AAE"/>
    <w:rsid w:val="006E01F0"/>
    <w:rsid w:val="006E09F7"/>
    <w:rsid w:val="006E0A4A"/>
    <w:rsid w:val="006E100D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55"/>
    <w:rsid w:val="006F42EC"/>
    <w:rsid w:val="006F4C9D"/>
    <w:rsid w:val="006F4DDA"/>
    <w:rsid w:val="006F6F01"/>
    <w:rsid w:val="006F7171"/>
    <w:rsid w:val="006F719B"/>
    <w:rsid w:val="006F71A4"/>
    <w:rsid w:val="006F76B1"/>
    <w:rsid w:val="006F7728"/>
    <w:rsid w:val="006F774A"/>
    <w:rsid w:val="006F7C13"/>
    <w:rsid w:val="007003BF"/>
    <w:rsid w:val="0070058E"/>
    <w:rsid w:val="0070069C"/>
    <w:rsid w:val="007009A9"/>
    <w:rsid w:val="0070147D"/>
    <w:rsid w:val="00701F7B"/>
    <w:rsid w:val="00702001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6E4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6D"/>
    <w:rsid w:val="00761DD8"/>
    <w:rsid w:val="007625AB"/>
    <w:rsid w:val="00762A77"/>
    <w:rsid w:val="00762D20"/>
    <w:rsid w:val="00762E82"/>
    <w:rsid w:val="00762E85"/>
    <w:rsid w:val="0076392C"/>
    <w:rsid w:val="007640F3"/>
    <w:rsid w:val="0076459F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4DB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367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679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1669"/>
    <w:rsid w:val="007B28AE"/>
    <w:rsid w:val="007B2CC3"/>
    <w:rsid w:val="007B314A"/>
    <w:rsid w:val="007B32AC"/>
    <w:rsid w:val="007B3E36"/>
    <w:rsid w:val="007B403F"/>
    <w:rsid w:val="007B42AA"/>
    <w:rsid w:val="007B446E"/>
    <w:rsid w:val="007B463E"/>
    <w:rsid w:val="007B4E90"/>
    <w:rsid w:val="007B5092"/>
    <w:rsid w:val="007B552D"/>
    <w:rsid w:val="007B5786"/>
    <w:rsid w:val="007B5D8F"/>
    <w:rsid w:val="007B66B5"/>
    <w:rsid w:val="007B6854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5DE8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2D4"/>
    <w:rsid w:val="008045AB"/>
    <w:rsid w:val="00804CAF"/>
    <w:rsid w:val="0080537F"/>
    <w:rsid w:val="00805B10"/>
    <w:rsid w:val="008060EA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3D80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0A6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4D52"/>
    <w:rsid w:val="008268A2"/>
    <w:rsid w:val="00826A5C"/>
    <w:rsid w:val="00827275"/>
    <w:rsid w:val="00827370"/>
    <w:rsid w:val="008278CC"/>
    <w:rsid w:val="0082790D"/>
    <w:rsid w:val="0082799D"/>
    <w:rsid w:val="00830083"/>
    <w:rsid w:val="00830748"/>
    <w:rsid w:val="0083074A"/>
    <w:rsid w:val="0083075F"/>
    <w:rsid w:val="008312FE"/>
    <w:rsid w:val="008313A7"/>
    <w:rsid w:val="0083205B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379DB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6A5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06B5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3F9F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4F85"/>
    <w:rsid w:val="008C5253"/>
    <w:rsid w:val="008C6135"/>
    <w:rsid w:val="008C65C9"/>
    <w:rsid w:val="008C67E6"/>
    <w:rsid w:val="008C6A37"/>
    <w:rsid w:val="008C7205"/>
    <w:rsid w:val="008C77C3"/>
    <w:rsid w:val="008C792F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279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7F6"/>
    <w:rsid w:val="009119FB"/>
    <w:rsid w:val="00911A87"/>
    <w:rsid w:val="00911D7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6DA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85E"/>
    <w:rsid w:val="009319B0"/>
    <w:rsid w:val="00931A5B"/>
    <w:rsid w:val="00931FC3"/>
    <w:rsid w:val="0093229A"/>
    <w:rsid w:val="00932954"/>
    <w:rsid w:val="00932FBB"/>
    <w:rsid w:val="00933D3E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2B96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1DEB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546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2175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A7F88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C96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A75"/>
    <w:rsid w:val="009C0C35"/>
    <w:rsid w:val="009C0F09"/>
    <w:rsid w:val="009C1623"/>
    <w:rsid w:val="009C18A3"/>
    <w:rsid w:val="009C18F2"/>
    <w:rsid w:val="009C25B0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AAB"/>
    <w:rsid w:val="009D7C90"/>
    <w:rsid w:val="009D7CAE"/>
    <w:rsid w:val="009D7FAF"/>
    <w:rsid w:val="009E0039"/>
    <w:rsid w:val="009E023D"/>
    <w:rsid w:val="009E067C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08F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5ED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4FED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678"/>
    <w:rsid w:val="00A42740"/>
    <w:rsid w:val="00A4286E"/>
    <w:rsid w:val="00A42B63"/>
    <w:rsid w:val="00A42D3A"/>
    <w:rsid w:val="00A42DAC"/>
    <w:rsid w:val="00A42E02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67A"/>
    <w:rsid w:val="00A47E5F"/>
    <w:rsid w:val="00A50150"/>
    <w:rsid w:val="00A508EE"/>
    <w:rsid w:val="00A5189E"/>
    <w:rsid w:val="00A51D52"/>
    <w:rsid w:val="00A52803"/>
    <w:rsid w:val="00A52875"/>
    <w:rsid w:val="00A53A4C"/>
    <w:rsid w:val="00A53BF6"/>
    <w:rsid w:val="00A53FEF"/>
    <w:rsid w:val="00A54144"/>
    <w:rsid w:val="00A55020"/>
    <w:rsid w:val="00A551EB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96C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4E9F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617"/>
    <w:rsid w:val="00AB170B"/>
    <w:rsid w:val="00AB1ACF"/>
    <w:rsid w:val="00AB1DE7"/>
    <w:rsid w:val="00AB1FFB"/>
    <w:rsid w:val="00AB2013"/>
    <w:rsid w:val="00AB241F"/>
    <w:rsid w:val="00AB2794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1A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266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071F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5F6E"/>
    <w:rsid w:val="00AF61ED"/>
    <w:rsid w:val="00AF6B41"/>
    <w:rsid w:val="00B00A45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091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08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3D"/>
    <w:rsid w:val="00B258FD"/>
    <w:rsid w:val="00B2591B"/>
    <w:rsid w:val="00B25E57"/>
    <w:rsid w:val="00B262A7"/>
    <w:rsid w:val="00B26D4A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15"/>
    <w:rsid w:val="00B34E83"/>
    <w:rsid w:val="00B35C65"/>
    <w:rsid w:val="00B35CD7"/>
    <w:rsid w:val="00B36210"/>
    <w:rsid w:val="00B36558"/>
    <w:rsid w:val="00B36A8C"/>
    <w:rsid w:val="00B36B8D"/>
    <w:rsid w:val="00B36FD6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26"/>
    <w:rsid w:val="00B43443"/>
    <w:rsid w:val="00B437C1"/>
    <w:rsid w:val="00B4380C"/>
    <w:rsid w:val="00B439F6"/>
    <w:rsid w:val="00B43E0F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011"/>
    <w:rsid w:val="00B854C1"/>
    <w:rsid w:val="00B85513"/>
    <w:rsid w:val="00B85708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9F8"/>
    <w:rsid w:val="00B92E9F"/>
    <w:rsid w:val="00B934E0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4A7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ED5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478"/>
    <w:rsid w:val="00C26A41"/>
    <w:rsid w:val="00C279AD"/>
    <w:rsid w:val="00C279B1"/>
    <w:rsid w:val="00C302A8"/>
    <w:rsid w:val="00C30325"/>
    <w:rsid w:val="00C304F0"/>
    <w:rsid w:val="00C31549"/>
    <w:rsid w:val="00C31608"/>
    <w:rsid w:val="00C31CD0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26F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7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1CC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3F79"/>
    <w:rsid w:val="00C9444A"/>
    <w:rsid w:val="00C949A6"/>
    <w:rsid w:val="00C94D6C"/>
    <w:rsid w:val="00C95052"/>
    <w:rsid w:val="00C955AE"/>
    <w:rsid w:val="00C95A0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6FF8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3C0A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8A8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987"/>
    <w:rsid w:val="00CE6A73"/>
    <w:rsid w:val="00CE7303"/>
    <w:rsid w:val="00CF000E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8F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5C8E"/>
    <w:rsid w:val="00D16346"/>
    <w:rsid w:val="00D16373"/>
    <w:rsid w:val="00D16C6C"/>
    <w:rsid w:val="00D16EE1"/>
    <w:rsid w:val="00D171B5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77E"/>
    <w:rsid w:val="00D3180B"/>
    <w:rsid w:val="00D31AF6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A89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AFC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4EE9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348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8D6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5F83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3EE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4C7"/>
    <w:rsid w:val="00DF4AA9"/>
    <w:rsid w:val="00DF5B9C"/>
    <w:rsid w:val="00DF5D53"/>
    <w:rsid w:val="00DF6245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17E0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6B2E"/>
    <w:rsid w:val="00E0720B"/>
    <w:rsid w:val="00E07212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5A1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0D8"/>
    <w:rsid w:val="00E353CF"/>
    <w:rsid w:val="00E3541C"/>
    <w:rsid w:val="00E36115"/>
    <w:rsid w:val="00E36A77"/>
    <w:rsid w:val="00E36E91"/>
    <w:rsid w:val="00E37FEE"/>
    <w:rsid w:val="00E40086"/>
    <w:rsid w:val="00E40327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3EB2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6A0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47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31D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72A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650"/>
    <w:rsid w:val="00F05D92"/>
    <w:rsid w:val="00F05F8B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1E8B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845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5F6F"/>
    <w:rsid w:val="00F6606F"/>
    <w:rsid w:val="00F661B0"/>
    <w:rsid w:val="00F66447"/>
    <w:rsid w:val="00F665CC"/>
    <w:rsid w:val="00F66EAE"/>
    <w:rsid w:val="00F6705F"/>
    <w:rsid w:val="00F67212"/>
    <w:rsid w:val="00F6739A"/>
    <w:rsid w:val="00F70127"/>
    <w:rsid w:val="00F70FA8"/>
    <w:rsid w:val="00F71BB9"/>
    <w:rsid w:val="00F71E72"/>
    <w:rsid w:val="00F72A05"/>
    <w:rsid w:val="00F73337"/>
    <w:rsid w:val="00F733DD"/>
    <w:rsid w:val="00F73786"/>
    <w:rsid w:val="00F737C8"/>
    <w:rsid w:val="00F73B93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0E87"/>
    <w:rsid w:val="00F81305"/>
    <w:rsid w:val="00F8178E"/>
    <w:rsid w:val="00F817E9"/>
    <w:rsid w:val="00F81E0D"/>
    <w:rsid w:val="00F8302C"/>
    <w:rsid w:val="00F83105"/>
    <w:rsid w:val="00F8349B"/>
    <w:rsid w:val="00F83645"/>
    <w:rsid w:val="00F84488"/>
    <w:rsid w:val="00F84505"/>
    <w:rsid w:val="00F85446"/>
    <w:rsid w:val="00F85882"/>
    <w:rsid w:val="00F85916"/>
    <w:rsid w:val="00F8601C"/>
    <w:rsid w:val="00F8605B"/>
    <w:rsid w:val="00F86213"/>
    <w:rsid w:val="00F86341"/>
    <w:rsid w:val="00F86D23"/>
    <w:rsid w:val="00F86FA7"/>
    <w:rsid w:val="00F9032D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2948"/>
    <w:rsid w:val="00FA38ED"/>
    <w:rsid w:val="00FA451F"/>
    <w:rsid w:val="00FA48E0"/>
    <w:rsid w:val="00FA512E"/>
    <w:rsid w:val="00FA52F8"/>
    <w:rsid w:val="00FA595E"/>
    <w:rsid w:val="00FA59B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583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A7A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42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0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D3641-B15D-46DD-816C-69CA6B25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12</Pages>
  <Words>2261</Words>
  <Characters>10552</Characters>
  <Application>Microsoft Office Word</Application>
  <DocSecurity>0</DocSecurity>
  <Lines>87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12788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Orathai, Nuchprasert</cp:lastModifiedBy>
  <cp:revision>7</cp:revision>
  <cp:lastPrinted>2021-10-29T03:31:00Z</cp:lastPrinted>
  <dcterms:created xsi:type="dcterms:W3CDTF">2021-10-29T09:25:00Z</dcterms:created>
  <dcterms:modified xsi:type="dcterms:W3CDTF">2021-11-10T06:48:00Z</dcterms:modified>
</cp:coreProperties>
</file>