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F32E6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08A0854A" w14:textId="77777777" w:rsidR="00C25901" w:rsidRPr="00144E97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26124C" w14:textId="77777777" w:rsidR="00FC04D5" w:rsidRPr="00144E97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14:paraId="7C9899BD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54EE758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F0DBBDD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CECDD2A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5ED397F" w14:textId="77777777" w:rsidR="0030259E" w:rsidRPr="00144E97" w:rsidRDefault="0030259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8C3A18B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4191441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12AFBC0" w14:textId="77777777" w:rsidR="00C92416" w:rsidRPr="00144E97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908AB38" w14:textId="77777777" w:rsidR="00671464" w:rsidRPr="00144E97" w:rsidRDefault="00671464" w:rsidP="0067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2" w:name="SubTitle"/>
      <w:bookmarkEnd w:id="0"/>
      <w:r w:rsidRPr="00144E97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</w:t>
      </w:r>
      <w:r w:rsidRPr="00144E97">
        <w:rPr>
          <w:rFonts w:ascii="Angsana New" w:hAnsi="Angsana New"/>
          <w:b/>
          <w:bCs/>
          <w:sz w:val="52"/>
          <w:szCs w:val="52"/>
        </w:rPr>
        <w:t xml:space="preserve"> </w:t>
      </w:r>
      <w:r w:rsidR="004C7997" w:rsidRPr="00144E97">
        <w:rPr>
          <w:rFonts w:ascii="Angsana New" w:hAnsi="Angsana New"/>
          <w:b/>
          <w:bCs/>
          <w:sz w:val="52"/>
          <w:szCs w:val="52"/>
        </w:rPr>
        <w:t>(</w:t>
      </w:r>
      <w:r w:rsidR="004C7997" w:rsidRPr="00144E97">
        <w:rPr>
          <w:rFonts w:ascii="Angsana New" w:hAnsi="Angsana New"/>
          <w:b/>
          <w:bCs/>
          <w:sz w:val="52"/>
          <w:szCs w:val="52"/>
          <w:cs/>
        </w:rPr>
        <w:t xml:space="preserve">มหาชน) </w:t>
      </w:r>
      <w:r w:rsidRPr="00144E9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0C9D8593" w14:textId="77777777" w:rsidR="00C404E0" w:rsidRPr="00144E97" w:rsidRDefault="00C404E0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2"/>
    <w:p w14:paraId="57BD4F06" w14:textId="77777777" w:rsidR="00842835" w:rsidRPr="00144E97" w:rsidRDefault="00842835" w:rsidP="00842835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148D866E" w14:textId="5EAEBBBD" w:rsidR="00842835" w:rsidRPr="00446F2D" w:rsidRDefault="00842835" w:rsidP="008428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D130F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D830A6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Pr="00CF50EF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D130F3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Pr="00CF50EF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146AD6FF" w14:textId="77777777" w:rsidR="00842835" w:rsidRPr="00144E97" w:rsidRDefault="00842835" w:rsidP="00842835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61C6AE7B" w14:textId="77777777" w:rsidR="00842835" w:rsidRPr="00144E97" w:rsidRDefault="00842835" w:rsidP="00842835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5DB538B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20E1C7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A824073" w14:textId="77777777"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3" w:name="_Ref46730557"/>
      <w:bookmarkEnd w:id="3"/>
    </w:p>
    <w:p w14:paraId="30DA97F1" w14:textId="77777777" w:rsidR="00600CDA" w:rsidRPr="00144E97" w:rsidRDefault="00600CDA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  <w:sectPr w:rsidR="00600CDA" w:rsidRPr="00144E97" w:rsidSect="00EF731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0F7A88C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6235B937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6535CA15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3498D995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3B9F4D1A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4A400807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0C405755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44553599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5A888031" w14:textId="1B631CD1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sz w:val="30"/>
        </w:rPr>
      </w:pPr>
      <w:r w:rsidRPr="00144E97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1AAAB7F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</w:rPr>
      </w:pPr>
    </w:p>
    <w:p w14:paraId="4B81FCDB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44E9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เมก้า</w:t>
      </w:r>
      <w:r w:rsidRPr="00144E97">
        <w:rPr>
          <w:rFonts w:ascii="Angsana New" w:hAnsi="Angsana New"/>
          <w:b/>
          <w:bCs/>
          <w:sz w:val="30"/>
          <w:szCs w:val="30"/>
        </w:rPr>
        <w:t xml:space="preserve"> </w:t>
      </w:r>
      <w:r w:rsidRPr="00144E97">
        <w:rPr>
          <w:rFonts w:ascii="Angsana New" w:hAnsi="Angsana New"/>
          <w:b/>
          <w:bCs/>
          <w:sz w:val="30"/>
          <w:szCs w:val="30"/>
          <w:cs/>
        </w:rPr>
        <w:t>ไลฟ์ไซแอ็นซ์ จำกัด (มหาชน)</w:t>
      </w:r>
    </w:p>
    <w:p w14:paraId="54CE2F9B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</w:rPr>
      </w:pPr>
    </w:p>
    <w:p w14:paraId="0505232E" w14:textId="7822BC10" w:rsidR="00BF20C3" w:rsidRPr="00144E97" w:rsidRDefault="00BF20C3" w:rsidP="00970D7D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/>
          <w:sz w:val="30"/>
          <w:szCs w:val="30"/>
        </w:rPr>
        <w:br/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E3E79">
        <w:rPr>
          <w:rFonts w:ascii="Angsana New" w:hAnsi="Angsana New" w:hint="cs"/>
          <w:sz w:val="30"/>
          <w:szCs w:val="30"/>
          <w:cs/>
        </w:rPr>
        <w:t>สำหรับงวดสามเดือนและเก้าเดือนสิ้นสุดวันที่</w:t>
      </w:r>
      <w:r w:rsidR="00BE3E79">
        <w:rPr>
          <w:rFonts w:ascii="Angsana New" w:hAnsi="Angsana New"/>
          <w:sz w:val="30"/>
          <w:szCs w:val="30"/>
          <w:cs/>
        </w:rPr>
        <w:br/>
      </w:r>
      <w:r w:rsidR="00BE3E79">
        <w:rPr>
          <w:rFonts w:ascii="Angsana New" w:hAnsi="Angsana New"/>
          <w:sz w:val="30"/>
          <w:szCs w:val="30"/>
        </w:rPr>
        <w:t>30</w:t>
      </w:r>
      <w:r w:rsidR="00BE3E79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BE3E79">
        <w:rPr>
          <w:rFonts w:ascii="Angsana New" w:hAnsi="Angsana New"/>
          <w:sz w:val="30"/>
          <w:szCs w:val="30"/>
        </w:rPr>
        <w:t>2564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842835">
        <w:rPr>
          <w:rFonts w:ascii="Angsana New" w:hAnsi="Angsana New" w:hint="cs"/>
          <w:sz w:val="30"/>
          <w:szCs w:val="30"/>
          <w:cs/>
        </w:rPr>
        <w:t>เก้าเดือน</w:t>
      </w:r>
      <w:r w:rsidRPr="00144E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75D39" w:rsidRPr="00075D39">
        <w:rPr>
          <w:rFonts w:ascii="Angsana New" w:hAnsi="Angsana New" w:hint="cs"/>
          <w:sz w:val="30"/>
          <w:szCs w:val="30"/>
        </w:rPr>
        <w:t>30</w:t>
      </w:r>
      <w:r w:rsidR="00842835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56</w:t>
      </w:r>
      <w:r w:rsidR="00970D7D">
        <w:rPr>
          <w:rFonts w:ascii="Angsana New" w:hAnsi="Angsana New"/>
          <w:sz w:val="30"/>
          <w:szCs w:val="30"/>
        </w:rPr>
        <w:t xml:space="preserve">4 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</w:t>
      </w:r>
      <w:r w:rsidR="00970D7D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และ</w:t>
      </w:r>
      <w:r w:rsidR="00970D7D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</w:t>
      </w:r>
      <w:r>
        <w:rPr>
          <w:rFonts w:ascii="Angsana New" w:hAnsi="Angsana New" w:hint="cs"/>
          <w:sz w:val="30"/>
          <w:szCs w:val="30"/>
          <w:cs/>
        </w:rPr>
        <w:t>ล</w:t>
      </w:r>
      <w:r w:rsidRPr="00144E97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1235555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38D6B81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144E97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53621498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74BCF829" w14:textId="1253B603" w:rsidR="00BF20C3" w:rsidRPr="00144E97" w:rsidRDefault="00BF20C3" w:rsidP="00970D7D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44E97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/>
          <w:sz w:val="30"/>
          <w:szCs w:val="30"/>
        </w:rPr>
        <w:t>1</w:t>
      </w:r>
      <w:r w:rsidRPr="007C1194">
        <w:rPr>
          <w:rFonts w:ascii="Angsana New" w:hAnsi="Angsana New"/>
          <w:sz w:val="30"/>
          <w:szCs w:val="30"/>
        </w:rPr>
        <w:t>0</w:t>
      </w:r>
      <w:r w:rsidRPr="00223FE5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</w:rPr>
        <w:t>“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 w:rsidR="00970D7D">
        <w:rPr>
          <w:rFonts w:ascii="Angsana New" w:hAnsi="Angsana New"/>
          <w:spacing w:val="-2"/>
          <w:sz w:val="30"/>
          <w:szCs w:val="30"/>
        </w:rPr>
        <w:t xml:space="preserve"> 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ผู้สอบบัญชีรับอนุญาตของกิจการ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”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="00970D7D">
        <w:rPr>
          <w:rFonts w:ascii="Angsana New" w:hAnsi="Angsana New"/>
          <w:spacing w:val="-2"/>
          <w:sz w:val="30"/>
          <w:szCs w:val="30"/>
        </w:rPr>
        <w:t xml:space="preserve"> 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กว่าการตรวจสอบตามมาตรฐานการสอบบัญชี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9FB8E6D" w14:textId="77777777" w:rsidR="00BF20C3" w:rsidRDefault="00BF20C3" w:rsidP="00BF2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8CDFD50" w14:textId="0E0CBEAC" w:rsidR="009557AC" w:rsidRPr="00144E97" w:rsidRDefault="009557AC" w:rsidP="00BF2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9557AC" w:rsidRPr="00144E97" w:rsidSect="00092F45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536477EB" w14:textId="77777777" w:rsidR="009557AC" w:rsidRDefault="009557AC" w:rsidP="00BF20C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261EC1" w14:textId="77777777" w:rsidR="009557AC" w:rsidRDefault="009557AC" w:rsidP="00BF20C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CD4514" w14:textId="77777777" w:rsidR="009557AC" w:rsidRDefault="009557AC" w:rsidP="00BF20C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9E14685" w14:textId="217684B1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44E9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25B4C56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8C47EB" w14:textId="307A48FD" w:rsidR="00BF20C3" w:rsidRPr="00144E97" w:rsidRDefault="00BF20C3" w:rsidP="00970D7D">
      <w:pPr>
        <w:spacing w:line="240" w:lineRule="auto"/>
        <w:ind w:right="-115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/>
          <w:spacing w:val="4"/>
          <w:sz w:val="30"/>
          <w:szCs w:val="30"/>
        </w:rPr>
        <w:t xml:space="preserve">   </w:t>
      </w:r>
      <w:r w:rsidR="00970D7D">
        <w:rPr>
          <w:rFonts w:ascii="Angsana New" w:hAnsi="Angsana New"/>
          <w:spacing w:val="4"/>
          <w:sz w:val="30"/>
          <w:szCs w:val="30"/>
        </w:rPr>
        <w:t xml:space="preserve"> </w:t>
      </w: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Pr="00144E97">
        <w:rPr>
          <w:rFonts w:ascii="Angsana New" w:hAnsi="Angsana New"/>
          <w:spacing w:val="4"/>
          <w:sz w:val="30"/>
          <w:szCs w:val="30"/>
        </w:rPr>
        <w:t xml:space="preserve">34 </w:t>
      </w:r>
      <w:r w:rsidRPr="00144E97">
        <w:rPr>
          <w:rFonts w:ascii="Angsana New" w:hAnsi="Angsana New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7B009EA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7794679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2918273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3463E3C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8CE5014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DE2BF4B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(อรวรรณ</w:t>
      </w:r>
      <w:r w:rsidRPr="00144E97">
        <w:rPr>
          <w:rFonts w:ascii="Angsana New" w:hAnsi="Angsana New"/>
          <w:sz w:val="30"/>
          <w:szCs w:val="30"/>
        </w:rPr>
        <w:t> </w:t>
      </w:r>
      <w:r w:rsidRPr="00144E97">
        <w:rPr>
          <w:rFonts w:ascii="Angsana New" w:hAnsi="Angsana New"/>
          <w:sz w:val="30"/>
          <w:szCs w:val="30"/>
          <w:cs/>
        </w:rPr>
        <w:t>ชุณหกิจไพศาล)</w:t>
      </w:r>
    </w:p>
    <w:p w14:paraId="2ED18AA5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7C0B315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144E97">
        <w:rPr>
          <w:rFonts w:ascii="Angsana New" w:hAnsi="Angsana New"/>
          <w:sz w:val="30"/>
          <w:szCs w:val="30"/>
        </w:rPr>
        <w:t>61</w:t>
      </w:r>
      <w:r w:rsidRPr="007C1194">
        <w:rPr>
          <w:rFonts w:ascii="Angsana New" w:hAnsi="Angsana New"/>
          <w:sz w:val="30"/>
          <w:szCs w:val="30"/>
        </w:rPr>
        <w:t>0</w:t>
      </w:r>
      <w:r w:rsidRPr="00144E97">
        <w:rPr>
          <w:rFonts w:ascii="Angsana New" w:hAnsi="Angsana New"/>
          <w:sz w:val="30"/>
          <w:szCs w:val="30"/>
        </w:rPr>
        <w:t>5</w:t>
      </w:r>
    </w:p>
    <w:p w14:paraId="76A30FFB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8A90AD7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11C148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C30C592" w14:textId="1BE6931C" w:rsidR="00382F0C" w:rsidRDefault="006C2C54" w:rsidP="00BF2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A07889">
        <w:rPr>
          <w:rFonts w:ascii="Angsana New" w:hAnsi="Angsana New"/>
          <w:sz w:val="30"/>
          <w:szCs w:val="30"/>
        </w:rPr>
        <w:t xml:space="preserve">15 </w:t>
      </w:r>
      <w:r w:rsidRPr="00A0788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075D39" w:rsidRPr="00075D39">
        <w:rPr>
          <w:rFonts w:ascii="Angsana New" w:hAnsi="Angsana New" w:hint="cs"/>
          <w:sz w:val="30"/>
          <w:szCs w:val="30"/>
        </w:rPr>
        <w:t>2564</w:t>
      </w:r>
    </w:p>
    <w:p w14:paraId="1618206C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36A0936C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494454F3" w14:textId="77777777" w:rsidR="00382F0C" w:rsidRDefault="00382F0C" w:rsidP="00382F0C">
      <w:pPr>
        <w:rPr>
          <w:rFonts w:ascii="Angsana New" w:hAnsi="Angsana New"/>
          <w:sz w:val="30"/>
          <w:szCs w:val="30"/>
        </w:rPr>
      </w:pPr>
    </w:p>
    <w:sectPr w:rsidR="00382F0C" w:rsidSect="00313E37">
      <w:headerReference w:type="default" r:id="rId16"/>
      <w:footerReference w:type="default" r:id="rId17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3526F" w14:textId="77777777" w:rsidR="00223C32" w:rsidRDefault="00223C32" w:rsidP="00FC04D5">
      <w:r>
        <w:separator/>
      </w:r>
    </w:p>
  </w:endnote>
  <w:endnote w:type="continuationSeparator" w:id="0">
    <w:p w14:paraId="0D2F3F5A" w14:textId="77777777" w:rsidR="00223C32" w:rsidRDefault="00223C32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EF987" w14:textId="77777777" w:rsidR="00313E37" w:rsidRDefault="00313E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EA574" w14:textId="77777777" w:rsidR="00313E37" w:rsidRDefault="00313E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62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4CCF360" w14:textId="17804BE6" w:rsidR="00313E37" w:rsidRPr="00313E37" w:rsidRDefault="00313E37" w:rsidP="00313E3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13E3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3E3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3E3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13E3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3E3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1F037" w14:textId="77777777" w:rsidR="00F81299" w:rsidRPr="00D8432A" w:rsidRDefault="00F81299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4D206" w14:textId="77777777" w:rsidR="00F81299" w:rsidRPr="00860E15" w:rsidRDefault="00F81299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35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F81299" w:rsidRPr="00D8432A" w:rsidRDefault="00F81299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A94C4" w14:textId="77777777" w:rsidR="00223C32" w:rsidRDefault="00223C32" w:rsidP="00FC04D5">
      <w:r>
        <w:separator/>
      </w:r>
    </w:p>
  </w:footnote>
  <w:footnote w:type="continuationSeparator" w:id="0">
    <w:p w14:paraId="4A2513D3" w14:textId="77777777" w:rsidR="00223C32" w:rsidRDefault="00223C32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AE7A6" w14:textId="77777777" w:rsidR="00313E37" w:rsidRDefault="00313E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BC01" w14:textId="77777777" w:rsidR="00313E37" w:rsidRDefault="00313E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D12DB" w14:textId="77777777" w:rsidR="00313E37" w:rsidRDefault="00313E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C9B8F" w14:textId="77777777" w:rsidR="00F81299" w:rsidRPr="006A1449" w:rsidRDefault="00F81299" w:rsidP="006A14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52E58" w14:textId="77777777" w:rsidR="00F81299" w:rsidRPr="003B5EBA" w:rsidRDefault="00F81299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5F9CE5" w14:textId="77777777" w:rsidR="00F81299" w:rsidRPr="003B5EBA" w:rsidRDefault="00F81299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12C1A4" w14:textId="337D0D63" w:rsidR="00F81299" w:rsidRPr="00AF256D" w:rsidRDefault="00F81299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2726A8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F81299" w:rsidRPr="001C28F5" w:rsidRDefault="00F81299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36C"/>
    <w:rsid w:val="000105A2"/>
    <w:rsid w:val="00010863"/>
    <w:rsid w:val="00010997"/>
    <w:rsid w:val="00011695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4C46"/>
    <w:rsid w:val="00055263"/>
    <w:rsid w:val="00055A7F"/>
    <w:rsid w:val="00055C43"/>
    <w:rsid w:val="000560F0"/>
    <w:rsid w:val="000566A8"/>
    <w:rsid w:val="000569D3"/>
    <w:rsid w:val="00056D4D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13B2"/>
    <w:rsid w:val="0007213B"/>
    <w:rsid w:val="00072196"/>
    <w:rsid w:val="000723A8"/>
    <w:rsid w:val="000727AC"/>
    <w:rsid w:val="0007326A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363"/>
    <w:rsid w:val="00080C86"/>
    <w:rsid w:val="00080E97"/>
    <w:rsid w:val="00081EAC"/>
    <w:rsid w:val="000824F1"/>
    <w:rsid w:val="0008292C"/>
    <w:rsid w:val="00083AF8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625A"/>
    <w:rsid w:val="000963E2"/>
    <w:rsid w:val="00096AFB"/>
    <w:rsid w:val="0009705C"/>
    <w:rsid w:val="000973E5"/>
    <w:rsid w:val="000975FF"/>
    <w:rsid w:val="00097626"/>
    <w:rsid w:val="0009787C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6A8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6A81"/>
    <w:rsid w:val="000D7C48"/>
    <w:rsid w:val="000D7C7C"/>
    <w:rsid w:val="000E05ED"/>
    <w:rsid w:val="000E0E97"/>
    <w:rsid w:val="000E0FDE"/>
    <w:rsid w:val="000E140D"/>
    <w:rsid w:val="000E1C92"/>
    <w:rsid w:val="000E27A6"/>
    <w:rsid w:val="000E36E3"/>
    <w:rsid w:val="000E3AC2"/>
    <w:rsid w:val="000E3AD0"/>
    <w:rsid w:val="000E3E2A"/>
    <w:rsid w:val="000E3FA7"/>
    <w:rsid w:val="000E4D8E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3507"/>
    <w:rsid w:val="001042AC"/>
    <w:rsid w:val="00104CA6"/>
    <w:rsid w:val="00105857"/>
    <w:rsid w:val="00105903"/>
    <w:rsid w:val="001114B0"/>
    <w:rsid w:val="00111C99"/>
    <w:rsid w:val="00112424"/>
    <w:rsid w:val="001128E2"/>
    <w:rsid w:val="0011294C"/>
    <w:rsid w:val="00112B9D"/>
    <w:rsid w:val="00112FFC"/>
    <w:rsid w:val="00113617"/>
    <w:rsid w:val="00113957"/>
    <w:rsid w:val="00113CC7"/>
    <w:rsid w:val="00113D34"/>
    <w:rsid w:val="00114184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52FB"/>
    <w:rsid w:val="00125625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306B"/>
    <w:rsid w:val="001341FB"/>
    <w:rsid w:val="001342E3"/>
    <w:rsid w:val="001370DA"/>
    <w:rsid w:val="001373CD"/>
    <w:rsid w:val="00137B44"/>
    <w:rsid w:val="00137B81"/>
    <w:rsid w:val="00140027"/>
    <w:rsid w:val="001402D7"/>
    <w:rsid w:val="00140B82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D8C"/>
    <w:rsid w:val="0015457F"/>
    <w:rsid w:val="001546D5"/>
    <w:rsid w:val="001546DB"/>
    <w:rsid w:val="00154BCC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41A8"/>
    <w:rsid w:val="001941FD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7F"/>
    <w:rsid w:val="00200989"/>
    <w:rsid w:val="00200AD8"/>
    <w:rsid w:val="002014B2"/>
    <w:rsid w:val="00201EBA"/>
    <w:rsid w:val="00201F6F"/>
    <w:rsid w:val="0020201E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D11"/>
    <w:rsid w:val="0021109B"/>
    <w:rsid w:val="00211F37"/>
    <w:rsid w:val="002127FA"/>
    <w:rsid w:val="00212D5D"/>
    <w:rsid w:val="00212EE5"/>
    <w:rsid w:val="002132A7"/>
    <w:rsid w:val="002141D2"/>
    <w:rsid w:val="00214310"/>
    <w:rsid w:val="00214686"/>
    <w:rsid w:val="0021478F"/>
    <w:rsid w:val="00214A1A"/>
    <w:rsid w:val="00214AA2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A70"/>
    <w:rsid w:val="00264A45"/>
    <w:rsid w:val="002658AD"/>
    <w:rsid w:val="00265DB5"/>
    <w:rsid w:val="00265EC5"/>
    <w:rsid w:val="00266642"/>
    <w:rsid w:val="00266C20"/>
    <w:rsid w:val="002678C6"/>
    <w:rsid w:val="00267D23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6F"/>
    <w:rsid w:val="00275FC4"/>
    <w:rsid w:val="002764C3"/>
    <w:rsid w:val="0027710D"/>
    <w:rsid w:val="00277C81"/>
    <w:rsid w:val="002800F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60AE"/>
    <w:rsid w:val="00286750"/>
    <w:rsid w:val="002869DF"/>
    <w:rsid w:val="00286CBC"/>
    <w:rsid w:val="002873E8"/>
    <w:rsid w:val="0029035F"/>
    <w:rsid w:val="00290A48"/>
    <w:rsid w:val="002913C8"/>
    <w:rsid w:val="002914C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16D4"/>
    <w:rsid w:val="002A19B4"/>
    <w:rsid w:val="002A1A34"/>
    <w:rsid w:val="002A1E98"/>
    <w:rsid w:val="002A250A"/>
    <w:rsid w:val="002A35E2"/>
    <w:rsid w:val="002A36B8"/>
    <w:rsid w:val="002A3B3C"/>
    <w:rsid w:val="002A4027"/>
    <w:rsid w:val="002A524F"/>
    <w:rsid w:val="002A5468"/>
    <w:rsid w:val="002A5804"/>
    <w:rsid w:val="002A5BC9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4C03"/>
    <w:rsid w:val="002B5997"/>
    <w:rsid w:val="002B625A"/>
    <w:rsid w:val="002B6362"/>
    <w:rsid w:val="002B6AC4"/>
    <w:rsid w:val="002B7544"/>
    <w:rsid w:val="002B7713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70A"/>
    <w:rsid w:val="002C6F6A"/>
    <w:rsid w:val="002C7101"/>
    <w:rsid w:val="002C71C3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625C"/>
    <w:rsid w:val="002E641C"/>
    <w:rsid w:val="002E6A90"/>
    <w:rsid w:val="002E70BA"/>
    <w:rsid w:val="002E785A"/>
    <w:rsid w:val="002E7BD5"/>
    <w:rsid w:val="002F03C2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AB5"/>
    <w:rsid w:val="003114DD"/>
    <w:rsid w:val="00311595"/>
    <w:rsid w:val="003116E5"/>
    <w:rsid w:val="00311A46"/>
    <w:rsid w:val="00311C57"/>
    <w:rsid w:val="00312F42"/>
    <w:rsid w:val="003131D1"/>
    <w:rsid w:val="003133FF"/>
    <w:rsid w:val="0031399F"/>
    <w:rsid w:val="00313B59"/>
    <w:rsid w:val="00313E37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530"/>
    <w:rsid w:val="00317850"/>
    <w:rsid w:val="003178EA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74FE"/>
    <w:rsid w:val="0032761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397"/>
    <w:rsid w:val="003623A0"/>
    <w:rsid w:val="00362B4C"/>
    <w:rsid w:val="00363BB5"/>
    <w:rsid w:val="00364345"/>
    <w:rsid w:val="003644B7"/>
    <w:rsid w:val="00364BE2"/>
    <w:rsid w:val="00364EDE"/>
    <w:rsid w:val="003652A0"/>
    <w:rsid w:val="003652FF"/>
    <w:rsid w:val="0036654D"/>
    <w:rsid w:val="00366973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A24"/>
    <w:rsid w:val="00395712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D03FA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282"/>
    <w:rsid w:val="003E147A"/>
    <w:rsid w:val="003E195F"/>
    <w:rsid w:val="003E19FB"/>
    <w:rsid w:val="003E2ADC"/>
    <w:rsid w:val="003E2CC3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7CF"/>
    <w:rsid w:val="003E7FBE"/>
    <w:rsid w:val="003F03CE"/>
    <w:rsid w:val="003F07C1"/>
    <w:rsid w:val="003F091C"/>
    <w:rsid w:val="003F18CD"/>
    <w:rsid w:val="003F19FF"/>
    <w:rsid w:val="003F1B2F"/>
    <w:rsid w:val="003F1BF6"/>
    <w:rsid w:val="003F2AD6"/>
    <w:rsid w:val="003F2CD1"/>
    <w:rsid w:val="003F2D12"/>
    <w:rsid w:val="003F2F53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205B"/>
    <w:rsid w:val="0040224C"/>
    <w:rsid w:val="00402622"/>
    <w:rsid w:val="0040312D"/>
    <w:rsid w:val="004033D0"/>
    <w:rsid w:val="00404E8E"/>
    <w:rsid w:val="004051B7"/>
    <w:rsid w:val="00405450"/>
    <w:rsid w:val="00405E40"/>
    <w:rsid w:val="00405FB1"/>
    <w:rsid w:val="00406029"/>
    <w:rsid w:val="00406561"/>
    <w:rsid w:val="00406820"/>
    <w:rsid w:val="00407161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560"/>
    <w:rsid w:val="004149AA"/>
    <w:rsid w:val="00414C82"/>
    <w:rsid w:val="00415050"/>
    <w:rsid w:val="004151BA"/>
    <w:rsid w:val="004152A4"/>
    <w:rsid w:val="00415858"/>
    <w:rsid w:val="004161E0"/>
    <w:rsid w:val="00416733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F2D"/>
    <w:rsid w:val="0044720D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866"/>
    <w:rsid w:val="00466CDE"/>
    <w:rsid w:val="0046712E"/>
    <w:rsid w:val="0047026B"/>
    <w:rsid w:val="004702EB"/>
    <w:rsid w:val="00470589"/>
    <w:rsid w:val="004709C1"/>
    <w:rsid w:val="00471350"/>
    <w:rsid w:val="00471452"/>
    <w:rsid w:val="004717EA"/>
    <w:rsid w:val="00472977"/>
    <w:rsid w:val="00472A4E"/>
    <w:rsid w:val="00473045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843"/>
    <w:rsid w:val="004939C0"/>
    <w:rsid w:val="004940A4"/>
    <w:rsid w:val="004949E4"/>
    <w:rsid w:val="00494A1E"/>
    <w:rsid w:val="00494D8B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D96"/>
    <w:rsid w:val="004A20BF"/>
    <w:rsid w:val="004A3246"/>
    <w:rsid w:val="004A4424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CE4"/>
    <w:rsid w:val="004B4272"/>
    <w:rsid w:val="004B4290"/>
    <w:rsid w:val="004B43A2"/>
    <w:rsid w:val="004B55B4"/>
    <w:rsid w:val="004B5AE7"/>
    <w:rsid w:val="004B6FEC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A3B"/>
    <w:rsid w:val="005105FA"/>
    <w:rsid w:val="00510D5D"/>
    <w:rsid w:val="00510E50"/>
    <w:rsid w:val="00511A83"/>
    <w:rsid w:val="00511ED5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B1A"/>
    <w:rsid w:val="005260C4"/>
    <w:rsid w:val="005264A0"/>
    <w:rsid w:val="00527061"/>
    <w:rsid w:val="0052751E"/>
    <w:rsid w:val="0052793E"/>
    <w:rsid w:val="00527EAE"/>
    <w:rsid w:val="005311C6"/>
    <w:rsid w:val="00531665"/>
    <w:rsid w:val="005321A4"/>
    <w:rsid w:val="005347CE"/>
    <w:rsid w:val="00534BDA"/>
    <w:rsid w:val="005355E9"/>
    <w:rsid w:val="00535838"/>
    <w:rsid w:val="00535C92"/>
    <w:rsid w:val="00535E34"/>
    <w:rsid w:val="005364A3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9B1"/>
    <w:rsid w:val="00541A3B"/>
    <w:rsid w:val="00541D09"/>
    <w:rsid w:val="005429C1"/>
    <w:rsid w:val="0054390F"/>
    <w:rsid w:val="005441C8"/>
    <w:rsid w:val="00544643"/>
    <w:rsid w:val="005446D9"/>
    <w:rsid w:val="00544BD9"/>
    <w:rsid w:val="00546D9C"/>
    <w:rsid w:val="00547DD9"/>
    <w:rsid w:val="00550893"/>
    <w:rsid w:val="00550F61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6AC"/>
    <w:rsid w:val="005966EE"/>
    <w:rsid w:val="00596974"/>
    <w:rsid w:val="005969E5"/>
    <w:rsid w:val="005971DC"/>
    <w:rsid w:val="00597487"/>
    <w:rsid w:val="005976AE"/>
    <w:rsid w:val="005A024C"/>
    <w:rsid w:val="005A13E8"/>
    <w:rsid w:val="005A13EC"/>
    <w:rsid w:val="005A2652"/>
    <w:rsid w:val="005A302B"/>
    <w:rsid w:val="005A41DA"/>
    <w:rsid w:val="005A42DF"/>
    <w:rsid w:val="005A47D8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7D2"/>
    <w:rsid w:val="005B2AB7"/>
    <w:rsid w:val="005B3138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2D9"/>
    <w:rsid w:val="005D339C"/>
    <w:rsid w:val="005D38C0"/>
    <w:rsid w:val="005D482F"/>
    <w:rsid w:val="005D4F33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C35"/>
    <w:rsid w:val="005E6052"/>
    <w:rsid w:val="005E6306"/>
    <w:rsid w:val="005E6BDF"/>
    <w:rsid w:val="005E77AD"/>
    <w:rsid w:val="005F015D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EB2"/>
    <w:rsid w:val="005F50D9"/>
    <w:rsid w:val="005F5AF7"/>
    <w:rsid w:val="005F6124"/>
    <w:rsid w:val="005F6176"/>
    <w:rsid w:val="005F67D9"/>
    <w:rsid w:val="005F6916"/>
    <w:rsid w:val="005F6923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4CF7"/>
    <w:rsid w:val="00605453"/>
    <w:rsid w:val="0060619C"/>
    <w:rsid w:val="0060686E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5F3"/>
    <w:rsid w:val="00612C2A"/>
    <w:rsid w:val="00612FA0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27F5D"/>
    <w:rsid w:val="006302C0"/>
    <w:rsid w:val="00630864"/>
    <w:rsid w:val="00630BB8"/>
    <w:rsid w:val="0063147B"/>
    <w:rsid w:val="0063158D"/>
    <w:rsid w:val="006316AB"/>
    <w:rsid w:val="00631849"/>
    <w:rsid w:val="00632612"/>
    <w:rsid w:val="006329BB"/>
    <w:rsid w:val="006339B1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70"/>
    <w:rsid w:val="00677744"/>
    <w:rsid w:val="0067778B"/>
    <w:rsid w:val="006779A7"/>
    <w:rsid w:val="00677BE6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7048"/>
    <w:rsid w:val="00697061"/>
    <w:rsid w:val="00697F16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6023"/>
    <w:rsid w:val="006C62E0"/>
    <w:rsid w:val="006C63DE"/>
    <w:rsid w:val="006C6810"/>
    <w:rsid w:val="006C7220"/>
    <w:rsid w:val="006D089C"/>
    <w:rsid w:val="006D0D13"/>
    <w:rsid w:val="006D1640"/>
    <w:rsid w:val="006D189F"/>
    <w:rsid w:val="006D1904"/>
    <w:rsid w:val="006D23B4"/>
    <w:rsid w:val="006D2467"/>
    <w:rsid w:val="006D283A"/>
    <w:rsid w:val="006D2DBB"/>
    <w:rsid w:val="006D4303"/>
    <w:rsid w:val="006D4BE2"/>
    <w:rsid w:val="006D6712"/>
    <w:rsid w:val="006D69EF"/>
    <w:rsid w:val="006D69F3"/>
    <w:rsid w:val="006D74A0"/>
    <w:rsid w:val="006D7E67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759"/>
    <w:rsid w:val="006E6C79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60B8"/>
    <w:rsid w:val="00706842"/>
    <w:rsid w:val="00707700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52CE"/>
    <w:rsid w:val="0071588C"/>
    <w:rsid w:val="00715F22"/>
    <w:rsid w:val="00715FF7"/>
    <w:rsid w:val="007165AC"/>
    <w:rsid w:val="007174C2"/>
    <w:rsid w:val="007177B0"/>
    <w:rsid w:val="00717FDB"/>
    <w:rsid w:val="00720029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D4E"/>
    <w:rsid w:val="007310B3"/>
    <w:rsid w:val="00731697"/>
    <w:rsid w:val="00731904"/>
    <w:rsid w:val="00731D58"/>
    <w:rsid w:val="00733CE6"/>
    <w:rsid w:val="00734C15"/>
    <w:rsid w:val="00734FEE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58A"/>
    <w:rsid w:val="00750608"/>
    <w:rsid w:val="00750D32"/>
    <w:rsid w:val="00750D83"/>
    <w:rsid w:val="00750DB0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C1F"/>
    <w:rsid w:val="00755D98"/>
    <w:rsid w:val="00756851"/>
    <w:rsid w:val="00756D7B"/>
    <w:rsid w:val="00757377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301"/>
    <w:rsid w:val="00774D22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30F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7EB4"/>
    <w:rsid w:val="00787EBB"/>
    <w:rsid w:val="00790557"/>
    <w:rsid w:val="00790C44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4C1"/>
    <w:rsid w:val="007E2CC4"/>
    <w:rsid w:val="007E31C5"/>
    <w:rsid w:val="007E3C18"/>
    <w:rsid w:val="007E43FD"/>
    <w:rsid w:val="007E49C3"/>
    <w:rsid w:val="007E4AE9"/>
    <w:rsid w:val="007E4D32"/>
    <w:rsid w:val="007E5491"/>
    <w:rsid w:val="007E56D0"/>
    <w:rsid w:val="007E609E"/>
    <w:rsid w:val="007E7476"/>
    <w:rsid w:val="007E7487"/>
    <w:rsid w:val="007E7CFB"/>
    <w:rsid w:val="007E7E42"/>
    <w:rsid w:val="007E7FB6"/>
    <w:rsid w:val="007F0354"/>
    <w:rsid w:val="007F061F"/>
    <w:rsid w:val="007F0AB9"/>
    <w:rsid w:val="007F0FEA"/>
    <w:rsid w:val="007F135D"/>
    <w:rsid w:val="007F15B8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3471"/>
    <w:rsid w:val="00823762"/>
    <w:rsid w:val="0082409C"/>
    <w:rsid w:val="008252B4"/>
    <w:rsid w:val="00825559"/>
    <w:rsid w:val="008259DB"/>
    <w:rsid w:val="00825F59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B3"/>
    <w:rsid w:val="008341F8"/>
    <w:rsid w:val="00834943"/>
    <w:rsid w:val="00835018"/>
    <w:rsid w:val="008350F7"/>
    <w:rsid w:val="0083531A"/>
    <w:rsid w:val="0083568A"/>
    <w:rsid w:val="00835CAE"/>
    <w:rsid w:val="0083645B"/>
    <w:rsid w:val="0083693E"/>
    <w:rsid w:val="008378D5"/>
    <w:rsid w:val="00837E63"/>
    <w:rsid w:val="00837EA7"/>
    <w:rsid w:val="0084012C"/>
    <w:rsid w:val="0084096D"/>
    <w:rsid w:val="00841068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502D2"/>
    <w:rsid w:val="008503B6"/>
    <w:rsid w:val="0085051A"/>
    <w:rsid w:val="00850981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4B17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A8F"/>
    <w:rsid w:val="00886D54"/>
    <w:rsid w:val="00887355"/>
    <w:rsid w:val="008875B8"/>
    <w:rsid w:val="008876F0"/>
    <w:rsid w:val="00891540"/>
    <w:rsid w:val="008919F3"/>
    <w:rsid w:val="00891C66"/>
    <w:rsid w:val="0089240E"/>
    <w:rsid w:val="008937B9"/>
    <w:rsid w:val="0089426E"/>
    <w:rsid w:val="00895DE4"/>
    <w:rsid w:val="00895EF7"/>
    <w:rsid w:val="00896F08"/>
    <w:rsid w:val="00897026"/>
    <w:rsid w:val="008977B2"/>
    <w:rsid w:val="00897B38"/>
    <w:rsid w:val="008A070D"/>
    <w:rsid w:val="008A0B42"/>
    <w:rsid w:val="008A0D82"/>
    <w:rsid w:val="008A1FA5"/>
    <w:rsid w:val="008A2C99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17A5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C75"/>
    <w:rsid w:val="008F7E27"/>
    <w:rsid w:val="008F7E99"/>
    <w:rsid w:val="008F7FCF"/>
    <w:rsid w:val="00900235"/>
    <w:rsid w:val="009003A5"/>
    <w:rsid w:val="00900564"/>
    <w:rsid w:val="00900C3D"/>
    <w:rsid w:val="00900CFE"/>
    <w:rsid w:val="00900E7B"/>
    <w:rsid w:val="009010FE"/>
    <w:rsid w:val="00901899"/>
    <w:rsid w:val="009027C9"/>
    <w:rsid w:val="00902C29"/>
    <w:rsid w:val="00902FB5"/>
    <w:rsid w:val="0090343E"/>
    <w:rsid w:val="00903E01"/>
    <w:rsid w:val="00904268"/>
    <w:rsid w:val="00904D01"/>
    <w:rsid w:val="00904F16"/>
    <w:rsid w:val="00904F26"/>
    <w:rsid w:val="00904F47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D5D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72B5"/>
    <w:rsid w:val="00920118"/>
    <w:rsid w:val="00920220"/>
    <w:rsid w:val="0092028B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601"/>
    <w:rsid w:val="00926026"/>
    <w:rsid w:val="0092640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18ED"/>
    <w:rsid w:val="00952021"/>
    <w:rsid w:val="009527E0"/>
    <w:rsid w:val="0095280A"/>
    <w:rsid w:val="00953C16"/>
    <w:rsid w:val="00953CAE"/>
    <w:rsid w:val="00953CB5"/>
    <w:rsid w:val="00953D78"/>
    <w:rsid w:val="00953F70"/>
    <w:rsid w:val="009543EB"/>
    <w:rsid w:val="009546C1"/>
    <w:rsid w:val="00954C99"/>
    <w:rsid w:val="009557AC"/>
    <w:rsid w:val="00955F58"/>
    <w:rsid w:val="00956009"/>
    <w:rsid w:val="009565DE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5409"/>
    <w:rsid w:val="00995ABF"/>
    <w:rsid w:val="00995C67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D3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9A2"/>
    <w:rsid w:val="009F51D5"/>
    <w:rsid w:val="009F55E4"/>
    <w:rsid w:val="009F5B1C"/>
    <w:rsid w:val="009F5CB3"/>
    <w:rsid w:val="009F6569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E09"/>
    <w:rsid w:val="00A43014"/>
    <w:rsid w:val="00A435C5"/>
    <w:rsid w:val="00A4396C"/>
    <w:rsid w:val="00A442F9"/>
    <w:rsid w:val="00A4440E"/>
    <w:rsid w:val="00A44BE6"/>
    <w:rsid w:val="00A44CFF"/>
    <w:rsid w:val="00A456C9"/>
    <w:rsid w:val="00A45CA3"/>
    <w:rsid w:val="00A4600F"/>
    <w:rsid w:val="00A46C80"/>
    <w:rsid w:val="00A4716E"/>
    <w:rsid w:val="00A47D46"/>
    <w:rsid w:val="00A50A5D"/>
    <w:rsid w:val="00A50C25"/>
    <w:rsid w:val="00A510BA"/>
    <w:rsid w:val="00A5157F"/>
    <w:rsid w:val="00A518DC"/>
    <w:rsid w:val="00A5286F"/>
    <w:rsid w:val="00A53238"/>
    <w:rsid w:val="00A53254"/>
    <w:rsid w:val="00A53DBA"/>
    <w:rsid w:val="00A54A04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52C2"/>
    <w:rsid w:val="00A7725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CF0"/>
    <w:rsid w:val="00AF12D8"/>
    <w:rsid w:val="00AF1419"/>
    <w:rsid w:val="00AF14C1"/>
    <w:rsid w:val="00AF1D76"/>
    <w:rsid w:val="00AF2C89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A33"/>
    <w:rsid w:val="00B03A7E"/>
    <w:rsid w:val="00B03DDD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FCB"/>
    <w:rsid w:val="00B30075"/>
    <w:rsid w:val="00B30661"/>
    <w:rsid w:val="00B3066D"/>
    <w:rsid w:val="00B3071A"/>
    <w:rsid w:val="00B31706"/>
    <w:rsid w:val="00B31A71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3E2"/>
    <w:rsid w:val="00B43CE1"/>
    <w:rsid w:val="00B4477F"/>
    <w:rsid w:val="00B44817"/>
    <w:rsid w:val="00B45224"/>
    <w:rsid w:val="00B452F1"/>
    <w:rsid w:val="00B46770"/>
    <w:rsid w:val="00B46823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6BD"/>
    <w:rsid w:val="00B557D3"/>
    <w:rsid w:val="00B56263"/>
    <w:rsid w:val="00B56BF2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C70"/>
    <w:rsid w:val="00B73CA6"/>
    <w:rsid w:val="00B743BC"/>
    <w:rsid w:val="00B74503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B22"/>
    <w:rsid w:val="00B96259"/>
    <w:rsid w:val="00B96FD1"/>
    <w:rsid w:val="00B975B1"/>
    <w:rsid w:val="00B97753"/>
    <w:rsid w:val="00B97997"/>
    <w:rsid w:val="00BA1876"/>
    <w:rsid w:val="00BA1EBC"/>
    <w:rsid w:val="00BA262A"/>
    <w:rsid w:val="00BA2889"/>
    <w:rsid w:val="00BA2981"/>
    <w:rsid w:val="00BA3666"/>
    <w:rsid w:val="00BA386C"/>
    <w:rsid w:val="00BA4339"/>
    <w:rsid w:val="00BA493D"/>
    <w:rsid w:val="00BA5FB1"/>
    <w:rsid w:val="00BA62BF"/>
    <w:rsid w:val="00BA63C7"/>
    <w:rsid w:val="00BA6B94"/>
    <w:rsid w:val="00BA721A"/>
    <w:rsid w:val="00BA7359"/>
    <w:rsid w:val="00BA7722"/>
    <w:rsid w:val="00BB01BA"/>
    <w:rsid w:val="00BB0847"/>
    <w:rsid w:val="00BB0FE6"/>
    <w:rsid w:val="00BB114A"/>
    <w:rsid w:val="00BB191C"/>
    <w:rsid w:val="00BB23B8"/>
    <w:rsid w:val="00BB29AC"/>
    <w:rsid w:val="00BB2F18"/>
    <w:rsid w:val="00BB3D41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B7E"/>
    <w:rsid w:val="00BC53D2"/>
    <w:rsid w:val="00BC61B2"/>
    <w:rsid w:val="00BC61C2"/>
    <w:rsid w:val="00BC672D"/>
    <w:rsid w:val="00BC726F"/>
    <w:rsid w:val="00BD040A"/>
    <w:rsid w:val="00BD09AD"/>
    <w:rsid w:val="00BD201F"/>
    <w:rsid w:val="00BD23C1"/>
    <w:rsid w:val="00BD255A"/>
    <w:rsid w:val="00BD3B61"/>
    <w:rsid w:val="00BD3CD2"/>
    <w:rsid w:val="00BD3E64"/>
    <w:rsid w:val="00BD5151"/>
    <w:rsid w:val="00BD6811"/>
    <w:rsid w:val="00BD6A2D"/>
    <w:rsid w:val="00BD6F10"/>
    <w:rsid w:val="00BD734E"/>
    <w:rsid w:val="00BD7985"/>
    <w:rsid w:val="00BE02D3"/>
    <w:rsid w:val="00BE1140"/>
    <w:rsid w:val="00BE1793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40FD"/>
    <w:rsid w:val="00C0415A"/>
    <w:rsid w:val="00C05890"/>
    <w:rsid w:val="00C06591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C83"/>
    <w:rsid w:val="00C110E1"/>
    <w:rsid w:val="00C11401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932"/>
    <w:rsid w:val="00C504C5"/>
    <w:rsid w:val="00C50C47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41C"/>
    <w:rsid w:val="00C564A6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33A3"/>
    <w:rsid w:val="00C83C21"/>
    <w:rsid w:val="00C8406E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4237"/>
    <w:rsid w:val="00CA43A4"/>
    <w:rsid w:val="00CA4714"/>
    <w:rsid w:val="00CA4B8B"/>
    <w:rsid w:val="00CA4F31"/>
    <w:rsid w:val="00CA556A"/>
    <w:rsid w:val="00CA56BF"/>
    <w:rsid w:val="00CA5896"/>
    <w:rsid w:val="00CA593E"/>
    <w:rsid w:val="00CA5A2C"/>
    <w:rsid w:val="00CA67BA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C60"/>
    <w:rsid w:val="00D20FED"/>
    <w:rsid w:val="00D2108D"/>
    <w:rsid w:val="00D2118E"/>
    <w:rsid w:val="00D21D8E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94C"/>
    <w:rsid w:val="00D30987"/>
    <w:rsid w:val="00D30A04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DE7"/>
    <w:rsid w:val="00D41663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B13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72D"/>
    <w:rsid w:val="00D677ED"/>
    <w:rsid w:val="00D7053D"/>
    <w:rsid w:val="00D7077E"/>
    <w:rsid w:val="00D71203"/>
    <w:rsid w:val="00D71B22"/>
    <w:rsid w:val="00D723E0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B38"/>
    <w:rsid w:val="00D76B7C"/>
    <w:rsid w:val="00D76FC3"/>
    <w:rsid w:val="00D7779F"/>
    <w:rsid w:val="00D77915"/>
    <w:rsid w:val="00D77A3C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A77"/>
    <w:rsid w:val="00D84FEB"/>
    <w:rsid w:val="00D85313"/>
    <w:rsid w:val="00D86293"/>
    <w:rsid w:val="00D8688F"/>
    <w:rsid w:val="00D869F0"/>
    <w:rsid w:val="00D86C63"/>
    <w:rsid w:val="00D87AAB"/>
    <w:rsid w:val="00D87DB5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A3A"/>
    <w:rsid w:val="00D97C98"/>
    <w:rsid w:val="00D97EB3"/>
    <w:rsid w:val="00DA0747"/>
    <w:rsid w:val="00DA0D07"/>
    <w:rsid w:val="00DA0D30"/>
    <w:rsid w:val="00DA23F9"/>
    <w:rsid w:val="00DA256B"/>
    <w:rsid w:val="00DA2F63"/>
    <w:rsid w:val="00DA3488"/>
    <w:rsid w:val="00DA34DF"/>
    <w:rsid w:val="00DA38BC"/>
    <w:rsid w:val="00DA3AAB"/>
    <w:rsid w:val="00DA4ADB"/>
    <w:rsid w:val="00DA5815"/>
    <w:rsid w:val="00DA5D56"/>
    <w:rsid w:val="00DA62A0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4C3C"/>
    <w:rsid w:val="00DB4E41"/>
    <w:rsid w:val="00DB5895"/>
    <w:rsid w:val="00DB5BAD"/>
    <w:rsid w:val="00DB5C32"/>
    <w:rsid w:val="00DB727F"/>
    <w:rsid w:val="00DB763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F29"/>
    <w:rsid w:val="00DE40A0"/>
    <w:rsid w:val="00DE40D2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181B"/>
    <w:rsid w:val="00E019E0"/>
    <w:rsid w:val="00E01DCA"/>
    <w:rsid w:val="00E02B90"/>
    <w:rsid w:val="00E03239"/>
    <w:rsid w:val="00E03774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A21"/>
    <w:rsid w:val="00E11CF7"/>
    <w:rsid w:val="00E12116"/>
    <w:rsid w:val="00E1244D"/>
    <w:rsid w:val="00E12472"/>
    <w:rsid w:val="00E13BFD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4A04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736"/>
    <w:rsid w:val="00E53C85"/>
    <w:rsid w:val="00E5461F"/>
    <w:rsid w:val="00E552E0"/>
    <w:rsid w:val="00E553E6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4501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FB2"/>
    <w:rsid w:val="00EA4476"/>
    <w:rsid w:val="00EA4E0E"/>
    <w:rsid w:val="00EA5265"/>
    <w:rsid w:val="00EA5316"/>
    <w:rsid w:val="00EA58F6"/>
    <w:rsid w:val="00EA6294"/>
    <w:rsid w:val="00EA695C"/>
    <w:rsid w:val="00EA6AD1"/>
    <w:rsid w:val="00EA6DBA"/>
    <w:rsid w:val="00EA73F4"/>
    <w:rsid w:val="00EA777A"/>
    <w:rsid w:val="00EA7BF0"/>
    <w:rsid w:val="00EA7F50"/>
    <w:rsid w:val="00EB018C"/>
    <w:rsid w:val="00EB0790"/>
    <w:rsid w:val="00EB095A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2374"/>
    <w:rsid w:val="00ED2583"/>
    <w:rsid w:val="00ED3702"/>
    <w:rsid w:val="00ED3F1C"/>
    <w:rsid w:val="00ED3F48"/>
    <w:rsid w:val="00ED4842"/>
    <w:rsid w:val="00ED49EF"/>
    <w:rsid w:val="00ED5456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652C"/>
    <w:rsid w:val="00F165F9"/>
    <w:rsid w:val="00F16AD0"/>
    <w:rsid w:val="00F176EF"/>
    <w:rsid w:val="00F179F6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CEF"/>
    <w:rsid w:val="00F34EED"/>
    <w:rsid w:val="00F35700"/>
    <w:rsid w:val="00F35D07"/>
    <w:rsid w:val="00F3624F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5ABA"/>
    <w:rsid w:val="00F65E0F"/>
    <w:rsid w:val="00F663E1"/>
    <w:rsid w:val="00F67672"/>
    <w:rsid w:val="00F67B81"/>
    <w:rsid w:val="00F70F82"/>
    <w:rsid w:val="00F71274"/>
    <w:rsid w:val="00F714AD"/>
    <w:rsid w:val="00F71A8A"/>
    <w:rsid w:val="00F72485"/>
    <w:rsid w:val="00F72681"/>
    <w:rsid w:val="00F7278F"/>
    <w:rsid w:val="00F729D7"/>
    <w:rsid w:val="00F72E0F"/>
    <w:rsid w:val="00F74821"/>
    <w:rsid w:val="00F74FC7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299"/>
    <w:rsid w:val="00F81456"/>
    <w:rsid w:val="00F81B87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2E"/>
    <w:rsid w:val="00FA1D59"/>
    <w:rsid w:val="00FA1E5A"/>
    <w:rsid w:val="00FA2D05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7117"/>
    <w:rsid w:val="00FB7F82"/>
    <w:rsid w:val="00FC04D5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10F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7847B4D"/>
  <w15:docId w15:val="{870159CA-4DE4-458C-B10D-ACAB35EED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5FB81-7EAF-4ACB-A00E-740A8917B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954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294</cp:revision>
  <cp:lastPrinted>2021-11-05T05:59:00Z</cp:lastPrinted>
  <dcterms:created xsi:type="dcterms:W3CDTF">2021-11-01T02:59:00Z</dcterms:created>
  <dcterms:modified xsi:type="dcterms:W3CDTF">2021-11-12T03:39:00Z</dcterms:modified>
</cp:coreProperties>
</file>